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F7C15" w14:textId="45FF6F1E" w:rsidR="00B1375A" w:rsidRPr="00CB02C1" w:rsidRDefault="00B1375A" w:rsidP="00461080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Title"/>
      <w:r w:rsidRPr="00CB02C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B02C1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B02C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67581249" w14:textId="77777777" w:rsidR="006F7AC4" w:rsidRPr="00CB02C1" w:rsidRDefault="006F7AC4" w:rsidP="0046108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0"/>
        </w:rPr>
      </w:pPr>
    </w:p>
    <w:p w14:paraId="38C2607F" w14:textId="77777777" w:rsidR="000649CB" w:rsidRPr="00CB02C1" w:rsidRDefault="000649CB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13FCCA25" w14:textId="2DEE623D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1C330C" w:rsidRPr="00CB02C1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</w:p>
    <w:p w14:paraId="4A016935" w14:textId="52021441" w:rsidR="00E21A0E" w:rsidRPr="00CB02C1" w:rsidRDefault="00E21A0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ผลกระทบจากการแพร่ระบาดของโรคติดเชื้อไวรัสโคโรนา</w:t>
      </w:r>
      <w:r w:rsidR="004D7D63" w:rsidRPr="00CB02C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4D7D63" w:rsidRPr="00CB02C1">
        <w:rPr>
          <w:rFonts w:asciiTheme="majorBidi" w:hAnsiTheme="majorBidi" w:cstheme="majorBidi"/>
          <w:sz w:val="28"/>
          <w:szCs w:val="28"/>
          <w:lang w:val="en-US" w:bidi="th-TH"/>
        </w:rPr>
        <w:t>2019</w:t>
      </w: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lang w:val="en-US" w:bidi="th-TH"/>
        </w:rPr>
        <w:t>(COVID-19)</w:t>
      </w:r>
    </w:p>
    <w:p w14:paraId="31FF823F" w14:textId="77777777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275F506" w14:textId="77777777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</w:t>
      </w:r>
      <w:r w:rsidR="003A03C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ซื้อ</w:t>
      </w:r>
    </w:p>
    <w:p w14:paraId="22459E41" w14:textId="10A0D002" w:rsidR="00E76390" w:rsidRPr="00CB02C1" w:rsidRDefault="00E76390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65797C" w:rsidRPr="00CB02C1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เงินให้สินเชื่ออื่น</w:t>
      </w:r>
    </w:p>
    <w:p w14:paraId="59238A9D" w14:textId="4E2D2AE2" w:rsidR="00737967" w:rsidRPr="00CB02C1" w:rsidRDefault="00737967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  <w:r w:rsidR="00263454" w:rsidRPr="00CB02C1">
        <w:rPr>
          <w:rFonts w:asciiTheme="majorBidi" w:hAnsiTheme="majorBidi" w:cstheme="majorBidi" w:hint="cs"/>
          <w:sz w:val="28"/>
          <w:szCs w:val="28"/>
          <w:cs/>
          <w:lang w:bidi="th-TH"/>
        </w:rPr>
        <w:t>และการร่วมค้า</w:t>
      </w:r>
    </w:p>
    <w:p w14:paraId="6421DE60" w14:textId="77777777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4260C1E9" w14:textId="77777777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3F4432DD" w14:textId="19C8AE91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343A0" w:rsidRPr="00CB02C1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56B6304" w14:textId="77B8C714" w:rsidR="00DA4BD9" w:rsidRPr="00CB02C1" w:rsidRDefault="00B620B1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lang w:bidi="th-TH"/>
        </w:rPr>
        <w:t>(</w:t>
      </w:r>
      <w:r w:rsidRPr="00CB02C1">
        <w:rPr>
          <w:rFonts w:asciiTheme="majorBidi" w:hAnsiTheme="majorBidi" w:cstheme="majorBidi" w:hint="cs"/>
          <w:sz w:val="28"/>
          <w:szCs w:val="28"/>
          <w:cs/>
          <w:lang w:bidi="th-TH"/>
        </w:rPr>
        <w:t>ขาดทุน)</w:t>
      </w:r>
      <w:r w:rsidR="00FD32E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16307F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</w:t>
      </w:r>
      <w:r w:rsidR="00DA4BD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ต่อหุ้น</w:t>
      </w:r>
    </w:p>
    <w:p w14:paraId="33C28139" w14:textId="77777777" w:rsidR="007118EE" w:rsidRPr="00CB02C1" w:rsidRDefault="007118EE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47E4296B" w14:textId="42E76D30" w:rsidR="00284F2F" w:rsidRPr="00CB02C1" w:rsidRDefault="00284F2F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715D32D" w14:textId="22D6CBE8" w:rsidR="00DA4BD9" w:rsidRPr="00CB02C1" w:rsidRDefault="00DA4BD9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</w:t>
      </w:r>
      <w:r w:rsidR="003A03C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กับ</w:t>
      </w:r>
      <w:r w:rsidR="003843E1" w:rsidRPr="00CB02C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="003A03C9" w:rsidRPr="00CB02C1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342B9539" w14:textId="65479A39" w:rsidR="00504211" w:rsidRPr="00CB02C1" w:rsidRDefault="00C114CA" w:rsidP="005A6034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Theme="majorBidi" w:hAnsiTheme="majorBidi" w:cstheme="majorBidi"/>
          <w:sz w:val="28"/>
          <w:szCs w:val="28"/>
        </w:rPr>
      </w:pPr>
      <w:r w:rsidRPr="00C114CA"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ใหม่</w:t>
      </w:r>
    </w:p>
    <w:p w14:paraId="14574BBF" w14:textId="5CF30B16" w:rsidR="00B1375A" w:rsidRPr="00CB02C1" w:rsidRDefault="00267AAB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br w:type="page"/>
      </w:r>
      <w:r w:rsidR="00B1375A" w:rsidRPr="00CB02C1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1C330C" w:rsidRPr="00CB02C1">
        <w:rPr>
          <w:rFonts w:ascii="Angsana New" w:hAnsi="Angsana New"/>
          <w:sz w:val="28"/>
          <w:szCs w:val="28"/>
          <w:cs/>
        </w:rPr>
        <w:t>ระหว่างกาล</w:t>
      </w:r>
      <w:r w:rsidR="00B1375A" w:rsidRPr="00CB02C1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740188A5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E40CDC" w14:textId="03B0682A" w:rsidR="00B1375A" w:rsidRPr="00CB02C1" w:rsidRDefault="00B1375A" w:rsidP="005B3327">
      <w:pPr>
        <w:tabs>
          <w:tab w:val="clear" w:pos="454"/>
          <w:tab w:val="clear" w:pos="680"/>
          <w:tab w:val="left" w:pos="540"/>
        </w:tabs>
        <w:spacing w:line="360" w:lineRule="exact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C330C" w:rsidRPr="00CB02C1">
        <w:rPr>
          <w:rFonts w:ascii="Angsana New" w:hAnsi="Angsana New"/>
          <w:sz w:val="28"/>
          <w:szCs w:val="28"/>
          <w:cs/>
        </w:rPr>
        <w:t>ระหว่างกาล</w:t>
      </w:r>
      <w:r w:rsidRPr="00CB02C1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นี้ได้รับอนุมัติให้ออกงบการเงินจาก</w:t>
      </w:r>
      <w:r w:rsidR="00EE132C" w:rsidRPr="00CB02C1">
        <w:rPr>
          <w:rFonts w:asciiTheme="majorBidi" w:hAnsiTheme="majorBidi" w:cstheme="majorBidi"/>
          <w:sz w:val="28"/>
          <w:szCs w:val="28"/>
          <w:cs/>
        </w:rPr>
        <w:t>คณะ</w:t>
      </w:r>
      <w:r w:rsidRPr="00CB02C1">
        <w:rPr>
          <w:rFonts w:asciiTheme="majorBidi" w:hAnsiTheme="majorBidi" w:cstheme="majorBidi"/>
          <w:sz w:val="28"/>
          <w:szCs w:val="28"/>
          <w:cs/>
        </w:rPr>
        <w:t>กรรมการเมื่อวันที่</w:t>
      </w:r>
      <w:r w:rsidR="00267AAB" w:rsidRPr="00CB02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53C6">
        <w:rPr>
          <w:rFonts w:ascii="Angsana New" w:eastAsia="Times New Roman" w:hAnsi="Angsana New"/>
          <w:sz w:val="28"/>
          <w:szCs w:val="28"/>
        </w:rPr>
        <w:t>10</w:t>
      </w:r>
      <w:r w:rsidR="00D451F5" w:rsidRPr="008931D4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D451F5">
        <w:rPr>
          <w:rFonts w:ascii="Angsana New" w:eastAsia="Times New Roman" w:hAnsi="Angsana New" w:hint="cs"/>
          <w:sz w:val="28"/>
          <w:szCs w:val="28"/>
          <w:cs/>
        </w:rPr>
        <w:t>พฤศจิกายน</w:t>
      </w:r>
      <w:r w:rsidR="00A90B93" w:rsidRPr="00CB02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0B82" w:rsidRPr="00CB02C1">
        <w:rPr>
          <w:rFonts w:asciiTheme="majorBidi" w:hAnsiTheme="majorBidi" w:cstheme="majorBidi"/>
          <w:sz w:val="28"/>
          <w:szCs w:val="28"/>
        </w:rPr>
        <w:t>256</w:t>
      </w:r>
      <w:r w:rsidR="00201D56" w:rsidRPr="00CB02C1">
        <w:rPr>
          <w:rFonts w:asciiTheme="majorBidi" w:hAnsiTheme="majorBidi" w:cstheme="majorBidi"/>
          <w:sz w:val="28"/>
          <w:szCs w:val="28"/>
        </w:rPr>
        <w:t>4</w:t>
      </w:r>
    </w:p>
    <w:p w14:paraId="3CCE5BEB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913EC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>1</w:t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ข้อมูลทั่วไป</w:t>
      </w:r>
    </w:p>
    <w:p w14:paraId="186E1E80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4DF34" w14:textId="5E7789C0" w:rsidR="007118EE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 xml:space="preserve">มิตรสิบ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ลิสซิ่ง จำกัด (มหาชน) </w:t>
      </w:r>
      <w:r w:rsidRPr="00CB02C1">
        <w:rPr>
          <w:rFonts w:asciiTheme="majorBidi" w:hAnsiTheme="majorBidi" w:cstheme="majorBidi"/>
          <w:sz w:val="28"/>
          <w:szCs w:val="28"/>
        </w:rPr>
        <w:t>“</w:t>
      </w:r>
      <w:r w:rsidRPr="00CB02C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B02C1">
        <w:rPr>
          <w:rFonts w:asciiTheme="majorBidi" w:hAnsiTheme="majorBidi" w:cstheme="majorBidi"/>
          <w:sz w:val="28"/>
          <w:szCs w:val="28"/>
        </w:rPr>
        <w:t>”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="00132A08" w:rsidRPr="00CB02C1">
        <w:rPr>
          <w:rFonts w:asciiTheme="majorBidi" w:hAnsiTheme="majorBidi" w:cstheme="majorBidi"/>
          <w:sz w:val="28"/>
          <w:szCs w:val="28"/>
          <w:cs/>
        </w:rPr>
        <w:t xml:space="preserve"> และจดทะเบียนกับตลาดหลักทรัพย์ เอ็ม เอ ไอ </w:t>
      </w:r>
      <w:r w:rsidR="00132A08" w:rsidRPr="00CB02C1">
        <w:rPr>
          <w:rFonts w:asciiTheme="majorBidi" w:hAnsiTheme="majorBidi" w:cstheme="majorBidi"/>
          <w:sz w:val="28"/>
          <w:szCs w:val="28"/>
        </w:rPr>
        <w:t xml:space="preserve">(mai) </w:t>
      </w:r>
      <w:r w:rsidR="00132A08" w:rsidRPr="00CB02C1">
        <w:rPr>
          <w:rFonts w:asciiTheme="majorBidi" w:hAnsiTheme="majorBidi" w:cstheme="majorBidi"/>
          <w:sz w:val="28"/>
          <w:szCs w:val="28"/>
          <w:cs/>
        </w:rPr>
        <w:t>เมื่อเดือนมิถุนายน</w:t>
      </w:r>
      <w:r w:rsidR="0081442F" w:rsidRPr="00CB02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465A" w:rsidRPr="00CB02C1">
        <w:rPr>
          <w:rFonts w:asciiTheme="majorBidi" w:hAnsiTheme="majorBidi" w:cstheme="majorBidi"/>
          <w:sz w:val="28"/>
          <w:szCs w:val="28"/>
        </w:rPr>
        <w:t>2562</w:t>
      </w:r>
      <w:r w:rsidR="0081442F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3A4B63" w:rsidRPr="00CB02C1">
        <w:rPr>
          <w:rFonts w:asciiTheme="majorBidi" w:hAnsiTheme="majorBidi" w:cstheme="majorBidi"/>
          <w:sz w:val="28"/>
          <w:szCs w:val="28"/>
          <w:cs/>
        </w:rPr>
        <w:t>โดย</w:t>
      </w:r>
      <w:r w:rsidRPr="00CB02C1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3A4B63" w:rsidRPr="00CB02C1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ตั้งอยู่เลขที่ </w:t>
      </w:r>
      <w:r w:rsidR="0093465A" w:rsidRPr="00CB02C1">
        <w:rPr>
          <w:rFonts w:asciiTheme="majorBidi" w:hAnsiTheme="majorBidi" w:cstheme="majorBidi"/>
          <w:sz w:val="28"/>
          <w:szCs w:val="28"/>
        </w:rPr>
        <w:t>895-6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93465A" w:rsidRPr="00CB02C1">
        <w:rPr>
          <w:rFonts w:asciiTheme="majorBidi" w:hAnsiTheme="majorBidi" w:cstheme="majorBidi"/>
          <w:sz w:val="28"/>
          <w:szCs w:val="28"/>
        </w:rPr>
        <w:t>5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 xml:space="preserve"> ถนนศรีนครินทร์ </w:t>
      </w:r>
      <w:r w:rsidR="00661C9D" w:rsidRPr="00CB02C1">
        <w:rPr>
          <w:rFonts w:asciiTheme="majorBidi" w:hAnsiTheme="majorBidi" w:cstheme="majorBidi"/>
          <w:sz w:val="28"/>
          <w:szCs w:val="28"/>
          <w:cs/>
        </w:rPr>
        <w:br/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>ตำบลสำโรงเหนือ อำเภอเมืองสมุทรปราการ จังหวัดสมุทรปราการ</w:t>
      </w:r>
    </w:p>
    <w:p w14:paraId="1143AB68" w14:textId="77777777" w:rsidR="007118EE" w:rsidRPr="00CB02C1" w:rsidRDefault="007118EE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135C44" w14:textId="2E6D3343" w:rsidR="00B1375A" w:rsidRPr="00CB02C1" w:rsidRDefault="00661C9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A184B">
        <w:rPr>
          <w:rFonts w:ascii="Angsana New" w:hAnsi="Angsana New"/>
          <w:sz w:val="28"/>
          <w:szCs w:val="28"/>
        </w:rPr>
        <w:t xml:space="preserve">30 </w:t>
      </w:r>
      <w:r w:rsidR="003A184B">
        <w:rPr>
          <w:rFonts w:ascii="Angsana New" w:hAnsi="Angsana New"/>
          <w:sz w:val="28"/>
          <w:szCs w:val="28"/>
          <w:cs/>
        </w:rPr>
        <w:t>กันยายน</w:t>
      </w:r>
      <w:r w:rsidR="003A184B" w:rsidRPr="008931D4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ผู้ถือหุ้นรายใหญ่</w:t>
      </w:r>
      <w:r w:rsidR="007118EE" w:rsidRPr="00CB02C1">
        <w:rPr>
          <w:rFonts w:asciiTheme="majorBidi" w:hAnsiTheme="majorBidi" w:cstheme="majorBidi"/>
          <w:sz w:val="28"/>
          <w:szCs w:val="28"/>
          <w:cs/>
        </w:rPr>
        <w:t>ได้</w:t>
      </w:r>
      <w:r w:rsidR="00EE132C" w:rsidRPr="00CB02C1">
        <w:rPr>
          <w:rFonts w:asciiTheme="majorBidi" w:hAnsiTheme="majorBidi" w:cstheme="majorBidi"/>
          <w:sz w:val="28"/>
          <w:szCs w:val="28"/>
          <w:cs/>
        </w:rPr>
        <w:t xml:space="preserve">แก่ กลุ่มครอบครัวยงค์สงวนชัย </w:t>
      </w:r>
    </w:p>
    <w:p w14:paraId="3DC79257" w14:textId="77777777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45F457" w14:textId="56241DDB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>จำหน่ายและ</w:t>
      </w:r>
      <w:r w:rsidRPr="00CB02C1">
        <w:rPr>
          <w:rFonts w:asciiTheme="majorBidi" w:hAnsiTheme="majorBidi" w:cstheme="majorBidi"/>
          <w:sz w:val="28"/>
          <w:szCs w:val="28"/>
          <w:cs/>
        </w:rPr>
        <w:t>ให้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>บริการสินเชื่อ</w:t>
      </w:r>
      <w:r w:rsidRPr="00CB02C1">
        <w:rPr>
          <w:rFonts w:asciiTheme="majorBidi" w:hAnsiTheme="majorBidi" w:cstheme="majorBidi"/>
          <w:sz w:val="28"/>
          <w:szCs w:val="28"/>
          <w:cs/>
        </w:rPr>
        <w:t>เช่า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>ซื้อรถยนต์</w:t>
      </w:r>
      <w:r w:rsidR="00EE132C" w:rsidRPr="00CB02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119AA" w:rsidRPr="00CB02C1">
        <w:rPr>
          <w:rFonts w:asciiTheme="majorBidi" w:hAnsiTheme="majorBidi" w:cstheme="majorBidi"/>
          <w:sz w:val="28"/>
          <w:szCs w:val="28"/>
          <w:cs/>
        </w:rPr>
        <w:t>และการซื้อสิทธิเรียกร้อง</w:t>
      </w:r>
      <w:r w:rsidR="00475615"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32A08" w:rsidRPr="00CB02C1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กลุ่มบริษัทดำเนินธุรกิจหลักเกี่ยวกับ</w:t>
      </w:r>
      <w:r w:rsidR="00475615" w:rsidRPr="00CB02C1">
        <w:rPr>
          <w:rFonts w:asciiTheme="majorBidi" w:hAnsiTheme="majorBidi" w:cstheme="majorBidi" w:hint="cs"/>
          <w:sz w:val="28"/>
          <w:szCs w:val="28"/>
          <w:cs/>
        </w:rPr>
        <w:t>การให้บริการ</w:t>
      </w:r>
      <w:r w:rsidR="00132A08" w:rsidRPr="00CB02C1">
        <w:rPr>
          <w:rFonts w:asciiTheme="majorBidi" w:hAnsiTheme="majorBidi" w:cstheme="majorBidi"/>
          <w:sz w:val="28"/>
          <w:szCs w:val="28"/>
          <w:cs/>
        </w:rPr>
        <w:t xml:space="preserve">สินเชื่อแก่ลูกค้ารายย่อย </w:t>
      </w:r>
    </w:p>
    <w:p w14:paraId="12BB7431" w14:textId="77777777" w:rsidR="00125C3D" w:rsidRPr="00CB02C1" w:rsidRDefault="00125C3D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653353" w14:textId="59307C6D" w:rsidR="00B1375A" w:rsidRPr="00CB02C1" w:rsidRDefault="00B1375A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>2</w:t>
      </w:r>
      <w:r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1C330C" w:rsidRPr="00CB02C1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16EC17C" w14:textId="77777777" w:rsidR="00290967" w:rsidRPr="00CB02C1" w:rsidRDefault="00290967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1016CB7" w14:textId="77777777" w:rsidR="00290967" w:rsidRPr="00CB02C1" w:rsidRDefault="00290967" w:rsidP="005B33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0EB48AF1" w14:textId="77777777" w:rsidR="00290967" w:rsidRPr="00CB02C1" w:rsidRDefault="00290967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42E697" w14:textId="391F83CB" w:rsidR="00347B39" w:rsidRPr="00CB02C1" w:rsidRDefault="00347B39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  <w:r w:rsidRPr="00CB02C1">
        <w:rPr>
          <w:rFonts w:asciiTheme="majorBidi" w:eastAsia="Times New Roman" w:hAnsiTheme="majorBidi" w:cstheme="majorBidi"/>
          <w:sz w:val="28"/>
          <w:szCs w:val="28"/>
          <w:cs/>
        </w:rPr>
        <w:t>งบการเงิน</w:t>
      </w:r>
      <w:r w:rsidR="001C330C" w:rsidRPr="00CB02C1">
        <w:rPr>
          <w:rFonts w:ascii="Angsana New" w:hAnsi="Angsana New"/>
          <w:sz w:val="28"/>
          <w:szCs w:val="28"/>
          <w:cs/>
        </w:rPr>
        <w:t>ระหว่างกาล</w:t>
      </w:r>
      <w:r w:rsidR="00833411" w:rsidRPr="00CB02C1">
        <w:rPr>
          <w:rFonts w:ascii="Angsana New" w:hAnsi="Angsana New" w:hint="cs"/>
          <w:sz w:val="28"/>
          <w:szCs w:val="28"/>
          <w:cs/>
        </w:rPr>
        <w:t>แบบย่อ</w:t>
      </w:r>
      <w:r w:rsidRPr="00CB02C1">
        <w:rPr>
          <w:rFonts w:asciiTheme="majorBidi" w:eastAsia="Times New Roman" w:hAnsiTheme="majorBidi" w:cstheme="majorBidi"/>
          <w:sz w:val="28"/>
          <w:szCs w:val="28"/>
          <w:cs/>
        </w:rPr>
        <w:t>นี้</w:t>
      </w:r>
      <w:r w:rsidR="00833411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33411" w:rsidRPr="00CB02C1">
        <w:rPr>
          <w:rFonts w:asciiTheme="majorBidi" w:eastAsia="Times New Roman" w:hAnsiTheme="majorBidi" w:cstheme="majorBidi"/>
          <w:sz w:val="28"/>
          <w:szCs w:val="28"/>
        </w:rPr>
        <w:t xml:space="preserve">34 </w:t>
      </w:r>
      <w:r w:rsidR="00833411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เรื่อง </w:t>
      </w:r>
      <w:r w:rsidR="00833411" w:rsidRPr="00CB02C1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="00833411" w:rsidRPr="00CB02C1">
        <w:rPr>
          <w:rFonts w:asciiTheme="majorBidi" w:eastAsia="Times New Roman" w:hAnsiTheme="majorBidi" w:cstheme="majorBidi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="00833411"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CB02C1">
        <w:rPr>
          <w:rFonts w:asciiTheme="majorBidi" w:eastAsia="Times New Roman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EB255A" w:rsidRPr="00CB02C1">
        <w:rPr>
          <w:rFonts w:asciiTheme="majorBidi" w:eastAsia="Times New Roman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494FAB0" w14:textId="77777777" w:rsidR="00F42906" w:rsidRPr="00CB02C1" w:rsidRDefault="00F42906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jc w:val="both"/>
        <w:rPr>
          <w:rFonts w:asciiTheme="majorBidi" w:eastAsia="Times New Roman" w:hAnsiTheme="majorBidi" w:cstheme="majorBidi"/>
          <w:sz w:val="28"/>
          <w:szCs w:val="28"/>
        </w:rPr>
      </w:pPr>
    </w:p>
    <w:p w14:paraId="6261DE85" w14:textId="66263259" w:rsidR="00F42906" w:rsidRPr="00CB02C1" w:rsidRDefault="009A6A64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Calibri" w:hAnsiTheme="majorBidi" w:cstheme="majorBidi"/>
          <w:spacing w:val="-4"/>
          <w:sz w:val="28"/>
          <w:szCs w:val="28"/>
          <w:lang w:val="en-GB"/>
        </w:rPr>
      </w:pPr>
      <w:r w:rsidRPr="00CB02C1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</w:t>
      </w:r>
      <w:r w:rsidRPr="00CB02C1">
        <w:rPr>
          <w:rFonts w:asciiTheme="majorBidi" w:eastAsia="Calibri" w:hAnsiTheme="majorBidi" w:cstheme="majorBidi"/>
          <w:sz w:val="28"/>
          <w:szCs w:val="28"/>
          <w:lang w:val="en-GB"/>
        </w:rPr>
        <w:br/>
      </w:r>
      <w:r w:rsidRPr="00CB02C1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 xml:space="preserve"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CB02C1">
        <w:rPr>
          <w:rFonts w:asciiTheme="majorBidi" w:eastAsia="Calibri" w:hAnsiTheme="majorBidi" w:cstheme="majorBidi"/>
          <w:sz w:val="28"/>
          <w:szCs w:val="28"/>
          <w:lang w:val="en-GB"/>
        </w:rPr>
        <w:br/>
      </w:r>
      <w:r w:rsidRPr="00CB02C1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CB02C1">
        <w:rPr>
          <w:rFonts w:asciiTheme="majorBidi" w:eastAsia="Calibri" w:hAnsiTheme="majorBidi" w:cstheme="majorBidi" w:hint="cs"/>
          <w:sz w:val="28"/>
          <w:szCs w:val="28"/>
          <w:cs/>
        </w:rPr>
        <w:t xml:space="preserve">ธันวาคม </w:t>
      </w:r>
      <w:r w:rsidRPr="00CB02C1">
        <w:rPr>
          <w:rFonts w:asciiTheme="majorBidi" w:eastAsia="Calibri" w:hAnsiTheme="majorBidi" w:cstheme="majorBidi"/>
          <w:sz w:val="28"/>
          <w:szCs w:val="28"/>
        </w:rPr>
        <w:t>2563</w:t>
      </w:r>
      <w:r w:rsidR="00055CEC" w:rsidRPr="00CB02C1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 </w:t>
      </w:r>
    </w:p>
    <w:p w14:paraId="5FA27113" w14:textId="77777777" w:rsidR="00F42906" w:rsidRPr="00CB02C1" w:rsidRDefault="00F42906" w:rsidP="005B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2D7BDAA2" w14:textId="7BA65BA8" w:rsidR="0012633D" w:rsidRPr="00CB02C1" w:rsidRDefault="00FC77B5" w:rsidP="00FC77B5">
      <w:pPr>
        <w:pStyle w:val="block"/>
        <w:spacing w:after="0" w:line="360" w:lineRule="exact"/>
        <w:ind w:left="540" w:hanging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/>
          <w:lang w:bidi="th-TH"/>
        </w:rPr>
      </w:pPr>
      <w:r w:rsidRPr="00CB02C1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(</w:t>
      </w:r>
      <w:r w:rsidR="00F67969" w:rsidRPr="00CB02C1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ข</w:t>
      </w:r>
      <w:r w:rsidR="00276814" w:rsidRPr="00CB02C1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)</w:t>
      </w:r>
      <w:r w:rsidRPr="00CB02C1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ab/>
      </w:r>
      <w:r w:rsidR="00AB3585" w:rsidRPr="00CB02C1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</w:t>
      </w:r>
      <w:r w:rsidR="00AB3585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AB3585" w:rsidRPr="00CB02C1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การประมาณกา</w:t>
      </w:r>
      <w:r w:rsidR="00AB3585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>ร และนโยบายการบัญชี</w:t>
      </w:r>
    </w:p>
    <w:p w14:paraId="037F3938" w14:textId="77777777" w:rsidR="00276814" w:rsidRPr="00CB02C1" w:rsidRDefault="00276814" w:rsidP="009F6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1E0FB2AB" w14:textId="3D01773D" w:rsidR="00A6311D" w:rsidRPr="00CB02C1" w:rsidRDefault="00AB3585" w:rsidP="00A6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9112C6" w:rsidRPr="00CB02C1">
        <w:rPr>
          <w:rFonts w:asciiTheme="majorBidi" w:eastAsia="Times New Roman" w:hAnsiTheme="majorBidi" w:cstheme="majorBidi"/>
          <w:sz w:val="28"/>
          <w:szCs w:val="28"/>
        </w:rPr>
        <w:br/>
      </w:r>
      <w:r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CB02C1">
        <w:rPr>
          <w:rFonts w:asciiTheme="majorBidi" w:eastAsia="Times New Roman" w:hAnsiTheme="majorBidi" w:cstheme="majorBidi"/>
          <w:sz w:val="28"/>
          <w:szCs w:val="28"/>
        </w:rPr>
        <w:t xml:space="preserve">31 </w:t>
      </w:r>
      <w:r w:rsidRPr="00CB02C1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ธันวาคม </w:t>
      </w:r>
      <w:r w:rsidR="00E64D61" w:rsidRPr="00CB02C1">
        <w:rPr>
          <w:rFonts w:asciiTheme="majorBidi" w:eastAsia="Times New Roman" w:hAnsiTheme="majorBidi" w:cstheme="majorBidi"/>
          <w:sz w:val="28"/>
          <w:szCs w:val="28"/>
        </w:rPr>
        <w:t>2563</w:t>
      </w:r>
    </w:p>
    <w:p w14:paraId="575D71C3" w14:textId="77777777" w:rsidR="00A6311D" w:rsidRPr="00CB02C1" w:rsidRDefault="00A6311D" w:rsidP="00A6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13EDD041" w14:textId="23235FEA" w:rsidR="00FD508C" w:rsidRPr="00CB02C1" w:rsidRDefault="00A33CA7" w:rsidP="00A6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 w:hanging="504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ผลกระทบจากการแพร่ระบาดของโรคติดเชื้อไวรัสโคโรนา </w:t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</w:t>
      </w:r>
      <w:r w:rsidR="00FD508C" w:rsidRPr="00CB02C1">
        <w:rPr>
          <w:rFonts w:asciiTheme="majorBidi" w:hAnsiTheme="majorBidi" w:cstheme="majorBidi"/>
          <w:b/>
          <w:bCs/>
          <w:sz w:val="28"/>
          <w:szCs w:val="28"/>
        </w:rPr>
        <w:t>COVID-19)</w:t>
      </w:r>
      <w:r w:rsidR="001A3BED">
        <w:rPr>
          <w:rFonts w:asciiTheme="majorBidi" w:hAnsiTheme="majorBidi" w:cstheme="majorBidi" w:hint="cs"/>
          <w:b/>
          <w:bCs/>
          <w:sz w:val="28"/>
          <w:szCs w:val="28"/>
          <w:cs/>
        </w:rPr>
        <w:t>ห</w:t>
      </w:r>
    </w:p>
    <w:p w14:paraId="255AFBC5" w14:textId="77777777" w:rsidR="00FD508C" w:rsidRPr="00CB02C1" w:rsidRDefault="00FD508C" w:rsidP="00FD5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834DFE" w14:textId="312FF079" w:rsidR="005E4843" w:rsidRPr="00CB02C1" w:rsidRDefault="00556FF1" w:rsidP="00AC4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สถานการณ์การแพร่ระบาดของ </w:t>
      </w:r>
      <w:r w:rsidRPr="00CB02C1">
        <w:rPr>
          <w:rFonts w:asciiTheme="majorBidi" w:hAnsiTheme="majorBidi" w:cstheme="majorBidi"/>
          <w:sz w:val="28"/>
          <w:szCs w:val="28"/>
        </w:rPr>
        <w:t xml:space="preserve">COVID-19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ยังคงเกิดขึ้นอย่างต่อเ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นื่อง โดยเริ่มมีการแจกจ่ายวัคซีนในระหว่างปี </w:t>
      </w:r>
      <w:r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Pr="00CB02C1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CB02C1">
        <w:rPr>
          <w:rFonts w:asciiTheme="majorBidi" w:hAnsiTheme="majorBidi" w:cstheme="majorBidi"/>
          <w:sz w:val="28"/>
          <w:szCs w:val="28"/>
        </w:rPr>
        <w:t>1</w:t>
      </w:r>
      <w:r w:rsidR="00BA659C" w:rsidRPr="00CB02C1">
        <w:rPr>
          <w:rFonts w:asciiTheme="majorBidi" w:hAnsiTheme="majorBidi" w:cstheme="majorBidi"/>
          <w:sz w:val="28"/>
          <w:szCs w:val="28"/>
        </w:rPr>
        <w:t>4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BA659C" w:rsidRPr="00CB02C1">
        <w:rPr>
          <w:rFonts w:asciiTheme="majorBidi" w:hAnsiTheme="majorBidi" w:cstheme="majorBidi" w:hint="cs"/>
          <w:sz w:val="28"/>
          <w:szCs w:val="28"/>
          <w:cs/>
        </w:rPr>
        <w:t>พ</w:t>
      </w:r>
      <w:r w:rsidR="00505B9C" w:rsidRPr="00CB02C1">
        <w:rPr>
          <w:rFonts w:asciiTheme="majorBidi" w:hAnsiTheme="majorBidi" w:cstheme="majorBidi" w:hint="cs"/>
          <w:sz w:val="28"/>
          <w:szCs w:val="28"/>
          <w:cs/>
        </w:rPr>
        <w:t>ฤษภาคม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ธนาคารแห่งประเทศไทย </w:t>
      </w:r>
      <w:r w:rsidRPr="00CB02C1">
        <w:rPr>
          <w:rFonts w:asciiTheme="majorBidi" w:hAnsiTheme="majorBidi" w:cstheme="majorBidi"/>
          <w:sz w:val="28"/>
          <w:szCs w:val="28"/>
        </w:rPr>
        <w:t>(“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ธปท</w:t>
      </w:r>
      <w:r w:rsidRPr="00CB02C1">
        <w:rPr>
          <w:rFonts w:asciiTheme="majorBidi" w:hAnsiTheme="majorBidi" w:cstheme="majorBidi"/>
          <w:sz w:val="28"/>
          <w:szCs w:val="28"/>
        </w:rPr>
        <w:t xml:space="preserve">.”)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ได้ออกหนังสือเวียนที่ ธปท</w:t>
      </w:r>
      <w:r w:rsidRPr="00CB02C1">
        <w:rPr>
          <w:rFonts w:asciiTheme="majorBidi" w:hAnsiTheme="majorBidi" w:cstheme="majorBidi"/>
          <w:sz w:val="28"/>
          <w:szCs w:val="28"/>
        </w:rPr>
        <w:t xml:space="preserve">.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กปน</w:t>
      </w:r>
      <w:r w:rsidRPr="00CB02C1">
        <w:rPr>
          <w:rFonts w:asciiTheme="majorBidi" w:hAnsiTheme="majorBidi" w:cstheme="majorBidi"/>
          <w:sz w:val="28"/>
          <w:szCs w:val="28"/>
        </w:rPr>
        <w:t xml:space="preserve">.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ว</w:t>
      </w:r>
      <w:r w:rsidRPr="00CB02C1">
        <w:rPr>
          <w:rFonts w:asciiTheme="majorBidi" w:hAnsiTheme="majorBidi" w:cstheme="majorBidi"/>
          <w:sz w:val="28"/>
          <w:szCs w:val="28"/>
        </w:rPr>
        <w:t xml:space="preserve">. </w:t>
      </w:r>
      <w:r w:rsidR="00505B9C" w:rsidRPr="00CB02C1">
        <w:rPr>
          <w:rFonts w:asciiTheme="majorBidi" w:hAnsiTheme="majorBidi" w:cstheme="majorBidi"/>
          <w:sz w:val="28"/>
          <w:szCs w:val="28"/>
        </w:rPr>
        <w:t>480</w:t>
      </w:r>
      <w:r w:rsidRPr="00CB02C1">
        <w:rPr>
          <w:rFonts w:asciiTheme="majorBidi" w:hAnsiTheme="majorBidi" w:cstheme="majorBidi"/>
          <w:sz w:val="28"/>
          <w:szCs w:val="28"/>
        </w:rPr>
        <w:t xml:space="preserve">/2564 </w:t>
      </w:r>
      <w:r w:rsidR="004D5C52" w:rsidRPr="00CB02C1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เรื่อง</w:t>
      </w:r>
      <w:r w:rsidR="004D5C52" w:rsidRPr="00CB02C1">
        <w:rPr>
          <w:rFonts w:asciiTheme="majorBidi" w:hAnsiTheme="majorBidi" w:cstheme="majorBidi"/>
          <w:sz w:val="28"/>
          <w:szCs w:val="28"/>
          <w:cs/>
        </w:rPr>
        <w:t>มาตรการ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ให้ความช่วยเหลือลูกหนี้</w:t>
      </w:r>
      <w:r w:rsidR="004D5C52" w:rsidRPr="00CB02C1">
        <w:rPr>
          <w:rFonts w:asciiTheme="majorBidi" w:hAnsiTheme="majorBidi" w:cstheme="majorBidi"/>
          <w:sz w:val="28"/>
          <w:szCs w:val="28"/>
          <w:cs/>
        </w:rPr>
        <w:t>รายย่อยในช่วง</w:t>
      </w:r>
      <w:bookmarkStart w:id="1" w:name="_Hlk78569913"/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สถานการณ์การระบาดของโรคติดเชื้อไวรัสโคโรนา </w:t>
      </w:r>
      <w:r w:rsidRPr="00CB02C1">
        <w:rPr>
          <w:rFonts w:asciiTheme="majorBidi" w:hAnsiTheme="majorBidi" w:cstheme="majorBidi"/>
          <w:sz w:val="28"/>
          <w:szCs w:val="28"/>
        </w:rPr>
        <w:t xml:space="preserve">2019 </w:t>
      </w:r>
      <w:r w:rsidR="00AF6F8B" w:rsidRPr="00CB02C1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/>
          <w:sz w:val="28"/>
          <w:szCs w:val="28"/>
        </w:rPr>
        <w:t xml:space="preserve">(COVID-19) </w:t>
      </w:r>
      <w:r w:rsidR="004D5C52" w:rsidRPr="00CB02C1">
        <w:rPr>
          <w:rFonts w:asciiTheme="majorBidi" w:hAnsiTheme="majorBidi" w:cstheme="majorBidi"/>
          <w:sz w:val="28"/>
          <w:szCs w:val="28"/>
          <w:cs/>
        </w:rPr>
        <w:t xml:space="preserve">ระยะที่ </w:t>
      </w:r>
      <w:r w:rsidR="004D5C52" w:rsidRPr="00CB02C1">
        <w:rPr>
          <w:rFonts w:asciiTheme="majorBidi" w:hAnsiTheme="majorBidi" w:cstheme="majorBidi"/>
          <w:sz w:val="28"/>
          <w:szCs w:val="28"/>
        </w:rPr>
        <w:t xml:space="preserve">3 </w:t>
      </w:r>
      <w:bookmarkEnd w:id="1"/>
      <w:r w:rsidR="00B551D3" w:rsidRPr="00CB02C1">
        <w:rPr>
          <w:rFonts w:asciiTheme="majorBidi" w:hAnsiTheme="majorBidi" w:cstheme="majorBidi"/>
          <w:sz w:val="28"/>
          <w:szCs w:val="28"/>
          <w:cs/>
        </w:rPr>
        <w:t>เพื่อบรรเทาความเดือดร้อนให้แก่ลูกหนี้ที่ได้รับผลกระทบ โดยยกระดับมาตรการเดิมให้ตอบสนองต่อสถานการณ์ที่รุนแรงขึ้น</w:t>
      </w:r>
      <w:r w:rsidR="00B551D3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ขยายเวลา</w:t>
      </w:r>
      <w:r w:rsidR="007C0193" w:rsidRPr="00CB02C1">
        <w:rPr>
          <w:rFonts w:asciiTheme="majorBidi" w:hAnsiTheme="majorBidi" w:cstheme="majorBidi"/>
          <w:sz w:val="28"/>
          <w:szCs w:val="28"/>
          <w:cs/>
        </w:rPr>
        <w:t xml:space="preserve">เพื่อให้ลูกหนี้สามารถแจ้งความประสงค์ขอรับความช่วยเหลือจนถึงวันที่ </w:t>
      </w:r>
      <w:r w:rsidR="007C0193" w:rsidRPr="00CB02C1">
        <w:rPr>
          <w:rFonts w:asciiTheme="majorBidi" w:hAnsiTheme="majorBidi" w:cstheme="majorBidi"/>
          <w:sz w:val="28"/>
          <w:szCs w:val="28"/>
        </w:rPr>
        <w:t xml:space="preserve">31 </w:t>
      </w:r>
      <w:r w:rsidR="007C0193" w:rsidRPr="00CB02C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C0193" w:rsidRPr="00CB02C1">
        <w:rPr>
          <w:rFonts w:asciiTheme="majorBidi" w:hAnsiTheme="majorBidi" w:cstheme="majorBidi"/>
          <w:sz w:val="28"/>
          <w:szCs w:val="28"/>
        </w:rPr>
        <w:t>2564</w:t>
      </w:r>
      <w:r w:rsidR="007C0193" w:rsidRPr="00CB02C1">
        <w:rPr>
          <w:rFonts w:asciiTheme="majorBidi" w:hAnsiTheme="majorBidi" w:cstheme="majorBidi" w:hint="cs"/>
          <w:sz w:val="28"/>
          <w:szCs w:val="28"/>
          <w:cs/>
        </w:rPr>
        <w:t xml:space="preserve"> ทั้งนี้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กลุ่มบริษัทดำเนินการตามมาตรการให้ความช่วยเหลือแก่</w:t>
      </w:r>
      <w:r w:rsidRPr="00CB02C1">
        <w:rPr>
          <w:rFonts w:asciiTheme="majorBidi" w:hAnsiTheme="majorBidi" w:cstheme="majorBidi"/>
          <w:sz w:val="28"/>
          <w:szCs w:val="28"/>
          <w:cs/>
        </w:rPr>
        <w:t>ลูกหนี้ที่ไม่ถูกจัดชั้นเป็น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ลูกหนี้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ด้อยคุณภาพ </w:t>
      </w:r>
      <w:r w:rsidRPr="00CB02C1">
        <w:rPr>
          <w:rFonts w:asciiTheme="majorBidi" w:hAnsiTheme="majorBidi" w:cstheme="majorBidi"/>
          <w:sz w:val="28"/>
          <w:szCs w:val="28"/>
        </w:rPr>
        <w:t>(Non-performing loans: NPL)</w:t>
      </w:r>
      <w:r w:rsidR="004E19C3"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4843" w:rsidRPr="00CB02C1">
        <w:rPr>
          <w:rFonts w:asciiTheme="majorBidi" w:hAnsiTheme="majorBidi" w:cstheme="majorBidi"/>
          <w:sz w:val="28"/>
          <w:szCs w:val="28"/>
          <w:cs/>
        </w:rPr>
        <w:t>สำหรับค่างวดผ่อนชำระตั้งแต่</w:t>
      </w:r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 xml:space="preserve">เดือนมกราคม </w:t>
      </w:r>
      <w:r w:rsidR="005E4843"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>ถึงเดือน</w:t>
      </w:r>
      <w:r w:rsidR="009E2DA9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4843" w:rsidRPr="00CB02C1">
        <w:rPr>
          <w:rFonts w:asciiTheme="majorBidi" w:hAnsiTheme="majorBidi" w:cstheme="majorBidi"/>
          <w:sz w:val="28"/>
          <w:szCs w:val="28"/>
        </w:rPr>
        <w:t>2564</w:t>
      </w:r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 xml:space="preserve"> ตามสิทธิที่ได้ลงทะเบียน</w:t>
      </w:r>
      <w:r w:rsidR="005E4843" w:rsidRPr="00CB02C1">
        <w:rPr>
          <w:rFonts w:asciiTheme="majorBidi" w:hAnsiTheme="majorBidi" w:cstheme="majorBidi"/>
          <w:sz w:val="28"/>
          <w:szCs w:val="28"/>
        </w:rPr>
        <w:t xml:space="preserve"> </w:t>
      </w:r>
      <w:bookmarkStart w:id="2" w:name="_Hlk78569934"/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>รายละเอียด</w:t>
      </w:r>
      <w:r w:rsidR="005E4843" w:rsidRPr="00CB02C1">
        <w:rPr>
          <w:rFonts w:asciiTheme="majorBidi" w:hAnsiTheme="majorBidi" w:cstheme="majorBidi"/>
          <w:sz w:val="28"/>
          <w:szCs w:val="28"/>
          <w:cs/>
        </w:rPr>
        <w:t>ดังนี้</w:t>
      </w:r>
      <w:bookmarkEnd w:id="2"/>
    </w:p>
    <w:p w14:paraId="05D86CCD" w14:textId="77777777" w:rsidR="005E4843" w:rsidRPr="00CB02C1" w:rsidRDefault="005E4843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sz w:val="28"/>
          <w:szCs w:val="28"/>
        </w:rPr>
      </w:pPr>
    </w:p>
    <w:p w14:paraId="64341A02" w14:textId="715EC79E" w:rsidR="00556FF1" w:rsidRPr="00CB02C1" w:rsidRDefault="00556FF1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-</w:t>
      </w:r>
      <w:r w:rsidRPr="00CB02C1">
        <w:rPr>
          <w:rFonts w:asciiTheme="majorBidi" w:hAnsiTheme="majorBidi" w:cstheme="majorBidi"/>
          <w:sz w:val="28"/>
          <w:szCs w:val="28"/>
          <w:cs/>
        </w:rPr>
        <w:tab/>
        <w:t>ให้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สิทธิผ่อนผันพัก</w:t>
      </w:r>
      <w:r w:rsidRPr="00CB02C1">
        <w:rPr>
          <w:rFonts w:asciiTheme="majorBidi" w:hAnsiTheme="majorBidi" w:cstheme="majorBidi"/>
          <w:sz w:val="28"/>
          <w:szCs w:val="28"/>
          <w:cs/>
        </w:rPr>
        <w:t>ชำระค่างวด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CB02C1">
        <w:rPr>
          <w:rFonts w:asciiTheme="majorBidi" w:hAnsiTheme="majorBidi" w:cstheme="majorBidi"/>
          <w:sz w:val="28"/>
          <w:szCs w:val="28"/>
        </w:rPr>
        <w:t xml:space="preserve">50 </w:t>
      </w:r>
      <w:r w:rsidRPr="00CB02C1">
        <w:rPr>
          <w:rFonts w:asciiTheme="majorBidi" w:hAnsiTheme="majorBidi" w:cstheme="majorBidi"/>
          <w:sz w:val="28"/>
          <w:szCs w:val="28"/>
          <w:cs/>
        </w:rPr>
        <w:t>ของค่างวด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CB02C1">
        <w:rPr>
          <w:rFonts w:asciiTheme="majorBidi" w:hAnsiTheme="majorBidi" w:cstheme="majorBidi"/>
          <w:sz w:val="28"/>
          <w:szCs w:val="28"/>
          <w:cs/>
        </w:rPr>
        <w:t>ให้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สิทธิชำระหนี้บางส่วน เดือนละไม่ต่ำกว่า </w:t>
      </w:r>
      <w:r w:rsidR="00E81B47" w:rsidRPr="00CB02C1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/>
          <w:sz w:val="28"/>
          <w:szCs w:val="28"/>
        </w:rPr>
        <w:t xml:space="preserve">6,000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E81B47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สำหรับลูกค้าสินเชื่อ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ทุกประเภท และมีประวัติค้างชำระค่างวดไม่เกิน </w:t>
      </w:r>
      <w:r w:rsidRPr="00CB02C1">
        <w:rPr>
          <w:rFonts w:asciiTheme="majorBidi" w:hAnsiTheme="majorBidi" w:cstheme="majorBidi"/>
          <w:sz w:val="28"/>
          <w:szCs w:val="28"/>
        </w:rPr>
        <w:t xml:space="preserve">2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งวด ก่อนเข้ารับสิทธิ</w:t>
      </w:r>
    </w:p>
    <w:p w14:paraId="3DD6AB39" w14:textId="77777777" w:rsidR="00556FF1" w:rsidRPr="00CB02C1" w:rsidRDefault="00556FF1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71704241"/>
      <w:r w:rsidRPr="00CB02C1">
        <w:rPr>
          <w:rFonts w:asciiTheme="majorBidi" w:hAnsiTheme="majorBidi" w:cstheme="majorBidi"/>
          <w:sz w:val="28"/>
          <w:szCs w:val="28"/>
        </w:rPr>
        <w:t xml:space="preserve">-    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มาตรการปรับโครงสร้างหนี้ให้กับลูกหนี้ที่เข้าเงื่อนไข</w:t>
      </w:r>
      <w:bookmarkEnd w:id="3"/>
    </w:p>
    <w:p w14:paraId="6F738425" w14:textId="77777777" w:rsidR="00556FF1" w:rsidRPr="00CB02C1" w:rsidRDefault="00556FF1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</w:rPr>
        <w:t xml:space="preserve">-    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ให้สิทธิพักชำระหนี้ </w:t>
      </w:r>
      <w:r w:rsidRPr="00CB02C1">
        <w:rPr>
          <w:rFonts w:asciiTheme="majorBidi" w:hAnsiTheme="majorBidi" w:cstheme="majorBidi"/>
          <w:sz w:val="28"/>
          <w:szCs w:val="28"/>
        </w:rPr>
        <w:t xml:space="preserve">2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งวด สำหรับลูกหนี้กรณีเป็นผู้ป่วย </w:t>
      </w:r>
      <w:r w:rsidRPr="00CB02C1">
        <w:rPr>
          <w:rFonts w:asciiTheme="majorBidi" w:hAnsiTheme="majorBidi" w:cstheme="majorBidi"/>
          <w:sz w:val="28"/>
          <w:szCs w:val="28"/>
        </w:rPr>
        <w:t>COVID-19</w:t>
      </w:r>
    </w:p>
    <w:p w14:paraId="3DA1627F" w14:textId="77777777" w:rsidR="00556FF1" w:rsidRPr="00CB02C1" w:rsidRDefault="00556FF1" w:rsidP="00556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811B094" w14:textId="14FC198A" w:rsidR="005E4843" w:rsidRPr="00CB02C1" w:rsidRDefault="00AC43FD" w:rsidP="005E4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78570360"/>
      <w:r w:rsidRPr="00CB02C1">
        <w:rPr>
          <w:rFonts w:asciiTheme="majorBidi" w:hAnsiTheme="majorBidi" w:cstheme="majorBidi" w:hint="cs"/>
          <w:sz w:val="28"/>
          <w:szCs w:val="28"/>
          <w:cs/>
        </w:rPr>
        <w:t>กลุ่มบริษัทได้ออก</w:t>
      </w:r>
      <w:r w:rsidR="005E4843" w:rsidRPr="00CB02C1">
        <w:rPr>
          <w:rFonts w:asciiTheme="majorBidi" w:hAnsiTheme="majorBidi" w:cstheme="majorBidi"/>
          <w:sz w:val="28"/>
          <w:szCs w:val="28"/>
          <w:cs/>
        </w:rPr>
        <w:t>มาตรการให้</w:t>
      </w:r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5E4843" w:rsidRPr="00CB02C1">
        <w:rPr>
          <w:rFonts w:asciiTheme="majorBidi" w:hAnsiTheme="majorBidi" w:cstheme="majorBidi"/>
          <w:sz w:val="28"/>
          <w:szCs w:val="28"/>
          <w:cs/>
        </w:rPr>
        <w:t>ช่วยเหลือ</w:t>
      </w:r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>เพิ่มเติ</w:t>
      </w:r>
      <w:r w:rsidR="005B01C3" w:rsidRPr="00CB02C1">
        <w:rPr>
          <w:rFonts w:asciiTheme="majorBidi" w:hAnsiTheme="majorBidi" w:cstheme="majorBidi" w:hint="cs"/>
          <w:sz w:val="28"/>
          <w:szCs w:val="28"/>
          <w:cs/>
        </w:rPr>
        <w:t>ม</w:t>
      </w:r>
      <w:r w:rsidR="006111C9" w:rsidRPr="00CB02C1">
        <w:rPr>
          <w:rFonts w:asciiTheme="majorBidi" w:hAnsiTheme="majorBidi" w:cstheme="majorBidi" w:hint="cs"/>
          <w:sz w:val="28"/>
          <w:szCs w:val="28"/>
          <w:cs/>
        </w:rPr>
        <w:t>เพื่อ</w:t>
      </w:r>
      <w:r w:rsidR="00551CB0" w:rsidRPr="00CB02C1">
        <w:rPr>
          <w:rFonts w:asciiTheme="majorBidi" w:hAnsiTheme="majorBidi" w:cstheme="majorBidi" w:hint="cs"/>
          <w:sz w:val="28"/>
          <w:szCs w:val="28"/>
          <w:cs/>
        </w:rPr>
        <w:t>ช่วยเหลือลูกหนี้ที่ได้รับผลกระทบจาก</w:t>
      </w:r>
      <w:r w:rsidR="007A5579" w:rsidRPr="00CB02C1">
        <w:rPr>
          <w:rFonts w:asciiTheme="majorBidi" w:hAnsiTheme="majorBidi" w:cstheme="majorBidi" w:hint="cs"/>
          <w:sz w:val="28"/>
          <w:szCs w:val="28"/>
          <w:cs/>
        </w:rPr>
        <w:t>สถานการณ์การแพร่ระ</w:t>
      </w:r>
      <w:r w:rsidR="00A74D44" w:rsidRPr="00CB02C1">
        <w:rPr>
          <w:rFonts w:asciiTheme="majorBidi" w:hAnsiTheme="majorBidi" w:cstheme="majorBidi" w:hint="cs"/>
          <w:sz w:val="28"/>
          <w:szCs w:val="28"/>
          <w:cs/>
        </w:rPr>
        <w:t xml:space="preserve">บาดระยะที่ </w:t>
      </w:r>
      <w:r w:rsidR="00A74D44" w:rsidRPr="00CB02C1">
        <w:rPr>
          <w:rFonts w:asciiTheme="majorBidi" w:hAnsiTheme="majorBidi" w:cstheme="majorBidi"/>
          <w:sz w:val="28"/>
          <w:szCs w:val="28"/>
        </w:rPr>
        <w:t>3</w:t>
      </w:r>
      <w:r w:rsidR="00A74D44"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4843" w:rsidRPr="00CB02C1">
        <w:rPr>
          <w:rFonts w:asciiTheme="majorBidi" w:hAnsiTheme="majorBidi" w:cstheme="majorBidi"/>
          <w:sz w:val="28"/>
          <w:szCs w:val="28"/>
          <w:cs/>
        </w:rPr>
        <w:t>สำหรับค่างวดผ่อนชำระตั้งแต่</w:t>
      </w:r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 xml:space="preserve">เดือนพฤษภาคม </w:t>
      </w:r>
      <w:r w:rsidR="005E4843"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>ถึงเดือน</w:t>
      </w:r>
      <w:r w:rsidR="009E2DA9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E4843" w:rsidRPr="00CB02C1">
        <w:rPr>
          <w:rFonts w:asciiTheme="majorBidi" w:hAnsiTheme="majorBidi" w:cstheme="majorBidi"/>
          <w:sz w:val="28"/>
          <w:szCs w:val="28"/>
        </w:rPr>
        <w:t>2564</w:t>
      </w:r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 xml:space="preserve"> ตามสิทธิที่ได้ลงทะเบียน</w:t>
      </w:r>
      <w:r w:rsidR="005E4843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5E4843" w:rsidRPr="00CB02C1">
        <w:rPr>
          <w:rFonts w:asciiTheme="majorBidi" w:hAnsiTheme="majorBidi" w:cstheme="majorBidi" w:hint="cs"/>
          <w:sz w:val="28"/>
          <w:szCs w:val="28"/>
          <w:cs/>
        </w:rPr>
        <w:t>รายละเอียด</w:t>
      </w:r>
      <w:r w:rsidR="005E4843" w:rsidRPr="00CB02C1">
        <w:rPr>
          <w:rFonts w:asciiTheme="majorBidi" w:hAnsiTheme="majorBidi" w:cstheme="majorBidi"/>
          <w:sz w:val="28"/>
          <w:szCs w:val="28"/>
          <w:cs/>
        </w:rPr>
        <w:t>ดังนี้</w:t>
      </w:r>
    </w:p>
    <w:bookmarkEnd w:id="4"/>
    <w:p w14:paraId="35983891" w14:textId="77777777" w:rsidR="004B142F" w:rsidRPr="00CB02C1" w:rsidRDefault="004B142F" w:rsidP="005E4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48A6C63" w14:textId="73DA629C" w:rsidR="004B142F" w:rsidRPr="00CB02C1" w:rsidRDefault="004B142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</w:rPr>
        <w:t xml:space="preserve">- </w:t>
      </w:r>
      <w:r w:rsidR="009956FF" w:rsidRPr="00CB02C1">
        <w:rPr>
          <w:rFonts w:asciiTheme="majorBidi" w:hAnsiTheme="majorBidi" w:cstheme="majorBidi"/>
          <w:sz w:val="28"/>
          <w:szCs w:val="28"/>
        </w:rPr>
        <w:t xml:space="preserve">   </w:t>
      </w:r>
      <w:r w:rsidR="009956FF" w:rsidRPr="00CB02C1">
        <w:rPr>
          <w:rFonts w:asciiTheme="majorBidi" w:hAnsiTheme="majorBidi" w:cstheme="majorBidi"/>
          <w:sz w:val="28"/>
          <w:szCs w:val="28"/>
          <w:cs/>
        </w:rPr>
        <w:t>ให้</w:t>
      </w:r>
      <w:r w:rsidR="009956FF" w:rsidRPr="00CB02C1">
        <w:rPr>
          <w:rFonts w:asciiTheme="majorBidi" w:hAnsiTheme="majorBidi" w:cstheme="majorBidi" w:hint="cs"/>
          <w:sz w:val="28"/>
          <w:szCs w:val="28"/>
          <w:cs/>
        </w:rPr>
        <w:t>สิทธิผ่อนผันพัก</w:t>
      </w:r>
      <w:r w:rsidR="009956FF" w:rsidRPr="00CB02C1">
        <w:rPr>
          <w:rFonts w:asciiTheme="majorBidi" w:hAnsiTheme="majorBidi" w:cstheme="majorBidi"/>
          <w:sz w:val="28"/>
          <w:szCs w:val="28"/>
          <w:cs/>
        </w:rPr>
        <w:t>ชำระค่างวด</w:t>
      </w:r>
      <w:r w:rsidR="009956FF" w:rsidRPr="00CB02C1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="009956FF" w:rsidRPr="00CB02C1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955720" w:rsidRPr="00CB02C1">
        <w:rPr>
          <w:rFonts w:asciiTheme="majorBidi" w:hAnsiTheme="majorBidi" w:cstheme="majorBidi"/>
          <w:sz w:val="28"/>
          <w:szCs w:val="28"/>
        </w:rPr>
        <w:t>80</w:t>
      </w:r>
      <w:r w:rsidR="009956FF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9956FF" w:rsidRPr="00CB02C1">
        <w:rPr>
          <w:rFonts w:asciiTheme="majorBidi" w:hAnsiTheme="majorBidi" w:cstheme="majorBidi"/>
          <w:sz w:val="28"/>
          <w:szCs w:val="28"/>
          <w:cs/>
        </w:rPr>
        <w:t>ของค่างวด</w:t>
      </w:r>
      <w:r w:rsidR="00D9297F" w:rsidRPr="00CB02C1">
        <w:rPr>
          <w:rFonts w:asciiTheme="majorBidi" w:hAnsiTheme="majorBidi" w:cstheme="majorBidi" w:hint="cs"/>
          <w:sz w:val="28"/>
          <w:szCs w:val="28"/>
          <w:cs/>
        </w:rPr>
        <w:t>แต่</w:t>
      </w:r>
      <w:r w:rsidR="00AE06A3" w:rsidRPr="00CB02C1">
        <w:rPr>
          <w:rFonts w:asciiTheme="majorBidi" w:hAnsiTheme="majorBidi" w:cstheme="majorBidi" w:hint="cs"/>
          <w:sz w:val="28"/>
          <w:szCs w:val="28"/>
          <w:cs/>
        </w:rPr>
        <w:t>ไ</w:t>
      </w:r>
      <w:r w:rsidR="009956FF" w:rsidRPr="00CB02C1">
        <w:rPr>
          <w:rFonts w:asciiTheme="majorBidi" w:hAnsiTheme="majorBidi" w:cstheme="majorBidi" w:hint="cs"/>
          <w:sz w:val="28"/>
          <w:szCs w:val="28"/>
          <w:cs/>
        </w:rPr>
        <w:t xml:space="preserve">ม่ต่ำกว่า </w:t>
      </w:r>
      <w:r w:rsidR="00D9297F" w:rsidRPr="00CB02C1">
        <w:rPr>
          <w:rFonts w:asciiTheme="majorBidi" w:hAnsiTheme="majorBidi" w:cstheme="majorBidi"/>
          <w:sz w:val="28"/>
          <w:szCs w:val="28"/>
        </w:rPr>
        <w:t>4</w:t>
      </w:r>
      <w:r w:rsidR="009956FF" w:rsidRPr="00CB02C1">
        <w:rPr>
          <w:rFonts w:asciiTheme="majorBidi" w:hAnsiTheme="majorBidi" w:cstheme="majorBidi"/>
          <w:sz w:val="28"/>
          <w:szCs w:val="28"/>
        </w:rPr>
        <w:t xml:space="preserve">,000 </w:t>
      </w:r>
      <w:r w:rsidR="009956FF" w:rsidRPr="00CB02C1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9956FF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9956FF" w:rsidRPr="00CB02C1">
        <w:rPr>
          <w:rFonts w:asciiTheme="majorBidi" w:hAnsiTheme="majorBidi" w:cstheme="majorBidi"/>
          <w:sz w:val="28"/>
          <w:szCs w:val="28"/>
          <w:cs/>
        </w:rPr>
        <w:t>สำหรับลูกค้าสินเชื่อ</w:t>
      </w:r>
      <w:r w:rsidR="009956FF" w:rsidRPr="00CB02C1">
        <w:rPr>
          <w:rFonts w:asciiTheme="majorBidi" w:hAnsiTheme="majorBidi" w:cstheme="majorBidi" w:hint="cs"/>
          <w:sz w:val="28"/>
          <w:szCs w:val="28"/>
          <w:cs/>
        </w:rPr>
        <w:t xml:space="preserve">ทุกประเภท และมีประวัติค้างชำระค่างวดไม่เกิน </w:t>
      </w:r>
      <w:r w:rsidR="009956FF" w:rsidRPr="00CB02C1">
        <w:rPr>
          <w:rFonts w:asciiTheme="majorBidi" w:hAnsiTheme="majorBidi" w:cstheme="majorBidi"/>
          <w:sz w:val="28"/>
          <w:szCs w:val="28"/>
        </w:rPr>
        <w:t xml:space="preserve">2 </w:t>
      </w:r>
      <w:r w:rsidR="009956FF" w:rsidRPr="00CB02C1">
        <w:rPr>
          <w:rFonts w:asciiTheme="majorBidi" w:hAnsiTheme="majorBidi" w:cstheme="majorBidi" w:hint="cs"/>
          <w:sz w:val="28"/>
          <w:szCs w:val="28"/>
          <w:cs/>
        </w:rPr>
        <w:t>งวด ก่อนเข้ารับสิทธิ</w:t>
      </w:r>
    </w:p>
    <w:p w14:paraId="1AF83FAE" w14:textId="5D388BF0" w:rsidR="009A5F18" w:rsidRPr="00CB02C1" w:rsidRDefault="009A5F18" w:rsidP="009A5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</w:rPr>
        <w:t xml:space="preserve">-    </w:t>
      </w:r>
      <w:r w:rsidR="007C77CB" w:rsidRPr="00CB02C1">
        <w:rPr>
          <w:rFonts w:asciiTheme="majorBidi" w:hAnsiTheme="majorBidi" w:cstheme="majorBidi" w:hint="cs"/>
          <w:sz w:val="28"/>
          <w:szCs w:val="28"/>
          <w:cs/>
        </w:rPr>
        <w:t xml:space="preserve">ให้สิทธิพักชำระหนี้ </w:t>
      </w:r>
      <w:r w:rsidR="007C77CB" w:rsidRPr="00CB02C1">
        <w:rPr>
          <w:rFonts w:asciiTheme="majorBidi" w:hAnsiTheme="majorBidi" w:cstheme="majorBidi"/>
          <w:sz w:val="28"/>
          <w:szCs w:val="28"/>
        </w:rPr>
        <w:t xml:space="preserve">2 </w:t>
      </w:r>
      <w:r w:rsidR="007C77CB" w:rsidRPr="00CB02C1">
        <w:rPr>
          <w:rFonts w:asciiTheme="majorBidi" w:hAnsiTheme="majorBidi" w:cstheme="majorBidi" w:hint="cs"/>
          <w:sz w:val="28"/>
          <w:szCs w:val="28"/>
          <w:cs/>
        </w:rPr>
        <w:t>งวด สำหรับลูกหนี้</w:t>
      </w:r>
      <w:r w:rsidR="00D1575C" w:rsidRPr="00CB02C1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A92BE6" w:rsidRPr="00CB02C1">
        <w:rPr>
          <w:rFonts w:asciiTheme="majorBidi" w:hAnsiTheme="majorBidi" w:cstheme="majorBidi" w:hint="eastAsia"/>
          <w:sz w:val="28"/>
          <w:szCs w:val="28"/>
          <w:cs/>
        </w:rPr>
        <w:t>เป็นกลุ่มเสี่ยงสูง</w:t>
      </w:r>
      <w:r w:rsidR="004D78B3" w:rsidRPr="00CB02C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A92BE6" w:rsidRPr="00CB02C1">
        <w:rPr>
          <w:rFonts w:asciiTheme="majorBidi" w:hAnsiTheme="majorBidi" w:cstheme="majorBidi" w:hint="eastAsia"/>
          <w:sz w:val="28"/>
          <w:szCs w:val="28"/>
          <w:cs/>
        </w:rPr>
        <w:t>มี</w:t>
      </w:r>
      <w:r w:rsidR="004D78B3" w:rsidRPr="00CB02C1">
        <w:rPr>
          <w:rFonts w:asciiTheme="majorBidi" w:hAnsiTheme="majorBidi" w:cstheme="majorBidi" w:hint="cs"/>
          <w:sz w:val="28"/>
          <w:szCs w:val="28"/>
          <w:cs/>
        </w:rPr>
        <w:t>คำสั่งให้</w:t>
      </w:r>
      <w:r w:rsidR="00A92BE6" w:rsidRPr="00CB02C1">
        <w:rPr>
          <w:rFonts w:asciiTheme="majorBidi" w:hAnsiTheme="majorBidi" w:cstheme="majorBidi" w:hint="eastAsia"/>
          <w:sz w:val="28"/>
          <w:szCs w:val="28"/>
          <w:cs/>
        </w:rPr>
        <w:t>กักตัว</w:t>
      </w:r>
    </w:p>
    <w:p w14:paraId="1F1DD5A5" w14:textId="77777777" w:rsidR="00C107BB" w:rsidRPr="00CB02C1" w:rsidRDefault="00C107BB" w:rsidP="009A5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C51254" w14:textId="466B37EE" w:rsidR="00CE5EA8" w:rsidRPr="00CB02C1" w:rsidRDefault="00433A5F" w:rsidP="00446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A0658">
        <w:rPr>
          <w:rFonts w:asciiTheme="majorBidi" w:hAnsiTheme="majorBidi" w:cstheme="majorBidi" w:hint="cs"/>
          <w:sz w:val="28"/>
          <w:szCs w:val="28"/>
          <w:cs/>
        </w:rPr>
        <w:t>ในระหว่าง</w:t>
      </w:r>
      <w:r w:rsidRPr="00DA0658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DA065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DA0658">
        <w:rPr>
          <w:rFonts w:asciiTheme="majorBidi" w:hAnsiTheme="majorBidi" w:cstheme="majorBidi"/>
          <w:sz w:val="28"/>
          <w:szCs w:val="28"/>
        </w:rPr>
        <w:t xml:space="preserve"> 2564</w:t>
      </w:r>
      <w:r w:rsidRPr="00DA0658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Pr="00DA0658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Pr="00DA065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A0658">
        <w:rPr>
          <w:rFonts w:asciiTheme="majorBidi" w:hAnsiTheme="majorBidi" w:cstheme="majorBidi"/>
          <w:sz w:val="28"/>
          <w:szCs w:val="28"/>
        </w:rPr>
        <w:t>2564</w:t>
      </w:r>
      <w:r w:rsidR="00DA0658" w:rsidRPr="00DA0658">
        <w:rPr>
          <w:rFonts w:asciiTheme="majorBidi" w:hAnsiTheme="majorBidi" w:cstheme="majorBidi" w:hint="cs"/>
          <w:sz w:val="28"/>
          <w:szCs w:val="28"/>
          <w:cs/>
        </w:rPr>
        <w:t xml:space="preserve"> บริษัทได้รับการลดค่าเช่าที่เกี่ยวข้องกับ </w:t>
      </w:r>
      <w:r w:rsidR="00DA0658" w:rsidRPr="00DA0658">
        <w:rPr>
          <w:rFonts w:asciiTheme="majorBidi" w:hAnsiTheme="majorBidi" w:cstheme="majorBidi"/>
          <w:sz w:val="28"/>
          <w:szCs w:val="28"/>
        </w:rPr>
        <w:t>COVID-19</w:t>
      </w:r>
      <w:r w:rsidR="00DA0658" w:rsidRPr="00DA0658">
        <w:rPr>
          <w:rFonts w:asciiTheme="majorBidi" w:hAnsiTheme="majorBidi" w:cstheme="majorBidi" w:hint="cs"/>
          <w:sz w:val="28"/>
          <w:szCs w:val="28"/>
          <w:cs/>
        </w:rPr>
        <w:t xml:space="preserve"> ทำให้ค่าเช่า</w:t>
      </w:r>
      <w:r w:rsidR="000C6090">
        <w:rPr>
          <w:rFonts w:asciiTheme="majorBidi" w:hAnsiTheme="majorBidi" w:cstheme="majorBidi"/>
          <w:sz w:val="28"/>
          <w:szCs w:val="28"/>
        </w:rPr>
        <w:br/>
      </w:r>
      <w:r w:rsidR="00DA0658" w:rsidRPr="00DA0658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DA0658" w:rsidRPr="00DA0658">
        <w:rPr>
          <w:rFonts w:asciiTheme="majorBidi" w:hAnsiTheme="majorBidi" w:cstheme="majorBidi"/>
          <w:sz w:val="28"/>
          <w:szCs w:val="28"/>
        </w:rPr>
        <w:t xml:space="preserve">30 </w:t>
      </w:r>
      <w:r w:rsidR="00DA0658" w:rsidRPr="00DA0658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DA0658" w:rsidRPr="00DA0658">
        <w:rPr>
          <w:rFonts w:asciiTheme="majorBidi" w:hAnsiTheme="majorBidi" w:cstheme="majorBidi"/>
          <w:sz w:val="28"/>
          <w:szCs w:val="28"/>
        </w:rPr>
        <w:t xml:space="preserve">2564 </w:t>
      </w:r>
      <w:r w:rsidR="00DA0658" w:rsidRPr="00DA0658">
        <w:rPr>
          <w:rFonts w:asciiTheme="majorBidi" w:hAnsiTheme="majorBidi" w:cstheme="majorBidi" w:hint="cs"/>
          <w:sz w:val="28"/>
          <w:szCs w:val="28"/>
          <w:cs/>
        </w:rPr>
        <w:t xml:space="preserve">ลดลงเป็นจำนวน </w:t>
      </w:r>
      <w:r w:rsidR="00DA0658" w:rsidRPr="00DA0658">
        <w:rPr>
          <w:rFonts w:asciiTheme="majorBidi" w:hAnsiTheme="majorBidi" w:cstheme="majorBidi"/>
          <w:sz w:val="28"/>
          <w:szCs w:val="28"/>
        </w:rPr>
        <w:t xml:space="preserve">30,000 </w:t>
      </w:r>
      <w:r w:rsidR="00DA0658" w:rsidRPr="00DA0658">
        <w:rPr>
          <w:rFonts w:asciiTheme="majorBidi" w:hAnsiTheme="majorBidi" w:cstheme="majorBidi" w:hint="cs"/>
          <w:sz w:val="28"/>
          <w:szCs w:val="28"/>
          <w:cs/>
        </w:rPr>
        <w:t xml:space="preserve">บาท และสำหรับงวดเก้าเดือนสิ้นสุดวันที่ </w:t>
      </w:r>
      <w:r w:rsidR="00DA0658" w:rsidRPr="00DA0658">
        <w:rPr>
          <w:rFonts w:asciiTheme="majorBidi" w:hAnsiTheme="majorBidi" w:cstheme="majorBidi"/>
          <w:sz w:val="28"/>
          <w:szCs w:val="28"/>
        </w:rPr>
        <w:t xml:space="preserve">30 </w:t>
      </w:r>
      <w:r w:rsidR="00DA0658" w:rsidRPr="00DA0658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DA0658" w:rsidRPr="00DA0658">
        <w:rPr>
          <w:rFonts w:asciiTheme="majorBidi" w:hAnsiTheme="majorBidi" w:cstheme="majorBidi"/>
          <w:sz w:val="28"/>
          <w:szCs w:val="28"/>
        </w:rPr>
        <w:t xml:space="preserve">2564 </w:t>
      </w:r>
      <w:r w:rsidR="00DA0658" w:rsidRPr="00DA0658">
        <w:rPr>
          <w:rFonts w:asciiTheme="majorBidi" w:hAnsiTheme="majorBidi" w:cstheme="majorBidi" w:hint="cs"/>
          <w:sz w:val="28"/>
          <w:szCs w:val="28"/>
          <w:cs/>
        </w:rPr>
        <w:t xml:space="preserve">ลดลงเป็นจำนวน </w:t>
      </w:r>
      <w:r w:rsidR="00DA0658" w:rsidRPr="00DA0658">
        <w:rPr>
          <w:rFonts w:asciiTheme="majorBidi" w:hAnsiTheme="majorBidi" w:cstheme="majorBidi"/>
          <w:sz w:val="28"/>
          <w:szCs w:val="28"/>
        </w:rPr>
        <w:t xml:space="preserve">30,000 </w:t>
      </w:r>
      <w:r w:rsidR="00DA0658" w:rsidRPr="00DA0658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133C4BFB" w14:textId="77777777" w:rsidR="001D331F" w:rsidRPr="00CB02C1" w:rsidRDefault="001D331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0880CB" w14:textId="77777777" w:rsidR="001D331F" w:rsidRPr="00CB02C1" w:rsidRDefault="001D331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867666" w14:textId="77777777" w:rsidR="001D331F" w:rsidRPr="00CB02C1" w:rsidRDefault="001D331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C51B9E" w14:textId="77777777" w:rsidR="001D331F" w:rsidRPr="00CB02C1" w:rsidRDefault="001D331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DB380" w14:textId="77777777" w:rsidR="001D331F" w:rsidRPr="00CB02C1" w:rsidRDefault="001D331F" w:rsidP="00821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35BA99" w14:textId="77777777" w:rsidR="006B5788" w:rsidRPr="00CB02C1" w:rsidRDefault="006B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FCACD13" w14:textId="468B4729" w:rsidR="00B1375A" w:rsidRPr="00CB02C1" w:rsidRDefault="00AB7240" w:rsidP="00AB7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9" w:hanging="549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1375A"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000175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บุคคลหรือกิจการที่เกี่ยวข้องกัน</w:t>
      </w:r>
      <w:r w:rsidR="00000175" w:rsidRPr="00CB02C1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422A0DFF" w14:textId="5B0B8FCB" w:rsidR="00B1375A" w:rsidRPr="00CB02C1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1BC843C7" w14:textId="444FAE9F" w:rsidR="00072321" w:rsidRPr="00CB02C1" w:rsidRDefault="00072321" w:rsidP="00072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ความสัมพันธ์ที่มีกับบริษัทย่อยและการร่วมค้าได้เปิดเผยในหมายเหตุข้อ</w:t>
      </w:r>
      <w:r w:rsidRPr="00CB02C1">
        <w:rPr>
          <w:rFonts w:asciiTheme="majorBidi" w:hAnsiTheme="majorBidi" w:cstheme="majorBidi"/>
          <w:bCs/>
          <w:sz w:val="28"/>
          <w:szCs w:val="28"/>
        </w:rPr>
        <w:t xml:space="preserve"> 7</w:t>
      </w:r>
    </w:p>
    <w:p w14:paraId="6CDCF651" w14:textId="77777777" w:rsidR="00072321" w:rsidRPr="00CB02C1" w:rsidRDefault="00072321" w:rsidP="00072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3E27723" w14:textId="729FFD56" w:rsidR="00072321" w:rsidRDefault="00072321" w:rsidP="00072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กลุ่มบริษัทไม่มีการเปลี่ยนแปลงที่มีนัยสำคัญในความสัมพันธ์กับบุคคลหรือกิจการที่เกี่ยวข้องกัน</w:t>
      </w:r>
    </w:p>
    <w:p w14:paraId="6DFEE4C8" w14:textId="77777777" w:rsidR="000C6090" w:rsidRDefault="000C6090" w:rsidP="00072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963"/>
        <w:gridCol w:w="1170"/>
        <w:gridCol w:w="270"/>
        <w:gridCol w:w="1170"/>
        <w:gridCol w:w="236"/>
        <w:gridCol w:w="1204"/>
        <w:gridCol w:w="270"/>
        <w:gridCol w:w="1170"/>
      </w:tblGrid>
      <w:tr w:rsidR="006C0102" w:rsidRPr="001962F4" w14:paraId="1FA48BEC" w14:textId="77777777" w:rsidTr="55AB4BF2">
        <w:trPr>
          <w:tblHeader/>
        </w:trPr>
        <w:tc>
          <w:tcPr>
            <w:tcW w:w="3963" w:type="dxa"/>
            <w:vMerge w:val="restart"/>
          </w:tcPr>
          <w:p w14:paraId="615F8962" w14:textId="72D3F1AA" w:rsidR="006C0102" w:rsidRPr="001962F4" w:rsidRDefault="00387E93" w:rsidP="00183F7D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C010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1962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1962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1962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30</w:t>
            </w:r>
            <w:r w:rsidRPr="001962F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610" w:type="dxa"/>
            <w:gridSpan w:val="3"/>
          </w:tcPr>
          <w:p w14:paraId="292671F5" w14:textId="77777777" w:rsidR="006C0102" w:rsidRPr="001962F4" w:rsidRDefault="006C0102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2EE996C" w14:textId="77777777" w:rsidR="006C0102" w:rsidRPr="001962F4" w:rsidRDefault="006C0102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5680A0C5" w14:textId="77777777" w:rsidR="006C0102" w:rsidRPr="001962F4" w:rsidRDefault="006C0102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102" w:rsidRPr="001962F4" w14:paraId="598C9CDF" w14:textId="77777777" w:rsidTr="55AB4BF2">
        <w:trPr>
          <w:tblHeader/>
        </w:trPr>
        <w:tc>
          <w:tcPr>
            <w:tcW w:w="3963" w:type="dxa"/>
            <w:vMerge/>
          </w:tcPr>
          <w:p w14:paraId="069894DC" w14:textId="759836D1" w:rsidR="006C0102" w:rsidRPr="001962F4" w:rsidRDefault="006C0102" w:rsidP="0018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937146" w14:textId="7D625B6A" w:rsidR="006C0102" w:rsidRPr="001962F4" w:rsidRDefault="006C0102" w:rsidP="0018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16D4A7F" w14:textId="77777777" w:rsidR="006C0102" w:rsidRPr="001962F4" w:rsidRDefault="006C0102" w:rsidP="0018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CFA93A" w14:textId="3033808A" w:rsidR="006C0102" w:rsidRPr="001962F4" w:rsidRDefault="006C0102" w:rsidP="0018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319BEDAA" w14:textId="77777777" w:rsidR="006C0102" w:rsidRPr="001962F4" w:rsidRDefault="006C0102" w:rsidP="0018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5F95EA9" w14:textId="4F4282A7" w:rsidR="006C0102" w:rsidRPr="001962F4" w:rsidRDefault="006C0102" w:rsidP="0018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AB15350" w14:textId="77777777" w:rsidR="006C0102" w:rsidRPr="001962F4" w:rsidRDefault="006C0102" w:rsidP="0018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D5D657" w14:textId="6BFB4BE3" w:rsidR="006C0102" w:rsidRPr="001962F4" w:rsidRDefault="006C0102" w:rsidP="0018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62F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83F7D" w:rsidRPr="001962F4" w14:paraId="13D45677" w14:textId="77777777" w:rsidTr="55AB4BF2">
        <w:trPr>
          <w:tblHeader/>
        </w:trPr>
        <w:tc>
          <w:tcPr>
            <w:tcW w:w="3963" w:type="dxa"/>
          </w:tcPr>
          <w:p w14:paraId="026B0BFB" w14:textId="77777777" w:rsidR="00183F7D" w:rsidRPr="001962F4" w:rsidRDefault="00183F7D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5FB73E0D" w14:textId="77777777" w:rsidR="00183F7D" w:rsidRPr="001962F4" w:rsidRDefault="00183F7D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40" w:lineRule="exact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83F7D" w:rsidRPr="001962F4" w14:paraId="2CB9EE71" w14:textId="77777777" w:rsidTr="55AB4BF2">
        <w:tc>
          <w:tcPr>
            <w:tcW w:w="3963" w:type="dxa"/>
          </w:tcPr>
          <w:p w14:paraId="5405C043" w14:textId="77777777" w:rsidR="00183F7D" w:rsidRPr="001962F4" w:rsidRDefault="00183F7D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7BADAA8B" w14:textId="77777777" w:rsidR="00183F7D" w:rsidRPr="001962F4" w:rsidRDefault="00183F7D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749F64" w14:textId="77777777" w:rsidR="00183F7D" w:rsidRPr="001962F4" w:rsidRDefault="00183F7D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1393C6" w14:textId="77777777" w:rsidR="00183F7D" w:rsidRPr="001962F4" w:rsidRDefault="00183F7D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18E19A" w14:textId="77777777" w:rsidR="00183F7D" w:rsidRPr="001962F4" w:rsidRDefault="00183F7D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493C683" w14:textId="77777777" w:rsidR="00183F7D" w:rsidRPr="001962F4" w:rsidRDefault="00183F7D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3342EB" w14:textId="77777777" w:rsidR="00183F7D" w:rsidRPr="001962F4" w:rsidRDefault="00183F7D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9AF51C" w14:textId="77777777" w:rsidR="00183F7D" w:rsidRPr="001962F4" w:rsidRDefault="00183F7D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B6A" w:rsidRPr="001962F4" w14:paraId="4DD85554" w14:textId="77777777" w:rsidTr="55AB4BF2">
        <w:tc>
          <w:tcPr>
            <w:tcW w:w="3963" w:type="dxa"/>
          </w:tcPr>
          <w:p w14:paraId="73FD3286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38837D6" w14:textId="064B8D5B" w:rsidR="00046B6A" w:rsidRPr="001962F4" w:rsidRDefault="5C70D391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270" w:type="dxa"/>
          </w:tcPr>
          <w:p w14:paraId="2BD30202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00C477" w14:textId="1BBA7077" w:rsidR="00046B6A" w:rsidRPr="001962F4" w:rsidRDefault="00732C9C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C3AE9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236" w:type="dxa"/>
          </w:tcPr>
          <w:p w14:paraId="0D7DFCD9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59CEB9" w14:textId="38A619FE" w:rsidR="00046B6A" w:rsidRPr="001962F4" w:rsidRDefault="7336B3B2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270" w:type="dxa"/>
          </w:tcPr>
          <w:p w14:paraId="515C6A65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6A80B4" w14:textId="49D193E9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</w:tr>
      <w:tr w:rsidR="004A01B8" w:rsidRPr="001962F4" w14:paraId="7391E97A" w14:textId="77777777" w:rsidTr="55AB4BF2">
        <w:tc>
          <w:tcPr>
            <w:tcW w:w="3963" w:type="dxa"/>
          </w:tcPr>
          <w:p w14:paraId="71165E5A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2EA60C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4DDDE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080BE" w14:textId="77777777" w:rsidR="004A01B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7C380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8D3F478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5679CE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8BC85A" w14:textId="77777777" w:rsidR="004A01B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7E93" w:rsidRPr="00FA7CEE" w14:paraId="476B5861" w14:textId="77777777" w:rsidTr="55AB4BF2">
        <w:trPr>
          <w:trHeight w:val="191"/>
        </w:trPr>
        <w:tc>
          <w:tcPr>
            <w:tcW w:w="3963" w:type="dxa"/>
          </w:tcPr>
          <w:p w14:paraId="4EEA46D4" w14:textId="1879B01F" w:rsidR="00387E93" w:rsidRPr="00FA7CEE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รายได้จากการขายรถ</w:t>
            </w:r>
          </w:p>
        </w:tc>
        <w:tc>
          <w:tcPr>
            <w:tcW w:w="1170" w:type="dxa"/>
          </w:tcPr>
          <w:p w14:paraId="0CAC2536" w14:textId="77777777" w:rsidR="00387E93" w:rsidRPr="00FA7CEE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31C3533" w14:textId="77777777" w:rsidR="00387E93" w:rsidRPr="00FA7CEE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C31C24A" w14:textId="77777777" w:rsidR="00387E93" w:rsidRPr="00FA7CEE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0BF765C8" w14:textId="77777777" w:rsidR="00387E93" w:rsidRPr="00FA7CEE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4" w:type="dxa"/>
          </w:tcPr>
          <w:p w14:paraId="2D08556A" w14:textId="77777777" w:rsidR="00387E93" w:rsidRPr="00FA7CEE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3C1A058" w14:textId="77777777" w:rsidR="00387E93" w:rsidRPr="00FA7CEE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6312BD5" w14:textId="77777777" w:rsidR="00387E93" w:rsidRPr="00FA7CEE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E0CBD" w14:paraId="491D27F4" w14:textId="77777777" w:rsidTr="00A27B66">
        <w:trPr>
          <w:trHeight w:val="308"/>
        </w:trPr>
        <w:tc>
          <w:tcPr>
            <w:tcW w:w="3963" w:type="dxa"/>
          </w:tcPr>
          <w:p w14:paraId="4D2F143B" w14:textId="20282649" w:rsidR="00BE0CBD" w:rsidRDefault="00BE0CBD" w:rsidP="00BE0CBD">
            <w:pPr>
              <w:spacing w:line="240" w:lineRule="auto"/>
            </w:pPr>
            <w:r w:rsidRPr="55AB4BF2">
              <w:rPr>
                <w:rFonts w:ascii="Angsana New" w:hAnsi="Angsana New"/>
                <w:sz w:val="28"/>
                <w:szCs w:val="28"/>
              </w:rPr>
              <w:t>บริษัทย่อย</w:t>
            </w:r>
          </w:p>
        </w:tc>
        <w:tc>
          <w:tcPr>
            <w:tcW w:w="1170" w:type="dxa"/>
          </w:tcPr>
          <w:p w14:paraId="321E46E3" w14:textId="0F665135" w:rsidR="00BE0CBD" w:rsidRPr="00766544" w:rsidRDefault="00BE0CBD" w:rsidP="0076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 w:rsidDel="00B568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6C9C53" w14:textId="6D1B4B2C" w:rsidR="00BE0CBD" w:rsidRDefault="00BE0CBD" w:rsidP="00BE0CBD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9E5BCE" w14:textId="63461DB7" w:rsidR="00BE0CBD" w:rsidRPr="00766544" w:rsidRDefault="00BE0CBD" w:rsidP="0076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 w:rsidDel="00B045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87CCAF" w14:textId="19397C45" w:rsidR="00BE0CBD" w:rsidRDefault="00BE0CBD" w:rsidP="00BE0CBD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FD02477" w14:textId="13EEEFEB" w:rsidR="00BE0CBD" w:rsidRDefault="00C835A3" w:rsidP="0076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00766544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eastAsia="Angsana New" w:hAnsi="Angsana New"/>
                <w:sz w:val="28"/>
                <w:szCs w:val="28"/>
              </w:rPr>
              <w:t>,181</w:t>
            </w:r>
          </w:p>
        </w:tc>
        <w:tc>
          <w:tcPr>
            <w:tcW w:w="270" w:type="dxa"/>
          </w:tcPr>
          <w:p w14:paraId="5F30E9ED" w14:textId="5CEE8C42" w:rsidR="00BE0CBD" w:rsidRDefault="00BE0CBD" w:rsidP="00BE0CBD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122963" w14:textId="5076B634" w:rsidR="00BE0CBD" w:rsidRPr="00766544" w:rsidRDefault="00BE0CBD" w:rsidP="0076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 w:rsidDel="000318D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7B66" w14:paraId="4E4A3553" w14:textId="77777777" w:rsidTr="55AB4BF2">
        <w:trPr>
          <w:trHeight w:val="191"/>
        </w:trPr>
        <w:tc>
          <w:tcPr>
            <w:tcW w:w="3963" w:type="dxa"/>
          </w:tcPr>
          <w:p w14:paraId="3FBB4265" w14:textId="77777777" w:rsidR="00A27B66" w:rsidRPr="55AB4BF2" w:rsidRDefault="00A27B66" w:rsidP="55AB4BF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EEE154" w14:textId="77777777" w:rsidR="00A27B66" w:rsidRPr="55AB4BF2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715AE" w14:textId="77777777" w:rsidR="00A27B66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177698" w14:textId="77777777" w:rsidR="00A27B66" w:rsidRPr="55AB4BF2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2DA2E0" w14:textId="77777777" w:rsidR="00A27B66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6CE364E" w14:textId="77777777" w:rsidR="00A27B66" w:rsidRPr="55AB4BF2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61A63" w14:textId="77777777" w:rsidR="00A27B66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2F2FD2" w14:textId="77777777" w:rsidR="00A27B66" w:rsidRPr="55AB4BF2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387E93" w:rsidRPr="00FA7CEE" w14:paraId="449F08CC" w14:textId="77777777" w:rsidTr="55AB4BF2">
        <w:trPr>
          <w:trHeight w:val="263"/>
        </w:trPr>
        <w:tc>
          <w:tcPr>
            <w:tcW w:w="3963" w:type="dxa"/>
          </w:tcPr>
          <w:p w14:paraId="1FB41C1C" w14:textId="55918347" w:rsidR="00387E93" w:rsidRPr="00FA7CEE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170" w:type="dxa"/>
          </w:tcPr>
          <w:p w14:paraId="5BA71E89" w14:textId="77777777" w:rsidR="00387E93" w:rsidRPr="00FA7CEE" w:rsidRDefault="00387E93" w:rsidP="0009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54B48BC" w14:textId="77777777" w:rsidR="00387E93" w:rsidRPr="00FA7CEE" w:rsidRDefault="00387E93" w:rsidP="0009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4321B68" w14:textId="77777777" w:rsidR="00387E93" w:rsidRPr="00FA7CEE" w:rsidRDefault="00387E93" w:rsidP="0009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15226B8" w14:textId="77777777" w:rsidR="00387E93" w:rsidRPr="00FA7CEE" w:rsidRDefault="00387E93" w:rsidP="0009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4" w:type="dxa"/>
          </w:tcPr>
          <w:p w14:paraId="37A434B0" w14:textId="77777777" w:rsidR="00387E93" w:rsidRPr="00FA7CEE" w:rsidRDefault="00387E93" w:rsidP="0009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1862798" w14:textId="77777777" w:rsidR="00387E93" w:rsidRPr="00FA7CEE" w:rsidRDefault="00387E93" w:rsidP="0009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2A9BC07" w14:textId="77777777" w:rsidR="00387E93" w:rsidRPr="00FA7CEE" w:rsidRDefault="00387E93" w:rsidP="0009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E0CBD" w14:paraId="1BB8308A" w14:textId="77777777" w:rsidTr="55AB4BF2">
        <w:trPr>
          <w:trHeight w:val="263"/>
        </w:trPr>
        <w:tc>
          <w:tcPr>
            <w:tcW w:w="3963" w:type="dxa"/>
          </w:tcPr>
          <w:p w14:paraId="0C8A6BDC" w14:textId="2FA0D997" w:rsidR="00BE0CBD" w:rsidRPr="00A27B66" w:rsidRDefault="00BE0CBD" w:rsidP="00BE0CBD">
            <w:pPr>
              <w:spacing w:line="240" w:lineRule="auto"/>
            </w:pPr>
            <w:r w:rsidRPr="55AB4BF2">
              <w:rPr>
                <w:rFonts w:ascii="Angsana New" w:hAnsi="Angsana New"/>
                <w:sz w:val="28"/>
                <w:szCs w:val="28"/>
              </w:rPr>
              <w:t>บริษัทย่อย</w:t>
            </w:r>
          </w:p>
        </w:tc>
        <w:tc>
          <w:tcPr>
            <w:tcW w:w="1170" w:type="dxa"/>
          </w:tcPr>
          <w:p w14:paraId="0267AF79" w14:textId="6A77755D" w:rsidR="00BE0CBD" w:rsidRPr="00766544" w:rsidRDefault="00BE0CBD" w:rsidP="0076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 w:rsidDel="00557EA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4D7DDE" w14:textId="33053F06" w:rsidR="00BE0CBD" w:rsidRDefault="00BE0CBD" w:rsidP="00BE0CBD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7B95D6" w14:textId="03DE550B" w:rsidR="00BE0CBD" w:rsidRPr="00766544" w:rsidRDefault="00BE0CBD" w:rsidP="0076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 w:rsidDel="003904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513E32" w14:textId="6C0F4BED" w:rsidR="00BE0CBD" w:rsidRDefault="00BE0CBD" w:rsidP="00BE0CBD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7440D11" w14:textId="5C9CF0E5" w:rsidR="00BE0CBD" w:rsidRPr="00766544" w:rsidRDefault="00BE0CBD" w:rsidP="0076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766544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270" w:type="dxa"/>
          </w:tcPr>
          <w:p w14:paraId="203C5F0F" w14:textId="0893A2F9" w:rsidR="00BE0CBD" w:rsidRDefault="00BE0CBD" w:rsidP="00BE0CBD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B6FCBA" w14:textId="03713BD3" w:rsidR="00BE0CBD" w:rsidRPr="00766544" w:rsidRDefault="00BE0CBD" w:rsidP="00766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 w:rsidDel="002431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7B66" w14:paraId="34BC5C1D" w14:textId="77777777" w:rsidTr="55AB4BF2">
        <w:trPr>
          <w:trHeight w:val="263"/>
        </w:trPr>
        <w:tc>
          <w:tcPr>
            <w:tcW w:w="3963" w:type="dxa"/>
          </w:tcPr>
          <w:p w14:paraId="0225BB7A" w14:textId="77777777" w:rsidR="00A27B66" w:rsidRPr="55AB4BF2" w:rsidRDefault="00A27B66" w:rsidP="55AB4BF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95F3DC" w14:textId="77777777" w:rsidR="00A27B66" w:rsidRPr="55AB4BF2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93623" w14:textId="77777777" w:rsidR="00A27B66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5EA6D2" w14:textId="77777777" w:rsidR="00A27B66" w:rsidRPr="55AB4BF2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32926B" w14:textId="77777777" w:rsidR="00A27B66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827DB53" w14:textId="77777777" w:rsidR="00A27B66" w:rsidRPr="55AB4BF2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15F1CB" w14:textId="77777777" w:rsidR="00A27B66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9CF23" w14:textId="77777777" w:rsidR="00A27B66" w:rsidRPr="55AB4BF2" w:rsidRDefault="00A27B66" w:rsidP="00092263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</w:tr>
      <w:tr w:rsidR="00046B6A" w:rsidRPr="001962F4" w14:paraId="201891CD" w14:textId="77777777" w:rsidTr="55AB4BF2">
        <w:tc>
          <w:tcPr>
            <w:tcW w:w="3963" w:type="dxa"/>
          </w:tcPr>
          <w:p w14:paraId="49289849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170" w:type="dxa"/>
          </w:tcPr>
          <w:p w14:paraId="3567038F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05306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7DF15C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12AA4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2EEDB5B6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60E2AD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E505B3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46B6A" w:rsidRPr="001962F4" w14:paraId="75089658" w14:textId="77777777" w:rsidTr="55AB4BF2">
        <w:tc>
          <w:tcPr>
            <w:tcW w:w="3963" w:type="dxa"/>
          </w:tcPr>
          <w:p w14:paraId="699E1CEB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1C84D18" w14:textId="34E35C47" w:rsidR="00046B6A" w:rsidRPr="001962F4" w:rsidRDefault="163A6DBB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4276E0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D72B3F" w14:textId="19199EF8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A2C862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EE2FCB" w14:textId="7BC77FDE" w:rsidR="00046B6A" w:rsidRPr="001962F4" w:rsidRDefault="060A5C2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270" w:type="dxa"/>
          </w:tcPr>
          <w:p w14:paraId="0CAC5092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9BB200" w14:textId="702ED400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1,125</w:t>
            </w:r>
          </w:p>
        </w:tc>
      </w:tr>
      <w:tr w:rsidR="00046B6A" w:rsidRPr="001962F4" w14:paraId="36C5F36A" w14:textId="77777777" w:rsidTr="55AB4BF2">
        <w:tc>
          <w:tcPr>
            <w:tcW w:w="3963" w:type="dxa"/>
          </w:tcPr>
          <w:p w14:paraId="657CA0D5" w14:textId="0644A401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="00604622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170" w:type="dxa"/>
          </w:tcPr>
          <w:p w14:paraId="7932F6BF" w14:textId="6C809915" w:rsidR="00046B6A" w:rsidRPr="001962F4" w:rsidRDefault="6453166C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333108C1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29A841" w14:textId="6416069B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828C525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1FD5EA" w14:textId="22D402A4" w:rsidR="00046B6A" w:rsidRPr="001962F4" w:rsidRDefault="4894511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235E31B3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A562A3" w14:textId="2BE5E0F4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A01B8" w:rsidRPr="001962F4" w14:paraId="537F844C" w14:textId="77777777" w:rsidTr="55AB4BF2">
        <w:tc>
          <w:tcPr>
            <w:tcW w:w="3963" w:type="dxa"/>
          </w:tcPr>
          <w:p w14:paraId="1D3EDC3B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939363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89E92D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C31D44" w14:textId="77777777" w:rsidR="004A01B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46A334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CEFD224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5D772A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B12FB2" w14:textId="77777777" w:rsidR="004A01B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B6A" w:rsidRPr="001962F4" w14:paraId="1E900CAA" w14:textId="77777777" w:rsidTr="55AB4BF2">
        <w:tc>
          <w:tcPr>
            <w:tcW w:w="3963" w:type="dxa"/>
          </w:tcPr>
          <w:p w14:paraId="4EE11215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</w:t>
            </w: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ได้ค่าบริหารจัดการ</w:t>
            </w:r>
          </w:p>
        </w:tc>
        <w:tc>
          <w:tcPr>
            <w:tcW w:w="1170" w:type="dxa"/>
          </w:tcPr>
          <w:p w14:paraId="2B7F971B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D4BABA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0C5C31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39AFDA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1BEEF9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ABA9D0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9E64DB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B6A" w:rsidRPr="001962F4" w14:paraId="6FF413E7" w14:textId="77777777" w:rsidTr="55AB4BF2">
        <w:tc>
          <w:tcPr>
            <w:tcW w:w="3963" w:type="dxa"/>
          </w:tcPr>
          <w:p w14:paraId="174286D7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E3B989B" w14:textId="0BE7F92B" w:rsidR="00046B6A" w:rsidRPr="001962F4" w:rsidRDefault="28E9FEC5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5A5C7A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9AC35C" w14:textId="263A2252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4570D1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705FE4F" w14:textId="66E61833" w:rsidR="00046B6A" w:rsidRPr="001962F4" w:rsidRDefault="069BD0DB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270" w:type="dxa"/>
          </w:tcPr>
          <w:p w14:paraId="2BF9E442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B67D5D" w14:textId="1C55E8C5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</w:t>
            </w:r>
          </w:p>
        </w:tc>
      </w:tr>
      <w:tr w:rsidR="55AB4BF2" w14:paraId="098362A7" w14:textId="77777777" w:rsidTr="00A27B66">
        <w:trPr>
          <w:trHeight w:val="137"/>
        </w:trPr>
        <w:tc>
          <w:tcPr>
            <w:tcW w:w="3963" w:type="dxa"/>
          </w:tcPr>
          <w:p w14:paraId="466D66A7" w14:textId="669D2E53" w:rsidR="55AB4BF2" w:rsidRDefault="55AB4BF2" w:rsidP="55AB4BF2">
            <w:pPr>
              <w:spacing w:line="380" w:lineRule="exact"/>
            </w:pPr>
          </w:p>
        </w:tc>
        <w:tc>
          <w:tcPr>
            <w:tcW w:w="1170" w:type="dxa"/>
          </w:tcPr>
          <w:p w14:paraId="000FA9E6" w14:textId="0168F32B" w:rsidR="55AB4BF2" w:rsidRDefault="55AB4BF2" w:rsidP="55AB4BF2">
            <w:pPr>
              <w:spacing w:line="380" w:lineRule="exact"/>
            </w:pPr>
          </w:p>
        </w:tc>
        <w:tc>
          <w:tcPr>
            <w:tcW w:w="270" w:type="dxa"/>
          </w:tcPr>
          <w:p w14:paraId="3893105B" w14:textId="4EF3E4C4" w:rsidR="55AB4BF2" w:rsidRDefault="55AB4BF2" w:rsidP="55AB4BF2">
            <w:pPr>
              <w:spacing w:line="380" w:lineRule="exact"/>
            </w:pPr>
          </w:p>
        </w:tc>
        <w:tc>
          <w:tcPr>
            <w:tcW w:w="1170" w:type="dxa"/>
          </w:tcPr>
          <w:p w14:paraId="2160AC35" w14:textId="34BC62C0" w:rsidR="55AB4BF2" w:rsidRDefault="55AB4BF2" w:rsidP="55AB4BF2">
            <w:pPr>
              <w:spacing w:line="380" w:lineRule="exact"/>
            </w:pPr>
          </w:p>
        </w:tc>
        <w:tc>
          <w:tcPr>
            <w:tcW w:w="236" w:type="dxa"/>
          </w:tcPr>
          <w:p w14:paraId="534F8B88" w14:textId="0A4629FB" w:rsidR="55AB4BF2" w:rsidRDefault="55AB4BF2" w:rsidP="55AB4BF2">
            <w:pPr>
              <w:spacing w:line="380" w:lineRule="exact"/>
            </w:pPr>
          </w:p>
        </w:tc>
        <w:tc>
          <w:tcPr>
            <w:tcW w:w="1204" w:type="dxa"/>
          </w:tcPr>
          <w:p w14:paraId="6AB98681" w14:textId="61448357" w:rsidR="55AB4BF2" w:rsidRDefault="55AB4BF2" w:rsidP="55AB4BF2">
            <w:pPr>
              <w:spacing w:line="380" w:lineRule="exact"/>
            </w:pPr>
          </w:p>
        </w:tc>
        <w:tc>
          <w:tcPr>
            <w:tcW w:w="270" w:type="dxa"/>
          </w:tcPr>
          <w:p w14:paraId="4B5ADEEC" w14:textId="7B9131D9" w:rsidR="55AB4BF2" w:rsidRDefault="55AB4BF2" w:rsidP="55AB4BF2">
            <w:pPr>
              <w:spacing w:line="380" w:lineRule="exact"/>
            </w:pPr>
          </w:p>
        </w:tc>
        <w:tc>
          <w:tcPr>
            <w:tcW w:w="1170" w:type="dxa"/>
          </w:tcPr>
          <w:p w14:paraId="04E1E7C4" w14:textId="67EEE0FB" w:rsidR="55AB4BF2" w:rsidRDefault="55AB4BF2" w:rsidP="55AB4BF2">
            <w:pPr>
              <w:spacing w:line="380" w:lineRule="exact"/>
            </w:pPr>
          </w:p>
        </w:tc>
      </w:tr>
      <w:tr w:rsidR="55AB4BF2" w14:paraId="53C0EEC8" w14:textId="77777777" w:rsidTr="55AB4BF2">
        <w:tc>
          <w:tcPr>
            <w:tcW w:w="3963" w:type="dxa"/>
          </w:tcPr>
          <w:p w14:paraId="5BB47D1F" w14:textId="1DDC75E1" w:rsidR="3A1429C7" w:rsidRDefault="3A1429C7" w:rsidP="55AB4BF2">
            <w:pPr>
              <w:spacing w:line="380" w:lineRule="exact"/>
              <w:rPr>
                <w:i/>
                <w:iCs/>
              </w:rPr>
            </w:pPr>
            <w:r w:rsidRPr="55AB4BF2">
              <w:rPr>
                <w:rFonts w:ascii="Angsana New" w:hAnsi="Angsana New"/>
                <w:i/>
                <w:iCs/>
                <w:sz w:val="28"/>
                <w:szCs w:val="28"/>
              </w:rPr>
              <w:t>รายได้ค่า</w:t>
            </w:r>
            <w:r w:rsidR="34472EFD" w:rsidRPr="55AB4BF2">
              <w:rPr>
                <w:rFonts w:ascii="Angsana New" w:hAnsi="Angsana New"/>
                <w:i/>
                <w:iCs/>
                <w:sz w:val="28"/>
                <w:szCs w:val="28"/>
              </w:rPr>
              <w:t>ทำสัญญา</w:t>
            </w:r>
          </w:p>
        </w:tc>
        <w:tc>
          <w:tcPr>
            <w:tcW w:w="1170" w:type="dxa"/>
          </w:tcPr>
          <w:p w14:paraId="33ECCC9F" w14:textId="4EF8B37A" w:rsidR="55AB4BF2" w:rsidRDefault="55AB4BF2" w:rsidP="55AB4BF2">
            <w:pPr>
              <w:spacing w:line="380" w:lineRule="exact"/>
            </w:pPr>
          </w:p>
        </w:tc>
        <w:tc>
          <w:tcPr>
            <w:tcW w:w="270" w:type="dxa"/>
          </w:tcPr>
          <w:p w14:paraId="64F71270" w14:textId="7FB09112" w:rsidR="55AB4BF2" w:rsidRDefault="55AB4BF2" w:rsidP="55AB4BF2">
            <w:pPr>
              <w:spacing w:line="380" w:lineRule="exact"/>
            </w:pPr>
          </w:p>
        </w:tc>
        <w:tc>
          <w:tcPr>
            <w:tcW w:w="1170" w:type="dxa"/>
          </w:tcPr>
          <w:p w14:paraId="4E74EA76" w14:textId="2BF6FDDD" w:rsidR="55AB4BF2" w:rsidRDefault="55AB4BF2" w:rsidP="55AB4BF2">
            <w:pPr>
              <w:spacing w:line="380" w:lineRule="exact"/>
            </w:pPr>
          </w:p>
        </w:tc>
        <w:tc>
          <w:tcPr>
            <w:tcW w:w="236" w:type="dxa"/>
          </w:tcPr>
          <w:p w14:paraId="5DF4861C" w14:textId="65042B86" w:rsidR="55AB4BF2" w:rsidRDefault="55AB4BF2" w:rsidP="55AB4BF2">
            <w:pPr>
              <w:spacing w:line="380" w:lineRule="exact"/>
            </w:pPr>
          </w:p>
        </w:tc>
        <w:tc>
          <w:tcPr>
            <w:tcW w:w="1204" w:type="dxa"/>
          </w:tcPr>
          <w:p w14:paraId="7B30F0AD" w14:textId="75592E8D" w:rsidR="55AB4BF2" w:rsidRDefault="55AB4BF2" w:rsidP="55AB4BF2">
            <w:pPr>
              <w:spacing w:line="380" w:lineRule="exact"/>
            </w:pPr>
          </w:p>
        </w:tc>
        <w:tc>
          <w:tcPr>
            <w:tcW w:w="270" w:type="dxa"/>
          </w:tcPr>
          <w:p w14:paraId="2DFB3E29" w14:textId="5F5C6D7C" w:rsidR="55AB4BF2" w:rsidRDefault="55AB4BF2" w:rsidP="55AB4BF2">
            <w:pPr>
              <w:spacing w:line="380" w:lineRule="exact"/>
            </w:pPr>
          </w:p>
        </w:tc>
        <w:tc>
          <w:tcPr>
            <w:tcW w:w="1170" w:type="dxa"/>
          </w:tcPr>
          <w:p w14:paraId="491572D5" w14:textId="6160DCA8" w:rsidR="55AB4BF2" w:rsidRDefault="55AB4BF2" w:rsidP="55AB4BF2">
            <w:pPr>
              <w:spacing w:line="380" w:lineRule="exact"/>
            </w:pPr>
          </w:p>
        </w:tc>
      </w:tr>
      <w:tr w:rsidR="004A01B8" w:rsidRPr="001962F4" w14:paraId="654364FC" w14:textId="77777777" w:rsidTr="55AB4BF2">
        <w:tc>
          <w:tcPr>
            <w:tcW w:w="3963" w:type="dxa"/>
          </w:tcPr>
          <w:p w14:paraId="617089C7" w14:textId="7A59E4FF" w:rsidR="004A01B8" w:rsidRPr="00A27B66" w:rsidRDefault="3A1429C7" w:rsidP="00A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บริษัทย่อย</w:t>
            </w:r>
          </w:p>
        </w:tc>
        <w:tc>
          <w:tcPr>
            <w:tcW w:w="1170" w:type="dxa"/>
          </w:tcPr>
          <w:p w14:paraId="3562704F" w14:textId="3F009935" w:rsidR="004A01B8" w:rsidRPr="001962F4" w:rsidRDefault="016A39D5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7B5873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FCEDC6" w14:textId="6AF72C7D" w:rsidR="004A01B8" w:rsidRDefault="016A39D5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3A8F08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D8E1865" w14:textId="06DD809C" w:rsidR="004A01B8" w:rsidRPr="001962F4" w:rsidRDefault="016A39D5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7F4AC982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2172F0" w14:textId="2D4BE0D8" w:rsidR="004A01B8" w:rsidRDefault="016A39D5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3440" w:rsidRPr="001962F4" w14:paraId="5377931E" w14:textId="77777777" w:rsidTr="55AB4BF2">
        <w:tc>
          <w:tcPr>
            <w:tcW w:w="3963" w:type="dxa"/>
          </w:tcPr>
          <w:p w14:paraId="289B21EC" w14:textId="77777777" w:rsidR="00D13440" w:rsidRPr="55AB4BF2" w:rsidRDefault="00D13440" w:rsidP="00A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71262F" w14:textId="77777777" w:rsidR="00D13440" w:rsidRPr="55AB4BF2" w:rsidRDefault="00D13440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D2D5E8" w14:textId="77777777" w:rsidR="00D13440" w:rsidRPr="001962F4" w:rsidRDefault="00D13440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864F04A" w14:textId="77777777" w:rsidR="00D13440" w:rsidRPr="55AB4BF2" w:rsidRDefault="00D13440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62F38A" w14:textId="77777777" w:rsidR="00D13440" w:rsidRPr="001962F4" w:rsidRDefault="00D13440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25D8DD" w14:textId="77777777" w:rsidR="00D13440" w:rsidRPr="55AB4BF2" w:rsidRDefault="00D13440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FD6721" w14:textId="77777777" w:rsidR="00D13440" w:rsidRPr="001962F4" w:rsidRDefault="00D13440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6A5CD0" w14:textId="77777777" w:rsidR="00D13440" w:rsidRPr="55AB4BF2" w:rsidRDefault="00D13440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B6A" w:rsidRPr="001962F4" w14:paraId="3FE44566" w14:textId="77777777" w:rsidTr="55AB4BF2">
        <w:tc>
          <w:tcPr>
            <w:tcW w:w="3963" w:type="dxa"/>
          </w:tcPr>
          <w:p w14:paraId="495EDBA8" w14:textId="77777777" w:rsidR="00046B6A" w:rsidRPr="009E2DA9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E2DA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71DA6BA" w14:textId="77777777" w:rsidR="00046B6A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22096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BF8ED5D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B6DE95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85ACC9" w14:textId="77777777" w:rsidR="00046B6A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24667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93BDC6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B6A" w:rsidRPr="001962F4" w14:paraId="426EEEFA" w14:textId="77777777" w:rsidTr="55AB4BF2">
        <w:tc>
          <w:tcPr>
            <w:tcW w:w="3963" w:type="dxa"/>
          </w:tcPr>
          <w:p w14:paraId="33472642" w14:textId="77777777" w:rsidR="00046B6A" w:rsidRPr="009E2DA9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sz w:val="28"/>
                <w:szCs w:val="28"/>
              </w:rPr>
            </w:pPr>
            <w:r w:rsidRPr="009E2DA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B938166" w14:textId="3158D7DC" w:rsidR="00046B6A" w:rsidRDefault="3B1B5FA9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D81492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9A222C" w14:textId="77F000EC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1DB2A6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25B5AC8" w14:textId="14B47F00" w:rsidR="00046B6A" w:rsidRDefault="7BB353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B66147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BECA97" w14:textId="00F83BC9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4A01B8" w:rsidRPr="001962F4" w14:paraId="14F8CB8F" w14:textId="77777777" w:rsidTr="55AB4BF2">
        <w:tc>
          <w:tcPr>
            <w:tcW w:w="3963" w:type="dxa"/>
          </w:tcPr>
          <w:p w14:paraId="71BA5EFD" w14:textId="77777777" w:rsidR="004A01B8" w:rsidRPr="00387E93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</w:tcPr>
          <w:p w14:paraId="15DB0F84" w14:textId="77777777" w:rsidR="004A01B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EEFB52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2C2D63" w14:textId="77777777" w:rsidR="004A01B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D61C6F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0DB6A0" w14:textId="77777777" w:rsidR="004A01B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3EBF9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6206CC0" w14:textId="77777777" w:rsidR="004A01B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B6A" w:rsidRPr="001962F4" w14:paraId="14C2AE66" w14:textId="77777777" w:rsidTr="55AB4BF2">
        <w:tc>
          <w:tcPr>
            <w:tcW w:w="3963" w:type="dxa"/>
          </w:tcPr>
          <w:p w14:paraId="7F85EB8B" w14:textId="77777777" w:rsidR="00046B6A" w:rsidRPr="001536E7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1536E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</w:tcPr>
          <w:p w14:paraId="4FAA27DC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C80035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BCD091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99FFF3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8FCECBD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12D1E0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0A2F3B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46B6A" w:rsidRPr="001962F4" w14:paraId="488E8009" w14:textId="77777777" w:rsidTr="55AB4BF2">
        <w:tc>
          <w:tcPr>
            <w:tcW w:w="3963" w:type="dxa"/>
          </w:tcPr>
          <w:p w14:paraId="0BA928DE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3918DC2" w14:textId="06151E19" w:rsidR="00046B6A" w:rsidRPr="001962F4" w:rsidRDefault="75A6C754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270" w:type="dxa"/>
          </w:tcPr>
          <w:p w14:paraId="31F845C3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990E1A" w14:textId="65DC6914" w:rsidR="00046B6A" w:rsidRPr="005B6F18" w:rsidRDefault="00046B6A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5B6F18">
              <w:rPr>
                <w:rFonts w:ascii="Angsana New" w:hAnsi="Angsana New"/>
                <w:sz w:val="28"/>
                <w:szCs w:val="28"/>
              </w:rPr>
              <w:t>1,</w:t>
            </w:r>
            <w:r w:rsidR="00505542">
              <w:rPr>
                <w:rFonts w:ascii="Angsana New" w:hAnsi="Angsana New"/>
                <w:sz w:val="28"/>
                <w:szCs w:val="28"/>
              </w:rPr>
              <w:t>033</w:t>
            </w:r>
          </w:p>
        </w:tc>
        <w:tc>
          <w:tcPr>
            <w:tcW w:w="236" w:type="dxa"/>
          </w:tcPr>
          <w:p w14:paraId="36BEC121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F03E5FB" w14:textId="68652370" w:rsidR="00046B6A" w:rsidRPr="001962F4" w:rsidRDefault="3B0724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270" w:type="dxa"/>
          </w:tcPr>
          <w:p w14:paraId="639AA39A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83277B" w14:textId="5FB71DAA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1,008</w:t>
            </w:r>
          </w:p>
        </w:tc>
      </w:tr>
      <w:tr w:rsidR="004A01B8" w:rsidRPr="001962F4" w14:paraId="4B0C5971" w14:textId="77777777" w:rsidTr="55AB4BF2">
        <w:tc>
          <w:tcPr>
            <w:tcW w:w="3963" w:type="dxa"/>
          </w:tcPr>
          <w:p w14:paraId="63CFC417" w14:textId="77777777" w:rsidR="004A01B8" w:rsidRDefault="004A01B8" w:rsidP="00AE1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14:paraId="7AA6FEE8" w14:textId="720C7ACB" w:rsidR="004A01B8" w:rsidRPr="001962F4" w:rsidRDefault="004A01B8" w:rsidP="00AE1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8DF640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2CEBB7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E5B85B3" w14:textId="77777777" w:rsidR="004A01B8" w:rsidRPr="005B6F1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250309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EF25666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950B5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CA1ECD" w14:textId="77777777" w:rsidR="004A01B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B6A" w:rsidRPr="001962F4" w14:paraId="46D8CB22" w14:textId="77777777" w:rsidTr="55AB4BF2">
        <w:tc>
          <w:tcPr>
            <w:tcW w:w="3963" w:type="dxa"/>
          </w:tcPr>
          <w:p w14:paraId="4ACDAE90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ค่าเช่า</w:t>
            </w: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4FAEB77B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1DC78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33F249" w14:textId="77777777" w:rsidR="00046B6A" w:rsidRPr="005B6F18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2BCC0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06FF09C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6E68DD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B9B81B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B6A" w:rsidRPr="001962F4" w14:paraId="0FA86BE1" w14:textId="77777777" w:rsidTr="55AB4BF2">
        <w:tc>
          <w:tcPr>
            <w:tcW w:w="3963" w:type="dxa"/>
          </w:tcPr>
          <w:p w14:paraId="05F5C3B4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0617688" w14:textId="2F86665D" w:rsidR="00046B6A" w:rsidRPr="001962F4" w:rsidRDefault="4519C37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270" w:type="dxa"/>
          </w:tcPr>
          <w:p w14:paraId="760D0456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6C5BA3" w14:textId="7D299843" w:rsidR="00046B6A" w:rsidRPr="005B6F18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5B6F18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</w:tcPr>
          <w:p w14:paraId="14047AEC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AEC6935" w14:textId="5E9AFD13" w:rsidR="00046B6A" w:rsidRPr="001962F4" w:rsidRDefault="5972DB29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270" w:type="dxa"/>
          </w:tcPr>
          <w:p w14:paraId="2A8CD5F2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86786" w14:textId="2273EC8D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046B6A" w:rsidRPr="001962F4" w14:paraId="334AB318" w14:textId="77777777" w:rsidTr="55AB4BF2">
        <w:tc>
          <w:tcPr>
            <w:tcW w:w="3963" w:type="dxa"/>
          </w:tcPr>
          <w:p w14:paraId="4B3F554E" w14:textId="77777777" w:rsidR="00046B6A" w:rsidRPr="001962F4" w:rsidRDefault="00046B6A" w:rsidP="00046B6A">
            <w:pPr>
              <w:pStyle w:val="a"/>
              <w:tabs>
                <w:tab w:val="clear" w:pos="1080"/>
              </w:tabs>
              <w:spacing w:line="380" w:lineRule="exact"/>
              <w:ind w:left="9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1962F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57B85E83" w14:textId="503AF863" w:rsidR="00046B6A" w:rsidRPr="001962F4" w:rsidRDefault="2EEC3DEE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270" w:type="dxa"/>
          </w:tcPr>
          <w:p w14:paraId="570EA4E0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D804AF" w14:textId="423590B9" w:rsidR="00046B6A" w:rsidRPr="005B6F18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5B6F18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36" w:type="dxa"/>
          </w:tcPr>
          <w:p w14:paraId="65388936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4F4BC13" w14:textId="70F99518" w:rsidR="00046B6A" w:rsidRPr="001962F4" w:rsidRDefault="55FF5E4D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70" w:type="dxa"/>
          </w:tcPr>
          <w:p w14:paraId="7BE00E79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83589" w14:textId="3285F090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  <w:tr w:rsidR="00E54FAD" w:rsidRPr="001962F4" w14:paraId="102742D4" w14:textId="77777777" w:rsidTr="55AB4BF2">
        <w:tc>
          <w:tcPr>
            <w:tcW w:w="3963" w:type="dxa"/>
          </w:tcPr>
          <w:p w14:paraId="14476F14" w14:textId="77777777" w:rsidR="00E54FAD" w:rsidRPr="001962F4" w:rsidRDefault="00E54FAD" w:rsidP="00046B6A">
            <w:pPr>
              <w:pStyle w:val="a"/>
              <w:tabs>
                <w:tab w:val="clear" w:pos="1080"/>
              </w:tabs>
              <w:spacing w:line="380" w:lineRule="exact"/>
              <w:ind w:left="9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37D2178" w14:textId="77777777" w:rsidR="00E54FAD" w:rsidRPr="55AB4BF2" w:rsidRDefault="00E54FAD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79B759" w14:textId="77777777" w:rsidR="00E54FAD" w:rsidRPr="001962F4" w:rsidRDefault="00E54FAD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7B9CBF" w14:textId="77777777" w:rsidR="00E54FAD" w:rsidRPr="005B6F18" w:rsidRDefault="00E54FAD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393196" w14:textId="77777777" w:rsidR="00E54FAD" w:rsidRPr="001962F4" w:rsidRDefault="00E54FAD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C303E68" w14:textId="77777777" w:rsidR="00E54FAD" w:rsidRPr="55AB4BF2" w:rsidRDefault="00E54FAD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6D973" w14:textId="77777777" w:rsidR="00E54FAD" w:rsidRPr="001962F4" w:rsidRDefault="00E54FAD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60D710" w14:textId="77777777" w:rsidR="00E54FAD" w:rsidRDefault="00E54FAD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B6A" w:rsidRPr="001962F4" w14:paraId="42BFE0DE" w14:textId="77777777" w:rsidTr="55AB4BF2">
        <w:tc>
          <w:tcPr>
            <w:tcW w:w="3963" w:type="dxa"/>
          </w:tcPr>
          <w:p w14:paraId="4B0D3958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555DBDC2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459EAF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E565EE" w14:textId="77777777" w:rsidR="00046B6A" w:rsidRPr="005B6F18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844ACF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63697AD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65B5B2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F82C14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B6A" w:rsidRPr="001962F4" w14:paraId="2986D180" w14:textId="77777777" w:rsidTr="55AB4BF2">
        <w:tc>
          <w:tcPr>
            <w:tcW w:w="3963" w:type="dxa"/>
          </w:tcPr>
          <w:p w14:paraId="56228A2D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61BBEE9" w14:textId="4AC50986" w:rsidR="00046B6A" w:rsidRPr="001962F4" w:rsidRDefault="4036E00F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77ACF6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333BAD" w14:textId="77972289" w:rsidR="00046B6A" w:rsidRPr="005B6F18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005B6F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851B50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475A022" w14:textId="51841DCA" w:rsidR="00046B6A" w:rsidRPr="001962F4" w:rsidRDefault="6ABB129B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70" w:type="dxa"/>
          </w:tcPr>
          <w:p w14:paraId="6F8D0A8C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DA80AB" w14:textId="2DACED96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934</w:t>
            </w:r>
          </w:p>
        </w:tc>
      </w:tr>
      <w:tr w:rsidR="00387E93" w:rsidRPr="001962F4" w14:paraId="1AD7F22A" w14:textId="77777777" w:rsidTr="55AB4BF2">
        <w:tc>
          <w:tcPr>
            <w:tcW w:w="3963" w:type="dxa"/>
          </w:tcPr>
          <w:p w14:paraId="2EA84F59" w14:textId="2B37D83B" w:rsidR="00387E93" w:rsidRPr="001962F4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09F8C8BA" w14:textId="054BD5FB" w:rsidR="00387E93" w:rsidRPr="001962F4" w:rsidRDefault="4046D15C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28392E4F" w14:textId="77777777" w:rsidR="00387E93" w:rsidRPr="001962F4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B26305" w14:textId="5B577FB2" w:rsidR="00387E93" w:rsidRPr="005B6F18" w:rsidRDefault="00505542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</w:tcPr>
          <w:p w14:paraId="3A8D73E2" w14:textId="77777777" w:rsidR="00387E93" w:rsidRPr="001962F4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A3805D" w14:textId="6D300AD1" w:rsidR="00387E93" w:rsidRPr="001962F4" w:rsidRDefault="117EEBF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8052C5" w14:textId="77777777" w:rsidR="00387E93" w:rsidRPr="001962F4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F40105" w14:textId="7A83E020" w:rsidR="00387E93" w:rsidRDefault="00387E93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6B6A" w:rsidRPr="001962F4" w14:paraId="71DF2125" w14:textId="77777777" w:rsidTr="55AB4BF2">
        <w:tc>
          <w:tcPr>
            <w:tcW w:w="3963" w:type="dxa"/>
          </w:tcPr>
          <w:p w14:paraId="341FE9E0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75C1010" w14:textId="639D1476" w:rsidR="00046B6A" w:rsidRPr="001962F4" w:rsidRDefault="2EA8FE71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1,273</w:t>
            </w:r>
          </w:p>
        </w:tc>
        <w:tc>
          <w:tcPr>
            <w:tcW w:w="270" w:type="dxa"/>
          </w:tcPr>
          <w:p w14:paraId="31E11FEA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920F47" w14:textId="4608D7D4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236" w:type="dxa"/>
          </w:tcPr>
          <w:p w14:paraId="1260E446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21FDDD" w14:textId="75EFA304" w:rsidR="00046B6A" w:rsidRPr="001962F4" w:rsidRDefault="4BFA8E1F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270" w:type="dxa"/>
          </w:tcPr>
          <w:p w14:paraId="7514D61B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66CD4F" w14:textId="0E65BBBB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984</w:t>
            </w:r>
          </w:p>
        </w:tc>
      </w:tr>
      <w:tr w:rsidR="004A01B8" w:rsidRPr="001962F4" w14:paraId="0C963C27" w14:textId="77777777" w:rsidTr="55AB4BF2">
        <w:tc>
          <w:tcPr>
            <w:tcW w:w="3963" w:type="dxa"/>
          </w:tcPr>
          <w:p w14:paraId="42F02046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1303DC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7CE04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F720AE" w14:textId="77777777" w:rsidR="004A01B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AD9A04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EFA4706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3742B" w14:textId="77777777" w:rsidR="004A01B8" w:rsidRPr="001962F4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0C57EE" w14:textId="77777777" w:rsidR="004A01B8" w:rsidRDefault="004A01B8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6B6A" w:rsidRPr="001962F4" w14:paraId="2028028F" w14:textId="77777777" w:rsidTr="55AB4BF2">
        <w:tc>
          <w:tcPr>
            <w:tcW w:w="3963" w:type="dxa"/>
          </w:tcPr>
          <w:p w14:paraId="35F5ADA8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2D13D18F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B3862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8EF4DA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53FC61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4E05DD05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FCFA1B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13D039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46B6A" w:rsidRPr="001962F4" w14:paraId="14200589" w14:textId="77777777" w:rsidTr="55AB4BF2">
        <w:tc>
          <w:tcPr>
            <w:tcW w:w="3963" w:type="dxa"/>
          </w:tcPr>
          <w:p w14:paraId="39F6F87F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52A80417" w14:textId="2631CFD0" w:rsidR="00046B6A" w:rsidRPr="001962F4" w:rsidRDefault="52AE5EDE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12,135</w:t>
            </w:r>
          </w:p>
        </w:tc>
        <w:tc>
          <w:tcPr>
            <w:tcW w:w="270" w:type="dxa"/>
          </w:tcPr>
          <w:p w14:paraId="12B1CC09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ED3B67" w14:textId="096E369C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12,646</w:t>
            </w:r>
          </w:p>
        </w:tc>
        <w:tc>
          <w:tcPr>
            <w:tcW w:w="236" w:type="dxa"/>
          </w:tcPr>
          <w:p w14:paraId="2D0CB8DC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C1C8C9D" w14:textId="776FC41E" w:rsidR="00046B6A" w:rsidRPr="001962F4" w:rsidRDefault="4A0D8534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8,280</w:t>
            </w:r>
          </w:p>
        </w:tc>
        <w:tc>
          <w:tcPr>
            <w:tcW w:w="270" w:type="dxa"/>
          </w:tcPr>
          <w:p w14:paraId="4E4B41D2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8E683" w14:textId="70D6E6A0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9,520</w:t>
            </w:r>
          </w:p>
        </w:tc>
      </w:tr>
      <w:tr w:rsidR="00046B6A" w:rsidRPr="001962F4" w14:paraId="36F0B6BE" w14:textId="77777777" w:rsidTr="55AB4BF2">
        <w:tc>
          <w:tcPr>
            <w:tcW w:w="3963" w:type="dxa"/>
          </w:tcPr>
          <w:p w14:paraId="2B81195C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962F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12B6A7EE" w14:textId="7F4B0BED" w:rsidR="00046B6A" w:rsidRPr="001962F4" w:rsidRDefault="3CCE13F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270" w:type="dxa"/>
          </w:tcPr>
          <w:p w14:paraId="04551035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5B8450" w14:textId="1BB36A32" w:rsidR="00046B6A" w:rsidRPr="001962F4" w:rsidRDefault="00052F67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236" w:type="dxa"/>
          </w:tcPr>
          <w:p w14:paraId="27EFE0B5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8C4BF5" w14:textId="11DE0745" w:rsidR="00046B6A" w:rsidRPr="001962F4" w:rsidRDefault="48B79364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270" w:type="dxa"/>
          </w:tcPr>
          <w:p w14:paraId="794AC56D" w14:textId="77777777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84D51E" w14:textId="4EE7D35E" w:rsidR="00046B6A" w:rsidRPr="001962F4" w:rsidRDefault="00046B6A" w:rsidP="00046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</w:tbl>
    <w:p w14:paraId="50A89FB4" w14:textId="77777777" w:rsidR="00183F7D" w:rsidRDefault="00183F7D" w:rsidP="00183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B9F5E81" w14:textId="63F532BE" w:rsidR="00183F7D" w:rsidRPr="008931D4" w:rsidRDefault="00183F7D" w:rsidP="00183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8931D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ค่าตอบแทนกรรมการ</w:t>
      </w:r>
    </w:p>
    <w:p w14:paraId="3BF95FA4" w14:textId="77777777" w:rsidR="00183F7D" w:rsidRPr="008931D4" w:rsidRDefault="00183F7D" w:rsidP="00183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D6FC2E" w14:textId="77777777" w:rsidR="00183F7D" w:rsidRPr="008931D4" w:rsidRDefault="00183F7D" w:rsidP="00183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931D4">
        <w:rPr>
          <w:rFonts w:asciiTheme="majorBidi" w:hAnsiTheme="majorBidi" w:cstheme="majorBidi"/>
          <w:sz w:val="28"/>
          <w:szCs w:val="28"/>
          <w:cs/>
        </w:rPr>
        <w:t xml:space="preserve">ค่าตอบแทนกรรมการนี้เป็นประโยชน์ที่จ่ายให้แก่กรรมการบริษัท ตามมาตรา </w:t>
      </w:r>
      <w:r w:rsidRPr="008931D4">
        <w:rPr>
          <w:rFonts w:asciiTheme="majorBidi" w:hAnsiTheme="majorBidi" w:cstheme="majorBidi"/>
          <w:sz w:val="28"/>
          <w:szCs w:val="28"/>
        </w:rPr>
        <w:t>90</w:t>
      </w:r>
      <w:r w:rsidRPr="008931D4">
        <w:rPr>
          <w:rFonts w:asciiTheme="majorBidi" w:hAnsiTheme="majorBidi" w:cstheme="majorBidi"/>
          <w:sz w:val="28"/>
          <w:szCs w:val="28"/>
          <w:cs/>
        </w:rPr>
        <w:t xml:space="preserve"> ของพระราชบัญญัติบริษัทมหาชนโดย</w:t>
      </w:r>
      <w:r w:rsidRPr="008931D4">
        <w:rPr>
          <w:rFonts w:asciiTheme="majorBidi" w:hAnsiTheme="majorBidi" w:cstheme="majorBidi"/>
          <w:sz w:val="28"/>
          <w:szCs w:val="28"/>
        </w:rPr>
        <w:br/>
      </w:r>
      <w:r w:rsidRPr="008931D4">
        <w:rPr>
          <w:rFonts w:asciiTheme="majorBidi" w:hAnsiTheme="majorBidi" w:cstheme="majorBidi"/>
          <w:sz w:val="28"/>
          <w:szCs w:val="28"/>
          <w:cs/>
        </w:rPr>
        <w:t>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</w:t>
      </w:r>
    </w:p>
    <w:p w14:paraId="1A95563E" w14:textId="77777777" w:rsidR="00183F7D" w:rsidRPr="008931D4" w:rsidRDefault="00183F7D" w:rsidP="00183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1A40B8" w14:textId="4E5BDA8A" w:rsidR="00183F7D" w:rsidRPr="008931D4" w:rsidRDefault="00183F7D" w:rsidP="55AB4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55AB4BF2">
        <w:rPr>
          <w:rFonts w:asciiTheme="majorBidi" w:hAnsiTheme="majorBidi" w:cstheme="majorBidi"/>
          <w:sz w:val="28"/>
          <w:szCs w:val="28"/>
          <w:cs/>
        </w:rPr>
        <w:t>กลุ่มบริษัทจ่ายค่าตอบแทนกรรมการสำหรับงวด</w:t>
      </w:r>
      <w:r w:rsidRPr="55AB4BF2">
        <w:rPr>
          <w:rFonts w:asciiTheme="majorBidi" w:eastAsia="Times New Roman" w:hAnsiTheme="majorBidi" w:cstheme="majorBidi"/>
          <w:sz w:val="28"/>
          <w:szCs w:val="28"/>
          <w:cs/>
        </w:rPr>
        <w:t xml:space="preserve">เก้าเดือนสิ้นสุดวันที่ </w:t>
      </w:r>
      <w:r w:rsidRPr="55AB4BF2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Pr="55AB4BF2">
        <w:rPr>
          <w:rFonts w:asciiTheme="majorBidi" w:eastAsia="Times New Roman" w:hAnsiTheme="majorBidi" w:cstheme="majorBidi"/>
          <w:sz w:val="28"/>
          <w:szCs w:val="28"/>
          <w:cs/>
        </w:rPr>
        <w:t xml:space="preserve">กันยายน </w:t>
      </w:r>
      <w:r w:rsidRPr="55AB4BF2">
        <w:rPr>
          <w:rFonts w:asciiTheme="majorBidi" w:eastAsia="Times New Roman" w:hAnsiTheme="majorBidi" w:cstheme="majorBidi"/>
          <w:sz w:val="28"/>
          <w:szCs w:val="28"/>
        </w:rPr>
        <w:t>2564</w:t>
      </w:r>
      <w:r w:rsidRPr="55AB4BF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55AB4BF2">
        <w:rPr>
          <w:rFonts w:asciiTheme="majorBidi" w:hAnsiTheme="majorBidi" w:cstheme="majorBidi"/>
          <w:sz w:val="28"/>
          <w:szCs w:val="28"/>
        </w:rPr>
        <w:t>2563</w:t>
      </w:r>
      <w:r w:rsidR="00366CBA">
        <w:rPr>
          <w:rFonts w:asciiTheme="majorBidi" w:hAnsiTheme="majorBidi" w:cstheme="majorBidi"/>
          <w:sz w:val="28"/>
          <w:szCs w:val="28"/>
        </w:rPr>
        <w:t xml:space="preserve"> </w:t>
      </w:r>
      <w:r w:rsidR="00366CBA">
        <w:rPr>
          <w:rFonts w:asciiTheme="majorBidi" w:hAnsiTheme="majorBidi" w:cstheme="majorBidi" w:hint="cs"/>
          <w:sz w:val="28"/>
          <w:szCs w:val="28"/>
          <w:cs/>
        </w:rPr>
        <w:t xml:space="preserve">จำนวนเงิน </w:t>
      </w:r>
      <w:r w:rsidR="00366CBA">
        <w:rPr>
          <w:rFonts w:asciiTheme="majorBidi" w:hAnsiTheme="majorBidi" w:cstheme="majorBidi"/>
          <w:sz w:val="28"/>
          <w:szCs w:val="28"/>
        </w:rPr>
        <w:t>1.07</w:t>
      </w:r>
      <w:r w:rsidRPr="55AB4BF2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Pr="55AB4BF2">
        <w:rPr>
          <w:rFonts w:asciiTheme="majorBidi" w:hAnsiTheme="majorBidi" w:cstheme="majorBidi"/>
          <w:sz w:val="28"/>
          <w:szCs w:val="28"/>
        </w:rPr>
        <w:t xml:space="preserve"> 1.31</w:t>
      </w:r>
      <w:r w:rsidRPr="55AB4BF2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6C44062C" w14:textId="77777777" w:rsidR="00BE1897" w:rsidRPr="00CB02C1" w:rsidRDefault="00BE1897" w:rsidP="00A23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E3DE30" w14:textId="0C63E376" w:rsidR="004C0F9E" w:rsidRPr="00CB02C1" w:rsidRDefault="004C0F9E" w:rsidP="004C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bookmarkStart w:id="5" w:name="_Hlk84848144"/>
      <w:r w:rsidR="00183F7D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183F7D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183F7D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bookmarkEnd w:id="5"/>
      <w:r w:rsidR="00FA69DE" w:rsidRPr="00CB02C1">
        <w:rPr>
          <w:rFonts w:asciiTheme="majorBidi" w:hAnsiTheme="majorBidi" w:cstheme="majorBidi"/>
          <w:sz w:val="28"/>
          <w:szCs w:val="28"/>
        </w:rPr>
        <w:t>2564</w:t>
      </w:r>
      <w:r w:rsidR="00FA69DE" w:rsidRPr="00CB02C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CB02C1">
        <w:rPr>
          <w:rFonts w:asciiTheme="majorBidi" w:hAnsiTheme="majorBidi" w:cstheme="majorBidi"/>
          <w:sz w:val="28"/>
          <w:szCs w:val="28"/>
        </w:rPr>
        <w:t xml:space="preserve">31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B02C1">
        <w:rPr>
          <w:rFonts w:asciiTheme="majorBidi" w:hAnsiTheme="majorBidi" w:cstheme="majorBidi"/>
          <w:sz w:val="28"/>
          <w:szCs w:val="28"/>
        </w:rPr>
        <w:t>2563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FCF915C" w14:textId="77777777" w:rsidR="004C0F9E" w:rsidRPr="00CB02C1" w:rsidRDefault="004C0F9E" w:rsidP="004C0F9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4C0F9E" w:rsidRPr="00CB02C1" w14:paraId="11E9E198" w14:textId="77777777" w:rsidTr="55AB4BF2">
        <w:trPr>
          <w:tblHeader/>
        </w:trPr>
        <w:tc>
          <w:tcPr>
            <w:tcW w:w="3573" w:type="dxa"/>
          </w:tcPr>
          <w:p w14:paraId="2908398F" w14:textId="77777777" w:rsidR="004C0F9E" w:rsidRPr="00CB02C1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3B94F333" w14:textId="77777777" w:rsidR="004C0F9E" w:rsidRPr="00CB02C1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42B39B" w14:textId="77777777" w:rsidR="004C0F9E" w:rsidRPr="00CB02C1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5F13779" w14:textId="77777777" w:rsidR="004C0F9E" w:rsidRPr="00CB02C1" w:rsidRDefault="004C0F9E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69DE" w:rsidRPr="00CB02C1" w14:paraId="4A057AFC" w14:textId="77777777" w:rsidTr="55AB4BF2">
        <w:trPr>
          <w:tblHeader/>
        </w:trPr>
        <w:tc>
          <w:tcPr>
            <w:tcW w:w="3573" w:type="dxa"/>
          </w:tcPr>
          <w:p w14:paraId="58DA9B23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7E80F4" w14:textId="2F66B216" w:rsidR="00FA69DE" w:rsidRPr="00CB02C1" w:rsidRDefault="003A1E3B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125F86A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B7EA4D" w14:textId="52EB6D73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2A4661D" w14:textId="2CD2BCB4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4" w:type="dxa"/>
          </w:tcPr>
          <w:p w14:paraId="17EE2DB8" w14:textId="354BAF84" w:rsidR="00FA69DE" w:rsidRPr="00CB02C1" w:rsidRDefault="003A1E3B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75CB4C0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8EF97A" w14:textId="6BC2105F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A69DE" w:rsidRPr="00CB02C1" w14:paraId="6441709E" w14:textId="77777777" w:rsidTr="55AB4BF2">
        <w:trPr>
          <w:tblHeader/>
        </w:trPr>
        <w:tc>
          <w:tcPr>
            <w:tcW w:w="3573" w:type="dxa"/>
          </w:tcPr>
          <w:p w14:paraId="4140D4DD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330902" w14:textId="74355B36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3ED930E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2F4758" w14:textId="19C35E81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5CD0CAD7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1028C12" w14:textId="52D3CD74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9C472F1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7A70AD" w14:textId="4CEDC356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A69DE" w:rsidRPr="00CB02C1" w14:paraId="51166B29" w14:textId="77777777" w:rsidTr="55AB4BF2">
        <w:trPr>
          <w:tblHeader/>
        </w:trPr>
        <w:tc>
          <w:tcPr>
            <w:tcW w:w="3573" w:type="dxa"/>
          </w:tcPr>
          <w:p w14:paraId="4F4C0231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31FCFA2D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69DE" w:rsidRPr="00CB02C1" w14:paraId="3B7173A8" w14:textId="77777777" w:rsidTr="55AB4BF2">
        <w:tc>
          <w:tcPr>
            <w:tcW w:w="3573" w:type="dxa"/>
          </w:tcPr>
          <w:p w14:paraId="7B04B9DF" w14:textId="74F7E338" w:rsidR="00FA69DE" w:rsidRPr="00CB02C1" w:rsidRDefault="00FA69DE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</w:t>
            </w:r>
            <w:r w:rsidR="746C1731" w:rsidRPr="55AB4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นี้ค้</w:t>
            </w:r>
            <w:r w:rsidRPr="55AB4B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างรับ</w:t>
            </w:r>
          </w:p>
        </w:tc>
        <w:tc>
          <w:tcPr>
            <w:tcW w:w="1170" w:type="dxa"/>
          </w:tcPr>
          <w:p w14:paraId="7F5BA4EE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347A7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70C1FC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C52D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6F2703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88BDC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5A54BC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9DE" w:rsidRPr="00CB02C1" w14:paraId="2BDC6B90" w14:textId="77777777" w:rsidTr="55AB4BF2">
        <w:tc>
          <w:tcPr>
            <w:tcW w:w="3573" w:type="dxa"/>
          </w:tcPr>
          <w:p w14:paraId="349AF7E7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8251C5B" w14:textId="0836C720" w:rsidR="00FA69DE" w:rsidRPr="00CB02C1" w:rsidRDefault="47758F24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BD94D2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02F3E3" w14:textId="063B665D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531CC4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98358C2" w14:textId="30C1A252" w:rsidR="00FA69DE" w:rsidRPr="00CB02C1" w:rsidRDefault="7F76B56F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70" w:type="dxa"/>
          </w:tcPr>
          <w:p w14:paraId="5EF0BDE0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B12B71" w14:textId="2AFE6D03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B2ECE" w:rsidRPr="00CB02C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A69DE" w:rsidRPr="00CB02C1" w14:paraId="794A924C" w14:textId="77777777" w:rsidTr="55AB4BF2">
        <w:tc>
          <w:tcPr>
            <w:tcW w:w="3573" w:type="dxa"/>
          </w:tcPr>
          <w:p w14:paraId="4217412A" w14:textId="77777777" w:rsidR="00FA69DE" w:rsidRPr="00CB02C1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2BB789" w14:textId="1764E01E" w:rsidR="00FA69DE" w:rsidRPr="00CB02C1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2CBCFD" w14:textId="77777777" w:rsidR="00FA69DE" w:rsidRPr="00CB02C1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5B14EC" w14:textId="77777777" w:rsidR="00FA69DE" w:rsidRPr="00CB02C1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3E6180" w14:textId="77777777" w:rsidR="00FA69DE" w:rsidRPr="00CB02C1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12F3514" w14:textId="77777777" w:rsidR="00FA69DE" w:rsidRPr="00CB02C1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42857" w14:textId="77777777" w:rsidR="00FA69DE" w:rsidRPr="00CB02C1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5C76E8" w14:textId="77777777" w:rsidR="00FA69DE" w:rsidRPr="00CB02C1" w:rsidRDefault="00FA69D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FA69DE" w:rsidRPr="00CB02C1" w14:paraId="07A8F5C1" w14:textId="77777777" w:rsidTr="55AB4BF2">
        <w:tc>
          <w:tcPr>
            <w:tcW w:w="3573" w:type="dxa"/>
          </w:tcPr>
          <w:p w14:paraId="3CDB5CA7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เงินประกันการเช่า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170" w:type="dxa"/>
          </w:tcPr>
          <w:p w14:paraId="467E5400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95BF6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F9F603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5F9E7D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650139B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0CCDE5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438098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9DE" w:rsidRPr="00CB02C1" w14:paraId="6A0A765D" w14:textId="77777777" w:rsidTr="55AB4BF2">
        <w:tc>
          <w:tcPr>
            <w:tcW w:w="3573" w:type="dxa"/>
          </w:tcPr>
          <w:p w14:paraId="77E898DE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313D7FD9" w14:textId="2629F668" w:rsidR="00FA69DE" w:rsidRPr="00CB02C1" w:rsidRDefault="0BA3C814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1F5E83C5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F1F18A" w14:textId="3F82B90C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36" w:type="dxa"/>
          </w:tcPr>
          <w:p w14:paraId="67CBEDDB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570E9A4" w14:textId="5F173FA4" w:rsidR="00FA69DE" w:rsidRPr="00CB02C1" w:rsidRDefault="380C4AB5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70" w:type="dxa"/>
          </w:tcPr>
          <w:p w14:paraId="27BFEE74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BA29F" w14:textId="611789D0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9B2ECE" w:rsidRPr="00CB02C1" w14:paraId="3F147895" w14:textId="77777777" w:rsidTr="55AB4BF2">
        <w:tc>
          <w:tcPr>
            <w:tcW w:w="3573" w:type="dxa"/>
          </w:tcPr>
          <w:p w14:paraId="6A6F5438" w14:textId="77777777" w:rsidR="009B2ECE" w:rsidRPr="00CB02C1" w:rsidRDefault="009B2ECE" w:rsidP="00C9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BFEE300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575E1B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C1E2E4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9F755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023BB0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B8B78A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5F27E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9B2ECE" w:rsidRPr="00CB02C1" w14:paraId="2D12F51C" w14:textId="77777777" w:rsidTr="55AB4BF2">
        <w:tc>
          <w:tcPr>
            <w:tcW w:w="3573" w:type="dxa"/>
          </w:tcPr>
          <w:p w14:paraId="068BAD89" w14:textId="66727134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170" w:type="dxa"/>
          </w:tcPr>
          <w:p w14:paraId="378D0902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F59F5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AE9BD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5DA6A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AC8FDC8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BCC35D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9F9B3A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ECE" w:rsidRPr="00CB02C1" w14:paraId="3439CE78" w14:textId="77777777" w:rsidTr="55AB4BF2">
        <w:tc>
          <w:tcPr>
            <w:tcW w:w="3573" w:type="dxa"/>
          </w:tcPr>
          <w:p w14:paraId="6506C592" w14:textId="11335FCF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FD65851" w14:textId="2E592A1B" w:rsidR="009B2ECE" w:rsidRPr="00CB02C1" w:rsidRDefault="361FAD3E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06F2F1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A2E762" w14:textId="5B08EB78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9380BB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7BE4F83" w14:textId="3D3BE9CC" w:rsidR="009B2ECE" w:rsidRPr="00CB02C1" w:rsidRDefault="0EA86323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6,295</w:t>
            </w:r>
          </w:p>
        </w:tc>
        <w:tc>
          <w:tcPr>
            <w:tcW w:w="270" w:type="dxa"/>
          </w:tcPr>
          <w:p w14:paraId="3AFD3CAA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D2B10" w14:textId="720EA2B6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3313" w:rsidRPr="00CB02C1" w14:paraId="586BBE50" w14:textId="77777777" w:rsidTr="55AB4BF2">
        <w:tc>
          <w:tcPr>
            <w:tcW w:w="3573" w:type="dxa"/>
          </w:tcPr>
          <w:p w14:paraId="0E156A39" w14:textId="77777777" w:rsidR="00EA3313" w:rsidRPr="00CB02C1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98C7AC" w14:textId="77777777" w:rsidR="00EA3313" w:rsidRPr="00CB02C1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10FD1" w14:textId="77777777" w:rsidR="00EA3313" w:rsidRPr="00CB02C1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3881D9" w14:textId="77777777" w:rsidR="00EA3313" w:rsidRPr="00CB02C1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A08CC" w14:textId="77777777" w:rsidR="00EA3313" w:rsidRPr="00CB02C1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4903EF7" w14:textId="77777777" w:rsidR="00EA3313" w:rsidRPr="00CB02C1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C8729" w14:textId="77777777" w:rsidR="00EA3313" w:rsidRPr="00CB02C1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6A0C6F" w14:textId="77777777" w:rsidR="00EA3313" w:rsidRPr="00CB02C1" w:rsidRDefault="00EA331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ECE" w:rsidRPr="00CB02C1" w14:paraId="17F1FD76" w14:textId="77777777" w:rsidTr="55AB4BF2">
        <w:tc>
          <w:tcPr>
            <w:tcW w:w="3573" w:type="dxa"/>
          </w:tcPr>
          <w:p w14:paraId="00899F6B" w14:textId="4525EE1E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3AB56FB0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A8608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44D712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FB922D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3238A83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585FB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719F1D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ECE" w:rsidRPr="00CB02C1" w14:paraId="0328BB2A" w14:textId="77777777" w:rsidTr="55AB4BF2">
        <w:tc>
          <w:tcPr>
            <w:tcW w:w="3573" w:type="dxa"/>
          </w:tcPr>
          <w:p w14:paraId="7BAEAB8C" w14:textId="2C0CDF66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6F80D05" w14:textId="6728ADC0" w:rsidR="009B2ECE" w:rsidRPr="00CB02C1" w:rsidRDefault="41921B75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88010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F5BA68" w14:textId="003E534F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FD0464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9E5DA6" w14:textId="0F55A58F" w:rsidR="009B2ECE" w:rsidRPr="00CB02C1" w:rsidRDefault="2D8CAAEC" w:rsidP="55AB4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15,107</w:t>
            </w:r>
          </w:p>
        </w:tc>
        <w:tc>
          <w:tcPr>
            <w:tcW w:w="270" w:type="dxa"/>
          </w:tcPr>
          <w:p w14:paraId="4F7B83AB" w14:textId="77777777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71335" w14:textId="368515FB" w:rsidR="009B2ECE" w:rsidRPr="00CB02C1" w:rsidRDefault="009B2EC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7E93" w:rsidRPr="00CB02C1" w14:paraId="2D46750A" w14:textId="77777777" w:rsidTr="55AB4BF2">
        <w:tc>
          <w:tcPr>
            <w:tcW w:w="3573" w:type="dxa"/>
          </w:tcPr>
          <w:p w14:paraId="345154FA" w14:textId="77777777" w:rsidR="00387E93" w:rsidRPr="00CB02C1" w:rsidRDefault="00387E9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35D1F7" w14:textId="77777777" w:rsidR="00387E93" w:rsidRPr="00CB02C1" w:rsidRDefault="00387E9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C4ADB9" w14:textId="77777777" w:rsidR="00387E93" w:rsidRPr="00CB02C1" w:rsidRDefault="00387E9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496681" w14:textId="77777777" w:rsidR="00387E93" w:rsidRPr="00CB02C1" w:rsidRDefault="00387E9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EE239B" w14:textId="77777777" w:rsidR="00387E93" w:rsidRPr="00CB02C1" w:rsidRDefault="00387E9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6D8A263" w14:textId="77777777" w:rsidR="00387E93" w:rsidRPr="00CB02C1" w:rsidRDefault="00387E9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DA88D4" w14:textId="77777777" w:rsidR="00387E93" w:rsidRPr="00CB02C1" w:rsidRDefault="00387E9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C01730" w14:textId="77777777" w:rsidR="00387E93" w:rsidRPr="00CB02C1" w:rsidRDefault="00387E93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9DE" w:rsidRPr="00CB02C1" w14:paraId="6A566062" w14:textId="77777777" w:rsidTr="55AB4BF2">
        <w:tc>
          <w:tcPr>
            <w:tcW w:w="3573" w:type="dxa"/>
          </w:tcPr>
          <w:p w14:paraId="346FF02D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455DBCB9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1DDEE6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CE14A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5BB584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54F5682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66CA0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722731" w14:textId="77777777" w:rsidR="00FA69DE" w:rsidRPr="00CB02C1" w:rsidRDefault="00FA69DE" w:rsidP="00FA6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6BAF" w14:paraId="2A7638E0" w14:textId="77777777" w:rsidTr="55AB4BF2">
        <w:tc>
          <w:tcPr>
            <w:tcW w:w="3573" w:type="dxa"/>
          </w:tcPr>
          <w:p w14:paraId="6B03B7F2" w14:textId="0C2A7FA1" w:rsidR="00766BAF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บริษัทย่อย</w:t>
            </w:r>
          </w:p>
        </w:tc>
        <w:tc>
          <w:tcPr>
            <w:tcW w:w="1170" w:type="dxa"/>
          </w:tcPr>
          <w:p w14:paraId="6C963F3E" w14:textId="165B0F63" w:rsidR="00766BAF" w:rsidRPr="006C7656" w:rsidRDefault="00766BAF" w:rsidP="006C7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 w:rsidDel="00C57F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C33A42" w14:textId="51D625A2" w:rsidR="00766BAF" w:rsidRDefault="00766BAF" w:rsidP="00766BAF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B423C" w14:textId="3E6A17B7" w:rsidR="00766BAF" w:rsidRPr="006C7656" w:rsidRDefault="00766BAF" w:rsidP="006C7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 w:rsidDel="00C57F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58D4DC" w14:textId="28309DD6" w:rsidR="00766BAF" w:rsidRDefault="00766BAF" w:rsidP="00766BAF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0D08531" w14:textId="22820D5E" w:rsidR="00766BAF" w:rsidRPr="006C7656" w:rsidRDefault="00766BAF" w:rsidP="006C7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C7656">
              <w:rPr>
                <w:rFonts w:asciiTheme="majorBidi" w:hAnsiTheme="majorBidi" w:cstheme="majorBidi"/>
                <w:sz w:val="28"/>
                <w:szCs w:val="28"/>
              </w:rPr>
              <w:t>2,793</w:t>
            </w:r>
          </w:p>
        </w:tc>
        <w:tc>
          <w:tcPr>
            <w:tcW w:w="270" w:type="dxa"/>
          </w:tcPr>
          <w:p w14:paraId="2EE66778" w14:textId="71600D95" w:rsidR="00766BAF" w:rsidRDefault="00766BAF" w:rsidP="00766BAF">
            <w:pPr>
              <w:spacing w:line="240" w:lineRule="auto"/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D191AC" w14:textId="071C9DA7" w:rsidR="00766BAF" w:rsidRPr="006C7656" w:rsidRDefault="00766BAF" w:rsidP="006C7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 w:rsidDel="00CE04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6BAF" w:rsidRPr="00CB02C1" w14:paraId="5B5AB02C" w14:textId="77777777" w:rsidTr="55AB4BF2">
        <w:tc>
          <w:tcPr>
            <w:tcW w:w="3573" w:type="dxa"/>
          </w:tcPr>
          <w:p w14:paraId="0EBC8AC9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2250C2B" w14:textId="2BCAAEFC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55AB4BF2">
              <w:rPr>
                <w:rFonts w:ascii="Angsana New" w:eastAsia="Angsana New" w:hAnsi="Angsana New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1250D4F2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05FD30" w14:textId="050930C5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55AB4BF2">
              <w:rPr>
                <w:rFonts w:ascii="Angsana New" w:eastAsia="Angsana New" w:hAnsi="Angsana New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7ACEF9E5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55AFC3" w14:textId="28CC43EE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55AB4BF2">
              <w:rPr>
                <w:rFonts w:ascii="Angsana New" w:eastAsia="Angsana New" w:hAnsi="Angsana New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7F44C97E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2D825" w14:textId="59405781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="Angsana New" w:eastAsia="Angsana New" w:hAnsi="Angsana New"/>
                <w:sz w:val="28"/>
                <w:szCs w:val="28"/>
              </w:rPr>
            </w:pPr>
            <w:r w:rsidRPr="55AB4BF2">
              <w:rPr>
                <w:rFonts w:ascii="Angsana New" w:eastAsia="Angsana New" w:hAnsi="Angsana New"/>
                <w:sz w:val="28"/>
                <w:szCs w:val="28"/>
              </w:rPr>
              <w:t>93</w:t>
            </w:r>
          </w:p>
        </w:tc>
      </w:tr>
      <w:tr w:rsidR="00766BAF" w:rsidRPr="00CB02C1" w14:paraId="425B4DF1" w14:textId="77777777" w:rsidTr="55AB4BF2">
        <w:trPr>
          <w:trHeight w:val="300"/>
        </w:trPr>
        <w:tc>
          <w:tcPr>
            <w:tcW w:w="3573" w:type="dxa"/>
          </w:tcPr>
          <w:p w14:paraId="34E89914" w14:textId="77777777" w:rsidR="00766BAF" w:rsidRPr="00CB02C1" w:rsidRDefault="00766BAF" w:rsidP="00766BAF">
            <w:pPr>
              <w:spacing w:line="240" w:lineRule="auto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45603E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</w:pPr>
          </w:p>
        </w:tc>
        <w:tc>
          <w:tcPr>
            <w:tcW w:w="270" w:type="dxa"/>
          </w:tcPr>
          <w:p w14:paraId="328A0B68" w14:textId="77777777" w:rsidR="00766BAF" w:rsidRPr="00CB02C1" w:rsidRDefault="00766BAF" w:rsidP="00766BAF">
            <w:pPr>
              <w:spacing w:line="240" w:lineRule="auto"/>
            </w:pPr>
          </w:p>
        </w:tc>
        <w:tc>
          <w:tcPr>
            <w:tcW w:w="1260" w:type="dxa"/>
          </w:tcPr>
          <w:p w14:paraId="74E4694C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A8849D" w14:textId="77777777" w:rsidR="00766BAF" w:rsidRPr="00CB02C1" w:rsidRDefault="00766BAF" w:rsidP="00766BAF">
            <w:pPr>
              <w:spacing w:line="240" w:lineRule="auto"/>
            </w:pPr>
          </w:p>
        </w:tc>
        <w:tc>
          <w:tcPr>
            <w:tcW w:w="1204" w:type="dxa"/>
          </w:tcPr>
          <w:p w14:paraId="50F46C8D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</w:pPr>
          </w:p>
        </w:tc>
        <w:tc>
          <w:tcPr>
            <w:tcW w:w="270" w:type="dxa"/>
          </w:tcPr>
          <w:p w14:paraId="4BF53E41" w14:textId="77777777" w:rsidR="00766BAF" w:rsidRPr="00CB02C1" w:rsidRDefault="00766BAF" w:rsidP="00766BAF">
            <w:pPr>
              <w:spacing w:line="240" w:lineRule="auto"/>
            </w:pPr>
          </w:p>
        </w:tc>
        <w:tc>
          <w:tcPr>
            <w:tcW w:w="1170" w:type="dxa"/>
          </w:tcPr>
          <w:p w14:paraId="1A622612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6BAF" w:rsidRPr="00CB02C1" w14:paraId="76506809" w14:textId="77777777" w:rsidTr="55AB4BF2">
        <w:tc>
          <w:tcPr>
            <w:tcW w:w="3573" w:type="dxa"/>
          </w:tcPr>
          <w:p w14:paraId="40F417AC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6F3CEDC2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A283C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6649E8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E2764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4AA0691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A96FB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FEC3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6BAF" w:rsidRPr="00CB02C1" w14:paraId="41009BF7" w14:textId="77777777" w:rsidTr="55AB4BF2">
        <w:tc>
          <w:tcPr>
            <w:tcW w:w="3573" w:type="dxa"/>
          </w:tcPr>
          <w:p w14:paraId="719707A4" w14:textId="5399402E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A0D1CD5" w14:textId="25925FBC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17F3C3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EF7E9E" w14:textId="642945D5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FD95A20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0635897" w14:textId="5361B989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70" w:type="dxa"/>
          </w:tcPr>
          <w:p w14:paraId="6E4A5FF6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5048AB" w14:textId="1E68E62E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66BAF" w:rsidRPr="00CB02C1" w14:paraId="27816F14" w14:textId="77777777" w:rsidTr="55AB4BF2">
        <w:tc>
          <w:tcPr>
            <w:tcW w:w="3573" w:type="dxa"/>
          </w:tcPr>
          <w:p w14:paraId="2D92E022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76AD42E7" w14:textId="1C805235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EC8DDA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0AE0CD" w14:textId="4A98DBA2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95EF502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AEA3414" w14:textId="2487D4C6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DCC1E7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077E34" w14:textId="3DF23BF2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66BAF" w:rsidRPr="00CB02C1" w14:paraId="6A8FBA22" w14:textId="77777777" w:rsidTr="55AB4BF2">
        <w:tc>
          <w:tcPr>
            <w:tcW w:w="3573" w:type="dxa"/>
          </w:tcPr>
          <w:p w14:paraId="059B28F1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7E56EE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D9B6D7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48096F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9EAB0F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C154014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8331B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DD659C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66BAF" w:rsidRPr="00CB02C1" w14:paraId="41F8D519" w14:textId="77777777" w:rsidTr="55AB4BF2">
        <w:tc>
          <w:tcPr>
            <w:tcW w:w="3573" w:type="dxa"/>
          </w:tcPr>
          <w:p w14:paraId="56B1BCE4" w14:textId="77777777" w:rsidR="00766BAF" w:rsidRPr="00CB02C1" w:rsidRDefault="00766BAF" w:rsidP="00766BAF">
            <w:pPr>
              <w:pStyle w:val="a"/>
              <w:tabs>
                <w:tab w:val="clear" w:pos="1080"/>
              </w:tabs>
              <w:spacing w:line="360" w:lineRule="exact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เงินประกันค่าเช่า (หนี้สิน)</w:t>
            </w:r>
          </w:p>
        </w:tc>
        <w:tc>
          <w:tcPr>
            <w:tcW w:w="1170" w:type="dxa"/>
          </w:tcPr>
          <w:p w14:paraId="7BA85DC7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28B2A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418514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9B1A4D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64C9AC5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DA4425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7516CF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6BAF" w:rsidRPr="00CB02C1" w14:paraId="292C8CF2" w14:textId="77777777" w:rsidTr="55AB4BF2">
        <w:tc>
          <w:tcPr>
            <w:tcW w:w="3573" w:type="dxa"/>
          </w:tcPr>
          <w:p w14:paraId="0213E804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0B8A350" w14:textId="75C1B77E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5E274E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6B3C0" w14:textId="4BD4A270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FAB37B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6C42A5B" w14:textId="4AD3A75C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70" w:type="dxa"/>
          </w:tcPr>
          <w:p w14:paraId="0E99D981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9D852" w14:textId="42510DD5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766BAF" w:rsidRPr="00CB02C1" w14:paraId="078F6769" w14:textId="77777777" w:rsidTr="55AB4BF2">
        <w:tc>
          <w:tcPr>
            <w:tcW w:w="3573" w:type="dxa"/>
          </w:tcPr>
          <w:p w14:paraId="2D27DA82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กิจการการร่วมค้า</w:t>
            </w:r>
          </w:p>
        </w:tc>
        <w:tc>
          <w:tcPr>
            <w:tcW w:w="1170" w:type="dxa"/>
          </w:tcPr>
          <w:p w14:paraId="6CF688B6" w14:textId="4A9D9156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8E7A601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D83FD0" w14:textId="3DE89F71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8150B64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A62ECD8" w14:textId="7BA7FB09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024FB81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13FF5" w14:textId="38BF33F1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66BAF" w:rsidRPr="00CB02C1" w14:paraId="5A6A22ED" w14:textId="77777777" w:rsidTr="55AB4BF2">
        <w:trPr>
          <w:trHeight w:val="146"/>
        </w:trPr>
        <w:tc>
          <w:tcPr>
            <w:tcW w:w="3573" w:type="dxa"/>
          </w:tcPr>
          <w:p w14:paraId="3EC50E79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C92069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D1790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ADCABA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70C1F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EA8F734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035C5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BBA308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9" w:right="-19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66BAF" w:rsidRPr="00CB02C1" w14:paraId="20668537" w14:textId="77777777" w:rsidTr="55AB4BF2">
        <w:tc>
          <w:tcPr>
            <w:tcW w:w="3573" w:type="dxa"/>
          </w:tcPr>
          <w:p w14:paraId="33C5B890" w14:textId="5B6EB722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="Angsana New" w:eastAsia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43463BD0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1752F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993B2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93E4D1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3BDCE89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A948D7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5C4F99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6BAF" w:rsidRPr="00CB02C1" w14:paraId="226189DC" w14:textId="77777777" w:rsidTr="55AB4BF2">
        <w:tc>
          <w:tcPr>
            <w:tcW w:w="3573" w:type="dxa"/>
          </w:tcPr>
          <w:p w14:paraId="10B0E270" w14:textId="41747356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="Angsana New" w:eastAsia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CEBAAB1" w14:textId="7D64CD00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270" w:type="dxa"/>
          </w:tcPr>
          <w:p w14:paraId="2800377F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5DCBE5" w14:textId="6DF86061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236" w:type="dxa"/>
          </w:tcPr>
          <w:p w14:paraId="4863D1FA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7B5018" w14:textId="7485AA40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C6E40" w14:textId="77777777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E7CAA" w14:textId="5E75271C" w:rsidR="00766BAF" w:rsidRPr="00CB02C1" w:rsidRDefault="00766BAF" w:rsidP="007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CCA21CB" w14:textId="77777777" w:rsidR="00835550" w:rsidRPr="00835550" w:rsidRDefault="00835550" w:rsidP="002A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8F526BC" w14:textId="5009BBBD" w:rsidR="002A15FF" w:rsidRDefault="002A15FF" w:rsidP="002A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CB02C1">
        <w:rPr>
          <w:rFonts w:asciiTheme="majorBidi" w:hAnsiTheme="majorBidi" w:cstheme="majorBidi"/>
          <w:sz w:val="28"/>
          <w:szCs w:val="28"/>
          <w:cs/>
        </w:rPr>
        <w:t>กู้ยืมระยะสั้น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แก่</w:t>
      </w:r>
      <w:r w:rsidRPr="00CB02C1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กิจการที่เกี่ยวข้องกันสำหรับงวด</w:t>
      </w:r>
      <w:r w:rsidR="005A186A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CB02C1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5A186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5A186A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</w:rPr>
        <w:t>2564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C4C6D98" w14:textId="77777777" w:rsidR="00835550" w:rsidRPr="00835550" w:rsidRDefault="00835550" w:rsidP="002A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2A15FF" w:rsidRPr="00CB02C1" w14:paraId="176BE905" w14:textId="77777777" w:rsidTr="55AB4BF2">
        <w:trPr>
          <w:tblHeader/>
        </w:trPr>
        <w:tc>
          <w:tcPr>
            <w:tcW w:w="973" w:type="pct"/>
          </w:tcPr>
          <w:p w14:paraId="0EF6BD70" w14:textId="77777777" w:rsidR="002A15FF" w:rsidRPr="00CB02C1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2ACE3580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43E731BD" w14:textId="15AC85D3" w:rsidR="002A15FF" w:rsidRPr="00CB02C1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251D16"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A15FF" w:rsidRPr="00CB02C1" w14:paraId="16149B1E" w14:textId="77777777" w:rsidTr="55AB4BF2">
        <w:trPr>
          <w:tblHeader/>
        </w:trPr>
        <w:tc>
          <w:tcPr>
            <w:tcW w:w="973" w:type="pct"/>
          </w:tcPr>
          <w:p w14:paraId="21D711A0" w14:textId="77777777" w:rsidR="002A15FF" w:rsidRPr="00CB02C1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52CBF26D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75202E7D" w14:textId="249E494F" w:rsidR="002A15FF" w:rsidRPr="00CB02C1" w:rsidRDefault="005A186A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8" w:type="pct"/>
          </w:tcPr>
          <w:p w14:paraId="6EA46B04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34AA712A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09C423B7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49AD396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2B3EC80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B849728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8A7BD44" w14:textId="1909BFAB" w:rsidR="002A15FF" w:rsidRPr="00CB02C1" w:rsidRDefault="005A186A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A15FF" w:rsidRPr="00CB02C1" w14:paraId="59F17B4F" w14:textId="77777777" w:rsidTr="55AB4BF2">
        <w:trPr>
          <w:tblHeader/>
        </w:trPr>
        <w:tc>
          <w:tcPr>
            <w:tcW w:w="973" w:type="pct"/>
          </w:tcPr>
          <w:p w14:paraId="2F8F9754" w14:textId="6E83A4EC" w:rsidR="002A15FF" w:rsidRPr="00CB02C1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ให้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640" w:type="pct"/>
          </w:tcPr>
          <w:p w14:paraId="32AD4BA8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3D3C3337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49858DE3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23A10D31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7483CE77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7F9497DF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029354E7" w14:textId="57611E9B" w:rsidR="002A15FF" w:rsidRPr="00CB02C1" w:rsidRDefault="01287448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รับ</w:t>
            </w:r>
            <w:r w:rsidR="002A15FF"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147" w:type="pct"/>
          </w:tcPr>
          <w:p w14:paraId="692CE461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A423B7F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2A15FF" w:rsidRPr="00CB02C1" w14:paraId="53275448" w14:textId="77777777" w:rsidTr="55AB4BF2">
        <w:trPr>
          <w:tblHeader/>
        </w:trPr>
        <w:tc>
          <w:tcPr>
            <w:tcW w:w="973" w:type="pct"/>
          </w:tcPr>
          <w:p w14:paraId="20146F6D" w14:textId="77777777" w:rsidR="002A15FF" w:rsidRPr="00CB02C1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4B036763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5CA2230B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A15FF" w:rsidRPr="00CB02C1" w14:paraId="39CA04E4" w14:textId="77777777" w:rsidTr="55AB4BF2">
        <w:trPr>
          <w:tblHeader/>
        </w:trPr>
        <w:tc>
          <w:tcPr>
            <w:tcW w:w="973" w:type="pct"/>
          </w:tcPr>
          <w:p w14:paraId="26D92E97" w14:textId="01AF5BC6" w:rsidR="002A15FF" w:rsidRPr="00CB02C1" w:rsidRDefault="002A15FF" w:rsidP="0059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ริษัทย่อย</w:t>
            </w:r>
          </w:p>
        </w:tc>
        <w:tc>
          <w:tcPr>
            <w:tcW w:w="640" w:type="pct"/>
          </w:tcPr>
          <w:p w14:paraId="74DD27ED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63519D77" w14:textId="76E0E986" w:rsidR="002A15FF" w:rsidRPr="00CB02C1" w:rsidRDefault="12F3D862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14:paraId="4D12CD80" w14:textId="1E23806E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7" w:type="pct"/>
          </w:tcPr>
          <w:p w14:paraId="65627739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0D84A9BD" w14:textId="61633A40" w:rsidR="002A15FF" w:rsidRPr="00CB02C1" w:rsidRDefault="242C9660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5707DF2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79C6EED" w14:textId="51B13B61" w:rsidR="002A15FF" w:rsidRPr="00CB02C1" w:rsidRDefault="242C9660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(20,000)</w:t>
            </w:r>
          </w:p>
        </w:tc>
        <w:tc>
          <w:tcPr>
            <w:tcW w:w="147" w:type="pct"/>
          </w:tcPr>
          <w:p w14:paraId="075854EA" w14:textId="77777777" w:rsidR="002A15FF" w:rsidRPr="00CB02C1" w:rsidRDefault="002A15FF" w:rsidP="00597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2BE4E2D" w14:textId="73C13DDC" w:rsidR="002A15FF" w:rsidRPr="00CB02C1" w:rsidRDefault="242C9660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094C8FB" w14:textId="77777777" w:rsidR="003760C8" w:rsidRDefault="003760C8" w:rsidP="00387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2FAA98F2" w14:textId="77777777" w:rsidR="00921DAE" w:rsidRDefault="00921DAE" w:rsidP="00387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DEB999E" w14:textId="77777777" w:rsidR="00921DAE" w:rsidRDefault="00921DAE" w:rsidP="00387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EB570F" w14:textId="26F35872" w:rsidR="00B1494F" w:rsidRDefault="00B1494F" w:rsidP="00387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รายการเคลื่อนไหวของเงินกู้ยืมระยะสั้นจากบุคคลหรือกิจการที่เกี่ยวข้องกันสำหรับงวด</w:t>
      </w:r>
      <w:r w:rsidR="005A186A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CB02C1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5A186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5A186A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</w:rPr>
        <w:t>2564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5334978" w14:textId="77777777" w:rsidR="004A01B8" w:rsidRDefault="004A01B8" w:rsidP="00387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2"/>
        <w:gridCol w:w="1172"/>
        <w:gridCol w:w="1082"/>
        <w:gridCol w:w="1168"/>
        <w:gridCol w:w="269"/>
        <w:gridCol w:w="989"/>
        <w:gridCol w:w="269"/>
        <w:gridCol w:w="1082"/>
        <w:gridCol w:w="269"/>
        <w:gridCol w:w="1073"/>
      </w:tblGrid>
      <w:tr w:rsidR="00B1494F" w:rsidRPr="00CB02C1" w14:paraId="272F2E35" w14:textId="77777777" w:rsidTr="55AB4BF2">
        <w:trPr>
          <w:tblHeader/>
        </w:trPr>
        <w:tc>
          <w:tcPr>
            <w:tcW w:w="973" w:type="pct"/>
          </w:tcPr>
          <w:p w14:paraId="7B77B33C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3A240E5E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1447F282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1494F" w:rsidRPr="00CB02C1" w14:paraId="71778262" w14:textId="77777777" w:rsidTr="55AB4BF2">
        <w:trPr>
          <w:tblHeader/>
        </w:trPr>
        <w:tc>
          <w:tcPr>
            <w:tcW w:w="973" w:type="pct"/>
          </w:tcPr>
          <w:p w14:paraId="580C7DF2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72488CD2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644F414F" w14:textId="1CAED386" w:rsidR="00B1494F" w:rsidRPr="00CB02C1" w:rsidRDefault="005A186A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8" w:type="pct"/>
          </w:tcPr>
          <w:p w14:paraId="4F8958A1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นวาคม</w:t>
            </w:r>
          </w:p>
        </w:tc>
        <w:tc>
          <w:tcPr>
            <w:tcW w:w="147" w:type="pct"/>
          </w:tcPr>
          <w:p w14:paraId="6319E5AA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738C880A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14BED4D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08DBA4FA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D54C3FD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7EFB173" w14:textId="442CFB84" w:rsidR="00B1494F" w:rsidRPr="00CB02C1" w:rsidRDefault="005A186A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B1494F" w:rsidRPr="00CB02C1" w14:paraId="4011C998" w14:textId="77777777" w:rsidTr="55AB4BF2">
        <w:trPr>
          <w:tblHeader/>
        </w:trPr>
        <w:tc>
          <w:tcPr>
            <w:tcW w:w="973" w:type="pct"/>
          </w:tcPr>
          <w:p w14:paraId="10D1E23D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5EE102B8" w14:textId="0AE6AA6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79322E66" w14:textId="37379AAE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152AEBEE" w14:textId="0B84555D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2AA9BA17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4C54D9C6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6E335D77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" w:type="pct"/>
          </w:tcPr>
          <w:p w14:paraId="43958495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4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5A0C26C3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F37F07E" w14:textId="1407A8B3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B1494F" w:rsidRPr="00CB02C1" w14:paraId="5DA3E359" w14:textId="77777777" w:rsidTr="55AB4BF2">
        <w:trPr>
          <w:tblHeader/>
        </w:trPr>
        <w:tc>
          <w:tcPr>
            <w:tcW w:w="973" w:type="pct"/>
          </w:tcPr>
          <w:p w14:paraId="056FB26D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291CA9C9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4BAA419C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494F" w:rsidRPr="00CB02C1" w14:paraId="5E0B9885" w14:textId="77777777" w:rsidTr="55AB4BF2">
        <w:trPr>
          <w:tblHeader/>
        </w:trPr>
        <w:tc>
          <w:tcPr>
            <w:tcW w:w="973" w:type="pct"/>
          </w:tcPr>
          <w:p w14:paraId="7355B9D3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</w:t>
            </w:r>
            <w:r w:rsidRPr="004A01B8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640" w:type="pct"/>
          </w:tcPr>
          <w:p w14:paraId="3AC6D474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78D14945" w14:textId="32BDF760" w:rsidR="00B1494F" w:rsidRPr="00CB02C1" w:rsidRDefault="0D8ECFC6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38" w:type="pct"/>
          </w:tcPr>
          <w:p w14:paraId="0FF4C1D3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7" w:type="pct"/>
          </w:tcPr>
          <w:p w14:paraId="3BBC628A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451D2C63" w14:textId="6A942FE1" w:rsidR="00B1494F" w:rsidRPr="00CB02C1" w:rsidRDefault="18F680BA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7" w:type="pct"/>
          </w:tcPr>
          <w:p w14:paraId="0B3CAD28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1CB8D2E" w14:textId="1C067B5E" w:rsidR="00B1494F" w:rsidRPr="00CB02C1" w:rsidRDefault="18F680BA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147" w:type="pct"/>
          </w:tcPr>
          <w:p w14:paraId="68F3F9A5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2BD2A45" w14:textId="603CD728" w:rsidR="00B1494F" w:rsidRPr="00CB02C1" w:rsidRDefault="18F680BA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</w:tr>
      <w:tr w:rsidR="00B1494F" w:rsidRPr="00CB02C1" w14:paraId="50797528" w14:textId="77777777" w:rsidTr="55AB4BF2">
        <w:trPr>
          <w:tblHeader/>
        </w:trPr>
        <w:tc>
          <w:tcPr>
            <w:tcW w:w="973" w:type="pct"/>
          </w:tcPr>
          <w:p w14:paraId="7DE6FF1A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21D59204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194F69D0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169B198C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72FC030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5DECD158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12809FD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581413C3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5470C6A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61B3F98D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1494F" w:rsidRPr="00CB02C1" w14:paraId="7C4870D9" w14:textId="77777777" w:rsidTr="55AB4BF2">
        <w:trPr>
          <w:tblHeader/>
        </w:trPr>
        <w:tc>
          <w:tcPr>
            <w:tcW w:w="973" w:type="pct"/>
          </w:tcPr>
          <w:p w14:paraId="5E905EB0" w14:textId="440DE103" w:rsidR="00B1494F" w:rsidRPr="00CB02C1" w:rsidRDefault="004A01B8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231" w:type="pct"/>
            <w:gridSpan w:val="2"/>
          </w:tcPr>
          <w:p w14:paraId="638D7A00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01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6" w:type="pct"/>
            <w:gridSpan w:val="7"/>
          </w:tcPr>
          <w:p w14:paraId="458E39B3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65"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494F" w:rsidRPr="00CB02C1" w14:paraId="2810123C" w14:textId="77777777" w:rsidTr="55AB4BF2">
        <w:trPr>
          <w:tblHeader/>
        </w:trPr>
        <w:tc>
          <w:tcPr>
            <w:tcW w:w="973" w:type="pct"/>
          </w:tcPr>
          <w:p w14:paraId="021E3976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</w:tcPr>
          <w:p w14:paraId="5C8F0476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91" w:type="pct"/>
          </w:tcPr>
          <w:p w14:paraId="75AAFD3B" w14:textId="216B098A" w:rsidR="00B1494F" w:rsidRPr="00CB02C1" w:rsidRDefault="005A186A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38" w:type="pct"/>
          </w:tcPr>
          <w:p w14:paraId="3BC1B386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110F586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52A7C0FD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8A3834E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03F0EF34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D154348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3C2ED22" w14:textId="4D7AE537" w:rsidR="00B1494F" w:rsidRPr="00CB02C1" w:rsidRDefault="005A186A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 w:line="240" w:lineRule="auto"/>
              <w:ind w:left="-110"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B1494F" w:rsidRPr="00CB02C1" w14:paraId="778079D7" w14:textId="77777777" w:rsidTr="55AB4BF2">
        <w:trPr>
          <w:tblHeader/>
        </w:trPr>
        <w:tc>
          <w:tcPr>
            <w:tcW w:w="973" w:type="pct"/>
          </w:tcPr>
          <w:p w14:paraId="0B985C52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40" w:type="pct"/>
          </w:tcPr>
          <w:p w14:paraId="6F1A6511" w14:textId="5066DD69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2563</w:t>
            </w:r>
          </w:p>
        </w:tc>
        <w:tc>
          <w:tcPr>
            <w:tcW w:w="591" w:type="pct"/>
          </w:tcPr>
          <w:p w14:paraId="62A42E9E" w14:textId="2723A0C8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  <w:tc>
          <w:tcPr>
            <w:tcW w:w="638" w:type="pct"/>
          </w:tcPr>
          <w:p w14:paraId="4F9D3D89" w14:textId="77AE3752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5E4E9E50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091C5256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" w:type="pct"/>
          </w:tcPr>
          <w:p w14:paraId="1E8F569B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7BFA35F9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7" w:type="pct"/>
          </w:tcPr>
          <w:p w14:paraId="48F57E1A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0CF393F9" w14:textId="06962308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2564</w:t>
            </w:r>
          </w:p>
        </w:tc>
      </w:tr>
      <w:tr w:rsidR="00B1494F" w:rsidRPr="00CB02C1" w14:paraId="2DDF9924" w14:textId="77777777" w:rsidTr="55AB4BF2">
        <w:trPr>
          <w:tblHeader/>
        </w:trPr>
        <w:tc>
          <w:tcPr>
            <w:tcW w:w="973" w:type="pct"/>
          </w:tcPr>
          <w:p w14:paraId="16CF2AC3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1" w:type="pct"/>
            <w:gridSpan w:val="2"/>
          </w:tcPr>
          <w:p w14:paraId="24A845D8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6" w:type="pct"/>
            <w:gridSpan w:val="7"/>
          </w:tcPr>
          <w:p w14:paraId="668C427D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494F" w:rsidRPr="00CB02C1" w14:paraId="1CFA5E30" w14:textId="77777777" w:rsidTr="55AB4BF2">
        <w:trPr>
          <w:tblHeader/>
        </w:trPr>
        <w:tc>
          <w:tcPr>
            <w:tcW w:w="973" w:type="pct"/>
          </w:tcPr>
          <w:p w14:paraId="7602CAD9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642CDFB1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591" w:type="pct"/>
          </w:tcPr>
          <w:p w14:paraId="288E62B1" w14:textId="4AB8978C" w:rsidR="00B1494F" w:rsidRPr="00CB02C1" w:rsidRDefault="4ABACC6E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8" w:type="pct"/>
          </w:tcPr>
          <w:p w14:paraId="796CEE86" w14:textId="76E3B1C3" w:rsidR="00B1494F" w:rsidRPr="00CB02C1" w:rsidRDefault="00B35B70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47" w:type="pct"/>
          </w:tcPr>
          <w:p w14:paraId="63077CCB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</w:tcPr>
          <w:p w14:paraId="314B6A2A" w14:textId="7E4E5CA4" w:rsidR="00B1494F" w:rsidRPr="00CB02C1" w:rsidRDefault="45B320D9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5348EBF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</w:tcPr>
          <w:p w14:paraId="3C5505C9" w14:textId="5B3D09F6" w:rsidR="00B1494F" w:rsidRPr="00CB02C1" w:rsidRDefault="45B320D9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(9,000)</w:t>
            </w:r>
          </w:p>
        </w:tc>
        <w:tc>
          <w:tcPr>
            <w:tcW w:w="147" w:type="pct"/>
          </w:tcPr>
          <w:p w14:paraId="24CBC60A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8793531" w14:textId="4DED9F95" w:rsidR="00B1494F" w:rsidRPr="00CB02C1" w:rsidRDefault="02E143F5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494F" w:rsidRPr="00CB02C1" w14:paraId="2194C74C" w14:textId="77777777" w:rsidTr="55AB4BF2">
        <w:trPr>
          <w:tblHeader/>
        </w:trPr>
        <w:tc>
          <w:tcPr>
            <w:tcW w:w="973" w:type="pct"/>
          </w:tcPr>
          <w:p w14:paraId="4BFC128E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40" w:type="pct"/>
          </w:tcPr>
          <w:p w14:paraId="2060B77E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591" w:type="pct"/>
          </w:tcPr>
          <w:p w14:paraId="396C1173" w14:textId="7876190B" w:rsidR="00B1494F" w:rsidRPr="00CB02C1" w:rsidRDefault="4ABACC6E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1E636DB" w14:textId="34B94509" w:rsidR="00B1494F" w:rsidRPr="00CB02C1" w:rsidRDefault="00B35B70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1494F" w:rsidRPr="00CB02C1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7" w:type="pct"/>
          </w:tcPr>
          <w:p w14:paraId="77D32D5F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7B809018" w14:textId="3DFBA6C7" w:rsidR="00B1494F" w:rsidRPr="00CB02C1" w:rsidRDefault="45B320D9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E24DFEF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7AF8700" w14:textId="078CAB86" w:rsidR="00B1494F" w:rsidRPr="00CB02C1" w:rsidRDefault="45B320D9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147" w:type="pct"/>
          </w:tcPr>
          <w:p w14:paraId="63DAE729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FE2F9C4" w14:textId="4C8EBA0F" w:rsidR="00B1494F" w:rsidRPr="00CB02C1" w:rsidRDefault="02E143F5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494F" w:rsidRPr="00CB02C1" w14:paraId="40A0B810" w14:textId="77777777" w:rsidTr="55AB4BF2">
        <w:trPr>
          <w:tblHeader/>
        </w:trPr>
        <w:tc>
          <w:tcPr>
            <w:tcW w:w="973" w:type="pct"/>
          </w:tcPr>
          <w:p w14:paraId="63AE6215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0" w:type="pct"/>
          </w:tcPr>
          <w:p w14:paraId="33F5B7AA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7493CE25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5585607" w14:textId="3898D396" w:rsidR="00B1494F" w:rsidRPr="00CB02C1" w:rsidRDefault="00B35B70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B1494F"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B1494F"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" w:type="pct"/>
          </w:tcPr>
          <w:p w14:paraId="08E93CAA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6C8EB5E" w14:textId="59E00F4C" w:rsidR="00B1494F" w:rsidRPr="00CB02C1" w:rsidRDefault="1F9E7368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4FA7C66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8830349" w14:textId="517B0AA0" w:rsidR="00B1494F" w:rsidRPr="00CB02C1" w:rsidRDefault="1F9E7368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55AB4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(34,000)</w:t>
            </w:r>
          </w:p>
        </w:tc>
        <w:tc>
          <w:tcPr>
            <w:tcW w:w="147" w:type="pct"/>
          </w:tcPr>
          <w:p w14:paraId="0521E423" w14:textId="77777777" w:rsidR="00B1494F" w:rsidRPr="00CB02C1" w:rsidRDefault="00B1494F" w:rsidP="00B14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039B350" w14:textId="540643BB" w:rsidR="00B1494F" w:rsidRPr="00CB02C1" w:rsidRDefault="1F9E7368" w:rsidP="55AB4B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55AB4B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2880F10" w14:textId="77777777" w:rsidR="0049278D" w:rsidRPr="00CB02C1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3795C52" w14:textId="7F5E5FA4" w:rsidR="00F10F18" w:rsidRPr="00CB02C1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</w:t>
      </w:r>
      <w:r w:rsidR="0023332F" w:rsidRPr="00CB02C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ที่ทำกับบุคคลหรือกิจการที่เกี่ยวข้องกัน</w:t>
      </w:r>
    </w:p>
    <w:p w14:paraId="71D796AB" w14:textId="5881406B" w:rsidR="00F10F18" w:rsidRPr="00CB02C1" w:rsidRDefault="00F10F18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719326" w14:textId="055D9015" w:rsidR="0049278D" w:rsidRPr="00CB02C1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บริษัทลงนามในสัญญาให้บริการพื้นที่สำนักงานกับบริษัทย่อยและกิจการ</w:t>
      </w:r>
      <w:r w:rsidR="00AB64C3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CB02C1">
        <w:rPr>
          <w:rFonts w:asciiTheme="majorBidi" w:hAnsiTheme="majorBidi" w:cstheme="majorBidi"/>
          <w:sz w:val="28"/>
          <w:szCs w:val="28"/>
          <w:cs/>
        </w:rPr>
        <w:t>ร่วมค้าหลายฉบับ โดยมีระยะเวลาใน</w:t>
      </w:r>
      <w:r w:rsidR="0061766B" w:rsidRPr="00CB02C1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การให้บริการ </w:t>
      </w:r>
      <w:r w:rsidRPr="00CB02C1">
        <w:rPr>
          <w:rFonts w:asciiTheme="majorBidi" w:hAnsiTheme="majorBidi" w:cstheme="majorBidi"/>
          <w:sz w:val="28"/>
          <w:szCs w:val="28"/>
        </w:rPr>
        <w:t>1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</w:rPr>
        <w:t>- 3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ปี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CB02C1">
        <w:rPr>
          <w:rFonts w:asciiTheme="majorBidi" w:hAnsiTheme="majorBidi" w:cstheme="majorBidi"/>
          <w:sz w:val="28"/>
          <w:szCs w:val="28"/>
        </w:rPr>
        <w:t>1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Pr="00CB02C1">
        <w:rPr>
          <w:rFonts w:asciiTheme="majorBidi" w:hAnsiTheme="majorBidi" w:cstheme="majorBidi"/>
          <w:sz w:val="28"/>
          <w:szCs w:val="28"/>
        </w:rPr>
        <w:t xml:space="preserve">2562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CB02C1">
        <w:rPr>
          <w:rFonts w:asciiTheme="majorBidi" w:hAnsiTheme="majorBidi" w:cstheme="majorBidi"/>
          <w:sz w:val="28"/>
          <w:szCs w:val="28"/>
        </w:rPr>
        <w:t xml:space="preserve">31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B02C1">
        <w:rPr>
          <w:rFonts w:asciiTheme="majorBidi" w:hAnsiTheme="majorBidi" w:cstheme="majorBidi"/>
          <w:sz w:val="28"/>
          <w:szCs w:val="28"/>
        </w:rPr>
        <w:t>2565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</w:p>
    <w:p w14:paraId="5726E29C" w14:textId="77777777" w:rsidR="0049278D" w:rsidRPr="00CB02C1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0514B" w14:textId="2E55200B" w:rsidR="0049278D" w:rsidRPr="00CB02C1" w:rsidRDefault="0049278D" w:rsidP="55AB4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55AB4BF2">
        <w:rPr>
          <w:rFonts w:asciiTheme="majorBidi" w:hAnsiTheme="majorBidi" w:cstheme="majorBidi"/>
          <w:sz w:val="28"/>
          <w:szCs w:val="28"/>
          <w:cs/>
        </w:rPr>
        <w:t>บริษัทลงนามในสัญญาให้บริการแก่บริษัทย่อย ขอบเขตการให้บริการประกอบด้วยงาน</w:t>
      </w:r>
      <w:r w:rsidR="003976CA">
        <w:rPr>
          <w:rFonts w:asciiTheme="majorBidi" w:hAnsiTheme="majorBidi" w:cstheme="majorBidi" w:hint="cs"/>
          <w:sz w:val="28"/>
          <w:szCs w:val="28"/>
          <w:cs/>
        </w:rPr>
        <w:t xml:space="preserve">การบัญชีและการเงิน </w:t>
      </w:r>
      <w:r w:rsidRPr="55AB4BF2">
        <w:rPr>
          <w:rFonts w:asciiTheme="majorBidi" w:hAnsiTheme="majorBidi" w:cstheme="majorBidi"/>
          <w:sz w:val="28"/>
          <w:szCs w:val="28"/>
          <w:cs/>
        </w:rPr>
        <w:t xml:space="preserve">งานด้านกฎหมาย งานทรัพยากรบุคคล และงานเทคโนโลยีสารสนเทศ โดยมีระยะเวลาในการให้บริการตั้งแต่วันที่ </w:t>
      </w:r>
      <w:r w:rsidRPr="55AB4BF2">
        <w:rPr>
          <w:rFonts w:asciiTheme="majorBidi" w:hAnsiTheme="majorBidi" w:cstheme="majorBidi"/>
          <w:sz w:val="28"/>
          <w:szCs w:val="28"/>
        </w:rPr>
        <w:t xml:space="preserve">1 </w:t>
      </w:r>
      <w:r w:rsidRPr="55AB4BF2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55AB4BF2">
        <w:rPr>
          <w:rFonts w:asciiTheme="majorBidi" w:hAnsiTheme="majorBidi" w:cstheme="majorBidi"/>
          <w:sz w:val="28"/>
          <w:szCs w:val="28"/>
        </w:rPr>
        <w:t xml:space="preserve"> 256</w:t>
      </w:r>
      <w:r w:rsidR="009128AB" w:rsidRPr="55AB4BF2">
        <w:rPr>
          <w:rFonts w:asciiTheme="majorBidi" w:hAnsiTheme="majorBidi" w:cstheme="majorBidi"/>
          <w:sz w:val="28"/>
          <w:szCs w:val="28"/>
        </w:rPr>
        <w:t>4</w:t>
      </w:r>
      <w:r w:rsidRPr="55AB4BF2">
        <w:rPr>
          <w:rFonts w:asciiTheme="majorBidi" w:hAnsiTheme="majorBidi" w:cstheme="majorBidi"/>
          <w:sz w:val="28"/>
          <w:szCs w:val="28"/>
        </w:rPr>
        <w:t xml:space="preserve"> </w:t>
      </w:r>
      <w:r w:rsidRPr="55AB4BF2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55AB4BF2">
        <w:rPr>
          <w:rFonts w:asciiTheme="majorBidi" w:hAnsiTheme="majorBidi" w:cstheme="majorBidi"/>
          <w:sz w:val="28"/>
          <w:szCs w:val="28"/>
        </w:rPr>
        <w:t xml:space="preserve">31 </w:t>
      </w:r>
      <w:r w:rsidRPr="55AB4BF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55AB4BF2">
        <w:rPr>
          <w:rFonts w:asciiTheme="majorBidi" w:hAnsiTheme="majorBidi" w:cstheme="majorBidi"/>
          <w:sz w:val="28"/>
          <w:szCs w:val="28"/>
        </w:rPr>
        <w:t>256</w:t>
      </w:r>
      <w:r w:rsidR="009128AB" w:rsidRPr="55AB4BF2">
        <w:rPr>
          <w:rFonts w:asciiTheme="majorBidi" w:hAnsiTheme="majorBidi" w:cstheme="majorBidi"/>
          <w:sz w:val="28"/>
          <w:szCs w:val="28"/>
        </w:rPr>
        <w:t>4</w:t>
      </w:r>
      <w:r w:rsidRPr="55AB4BF2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บริษัทได้รับค่าบริการตามที่ได้ระบุในสัญญา</w:t>
      </w:r>
      <w:r w:rsidR="005368C3" w:rsidRPr="55AB4BF2">
        <w:rPr>
          <w:rFonts w:asciiTheme="majorBidi" w:hAnsiTheme="majorBidi" w:cstheme="majorBidi"/>
          <w:sz w:val="28"/>
          <w:szCs w:val="28"/>
        </w:rPr>
        <w:t xml:space="preserve"> </w:t>
      </w:r>
    </w:p>
    <w:p w14:paraId="17CB5CD3" w14:textId="77777777" w:rsidR="0049278D" w:rsidRPr="00CB02C1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B4D56E" w14:textId="7A90C89F" w:rsidR="0049278D" w:rsidRPr="00CB02C1" w:rsidRDefault="0049278D" w:rsidP="55AB4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55AB4BF2">
        <w:rPr>
          <w:rFonts w:asciiTheme="majorBidi" w:hAnsiTheme="majorBidi" w:cstheme="majorBidi"/>
          <w:sz w:val="28"/>
          <w:szCs w:val="28"/>
          <w:cs/>
        </w:rPr>
        <w:t>กลุ่มบริษัทลงนามในสัญญาเช่า</w:t>
      </w:r>
      <w:r w:rsidR="178333CC" w:rsidRPr="55AB4BF2">
        <w:rPr>
          <w:rFonts w:asciiTheme="majorBidi" w:hAnsiTheme="majorBidi" w:cstheme="majorBidi"/>
          <w:sz w:val="28"/>
          <w:szCs w:val="28"/>
          <w:cs/>
        </w:rPr>
        <w:t xml:space="preserve">อุปกรณ์ </w:t>
      </w:r>
      <w:r w:rsidRPr="55AB4BF2">
        <w:rPr>
          <w:rFonts w:asciiTheme="majorBidi" w:hAnsiTheme="majorBidi" w:cstheme="majorBidi"/>
          <w:sz w:val="28"/>
          <w:szCs w:val="28"/>
          <w:cs/>
        </w:rPr>
        <w:t xml:space="preserve">อาคารและพื้นที่สำนักงานหลายฉบับกับบุคคลหรือกิจการที่เกี่ยวข้องกัน โดยมีระยะเวลาเช่าภายใน </w:t>
      </w:r>
      <w:r w:rsidRPr="55AB4BF2">
        <w:rPr>
          <w:rFonts w:asciiTheme="majorBidi" w:hAnsiTheme="majorBidi" w:cstheme="majorBidi"/>
          <w:sz w:val="28"/>
          <w:szCs w:val="28"/>
        </w:rPr>
        <w:t>1</w:t>
      </w:r>
      <w:r w:rsidRPr="55AB4BF2">
        <w:rPr>
          <w:rFonts w:asciiTheme="majorBidi" w:hAnsiTheme="majorBidi" w:cstheme="majorBidi"/>
          <w:sz w:val="28"/>
          <w:szCs w:val="28"/>
          <w:cs/>
        </w:rPr>
        <w:t xml:space="preserve"> ปี ตั้งแต่วันที่ </w:t>
      </w:r>
      <w:r w:rsidR="3DE1C7DE" w:rsidRPr="55AB4BF2">
        <w:rPr>
          <w:rFonts w:asciiTheme="majorBidi" w:hAnsiTheme="majorBidi" w:cstheme="majorBidi"/>
          <w:sz w:val="28"/>
          <w:szCs w:val="28"/>
        </w:rPr>
        <w:t>1</w:t>
      </w:r>
      <w:r w:rsidR="00F40F26" w:rsidRPr="55AB4BF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3DE1C7DE" w:rsidRPr="55AB4BF2">
        <w:rPr>
          <w:rFonts w:asciiTheme="majorBidi" w:hAnsiTheme="majorBidi" w:cstheme="majorBidi"/>
          <w:sz w:val="28"/>
          <w:szCs w:val="28"/>
        </w:rPr>
        <w:t>2564</w:t>
      </w:r>
      <w:r w:rsidRPr="55AB4BF2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A748C8" w:rsidRPr="55AB4BF2">
        <w:rPr>
          <w:rFonts w:asciiTheme="majorBidi" w:hAnsiTheme="majorBidi" w:cstheme="majorBidi"/>
          <w:sz w:val="28"/>
          <w:szCs w:val="28"/>
          <w:cs/>
        </w:rPr>
        <w:t>31 พฤษภาคม 256</w:t>
      </w:r>
      <w:r w:rsidR="30E196AC" w:rsidRPr="55AB4BF2">
        <w:rPr>
          <w:rFonts w:asciiTheme="majorBidi" w:hAnsiTheme="majorBidi" w:cstheme="majorBidi"/>
          <w:sz w:val="28"/>
          <w:szCs w:val="28"/>
          <w:cs/>
        </w:rPr>
        <w:t>5</w:t>
      </w:r>
      <w:r w:rsidRPr="55AB4BF2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กลุ่มบริษัทมีสิทธิต่อสัญญาเช่าเมื่อสิ้นสุดอายุสัญญา</w:t>
      </w:r>
    </w:p>
    <w:p w14:paraId="076CC172" w14:textId="77777777" w:rsidR="0049278D" w:rsidRPr="00CB02C1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ajorBidi" w:hAnsiTheme="majorBidi" w:cstheme="majorBidi"/>
          <w:sz w:val="20"/>
          <w:szCs w:val="20"/>
        </w:rPr>
      </w:pPr>
    </w:p>
    <w:p w14:paraId="7245D5DA" w14:textId="1D9239BD" w:rsidR="0049278D" w:rsidRPr="00CB02C1" w:rsidRDefault="0049278D" w:rsidP="00E71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เงินกู้ยืมระยะสั้นจากบุคคลหรือกิจการที่เกี่ยวข้องกันครบกำหนดชำระคืนเมื่อทวงถาม</w:t>
      </w:r>
    </w:p>
    <w:p w14:paraId="68AACBBF" w14:textId="0C4C42C7" w:rsidR="00B669FD" w:rsidRDefault="00B669FD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0CF387B" w14:textId="77777777" w:rsidR="00921DAE" w:rsidRDefault="00921DAE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0FF88F0" w14:textId="77777777" w:rsidR="00921DAE" w:rsidRDefault="00921DAE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3A2CA2A" w14:textId="77777777" w:rsidR="00921DAE" w:rsidRDefault="00921DAE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567BEEF" w14:textId="77777777" w:rsidR="00921DAE" w:rsidRDefault="00921DAE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83B2FF0" w14:textId="77777777" w:rsidR="00921DAE" w:rsidRDefault="00921DAE" w:rsidP="004D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8D29A89" w14:textId="77687EE7" w:rsidR="00375A14" w:rsidRPr="00CB02C1" w:rsidRDefault="004D2A82" w:rsidP="0082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375A14"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2324C6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</w:t>
      </w:r>
      <w:r w:rsidR="00CD1161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ซื้อ</w:t>
      </w:r>
    </w:p>
    <w:p w14:paraId="4345B220" w14:textId="77777777" w:rsidR="0046269A" w:rsidRPr="00CB02C1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3CF3C21" w14:textId="65A13199" w:rsidR="0046269A" w:rsidRPr="00CB02C1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ลูกหนี้ตามสัญญาเช่าซื้อ ณ วันที่ </w:t>
      </w:r>
      <w:r w:rsidR="005A186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5A186A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</w:rPr>
        <w:t>2563</w:t>
      </w:r>
      <w:r w:rsidR="00B1494F" w:rsidRPr="00CB02C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042BB45" w14:textId="77777777" w:rsidR="0046269A" w:rsidRPr="00CB02C1" w:rsidRDefault="0046269A" w:rsidP="0046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51"/>
        <w:gridCol w:w="1019"/>
        <w:gridCol w:w="990"/>
        <w:gridCol w:w="990"/>
        <w:gridCol w:w="990"/>
        <w:gridCol w:w="990"/>
        <w:gridCol w:w="900"/>
      </w:tblGrid>
      <w:tr w:rsidR="0046269A" w:rsidRPr="00CB02C1" w14:paraId="29D402A7" w14:textId="77777777" w:rsidTr="001571CD">
        <w:tc>
          <w:tcPr>
            <w:tcW w:w="2160" w:type="dxa"/>
          </w:tcPr>
          <w:p w14:paraId="3B171484" w14:textId="77777777" w:rsidR="0046269A" w:rsidRPr="00CB02C1" w:rsidRDefault="0046269A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bookmarkStart w:id="6" w:name="_Hlk75538896"/>
          </w:p>
        </w:tc>
        <w:tc>
          <w:tcPr>
            <w:tcW w:w="6930" w:type="dxa"/>
            <w:gridSpan w:val="7"/>
            <w:vAlign w:val="bottom"/>
          </w:tcPr>
          <w:p w14:paraId="7F7AEC9B" w14:textId="5516EDE4" w:rsidR="0046269A" w:rsidRPr="00CB02C1" w:rsidRDefault="0046269A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46269A" w:rsidRPr="00CB02C1" w14:paraId="16718EE7" w14:textId="77777777" w:rsidTr="001571CD">
        <w:tc>
          <w:tcPr>
            <w:tcW w:w="2160" w:type="dxa"/>
          </w:tcPr>
          <w:p w14:paraId="45767C63" w14:textId="77777777" w:rsidR="0046269A" w:rsidRPr="00CB02C1" w:rsidRDefault="0046269A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6D8EB2E3" w14:textId="26A713C4" w:rsidR="0046269A" w:rsidRPr="00CB02C1" w:rsidRDefault="005A186A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B1494F" w:rsidRPr="00CB02C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</w:tr>
      <w:tr w:rsidR="0046269A" w:rsidRPr="00CB02C1" w14:paraId="582D3B2B" w14:textId="77777777" w:rsidTr="001571CD">
        <w:tc>
          <w:tcPr>
            <w:tcW w:w="2160" w:type="dxa"/>
          </w:tcPr>
          <w:p w14:paraId="1D83DEB4" w14:textId="77777777" w:rsidR="0046269A" w:rsidRPr="00CB02C1" w:rsidRDefault="0046269A" w:rsidP="0004268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1" w:type="dxa"/>
            <w:vAlign w:val="bottom"/>
          </w:tcPr>
          <w:p w14:paraId="67036E5D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B02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9ADD0DC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19" w:type="dxa"/>
            <w:vAlign w:val="bottom"/>
          </w:tcPr>
          <w:p w14:paraId="6C32510D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990" w:type="dxa"/>
            <w:vAlign w:val="bottom"/>
          </w:tcPr>
          <w:p w14:paraId="615C445A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990" w:type="dxa"/>
            <w:vAlign w:val="bottom"/>
          </w:tcPr>
          <w:p w14:paraId="2BB70870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7CB7F10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990" w:type="dxa"/>
            <w:vAlign w:val="bottom"/>
          </w:tcPr>
          <w:p w14:paraId="44D66280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F8DB299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2A097937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00" w:type="dxa"/>
            <w:vAlign w:val="bottom"/>
          </w:tcPr>
          <w:p w14:paraId="487C0088" w14:textId="77777777" w:rsidR="0046269A" w:rsidRPr="00CB02C1" w:rsidRDefault="0046269A" w:rsidP="00042681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6269A" w:rsidRPr="00CB02C1" w14:paraId="2AF94BA1" w14:textId="77777777" w:rsidTr="001571CD">
        <w:tc>
          <w:tcPr>
            <w:tcW w:w="2160" w:type="dxa"/>
          </w:tcPr>
          <w:p w14:paraId="5A43D1B0" w14:textId="77777777" w:rsidR="0046269A" w:rsidRPr="00CB02C1" w:rsidRDefault="0046269A" w:rsidP="00DB3E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76D02A72" w14:textId="77777777" w:rsidR="0046269A" w:rsidRPr="00CB02C1" w:rsidRDefault="0046269A" w:rsidP="00DB3EBB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6269A" w:rsidRPr="00CB02C1" w14:paraId="107756C3" w14:textId="77777777" w:rsidTr="001571CD">
        <w:tc>
          <w:tcPr>
            <w:tcW w:w="2160" w:type="dxa"/>
          </w:tcPr>
          <w:p w14:paraId="38D72ED7" w14:textId="77777777" w:rsidR="0046269A" w:rsidRPr="00CB02C1" w:rsidRDefault="0046269A" w:rsidP="00042681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51" w:type="dxa"/>
            <w:vAlign w:val="bottom"/>
          </w:tcPr>
          <w:p w14:paraId="322CAF4B" w14:textId="224BF58C" w:rsidR="0046269A" w:rsidRPr="00CB02C1" w:rsidRDefault="003B26B6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563,</w:t>
            </w:r>
            <w:r w:rsidR="00DF1251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019" w:type="dxa"/>
            <w:vAlign w:val="bottom"/>
          </w:tcPr>
          <w:p w14:paraId="774DAB22" w14:textId="264C43EF" w:rsidR="0046269A" w:rsidRPr="00CB02C1" w:rsidRDefault="00DF1251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355,579</w:t>
            </w:r>
          </w:p>
        </w:tc>
        <w:tc>
          <w:tcPr>
            <w:tcW w:w="990" w:type="dxa"/>
            <w:vAlign w:val="bottom"/>
          </w:tcPr>
          <w:p w14:paraId="79AB1DDA" w14:textId="23E0323F" w:rsidR="0046269A" w:rsidRPr="00CB02C1" w:rsidRDefault="00DF1251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280,797</w:t>
            </w:r>
          </w:p>
        </w:tc>
        <w:tc>
          <w:tcPr>
            <w:tcW w:w="990" w:type="dxa"/>
            <w:vAlign w:val="bottom"/>
          </w:tcPr>
          <w:p w14:paraId="34A5209E" w14:textId="147A6080" w:rsidR="0046269A" w:rsidRPr="00CB02C1" w:rsidRDefault="00DF1251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189,227</w:t>
            </w:r>
          </w:p>
        </w:tc>
        <w:tc>
          <w:tcPr>
            <w:tcW w:w="990" w:type="dxa"/>
            <w:vAlign w:val="bottom"/>
          </w:tcPr>
          <w:p w14:paraId="3DE120F2" w14:textId="48D2A3A9" w:rsidR="0046269A" w:rsidRPr="00CB02C1" w:rsidRDefault="00EE0E1C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103,514</w:t>
            </w:r>
          </w:p>
        </w:tc>
        <w:tc>
          <w:tcPr>
            <w:tcW w:w="990" w:type="dxa"/>
            <w:vAlign w:val="bottom"/>
          </w:tcPr>
          <w:p w14:paraId="00B9ABB3" w14:textId="60C9C810" w:rsidR="0046269A" w:rsidRPr="00CB02C1" w:rsidRDefault="00EE0E1C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17,254</w:t>
            </w:r>
          </w:p>
        </w:tc>
        <w:tc>
          <w:tcPr>
            <w:tcW w:w="900" w:type="dxa"/>
            <w:vAlign w:val="bottom"/>
          </w:tcPr>
          <w:p w14:paraId="6DFCA5F3" w14:textId="740BF276" w:rsidR="0046269A" w:rsidRPr="00CB02C1" w:rsidRDefault="00EE0E1C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1,510,306</w:t>
            </w:r>
          </w:p>
        </w:tc>
      </w:tr>
      <w:tr w:rsidR="0046269A" w:rsidRPr="00CB02C1" w14:paraId="7E5D581C" w14:textId="77777777" w:rsidTr="001571CD">
        <w:tc>
          <w:tcPr>
            <w:tcW w:w="2160" w:type="dxa"/>
          </w:tcPr>
          <w:p w14:paraId="4D48430B" w14:textId="77777777" w:rsidR="0046269A" w:rsidRPr="00CB02C1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1" w:type="dxa"/>
            <w:vAlign w:val="bottom"/>
          </w:tcPr>
          <w:p w14:paraId="18EF1365" w14:textId="0B0DBB8A" w:rsidR="00E718AE" w:rsidRPr="00CB02C1" w:rsidRDefault="00091FF6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(143,149)</w:t>
            </w:r>
          </w:p>
        </w:tc>
        <w:tc>
          <w:tcPr>
            <w:tcW w:w="1019" w:type="dxa"/>
            <w:vAlign w:val="bottom"/>
          </w:tcPr>
          <w:p w14:paraId="573B1198" w14:textId="6B60AA82" w:rsidR="00E718AE" w:rsidRPr="00CB02C1" w:rsidRDefault="00091FF6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(96,885)</w:t>
            </w:r>
          </w:p>
        </w:tc>
        <w:tc>
          <w:tcPr>
            <w:tcW w:w="990" w:type="dxa"/>
            <w:vAlign w:val="bottom"/>
          </w:tcPr>
          <w:p w14:paraId="0B15AD21" w14:textId="606723AF" w:rsidR="00E718AE" w:rsidRPr="00CB02C1" w:rsidRDefault="00091FF6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(58,406)</w:t>
            </w:r>
          </w:p>
        </w:tc>
        <w:tc>
          <w:tcPr>
            <w:tcW w:w="990" w:type="dxa"/>
            <w:vAlign w:val="bottom"/>
          </w:tcPr>
          <w:p w14:paraId="590AF2A6" w14:textId="28217963" w:rsidR="00E718AE" w:rsidRPr="00CB02C1" w:rsidRDefault="00091FF6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978BA">
              <w:rPr>
                <w:rFonts w:asciiTheme="majorBidi" w:hAnsiTheme="majorBidi" w:cstheme="majorBidi"/>
                <w:sz w:val="28"/>
                <w:szCs w:val="28"/>
              </w:rPr>
              <w:t>28,638)</w:t>
            </w:r>
          </w:p>
        </w:tc>
        <w:tc>
          <w:tcPr>
            <w:tcW w:w="990" w:type="dxa"/>
            <w:vAlign w:val="bottom"/>
          </w:tcPr>
          <w:p w14:paraId="1EB04517" w14:textId="534B44A3" w:rsidR="00E718AE" w:rsidRPr="00CB02C1" w:rsidRDefault="00B978BA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(8,994)</w:t>
            </w:r>
          </w:p>
        </w:tc>
        <w:tc>
          <w:tcPr>
            <w:tcW w:w="990" w:type="dxa"/>
            <w:vAlign w:val="bottom"/>
          </w:tcPr>
          <w:p w14:paraId="0BDC7B2F" w14:textId="53110449" w:rsidR="00E718AE" w:rsidRPr="00CB02C1" w:rsidRDefault="00B978BA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(904)</w:t>
            </w:r>
          </w:p>
        </w:tc>
        <w:tc>
          <w:tcPr>
            <w:tcW w:w="900" w:type="dxa"/>
            <w:vAlign w:val="bottom"/>
          </w:tcPr>
          <w:p w14:paraId="3BFD456E" w14:textId="786E3412" w:rsidR="00E718AE" w:rsidRPr="00CB02C1" w:rsidRDefault="00B978BA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0459">
              <w:rPr>
                <w:rFonts w:asciiTheme="majorBidi" w:hAnsiTheme="majorBidi" w:cstheme="majorBidi"/>
                <w:sz w:val="28"/>
                <w:szCs w:val="28"/>
              </w:rPr>
              <w:t>336,976)</w:t>
            </w:r>
          </w:p>
        </w:tc>
      </w:tr>
      <w:tr w:rsidR="0046269A" w:rsidRPr="00CB02C1" w14:paraId="10725534" w14:textId="77777777" w:rsidTr="001571CD">
        <w:tc>
          <w:tcPr>
            <w:tcW w:w="2160" w:type="dxa"/>
          </w:tcPr>
          <w:p w14:paraId="5E0A317E" w14:textId="77777777" w:rsidR="0046269A" w:rsidRPr="00CB02C1" w:rsidRDefault="0046269A" w:rsidP="00DB3EBB">
            <w:pPr>
              <w:spacing w:line="28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48198A69" w14:textId="5E6D278E" w:rsidR="0046269A" w:rsidRPr="00CB02C1" w:rsidRDefault="00AC6449" w:rsidP="00DB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035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20,786</w:t>
            </w:r>
          </w:p>
        </w:tc>
        <w:tc>
          <w:tcPr>
            <w:tcW w:w="1019" w:type="dxa"/>
            <w:vAlign w:val="bottom"/>
          </w:tcPr>
          <w:p w14:paraId="16DFBD9B" w14:textId="228C3FB3" w:rsidR="0046269A" w:rsidRPr="00CB02C1" w:rsidRDefault="00A0351A" w:rsidP="00DB3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258,694</w:t>
            </w:r>
          </w:p>
        </w:tc>
        <w:tc>
          <w:tcPr>
            <w:tcW w:w="990" w:type="dxa"/>
            <w:vAlign w:val="bottom"/>
          </w:tcPr>
          <w:p w14:paraId="2079A686" w14:textId="1E23E707" w:rsidR="0046269A" w:rsidRPr="00CB02C1" w:rsidRDefault="00A0351A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222,391</w:t>
            </w:r>
          </w:p>
        </w:tc>
        <w:tc>
          <w:tcPr>
            <w:tcW w:w="990" w:type="dxa"/>
            <w:vAlign w:val="bottom"/>
          </w:tcPr>
          <w:p w14:paraId="75F61388" w14:textId="1C10192D" w:rsidR="0046269A" w:rsidRPr="00CB02C1" w:rsidRDefault="00A0351A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160,589</w:t>
            </w:r>
          </w:p>
        </w:tc>
        <w:tc>
          <w:tcPr>
            <w:tcW w:w="990" w:type="dxa"/>
            <w:vAlign w:val="bottom"/>
          </w:tcPr>
          <w:p w14:paraId="7C5832BA" w14:textId="22F2A427" w:rsidR="0046269A" w:rsidRPr="00CB02C1" w:rsidRDefault="000A74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94,520</w:t>
            </w:r>
          </w:p>
        </w:tc>
        <w:tc>
          <w:tcPr>
            <w:tcW w:w="990" w:type="dxa"/>
            <w:vAlign w:val="bottom"/>
          </w:tcPr>
          <w:p w14:paraId="5E9F002E" w14:textId="29C7A6DD" w:rsidR="0046269A" w:rsidRPr="00CB02C1" w:rsidRDefault="000A74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16,350</w:t>
            </w:r>
          </w:p>
        </w:tc>
        <w:tc>
          <w:tcPr>
            <w:tcW w:w="900" w:type="dxa"/>
            <w:vAlign w:val="bottom"/>
          </w:tcPr>
          <w:p w14:paraId="14D6D33C" w14:textId="31E33623" w:rsidR="0046269A" w:rsidRPr="00CB02C1" w:rsidRDefault="000A744B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1,173,330</w:t>
            </w:r>
          </w:p>
        </w:tc>
      </w:tr>
      <w:tr w:rsidR="0046269A" w:rsidRPr="00CB02C1" w14:paraId="7EECEE19" w14:textId="77777777" w:rsidTr="001571CD">
        <w:tc>
          <w:tcPr>
            <w:tcW w:w="2160" w:type="dxa"/>
          </w:tcPr>
          <w:p w14:paraId="0D3B6C68" w14:textId="37E3B829" w:rsidR="0046269A" w:rsidRPr="00CB02C1" w:rsidRDefault="0046269A" w:rsidP="0004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="00E718AE"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vAlign w:val="bottom"/>
          </w:tcPr>
          <w:p w14:paraId="3BBA9451" w14:textId="329738E4" w:rsidR="0046269A" w:rsidRPr="00CB02C1" w:rsidRDefault="007B5384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(13,121)</w:t>
            </w:r>
          </w:p>
        </w:tc>
        <w:tc>
          <w:tcPr>
            <w:tcW w:w="1019" w:type="dxa"/>
            <w:vAlign w:val="bottom"/>
          </w:tcPr>
          <w:p w14:paraId="7FD8CCA6" w14:textId="6F904859" w:rsidR="0046269A" w:rsidRPr="00CB02C1" w:rsidRDefault="007B5384" w:rsidP="000426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(9,207)</w:t>
            </w:r>
          </w:p>
        </w:tc>
        <w:tc>
          <w:tcPr>
            <w:tcW w:w="990" w:type="dxa"/>
            <w:vAlign w:val="bottom"/>
          </w:tcPr>
          <w:p w14:paraId="3B300BB8" w14:textId="3A9332E0" w:rsidR="0046269A" w:rsidRPr="00CB02C1" w:rsidRDefault="007B5384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(8,075)</w:t>
            </w:r>
          </w:p>
        </w:tc>
        <w:tc>
          <w:tcPr>
            <w:tcW w:w="990" w:type="dxa"/>
            <w:vAlign w:val="bottom"/>
          </w:tcPr>
          <w:p w14:paraId="3D3E5ECC" w14:textId="1386FCF5" w:rsidR="0046269A" w:rsidRPr="00CB02C1" w:rsidRDefault="007B5384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6A79">
              <w:rPr>
                <w:rFonts w:asciiTheme="majorBidi" w:hAnsiTheme="majorBidi" w:cstheme="majorBidi"/>
                <w:sz w:val="28"/>
                <w:szCs w:val="28"/>
              </w:rPr>
              <w:t>6,237)</w:t>
            </w:r>
          </w:p>
        </w:tc>
        <w:tc>
          <w:tcPr>
            <w:tcW w:w="990" w:type="dxa"/>
            <w:vAlign w:val="bottom"/>
          </w:tcPr>
          <w:p w14:paraId="1CC7807E" w14:textId="26C3B5D1" w:rsidR="0046269A" w:rsidRPr="00CB02C1" w:rsidRDefault="00126A79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(4,165)</w:t>
            </w:r>
          </w:p>
        </w:tc>
        <w:tc>
          <w:tcPr>
            <w:tcW w:w="990" w:type="dxa"/>
            <w:vAlign w:val="bottom"/>
          </w:tcPr>
          <w:p w14:paraId="2C992715" w14:textId="57AF7A21" w:rsidR="0046269A" w:rsidRPr="00CB02C1" w:rsidRDefault="00126A79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(1,001)</w:t>
            </w:r>
          </w:p>
        </w:tc>
        <w:tc>
          <w:tcPr>
            <w:tcW w:w="900" w:type="dxa"/>
            <w:vAlign w:val="bottom"/>
          </w:tcPr>
          <w:p w14:paraId="0A7D2B25" w14:textId="15BD021A" w:rsidR="0046269A" w:rsidRPr="00CB02C1" w:rsidRDefault="00126A79" w:rsidP="008B32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</w:t>
            </w:r>
            <w:r w:rsidR="0049529F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6269A" w:rsidRPr="00CB02C1" w14:paraId="5DC062B7" w14:textId="77777777" w:rsidTr="001571CD">
        <w:tc>
          <w:tcPr>
            <w:tcW w:w="2160" w:type="dxa"/>
          </w:tcPr>
          <w:p w14:paraId="6277361B" w14:textId="77777777" w:rsidR="0046269A" w:rsidRPr="00CB02C1" w:rsidRDefault="0046269A" w:rsidP="00042681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1" w:type="dxa"/>
            <w:vAlign w:val="bottom"/>
          </w:tcPr>
          <w:p w14:paraId="1263A1EC" w14:textId="707972F5" w:rsidR="0046269A" w:rsidRPr="00CB02C1" w:rsidRDefault="00126A79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407,665</w:t>
            </w:r>
          </w:p>
        </w:tc>
        <w:tc>
          <w:tcPr>
            <w:tcW w:w="1019" w:type="dxa"/>
            <w:vAlign w:val="bottom"/>
          </w:tcPr>
          <w:p w14:paraId="134794BB" w14:textId="6348C635" w:rsidR="0046269A" w:rsidRPr="00CB02C1" w:rsidRDefault="00126A79" w:rsidP="000426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249,487</w:t>
            </w:r>
          </w:p>
        </w:tc>
        <w:tc>
          <w:tcPr>
            <w:tcW w:w="990" w:type="dxa"/>
            <w:vAlign w:val="bottom"/>
          </w:tcPr>
          <w:p w14:paraId="3C21940A" w14:textId="4D521680" w:rsidR="0046269A" w:rsidRPr="00CB02C1" w:rsidRDefault="00FF45E4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26A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214,316</w:t>
            </w:r>
          </w:p>
        </w:tc>
        <w:tc>
          <w:tcPr>
            <w:tcW w:w="990" w:type="dxa"/>
            <w:vAlign w:val="bottom"/>
          </w:tcPr>
          <w:p w14:paraId="6F390FC2" w14:textId="6EE91CEF" w:rsidR="0046269A" w:rsidRPr="00CB02C1" w:rsidRDefault="00126A79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154,352</w:t>
            </w:r>
          </w:p>
        </w:tc>
        <w:tc>
          <w:tcPr>
            <w:tcW w:w="990" w:type="dxa"/>
            <w:vAlign w:val="bottom"/>
          </w:tcPr>
          <w:p w14:paraId="7B1E744B" w14:textId="7534FEB3" w:rsidR="0046269A" w:rsidRPr="00CB02C1" w:rsidRDefault="00FF45E4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90,355</w:t>
            </w:r>
          </w:p>
        </w:tc>
        <w:tc>
          <w:tcPr>
            <w:tcW w:w="990" w:type="dxa"/>
            <w:vAlign w:val="bottom"/>
          </w:tcPr>
          <w:p w14:paraId="5A6053F6" w14:textId="3A5DE5C9" w:rsidR="0046269A" w:rsidRPr="00CB02C1" w:rsidRDefault="0027022A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15,349</w:t>
            </w:r>
          </w:p>
        </w:tc>
        <w:tc>
          <w:tcPr>
            <w:tcW w:w="900" w:type="dxa"/>
            <w:vAlign w:val="bottom"/>
          </w:tcPr>
          <w:p w14:paraId="3C81E1CE" w14:textId="4371F88E" w:rsidR="0046269A" w:rsidRPr="00CB02C1" w:rsidRDefault="0027022A" w:rsidP="008B32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1,131,524</w:t>
            </w:r>
          </w:p>
        </w:tc>
      </w:tr>
      <w:bookmarkEnd w:id="6"/>
    </w:tbl>
    <w:p w14:paraId="5D06B512" w14:textId="77777777" w:rsidR="00FD424A" w:rsidRPr="00CB02C1" w:rsidRDefault="00FD424A"/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040"/>
        <w:gridCol w:w="1051"/>
        <w:gridCol w:w="959"/>
        <w:gridCol w:w="990"/>
        <w:gridCol w:w="990"/>
        <w:gridCol w:w="990"/>
        <w:gridCol w:w="904"/>
      </w:tblGrid>
      <w:tr w:rsidR="007024D8" w:rsidRPr="00CB02C1" w14:paraId="539D0E0B" w14:textId="77777777" w:rsidTr="002A72F8">
        <w:trPr>
          <w:trHeight w:val="275"/>
        </w:trPr>
        <w:tc>
          <w:tcPr>
            <w:tcW w:w="2160" w:type="dxa"/>
          </w:tcPr>
          <w:p w14:paraId="64526B17" w14:textId="2F940E54" w:rsidR="007024D8" w:rsidRPr="00CB02C1" w:rsidRDefault="007024D8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24" w:type="dxa"/>
            <w:gridSpan w:val="7"/>
            <w:vAlign w:val="bottom"/>
          </w:tcPr>
          <w:p w14:paraId="48E350BC" w14:textId="1AE6398A" w:rsidR="007024D8" w:rsidRPr="00CB02C1" w:rsidRDefault="007024D8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="00DB3EBB"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7024D8" w:rsidRPr="00CB02C1" w14:paraId="30312C63" w14:textId="77777777" w:rsidTr="002A72F8">
        <w:trPr>
          <w:trHeight w:val="286"/>
        </w:trPr>
        <w:tc>
          <w:tcPr>
            <w:tcW w:w="2160" w:type="dxa"/>
          </w:tcPr>
          <w:p w14:paraId="4B309C5B" w14:textId="77777777" w:rsidR="007024D8" w:rsidRPr="00CB02C1" w:rsidRDefault="007024D8" w:rsidP="008D05B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24" w:type="dxa"/>
            <w:gridSpan w:val="7"/>
            <w:vAlign w:val="bottom"/>
          </w:tcPr>
          <w:p w14:paraId="22EB192A" w14:textId="0C3F5DB5" w:rsidR="007024D8" w:rsidRPr="00CB02C1" w:rsidRDefault="005A186A" w:rsidP="008D05B5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7024D8" w:rsidRPr="00CB02C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</w:tr>
      <w:tr w:rsidR="007024D8" w:rsidRPr="00CB02C1" w14:paraId="282B17C2" w14:textId="77777777" w:rsidTr="002A72F8">
        <w:trPr>
          <w:trHeight w:val="1640"/>
        </w:trPr>
        <w:tc>
          <w:tcPr>
            <w:tcW w:w="2160" w:type="dxa"/>
          </w:tcPr>
          <w:p w14:paraId="69809A6B" w14:textId="77777777" w:rsidR="007024D8" w:rsidRPr="00CB02C1" w:rsidRDefault="007024D8" w:rsidP="0059740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05B0ED84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B02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F9490FB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1051" w:type="dxa"/>
            <w:vAlign w:val="bottom"/>
          </w:tcPr>
          <w:p w14:paraId="318AD795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959" w:type="dxa"/>
            <w:vAlign w:val="bottom"/>
          </w:tcPr>
          <w:p w14:paraId="367D4645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990" w:type="dxa"/>
            <w:vAlign w:val="bottom"/>
          </w:tcPr>
          <w:p w14:paraId="7EFDA86B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4330B87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990" w:type="dxa"/>
            <w:vAlign w:val="bottom"/>
          </w:tcPr>
          <w:p w14:paraId="154E2139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15D3FC0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2163A3DC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04" w:type="dxa"/>
            <w:vAlign w:val="bottom"/>
          </w:tcPr>
          <w:p w14:paraId="0691F32F" w14:textId="77777777" w:rsidR="007024D8" w:rsidRPr="00CB02C1" w:rsidRDefault="007024D8" w:rsidP="0059740C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024D8" w:rsidRPr="00CB02C1" w14:paraId="0C01A0A1" w14:textId="77777777" w:rsidTr="002A72F8">
        <w:trPr>
          <w:trHeight w:val="275"/>
        </w:trPr>
        <w:tc>
          <w:tcPr>
            <w:tcW w:w="2160" w:type="dxa"/>
          </w:tcPr>
          <w:p w14:paraId="183B4479" w14:textId="77777777" w:rsidR="007024D8" w:rsidRPr="00CB02C1" w:rsidRDefault="007024D8" w:rsidP="00DB3EB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924" w:type="dxa"/>
            <w:gridSpan w:val="7"/>
            <w:vAlign w:val="bottom"/>
          </w:tcPr>
          <w:p w14:paraId="34BE8503" w14:textId="77777777" w:rsidR="007024D8" w:rsidRPr="00CB02C1" w:rsidRDefault="007024D8" w:rsidP="00DB3EBB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41C7" w:rsidRPr="00CB02C1" w14:paraId="45508314" w14:textId="77777777" w:rsidTr="002A72F8">
        <w:trPr>
          <w:trHeight w:val="340"/>
        </w:trPr>
        <w:tc>
          <w:tcPr>
            <w:tcW w:w="2160" w:type="dxa"/>
          </w:tcPr>
          <w:p w14:paraId="357C007A" w14:textId="77777777" w:rsidR="00CF41C7" w:rsidRPr="00CB02C1" w:rsidRDefault="00CF41C7" w:rsidP="00CF41C7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40" w:type="dxa"/>
            <w:vAlign w:val="bottom"/>
          </w:tcPr>
          <w:p w14:paraId="712B26CD" w14:textId="4622D054" w:rsidR="00CF41C7" w:rsidRPr="00CB02C1" w:rsidRDefault="00CF41C7" w:rsidP="00CF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569,218</w:t>
            </w:r>
          </w:p>
        </w:tc>
        <w:tc>
          <w:tcPr>
            <w:tcW w:w="1051" w:type="dxa"/>
            <w:vAlign w:val="bottom"/>
          </w:tcPr>
          <w:p w14:paraId="1F7C888D" w14:textId="66C287CF" w:rsidR="00CF41C7" w:rsidRPr="00CB02C1" w:rsidRDefault="00CF41C7" w:rsidP="00CF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355,579</w:t>
            </w:r>
          </w:p>
        </w:tc>
        <w:tc>
          <w:tcPr>
            <w:tcW w:w="959" w:type="dxa"/>
            <w:vAlign w:val="bottom"/>
          </w:tcPr>
          <w:p w14:paraId="078F494A" w14:textId="4FE0EC83" w:rsidR="00CF41C7" w:rsidRPr="00CB02C1" w:rsidRDefault="00CF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280,797</w:t>
            </w:r>
          </w:p>
        </w:tc>
        <w:tc>
          <w:tcPr>
            <w:tcW w:w="990" w:type="dxa"/>
            <w:vAlign w:val="bottom"/>
          </w:tcPr>
          <w:p w14:paraId="1EFB5AFA" w14:textId="02DE2F0A" w:rsidR="00CF41C7" w:rsidRPr="00CB02C1" w:rsidRDefault="00CF41C7" w:rsidP="0044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189,227</w:t>
            </w:r>
          </w:p>
        </w:tc>
        <w:tc>
          <w:tcPr>
            <w:tcW w:w="990" w:type="dxa"/>
            <w:vAlign w:val="bottom"/>
          </w:tcPr>
          <w:p w14:paraId="2BDDDA0D" w14:textId="20BF571F" w:rsidR="00CF41C7" w:rsidRPr="00CB02C1" w:rsidRDefault="00CF41C7" w:rsidP="0044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103,514</w:t>
            </w:r>
          </w:p>
        </w:tc>
        <w:tc>
          <w:tcPr>
            <w:tcW w:w="990" w:type="dxa"/>
            <w:vAlign w:val="bottom"/>
          </w:tcPr>
          <w:p w14:paraId="7902E528" w14:textId="677DF47D" w:rsidR="00CF41C7" w:rsidRPr="00CB02C1" w:rsidRDefault="00CF41C7" w:rsidP="0044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17,254</w:t>
            </w:r>
          </w:p>
        </w:tc>
        <w:tc>
          <w:tcPr>
            <w:tcW w:w="904" w:type="dxa"/>
            <w:vAlign w:val="bottom"/>
          </w:tcPr>
          <w:p w14:paraId="7F1E37D3" w14:textId="0E3E4D7D" w:rsidR="00CF41C7" w:rsidRPr="00CB02C1" w:rsidRDefault="00A036BB" w:rsidP="00CF4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1,515,589</w:t>
            </w:r>
          </w:p>
        </w:tc>
      </w:tr>
      <w:tr w:rsidR="00A036BB" w:rsidRPr="00CB02C1" w14:paraId="1A695A5D" w14:textId="77777777" w:rsidTr="002A72F8">
        <w:trPr>
          <w:trHeight w:val="671"/>
        </w:trPr>
        <w:tc>
          <w:tcPr>
            <w:tcW w:w="2160" w:type="dxa"/>
          </w:tcPr>
          <w:p w14:paraId="3CC15F9F" w14:textId="77777777" w:rsidR="00A036BB" w:rsidRPr="00CB02C1" w:rsidRDefault="00A036BB" w:rsidP="00A0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40" w:type="dxa"/>
            <w:vAlign w:val="bottom"/>
          </w:tcPr>
          <w:p w14:paraId="617E29EE" w14:textId="6FB0F16A" w:rsidR="00A036BB" w:rsidRPr="00CB02C1" w:rsidRDefault="00A036BB" w:rsidP="00A036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(143,149)</w:t>
            </w:r>
          </w:p>
        </w:tc>
        <w:tc>
          <w:tcPr>
            <w:tcW w:w="1051" w:type="dxa"/>
            <w:vAlign w:val="bottom"/>
          </w:tcPr>
          <w:p w14:paraId="401B8121" w14:textId="722A751A" w:rsidR="00A036BB" w:rsidRPr="00CB02C1" w:rsidRDefault="00A036BB" w:rsidP="00A036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(96,885)</w:t>
            </w:r>
          </w:p>
        </w:tc>
        <w:tc>
          <w:tcPr>
            <w:tcW w:w="959" w:type="dxa"/>
            <w:vAlign w:val="bottom"/>
          </w:tcPr>
          <w:p w14:paraId="7A359784" w14:textId="61DB618D" w:rsidR="00A036BB" w:rsidRPr="00CB02C1" w:rsidRDefault="00A036BB" w:rsidP="005F228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(58,406)</w:t>
            </w:r>
          </w:p>
        </w:tc>
        <w:tc>
          <w:tcPr>
            <w:tcW w:w="990" w:type="dxa"/>
            <w:vAlign w:val="bottom"/>
          </w:tcPr>
          <w:p w14:paraId="75029C8F" w14:textId="383A48D9" w:rsidR="00A036BB" w:rsidRPr="00CB02C1" w:rsidRDefault="00A036BB" w:rsidP="00446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(28,638)</w:t>
            </w:r>
          </w:p>
        </w:tc>
        <w:tc>
          <w:tcPr>
            <w:tcW w:w="990" w:type="dxa"/>
            <w:vAlign w:val="bottom"/>
          </w:tcPr>
          <w:p w14:paraId="003D12AA" w14:textId="2F097284" w:rsidR="00A036BB" w:rsidRPr="00CB02C1" w:rsidRDefault="00A036BB" w:rsidP="00446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(8,994)</w:t>
            </w:r>
          </w:p>
        </w:tc>
        <w:tc>
          <w:tcPr>
            <w:tcW w:w="990" w:type="dxa"/>
            <w:vAlign w:val="bottom"/>
          </w:tcPr>
          <w:p w14:paraId="4201A8D9" w14:textId="187B08F3" w:rsidR="00A036BB" w:rsidRPr="00CB02C1" w:rsidRDefault="00A036BB" w:rsidP="00446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(904)</w:t>
            </w:r>
          </w:p>
        </w:tc>
        <w:tc>
          <w:tcPr>
            <w:tcW w:w="904" w:type="dxa"/>
            <w:vAlign w:val="bottom"/>
          </w:tcPr>
          <w:p w14:paraId="54B7634D" w14:textId="43130155" w:rsidR="00A036BB" w:rsidRPr="00CB02C1" w:rsidRDefault="00A036BB" w:rsidP="00A036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(336,976)</w:t>
            </w:r>
          </w:p>
        </w:tc>
      </w:tr>
      <w:tr w:rsidR="00A33AD5" w:rsidRPr="00CB02C1" w14:paraId="1D446177" w14:textId="77777777" w:rsidTr="00446D59">
        <w:trPr>
          <w:trHeight w:val="299"/>
        </w:trPr>
        <w:tc>
          <w:tcPr>
            <w:tcW w:w="2160" w:type="dxa"/>
          </w:tcPr>
          <w:p w14:paraId="56BC7002" w14:textId="77777777" w:rsidR="00A33AD5" w:rsidRPr="00CB02C1" w:rsidRDefault="00A33AD5" w:rsidP="00A33AD5">
            <w:pPr>
              <w:spacing w:line="28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1621EED8" w14:textId="6654AF43" w:rsidR="00A33AD5" w:rsidRPr="00CB02C1" w:rsidRDefault="00A33AD5" w:rsidP="00A3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426,069</w:t>
            </w:r>
          </w:p>
        </w:tc>
        <w:tc>
          <w:tcPr>
            <w:tcW w:w="1051" w:type="dxa"/>
            <w:vAlign w:val="bottom"/>
          </w:tcPr>
          <w:p w14:paraId="2ED4A073" w14:textId="40DE80D3" w:rsidR="00A33AD5" w:rsidRPr="00CB02C1" w:rsidRDefault="00A33AD5" w:rsidP="00A3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258,694</w:t>
            </w:r>
          </w:p>
        </w:tc>
        <w:tc>
          <w:tcPr>
            <w:tcW w:w="959" w:type="dxa"/>
            <w:vAlign w:val="bottom"/>
          </w:tcPr>
          <w:p w14:paraId="2E1C164C" w14:textId="330105E5" w:rsidR="00A33AD5" w:rsidRPr="00CB02C1" w:rsidRDefault="00A33AD5" w:rsidP="00A3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222,391</w:t>
            </w:r>
          </w:p>
        </w:tc>
        <w:tc>
          <w:tcPr>
            <w:tcW w:w="990" w:type="dxa"/>
            <w:vAlign w:val="bottom"/>
          </w:tcPr>
          <w:p w14:paraId="06903622" w14:textId="494BF849" w:rsidR="00A33AD5" w:rsidRPr="00AD788D" w:rsidRDefault="00A33AD5" w:rsidP="0044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160,589</w:t>
            </w:r>
          </w:p>
        </w:tc>
        <w:tc>
          <w:tcPr>
            <w:tcW w:w="990" w:type="dxa"/>
            <w:vAlign w:val="bottom"/>
          </w:tcPr>
          <w:p w14:paraId="657965A1" w14:textId="0280D70C" w:rsidR="00A33AD5" w:rsidRPr="00AD788D" w:rsidRDefault="00A33AD5" w:rsidP="0044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94,520</w:t>
            </w:r>
          </w:p>
        </w:tc>
        <w:tc>
          <w:tcPr>
            <w:tcW w:w="990" w:type="dxa"/>
            <w:vAlign w:val="bottom"/>
          </w:tcPr>
          <w:p w14:paraId="7D3CC2ED" w14:textId="23C6A8A0" w:rsidR="00A33AD5" w:rsidRPr="00AD788D" w:rsidRDefault="00A33AD5" w:rsidP="0044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16,350</w:t>
            </w:r>
          </w:p>
        </w:tc>
        <w:tc>
          <w:tcPr>
            <w:tcW w:w="904" w:type="dxa"/>
            <w:vAlign w:val="bottom"/>
          </w:tcPr>
          <w:p w14:paraId="1F0EFE74" w14:textId="43407867" w:rsidR="00A33AD5" w:rsidRPr="00CB02C1" w:rsidRDefault="00A33AD5" w:rsidP="00A3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1,178,613</w:t>
            </w:r>
          </w:p>
        </w:tc>
      </w:tr>
      <w:tr w:rsidR="00A33AD5" w:rsidRPr="00CB02C1" w14:paraId="50272DE8" w14:textId="77777777" w:rsidTr="002A72F8">
        <w:trPr>
          <w:trHeight w:val="227"/>
        </w:trPr>
        <w:tc>
          <w:tcPr>
            <w:tcW w:w="2160" w:type="dxa"/>
          </w:tcPr>
          <w:p w14:paraId="635BC3FB" w14:textId="324273E3" w:rsidR="00A33AD5" w:rsidRPr="00CB02C1" w:rsidRDefault="00A33AD5" w:rsidP="00A3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40" w:type="dxa"/>
            <w:vAlign w:val="bottom"/>
          </w:tcPr>
          <w:p w14:paraId="527A6566" w14:textId="418865E9" w:rsidR="00A33AD5" w:rsidRPr="00CB02C1" w:rsidRDefault="00A33AD5" w:rsidP="00A33A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(13,542)</w:t>
            </w:r>
          </w:p>
        </w:tc>
        <w:tc>
          <w:tcPr>
            <w:tcW w:w="1051" w:type="dxa"/>
            <w:vAlign w:val="bottom"/>
          </w:tcPr>
          <w:p w14:paraId="3C90E581" w14:textId="0E672C52" w:rsidR="00A33AD5" w:rsidRPr="00CB02C1" w:rsidRDefault="00A33AD5" w:rsidP="00A33A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(9,207)</w:t>
            </w:r>
          </w:p>
        </w:tc>
        <w:tc>
          <w:tcPr>
            <w:tcW w:w="959" w:type="dxa"/>
            <w:vAlign w:val="bottom"/>
          </w:tcPr>
          <w:p w14:paraId="1DC14B79" w14:textId="271BF632" w:rsidR="00A33AD5" w:rsidRPr="00CB02C1" w:rsidRDefault="00A33AD5" w:rsidP="00446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(8,075)</w:t>
            </w:r>
          </w:p>
        </w:tc>
        <w:tc>
          <w:tcPr>
            <w:tcW w:w="990" w:type="dxa"/>
            <w:vAlign w:val="bottom"/>
          </w:tcPr>
          <w:p w14:paraId="1B7930FC" w14:textId="76C09CAD" w:rsidR="00A33AD5" w:rsidRPr="00CB02C1" w:rsidRDefault="00A33AD5" w:rsidP="00446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(6,237)</w:t>
            </w:r>
          </w:p>
        </w:tc>
        <w:tc>
          <w:tcPr>
            <w:tcW w:w="990" w:type="dxa"/>
            <w:vAlign w:val="bottom"/>
          </w:tcPr>
          <w:p w14:paraId="1358E6BA" w14:textId="564781BF" w:rsidR="00A33AD5" w:rsidRPr="00CB02C1" w:rsidRDefault="00A33AD5" w:rsidP="00446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(4,165)</w:t>
            </w:r>
          </w:p>
        </w:tc>
        <w:tc>
          <w:tcPr>
            <w:tcW w:w="990" w:type="dxa"/>
            <w:vAlign w:val="bottom"/>
          </w:tcPr>
          <w:p w14:paraId="5498235E" w14:textId="1049619E" w:rsidR="00A33AD5" w:rsidRPr="00CB02C1" w:rsidRDefault="00A33AD5" w:rsidP="00446D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(1,001)</w:t>
            </w:r>
          </w:p>
        </w:tc>
        <w:tc>
          <w:tcPr>
            <w:tcW w:w="904" w:type="dxa"/>
            <w:vAlign w:val="bottom"/>
          </w:tcPr>
          <w:p w14:paraId="6B91B705" w14:textId="68339531" w:rsidR="00A33AD5" w:rsidRPr="00CB02C1" w:rsidRDefault="00A33AD5" w:rsidP="00A33A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(42,227)</w:t>
            </w:r>
          </w:p>
        </w:tc>
      </w:tr>
      <w:tr w:rsidR="00A33AD5" w:rsidRPr="00CB02C1" w14:paraId="4B6D99D4" w14:textId="77777777" w:rsidTr="00446D59">
        <w:trPr>
          <w:trHeight w:val="182"/>
        </w:trPr>
        <w:tc>
          <w:tcPr>
            <w:tcW w:w="2160" w:type="dxa"/>
          </w:tcPr>
          <w:p w14:paraId="0A18F720" w14:textId="77777777" w:rsidR="00A33AD5" w:rsidRPr="00CB02C1" w:rsidRDefault="00A33AD5" w:rsidP="00A33AD5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0" w:type="dxa"/>
            <w:vAlign w:val="bottom"/>
          </w:tcPr>
          <w:p w14:paraId="7ACD31EE" w14:textId="09D4DB9A" w:rsidR="00A33AD5" w:rsidRPr="00CB02C1" w:rsidRDefault="00A33AD5" w:rsidP="00A33A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412,527</w:t>
            </w:r>
          </w:p>
        </w:tc>
        <w:tc>
          <w:tcPr>
            <w:tcW w:w="1051" w:type="dxa"/>
            <w:vAlign w:val="bottom"/>
          </w:tcPr>
          <w:p w14:paraId="2D017737" w14:textId="1F46291C" w:rsidR="00A33AD5" w:rsidRPr="00CB02C1" w:rsidRDefault="00A33AD5" w:rsidP="00A33A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249,487</w:t>
            </w:r>
          </w:p>
        </w:tc>
        <w:tc>
          <w:tcPr>
            <w:tcW w:w="959" w:type="dxa"/>
            <w:vAlign w:val="bottom"/>
          </w:tcPr>
          <w:p w14:paraId="2C474748" w14:textId="61A3CBB2" w:rsidR="00A33AD5" w:rsidRPr="00CB02C1" w:rsidRDefault="00A33A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214,316</w:t>
            </w:r>
          </w:p>
        </w:tc>
        <w:tc>
          <w:tcPr>
            <w:tcW w:w="990" w:type="dxa"/>
            <w:vAlign w:val="bottom"/>
          </w:tcPr>
          <w:p w14:paraId="458667E1" w14:textId="63CA522A" w:rsidR="00A33AD5" w:rsidRPr="00AD788D" w:rsidRDefault="00A33AD5" w:rsidP="00446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154,352</w:t>
            </w:r>
          </w:p>
        </w:tc>
        <w:tc>
          <w:tcPr>
            <w:tcW w:w="990" w:type="dxa"/>
            <w:vAlign w:val="bottom"/>
          </w:tcPr>
          <w:p w14:paraId="504BEA98" w14:textId="63BF01AD" w:rsidR="00A33AD5" w:rsidRPr="00AD788D" w:rsidRDefault="00A33AD5" w:rsidP="00446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7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90,355</w:t>
            </w:r>
          </w:p>
        </w:tc>
        <w:tc>
          <w:tcPr>
            <w:tcW w:w="990" w:type="dxa"/>
            <w:vAlign w:val="bottom"/>
          </w:tcPr>
          <w:p w14:paraId="0B73AA7B" w14:textId="31B043AF" w:rsidR="00A33AD5" w:rsidRPr="00AD788D" w:rsidRDefault="00A33AD5" w:rsidP="00446D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7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15,349</w:t>
            </w:r>
          </w:p>
        </w:tc>
        <w:tc>
          <w:tcPr>
            <w:tcW w:w="904" w:type="dxa"/>
            <w:vAlign w:val="bottom"/>
          </w:tcPr>
          <w:p w14:paraId="6F5FDB51" w14:textId="5A9C6444" w:rsidR="00A33AD5" w:rsidRPr="00CB02C1" w:rsidRDefault="00A33AD5" w:rsidP="00A33A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1,136,386</w:t>
            </w:r>
          </w:p>
        </w:tc>
      </w:tr>
    </w:tbl>
    <w:p w14:paraId="5BE9AB7A" w14:textId="52EAA28B" w:rsidR="000E7628" w:rsidRPr="00CB02C1" w:rsidRDefault="000E7628"/>
    <w:p w14:paraId="42CBAA23" w14:textId="77777777" w:rsidR="00921DAE" w:rsidRDefault="00921DAE"/>
    <w:p w14:paraId="45E2DD6B" w14:textId="77777777" w:rsidR="00921DAE" w:rsidRDefault="00921DAE"/>
    <w:p w14:paraId="0051F613" w14:textId="77777777" w:rsidR="00921DAE" w:rsidRDefault="00921DAE"/>
    <w:p w14:paraId="0A6A8976" w14:textId="77777777" w:rsidR="00921DAE" w:rsidRDefault="00921DAE"/>
    <w:p w14:paraId="023B1B00" w14:textId="77777777" w:rsidR="00921DAE" w:rsidRDefault="00921DAE"/>
    <w:p w14:paraId="5923F9D0" w14:textId="77777777" w:rsidR="00921DAE" w:rsidRPr="00CB02C1" w:rsidRDefault="00921DAE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1"/>
        <w:gridCol w:w="999"/>
        <w:gridCol w:w="990"/>
        <w:gridCol w:w="1000"/>
        <w:gridCol w:w="980"/>
        <w:gridCol w:w="990"/>
        <w:gridCol w:w="900"/>
        <w:gridCol w:w="990"/>
      </w:tblGrid>
      <w:tr w:rsidR="002711CD" w:rsidRPr="00CB02C1" w14:paraId="6ACF4878" w14:textId="77777777" w:rsidTr="00BE1451">
        <w:trPr>
          <w:trHeight w:val="225"/>
        </w:trPr>
        <w:tc>
          <w:tcPr>
            <w:tcW w:w="2241" w:type="dxa"/>
          </w:tcPr>
          <w:p w14:paraId="281B0BAF" w14:textId="77777777" w:rsidR="002711CD" w:rsidRPr="00CB02C1" w:rsidRDefault="002711CD" w:rsidP="0068721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9" w:type="dxa"/>
            <w:gridSpan w:val="7"/>
            <w:vAlign w:val="bottom"/>
          </w:tcPr>
          <w:p w14:paraId="309BF9EA" w14:textId="7454DDC0" w:rsidR="002711CD" w:rsidRPr="00CB02C1" w:rsidRDefault="002711CD" w:rsidP="00687210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B1494F" w:rsidRPr="00CB02C1" w14:paraId="6238F810" w14:textId="77777777" w:rsidTr="00BE1451">
        <w:trPr>
          <w:trHeight w:val="225"/>
        </w:trPr>
        <w:tc>
          <w:tcPr>
            <w:tcW w:w="2241" w:type="dxa"/>
          </w:tcPr>
          <w:p w14:paraId="65982AF9" w14:textId="77777777" w:rsidR="00B1494F" w:rsidRPr="00CB02C1" w:rsidRDefault="00B1494F" w:rsidP="0068721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9" w:type="dxa"/>
            <w:gridSpan w:val="7"/>
            <w:vAlign w:val="bottom"/>
          </w:tcPr>
          <w:p w14:paraId="19B57AE9" w14:textId="77777777" w:rsidR="00B1494F" w:rsidRPr="00CB02C1" w:rsidRDefault="00B1494F" w:rsidP="00687210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B1494F" w:rsidRPr="00CB02C1" w14:paraId="2265449A" w14:textId="77777777" w:rsidTr="00BE1451">
        <w:trPr>
          <w:trHeight w:val="1604"/>
        </w:trPr>
        <w:tc>
          <w:tcPr>
            <w:tcW w:w="2241" w:type="dxa"/>
          </w:tcPr>
          <w:p w14:paraId="3E91593A" w14:textId="77777777" w:rsidR="00B1494F" w:rsidRPr="00CB02C1" w:rsidRDefault="00B1494F" w:rsidP="00B1494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6918D09F" w14:textId="77777777" w:rsidR="00B1494F" w:rsidRPr="00CB02C1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CB02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80859B2" w14:textId="77777777" w:rsidR="00B1494F" w:rsidRPr="00CB02C1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</w:p>
        </w:tc>
        <w:tc>
          <w:tcPr>
            <w:tcW w:w="990" w:type="dxa"/>
            <w:vAlign w:val="bottom"/>
          </w:tcPr>
          <w:p w14:paraId="7365FE1E" w14:textId="77777777" w:rsidR="00B1494F" w:rsidRPr="00CB02C1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0" w:type="dxa"/>
            <w:vAlign w:val="bottom"/>
          </w:tcPr>
          <w:p w14:paraId="2AD2B9DD" w14:textId="77777777" w:rsidR="00B1494F" w:rsidRPr="00CB02C1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980" w:type="dxa"/>
            <w:vAlign w:val="bottom"/>
          </w:tcPr>
          <w:p w14:paraId="71311B97" w14:textId="77777777" w:rsidR="00B1494F" w:rsidRPr="00CB02C1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3FC5490" w14:textId="77777777" w:rsidR="00B1494F" w:rsidRPr="00CB02C1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990" w:type="dxa"/>
            <w:vAlign w:val="bottom"/>
          </w:tcPr>
          <w:p w14:paraId="0244D096" w14:textId="77777777" w:rsidR="00B1494F" w:rsidRPr="00CB02C1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502CDC8" w14:textId="77777777" w:rsidR="00B1494F" w:rsidRPr="00CB02C1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00" w:type="dxa"/>
            <w:vAlign w:val="bottom"/>
          </w:tcPr>
          <w:p w14:paraId="779D297A" w14:textId="77777777" w:rsidR="00B1494F" w:rsidRPr="00CB02C1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634D2A86" w14:textId="77777777" w:rsidR="00B1494F" w:rsidRPr="00CB02C1" w:rsidRDefault="00B1494F" w:rsidP="00B1494F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1494F" w:rsidRPr="00CB02C1" w14:paraId="3D920C8A" w14:textId="77777777" w:rsidTr="00BE1451">
        <w:trPr>
          <w:trHeight w:val="225"/>
        </w:trPr>
        <w:tc>
          <w:tcPr>
            <w:tcW w:w="2241" w:type="dxa"/>
          </w:tcPr>
          <w:p w14:paraId="22058D55" w14:textId="77777777" w:rsidR="00B1494F" w:rsidRPr="00CB02C1" w:rsidRDefault="00B1494F" w:rsidP="0068721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49" w:type="dxa"/>
            <w:gridSpan w:val="7"/>
            <w:vAlign w:val="bottom"/>
          </w:tcPr>
          <w:p w14:paraId="4A0BB0FF" w14:textId="77777777" w:rsidR="00B1494F" w:rsidRPr="00CB02C1" w:rsidRDefault="00B1494F" w:rsidP="00687210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1494F" w:rsidRPr="00CB02C1" w14:paraId="63376CB7" w14:textId="77777777" w:rsidTr="00BE1451">
        <w:trPr>
          <w:trHeight w:val="265"/>
        </w:trPr>
        <w:tc>
          <w:tcPr>
            <w:tcW w:w="2241" w:type="dxa"/>
          </w:tcPr>
          <w:p w14:paraId="26F7E52C" w14:textId="77777777" w:rsidR="00B1494F" w:rsidRPr="00CB02C1" w:rsidRDefault="00B1494F" w:rsidP="00B1494F">
            <w:pPr>
              <w:spacing w:line="340" w:lineRule="exact"/>
              <w:ind w:left="-18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99" w:type="dxa"/>
            <w:vAlign w:val="bottom"/>
          </w:tcPr>
          <w:p w14:paraId="0F1F9710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511,982</w:t>
            </w:r>
          </w:p>
        </w:tc>
        <w:tc>
          <w:tcPr>
            <w:tcW w:w="990" w:type="dxa"/>
            <w:vAlign w:val="bottom"/>
          </w:tcPr>
          <w:p w14:paraId="49F2FEA1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404,227</w:t>
            </w:r>
          </w:p>
        </w:tc>
        <w:tc>
          <w:tcPr>
            <w:tcW w:w="1000" w:type="dxa"/>
            <w:vAlign w:val="bottom"/>
          </w:tcPr>
          <w:p w14:paraId="0A1F3AB6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337,746</w:t>
            </w:r>
          </w:p>
        </w:tc>
        <w:tc>
          <w:tcPr>
            <w:tcW w:w="980" w:type="dxa"/>
            <w:vAlign w:val="bottom"/>
          </w:tcPr>
          <w:p w14:paraId="6B1C11E2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245,898</w:t>
            </w:r>
          </w:p>
        </w:tc>
        <w:tc>
          <w:tcPr>
            <w:tcW w:w="990" w:type="dxa"/>
            <w:vAlign w:val="bottom"/>
          </w:tcPr>
          <w:p w14:paraId="2EE70D07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136,037</w:t>
            </w:r>
          </w:p>
        </w:tc>
        <w:tc>
          <w:tcPr>
            <w:tcW w:w="900" w:type="dxa"/>
            <w:vAlign w:val="bottom"/>
          </w:tcPr>
          <w:p w14:paraId="70EB9E2E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49,728</w:t>
            </w:r>
          </w:p>
        </w:tc>
        <w:tc>
          <w:tcPr>
            <w:tcW w:w="990" w:type="dxa"/>
            <w:vAlign w:val="bottom"/>
          </w:tcPr>
          <w:p w14:paraId="1A204658" w14:textId="77777777" w:rsidR="00B1494F" w:rsidRPr="00CB02C1" w:rsidRDefault="00B1494F" w:rsidP="0081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1,685,618</w:t>
            </w:r>
          </w:p>
        </w:tc>
      </w:tr>
      <w:tr w:rsidR="00B1494F" w:rsidRPr="00CB02C1" w14:paraId="20DF935D" w14:textId="77777777" w:rsidTr="00BE1451">
        <w:trPr>
          <w:trHeight w:val="92"/>
        </w:trPr>
        <w:tc>
          <w:tcPr>
            <w:tcW w:w="2241" w:type="dxa"/>
          </w:tcPr>
          <w:p w14:paraId="6052A502" w14:textId="5B1F393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</w:t>
            </w:r>
            <w:r w:rsidR="00F2472A"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ถือเป็นรายได้</w:t>
            </w:r>
          </w:p>
        </w:tc>
        <w:tc>
          <w:tcPr>
            <w:tcW w:w="999" w:type="dxa"/>
            <w:vAlign w:val="bottom"/>
          </w:tcPr>
          <w:p w14:paraId="5D913995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5AECA3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(171,189)</w:t>
            </w:r>
          </w:p>
        </w:tc>
        <w:tc>
          <w:tcPr>
            <w:tcW w:w="990" w:type="dxa"/>
            <w:vAlign w:val="bottom"/>
          </w:tcPr>
          <w:p w14:paraId="6634E515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45357E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(122,018)</w:t>
            </w:r>
          </w:p>
        </w:tc>
        <w:tc>
          <w:tcPr>
            <w:tcW w:w="1000" w:type="dxa"/>
            <w:vAlign w:val="bottom"/>
          </w:tcPr>
          <w:p w14:paraId="7821D499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E5E9C4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(78,124)</w:t>
            </w:r>
          </w:p>
        </w:tc>
        <w:tc>
          <w:tcPr>
            <w:tcW w:w="980" w:type="dxa"/>
            <w:vAlign w:val="bottom"/>
          </w:tcPr>
          <w:p w14:paraId="4345EB88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698663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(40,886)</w:t>
            </w:r>
          </w:p>
        </w:tc>
        <w:tc>
          <w:tcPr>
            <w:tcW w:w="990" w:type="dxa"/>
            <w:vAlign w:val="bottom"/>
          </w:tcPr>
          <w:p w14:paraId="275576D5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BC8E64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(15,220)</w:t>
            </w:r>
          </w:p>
        </w:tc>
        <w:tc>
          <w:tcPr>
            <w:tcW w:w="900" w:type="dxa"/>
            <w:vAlign w:val="bottom"/>
          </w:tcPr>
          <w:p w14:paraId="20AF50F8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C20E3E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990" w:type="dxa"/>
            <w:vAlign w:val="bottom"/>
          </w:tcPr>
          <w:p w14:paraId="2FA91353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5736D7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(430,130)</w:t>
            </w:r>
          </w:p>
        </w:tc>
      </w:tr>
      <w:tr w:rsidR="00B1494F" w:rsidRPr="00CB02C1" w14:paraId="684B018B" w14:textId="77777777" w:rsidTr="00BE1451">
        <w:trPr>
          <w:trHeight w:val="225"/>
        </w:trPr>
        <w:tc>
          <w:tcPr>
            <w:tcW w:w="2241" w:type="dxa"/>
          </w:tcPr>
          <w:p w14:paraId="3C2509ED" w14:textId="77777777" w:rsidR="00B1494F" w:rsidRPr="00CB02C1" w:rsidRDefault="00B1494F" w:rsidP="00687210">
            <w:pPr>
              <w:spacing w:line="280" w:lineRule="exact"/>
              <w:ind w:left="2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3FA8E97" w14:textId="77777777" w:rsidR="00B1494F" w:rsidRPr="00CB02C1" w:rsidRDefault="00B1494F" w:rsidP="0048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340,793</w:t>
            </w:r>
          </w:p>
        </w:tc>
        <w:tc>
          <w:tcPr>
            <w:tcW w:w="990" w:type="dxa"/>
            <w:vAlign w:val="bottom"/>
          </w:tcPr>
          <w:p w14:paraId="6E3D35EE" w14:textId="77777777" w:rsidR="00B1494F" w:rsidRPr="00CB02C1" w:rsidRDefault="00B1494F" w:rsidP="00480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282,209</w:t>
            </w:r>
          </w:p>
        </w:tc>
        <w:tc>
          <w:tcPr>
            <w:tcW w:w="1000" w:type="dxa"/>
            <w:vAlign w:val="bottom"/>
          </w:tcPr>
          <w:p w14:paraId="3D4AEE10" w14:textId="77777777" w:rsidR="00B1494F" w:rsidRPr="00CB02C1" w:rsidRDefault="00B1494F" w:rsidP="00B62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259,622</w:t>
            </w:r>
          </w:p>
        </w:tc>
        <w:tc>
          <w:tcPr>
            <w:tcW w:w="980" w:type="dxa"/>
            <w:vAlign w:val="bottom"/>
          </w:tcPr>
          <w:p w14:paraId="7E9BA65D" w14:textId="77777777" w:rsidR="00B1494F" w:rsidRPr="00CB02C1" w:rsidRDefault="00B1494F" w:rsidP="00B62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205,012</w:t>
            </w:r>
          </w:p>
        </w:tc>
        <w:tc>
          <w:tcPr>
            <w:tcW w:w="990" w:type="dxa"/>
            <w:vAlign w:val="bottom"/>
          </w:tcPr>
          <w:p w14:paraId="344A33B9" w14:textId="77777777" w:rsidR="00B1494F" w:rsidRPr="00CB02C1" w:rsidRDefault="00B1494F" w:rsidP="00B62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120,817</w:t>
            </w:r>
          </w:p>
        </w:tc>
        <w:tc>
          <w:tcPr>
            <w:tcW w:w="900" w:type="dxa"/>
            <w:vAlign w:val="bottom"/>
          </w:tcPr>
          <w:p w14:paraId="1DAF1674" w14:textId="77777777" w:rsidR="00B1494F" w:rsidRPr="00CB02C1" w:rsidRDefault="00B1494F" w:rsidP="00B62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47,035</w:t>
            </w:r>
          </w:p>
        </w:tc>
        <w:tc>
          <w:tcPr>
            <w:tcW w:w="990" w:type="dxa"/>
            <w:vAlign w:val="bottom"/>
          </w:tcPr>
          <w:p w14:paraId="60FD163D" w14:textId="77777777" w:rsidR="00B1494F" w:rsidRPr="00CB02C1" w:rsidRDefault="00B1494F" w:rsidP="0081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1,255,488</w:t>
            </w:r>
          </w:p>
        </w:tc>
      </w:tr>
      <w:tr w:rsidR="00B1494F" w:rsidRPr="00CB02C1" w14:paraId="62B101AB" w14:textId="77777777" w:rsidTr="00BE1451">
        <w:trPr>
          <w:trHeight w:val="272"/>
        </w:trPr>
        <w:tc>
          <w:tcPr>
            <w:tcW w:w="2241" w:type="dxa"/>
          </w:tcPr>
          <w:p w14:paraId="2087141B" w14:textId="77777777" w:rsidR="00B1494F" w:rsidRPr="00CB02C1" w:rsidRDefault="00B1494F" w:rsidP="00B1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25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99" w:type="dxa"/>
            <w:vAlign w:val="bottom"/>
          </w:tcPr>
          <w:p w14:paraId="791B04C8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(10,131)</w:t>
            </w:r>
          </w:p>
        </w:tc>
        <w:tc>
          <w:tcPr>
            <w:tcW w:w="990" w:type="dxa"/>
            <w:vAlign w:val="bottom"/>
          </w:tcPr>
          <w:p w14:paraId="1C93569B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(7,795)</w:t>
            </w:r>
          </w:p>
        </w:tc>
        <w:tc>
          <w:tcPr>
            <w:tcW w:w="1000" w:type="dxa"/>
            <w:vAlign w:val="bottom"/>
          </w:tcPr>
          <w:p w14:paraId="5B6E4C27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(6,629)</w:t>
            </w:r>
          </w:p>
        </w:tc>
        <w:tc>
          <w:tcPr>
            <w:tcW w:w="980" w:type="dxa"/>
            <w:vAlign w:val="bottom"/>
          </w:tcPr>
          <w:p w14:paraId="316C57D3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(4,883)</w:t>
            </w:r>
          </w:p>
        </w:tc>
        <w:tc>
          <w:tcPr>
            <w:tcW w:w="990" w:type="dxa"/>
            <w:vAlign w:val="bottom"/>
          </w:tcPr>
          <w:p w14:paraId="24720375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(2,443)</w:t>
            </w:r>
          </w:p>
        </w:tc>
        <w:tc>
          <w:tcPr>
            <w:tcW w:w="900" w:type="dxa"/>
            <w:vAlign w:val="bottom"/>
          </w:tcPr>
          <w:p w14:paraId="44FB761F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(834)</w:t>
            </w:r>
          </w:p>
        </w:tc>
        <w:tc>
          <w:tcPr>
            <w:tcW w:w="990" w:type="dxa"/>
            <w:vAlign w:val="bottom"/>
          </w:tcPr>
          <w:p w14:paraId="7DEF5C33" w14:textId="77777777" w:rsidR="00B1494F" w:rsidRPr="00CB02C1" w:rsidRDefault="00B1494F" w:rsidP="00B149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(32,715)</w:t>
            </w:r>
          </w:p>
        </w:tc>
      </w:tr>
      <w:tr w:rsidR="00B1494F" w:rsidRPr="00CB02C1" w14:paraId="70F1C805" w14:textId="77777777" w:rsidTr="00BE1451">
        <w:trPr>
          <w:trHeight w:val="304"/>
        </w:trPr>
        <w:tc>
          <w:tcPr>
            <w:tcW w:w="2241" w:type="dxa"/>
          </w:tcPr>
          <w:p w14:paraId="3B99E1C0" w14:textId="77777777" w:rsidR="00B1494F" w:rsidRPr="00CB02C1" w:rsidRDefault="00B1494F" w:rsidP="00B1494F">
            <w:pPr>
              <w:spacing w:line="340" w:lineRule="exact"/>
              <w:ind w:left="-18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9" w:type="dxa"/>
            <w:vAlign w:val="bottom"/>
          </w:tcPr>
          <w:p w14:paraId="19765A6B" w14:textId="77777777" w:rsidR="00B1494F" w:rsidRPr="00CB02C1" w:rsidRDefault="00B1494F" w:rsidP="00B62C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330,662</w:t>
            </w:r>
          </w:p>
        </w:tc>
        <w:tc>
          <w:tcPr>
            <w:tcW w:w="990" w:type="dxa"/>
            <w:vAlign w:val="bottom"/>
          </w:tcPr>
          <w:p w14:paraId="6C778246" w14:textId="77777777" w:rsidR="00B1494F" w:rsidRPr="00CB02C1" w:rsidRDefault="00B1494F" w:rsidP="00B62C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274,414</w:t>
            </w:r>
          </w:p>
        </w:tc>
        <w:tc>
          <w:tcPr>
            <w:tcW w:w="1000" w:type="dxa"/>
            <w:vAlign w:val="bottom"/>
          </w:tcPr>
          <w:p w14:paraId="3FCDBB9B" w14:textId="77777777" w:rsidR="00B1494F" w:rsidRPr="00CB02C1" w:rsidRDefault="00B1494F" w:rsidP="00B62C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252,993</w:t>
            </w:r>
          </w:p>
        </w:tc>
        <w:tc>
          <w:tcPr>
            <w:tcW w:w="980" w:type="dxa"/>
            <w:vAlign w:val="bottom"/>
          </w:tcPr>
          <w:p w14:paraId="52A2ECAB" w14:textId="77777777" w:rsidR="00B1494F" w:rsidRPr="00CB02C1" w:rsidRDefault="00B1494F" w:rsidP="00B62C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200,129</w:t>
            </w:r>
          </w:p>
        </w:tc>
        <w:tc>
          <w:tcPr>
            <w:tcW w:w="990" w:type="dxa"/>
            <w:vAlign w:val="bottom"/>
          </w:tcPr>
          <w:p w14:paraId="4F5E4146" w14:textId="77777777" w:rsidR="00B1494F" w:rsidRPr="00CB02C1" w:rsidRDefault="00B1494F" w:rsidP="00B62C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118,374</w:t>
            </w:r>
          </w:p>
        </w:tc>
        <w:tc>
          <w:tcPr>
            <w:tcW w:w="900" w:type="dxa"/>
            <w:vAlign w:val="bottom"/>
          </w:tcPr>
          <w:p w14:paraId="6DFAFC82" w14:textId="77777777" w:rsidR="00B1494F" w:rsidRPr="00CB02C1" w:rsidRDefault="00B1494F" w:rsidP="00B62C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46,201</w:t>
            </w:r>
          </w:p>
        </w:tc>
        <w:tc>
          <w:tcPr>
            <w:tcW w:w="990" w:type="dxa"/>
            <w:vAlign w:val="bottom"/>
          </w:tcPr>
          <w:p w14:paraId="50B5FE83" w14:textId="77777777" w:rsidR="00B1494F" w:rsidRPr="00CB02C1" w:rsidRDefault="00B1494F" w:rsidP="00B62C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1,222,773</w:t>
            </w:r>
          </w:p>
        </w:tc>
      </w:tr>
    </w:tbl>
    <w:p w14:paraId="4AAFAEF9" w14:textId="77777777" w:rsidR="007370D3" w:rsidRPr="00CB02C1" w:rsidRDefault="007370D3" w:rsidP="00017F45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0D86744" w14:textId="485391C4" w:rsidR="007370D3" w:rsidRPr="00CB02C1" w:rsidRDefault="007370D3" w:rsidP="007370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ตารางต่อไปนี้แสดงข้อมูลลูกหนี้ตามสัญญาเช่าซื้อที่มีการเปลี่ยนแปลงเงื่อนไขรวมถึง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ลูกหนี้ตามสัญญาเช่าซื้อ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ที่มี</w:t>
      </w:r>
      <w:r w:rsidRPr="00CB02C1">
        <w:rPr>
          <w:rFonts w:asciiTheme="majorBidi" w:hAnsiTheme="majorBidi" w:cstheme="majorBidi"/>
          <w:b/>
          <w:sz w:val="28"/>
          <w:szCs w:val="28"/>
        </w:rPr>
        <w:br/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การเปลี่ยนแปลงเงื่อนไขตามแนวทางในการให้ความช่วยเหลือลูกหนี้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ตามที่ได้อธิบายไว้ในหมายเหตุข้อ </w:t>
      </w:r>
      <w:r w:rsidR="009328FD" w:rsidRPr="00CB02C1">
        <w:rPr>
          <w:rFonts w:asciiTheme="majorBidi" w:hAnsiTheme="majorBidi" w:cstheme="majorBidi"/>
          <w:bCs/>
          <w:sz w:val="28"/>
          <w:szCs w:val="28"/>
        </w:rPr>
        <w:t>3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ในระหว่างงวดสิ้นสุด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5A186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5A186A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2564</w:t>
      </w:r>
    </w:p>
    <w:p w14:paraId="18FE6942" w14:textId="77777777" w:rsidR="007370D3" w:rsidRPr="00CB02C1" w:rsidRDefault="007370D3" w:rsidP="007370D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2573"/>
      </w:tblGrid>
      <w:tr w:rsidR="007370D3" w:rsidRPr="00CB02C1" w14:paraId="29361989" w14:textId="77777777" w:rsidTr="00A26F41">
        <w:trPr>
          <w:trHeight w:val="426"/>
        </w:trPr>
        <w:tc>
          <w:tcPr>
            <w:tcW w:w="6570" w:type="dxa"/>
          </w:tcPr>
          <w:p w14:paraId="7318BC60" w14:textId="77777777" w:rsidR="007370D3" w:rsidRPr="00CB02C1" w:rsidRDefault="007370D3" w:rsidP="00A26F41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hideMark/>
          </w:tcPr>
          <w:p w14:paraId="16FF9FF2" w14:textId="77777777" w:rsidR="007370D3" w:rsidRPr="00CB02C1" w:rsidRDefault="007370D3" w:rsidP="00016C61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br/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  <w:p w14:paraId="67A7BE22" w14:textId="77777777" w:rsidR="007370D3" w:rsidRPr="00CB02C1" w:rsidRDefault="007370D3" w:rsidP="00016C61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370D3" w:rsidRPr="00CB02C1" w14:paraId="7C4719C3" w14:textId="77777777" w:rsidTr="00A26F41">
        <w:trPr>
          <w:trHeight w:val="458"/>
        </w:trPr>
        <w:tc>
          <w:tcPr>
            <w:tcW w:w="6570" w:type="dxa"/>
            <w:vAlign w:val="bottom"/>
          </w:tcPr>
          <w:p w14:paraId="1B7E67ED" w14:textId="0E8BD671" w:rsidR="007370D3" w:rsidRPr="00CB02C1" w:rsidRDefault="007370D3" w:rsidP="00A26F41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สำหรับงวด</w:t>
            </w:r>
            <w:r w:rsidR="005A186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="00F9747B" w:rsidRPr="00CB02C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เดือน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5A186A" w:rsidRPr="005A186A">
              <w:rPr>
                <w:rFonts w:asciiTheme="majorBidi" w:eastAsia="Times New Roman" w:hAnsiTheme="majorBidi" w:cstheme="majorBidi"/>
                <w:b/>
                <w:bCs/>
                <w:i/>
                <w:iCs/>
              </w:rPr>
              <w:t xml:space="preserve">30 </w:t>
            </w:r>
            <w:r w:rsidR="005A186A" w:rsidRPr="005A186A">
              <w:rPr>
                <w:rFonts w:asciiTheme="majorBidi" w:eastAsia="Times New Roman" w:hAnsiTheme="majorBidi" w:cstheme="majorBidi"/>
                <w:b/>
                <w:bCs/>
                <w:i/>
                <w:iCs/>
                <w:cs/>
              </w:rPr>
              <w:t>กันยายน</w:t>
            </w:r>
            <w:r w:rsidR="005A186A" w:rsidRPr="008931D4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2564</w:t>
            </w:r>
          </w:p>
        </w:tc>
        <w:tc>
          <w:tcPr>
            <w:tcW w:w="2573" w:type="dxa"/>
            <w:vAlign w:val="bottom"/>
          </w:tcPr>
          <w:p w14:paraId="22A703BC" w14:textId="6C8DF501" w:rsidR="007370D3" w:rsidRPr="00CB02C1" w:rsidRDefault="007370D3" w:rsidP="00016C61">
            <w:pPr>
              <w:pStyle w:val="acctfourfigures"/>
              <w:tabs>
                <w:tab w:val="left" w:pos="720"/>
              </w:tabs>
              <w:spacing w:line="192" w:lineRule="auto"/>
              <w:ind w:left="-86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370D3" w:rsidRPr="00CB02C1" w14:paraId="65C5EC07" w14:textId="77777777" w:rsidTr="00A26F41">
        <w:trPr>
          <w:trHeight w:val="426"/>
        </w:trPr>
        <w:tc>
          <w:tcPr>
            <w:tcW w:w="6570" w:type="dxa"/>
          </w:tcPr>
          <w:p w14:paraId="4EB43F35" w14:textId="77777777" w:rsidR="007370D3" w:rsidRPr="00CB02C1" w:rsidRDefault="007370D3" w:rsidP="00A26F41">
            <w:pPr>
              <w:pStyle w:val="a4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73" w:type="dxa"/>
            <w:vAlign w:val="bottom"/>
          </w:tcPr>
          <w:p w14:paraId="73E9A759" w14:textId="77777777" w:rsidR="007370D3" w:rsidRPr="00CB02C1" w:rsidRDefault="007370D3" w:rsidP="00A26F41">
            <w:pPr>
              <w:pStyle w:val="acctfourfigures"/>
              <w:tabs>
                <w:tab w:val="left" w:pos="720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7370D3" w:rsidRPr="00CB02C1" w14:paraId="40EDFB63" w14:textId="77777777" w:rsidTr="00A26F41">
        <w:trPr>
          <w:trHeight w:val="299"/>
        </w:trPr>
        <w:tc>
          <w:tcPr>
            <w:tcW w:w="6570" w:type="dxa"/>
            <w:hideMark/>
          </w:tcPr>
          <w:p w14:paraId="74FCBB8E" w14:textId="77777777" w:rsidR="007370D3" w:rsidRPr="00CB02C1" w:rsidRDefault="007370D3" w:rsidP="00A26F41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ลูกหนี้ตามสัญญาเช่าซื้อที่มีการเปลี่ยนแปลงเงื่อนไขในระหว่างงวด</w:t>
            </w:r>
          </w:p>
        </w:tc>
        <w:tc>
          <w:tcPr>
            <w:tcW w:w="2573" w:type="dxa"/>
            <w:vAlign w:val="bottom"/>
          </w:tcPr>
          <w:p w14:paraId="019B613C" w14:textId="1056E79D" w:rsidR="007370D3" w:rsidRPr="00CB02C1" w:rsidRDefault="007370D3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77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</w:tr>
      <w:tr w:rsidR="007370D3" w:rsidRPr="00D239CF" w14:paraId="493A82B1" w14:textId="77777777" w:rsidTr="00A26F41">
        <w:trPr>
          <w:trHeight w:val="299"/>
        </w:trPr>
        <w:tc>
          <w:tcPr>
            <w:tcW w:w="6570" w:type="dxa"/>
          </w:tcPr>
          <w:p w14:paraId="04D1CE79" w14:textId="77777777" w:rsidR="007370D3" w:rsidRPr="00D239CF" w:rsidRDefault="007370D3" w:rsidP="00A26F41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239CF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2573" w:type="dxa"/>
            <w:vAlign w:val="bottom"/>
          </w:tcPr>
          <w:p w14:paraId="6B8E32AA" w14:textId="293A9DCE" w:rsidR="007370D3" w:rsidRPr="00D239CF" w:rsidRDefault="0001729F" w:rsidP="0087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10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D239CF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1,010</w:t>
            </w:r>
            <w:r w:rsidR="00883D1D" w:rsidRPr="00D239CF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,388</w:t>
            </w:r>
          </w:p>
        </w:tc>
      </w:tr>
    </w:tbl>
    <w:p w14:paraId="64B49F88" w14:textId="77777777" w:rsidR="007370D3" w:rsidRPr="00D239CF" w:rsidRDefault="007370D3" w:rsidP="00737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EEEE180" w14:textId="62197B58" w:rsidR="00E73D73" w:rsidRPr="00CB02C1" w:rsidRDefault="007370D3" w:rsidP="00737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 w:cs="Arial"/>
        </w:rPr>
      </w:pPr>
      <w:r w:rsidRPr="00D239CF">
        <w:rPr>
          <w:rFonts w:ascii="Angsana New" w:eastAsia="Times New Roman" w:hAnsi="Angsana New" w:hint="cs"/>
          <w:sz w:val="28"/>
          <w:szCs w:val="28"/>
          <w:cs/>
        </w:rPr>
        <w:t xml:space="preserve">ณ วันที่ </w:t>
      </w:r>
      <w:r w:rsidR="005A186A" w:rsidRPr="00D239CF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 w:rsidRPr="00D239CF">
        <w:rPr>
          <w:rFonts w:asciiTheme="majorBidi" w:eastAsia="Times New Roman" w:hAnsiTheme="majorBidi" w:cstheme="majorBidi"/>
          <w:sz w:val="28"/>
          <w:szCs w:val="28"/>
          <w:cs/>
        </w:rPr>
        <w:t xml:space="preserve">กันยายน </w:t>
      </w:r>
      <w:r w:rsidRPr="00D239CF">
        <w:rPr>
          <w:rFonts w:ascii="Angsana New" w:eastAsia="Times New Roman" w:hAnsi="Angsana New" w:hint="cs"/>
          <w:sz w:val="28"/>
          <w:szCs w:val="28"/>
        </w:rPr>
        <w:t>256</w:t>
      </w:r>
      <w:r w:rsidRPr="00D239CF">
        <w:rPr>
          <w:rFonts w:ascii="Angsana New" w:eastAsia="Times New Roman" w:hAnsi="Angsana New"/>
          <w:sz w:val="28"/>
          <w:szCs w:val="28"/>
        </w:rPr>
        <w:t>4</w:t>
      </w:r>
      <w:r w:rsidRPr="00D239CF">
        <w:rPr>
          <w:rFonts w:ascii="Angsana New" w:eastAsia="Times New Roman" w:hAnsi="Angsana New" w:hint="cs"/>
          <w:sz w:val="28"/>
          <w:szCs w:val="28"/>
        </w:rPr>
        <w:t xml:space="preserve"> </w:t>
      </w:r>
      <w:r w:rsidRPr="00D239CF">
        <w:rPr>
          <w:rFonts w:ascii="Angsana New" w:eastAsia="Times New Roman" w:hAnsi="Angsana New" w:hint="cs"/>
          <w:sz w:val="28"/>
          <w:szCs w:val="28"/>
          <w:cs/>
        </w:rPr>
        <w:t>มูลค่าตามบัญชีสุทธิของลูกหนี้ตามสัญญาเช่าซื้อที่มีการเปลี่ยนแปลงเงื่อนไข มีจำนวน</w:t>
      </w:r>
      <w:r w:rsidR="003E66F9" w:rsidRPr="00D239CF">
        <w:rPr>
          <w:rFonts w:ascii="Angsana New" w:eastAsia="Times New Roman" w:hAnsi="Angsana New"/>
          <w:b/>
          <w:bCs/>
          <w:sz w:val="28"/>
          <w:szCs w:val="28"/>
        </w:rPr>
        <w:t xml:space="preserve"> </w:t>
      </w:r>
      <w:r w:rsidR="004864FB">
        <w:rPr>
          <w:rFonts w:ascii="Angsana New" w:eastAsia="Times New Roman" w:hAnsi="Angsana New"/>
          <w:b/>
          <w:bCs/>
          <w:sz w:val="28"/>
          <w:szCs w:val="28"/>
        </w:rPr>
        <w:br/>
      </w:r>
      <w:r w:rsidR="00883D1D" w:rsidRPr="00D239CF">
        <w:rPr>
          <w:rFonts w:ascii="Angsana New" w:eastAsia="Times New Roman" w:hAnsi="Angsana New"/>
          <w:sz w:val="28"/>
          <w:szCs w:val="28"/>
        </w:rPr>
        <w:t>83</w:t>
      </w:r>
      <w:r w:rsidR="00F12572" w:rsidRPr="00D239CF">
        <w:rPr>
          <w:rFonts w:ascii="Angsana New" w:eastAsia="Times New Roman" w:hAnsi="Angsana New"/>
          <w:sz w:val="28"/>
          <w:szCs w:val="28"/>
        </w:rPr>
        <w:t>3</w:t>
      </w:r>
      <w:r w:rsidR="004864FB">
        <w:rPr>
          <w:rFonts w:ascii="Angsana New" w:eastAsia="Times New Roman" w:hAnsi="Angsana New"/>
          <w:b/>
          <w:bCs/>
          <w:sz w:val="28"/>
          <w:szCs w:val="28"/>
        </w:rPr>
        <w:t xml:space="preserve"> </w:t>
      </w:r>
      <w:r w:rsidRPr="00CB02C1">
        <w:rPr>
          <w:rFonts w:ascii="Angsana New" w:eastAsia="Times New Roman" w:hAnsi="Angsana New" w:hint="cs"/>
          <w:sz w:val="28"/>
          <w:szCs w:val="28"/>
          <w:cs/>
        </w:rPr>
        <w:t>ล้านบาท</w:t>
      </w:r>
    </w:p>
    <w:p w14:paraId="2217CC2B" w14:textId="66C6D7B7" w:rsidR="007370D3" w:rsidRPr="00CB02C1" w:rsidRDefault="007370D3" w:rsidP="00016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49146C1" w14:textId="77777777" w:rsidR="00091A67" w:rsidRPr="00CB02C1" w:rsidRDefault="00091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2D0F4B83" w14:textId="2C557CC1" w:rsidR="007370D3" w:rsidRPr="00CB02C1" w:rsidRDefault="00C342DD" w:rsidP="007370D3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t>ตารางต่อไปนี้แสดงข้อมูลเกี่ยวกับคุณภาพของเครดิต ณ วันที่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5A186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5A186A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="Angsana New" w:eastAsia="Times New Roman" w:hAnsi="Angsana New"/>
          <w:sz w:val="28"/>
          <w:szCs w:val="28"/>
        </w:rPr>
        <w:t>2564</w:t>
      </w:r>
      <w:r w:rsidRPr="00CB02C1">
        <w:rPr>
          <w:rFonts w:ascii="Angsana New" w:eastAsia="Times New Roman" w:hAnsi="Angsana New" w:hint="cs"/>
          <w:sz w:val="28"/>
          <w:szCs w:val="28"/>
          <w:cs/>
        </w:rPr>
        <w:t xml:space="preserve"> และ </w:t>
      </w:r>
      <w:r w:rsidRPr="00CB02C1">
        <w:rPr>
          <w:rFonts w:ascii="Angsana New" w:eastAsia="Times New Roman" w:hAnsi="Angsana New"/>
          <w:sz w:val="28"/>
          <w:szCs w:val="28"/>
        </w:rPr>
        <w:t xml:space="preserve">31 </w:t>
      </w:r>
      <w:r w:rsidRPr="00CB02C1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Pr="00CB02C1">
        <w:rPr>
          <w:rFonts w:ascii="Angsana New" w:eastAsia="Times New Roman" w:hAnsi="Angsana New"/>
          <w:sz w:val="28"/>
          <w:szCs w:val="28"/>
        </w:rPr>
        <w:t xml:space="preserve">2563 </w:t>
      </w:r>
      <w:r w:rsidRPr="00CB02C1">
        <w:rPr>
          <w:rFonts w:ascii="Angsana New" w:eastAsia="Times New Roman" w:hAnsi="Angsana New" w:hint="cs"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 ๆ</w:t>
      </w:r>
      <w:r w:rsidRPr="00CB02C1">
        <w:rPr>
          <w:rFonts w:ascii="Angsana New" w:eastAsia="Times New Roman" w:hAnsi="Angsana New"/>
          <w:sz w:val="28"/>
          <w:szCs w:val="28"/>
        </w:rPr>
        <w:t xml:space="preserve"> </w:t>
      </w:r>
    </w:p>
    <w:p w14:paraId="3ED0A85F" w14:textId="77777777" w:rsidR="007370D3" w:rsidRPr="00CB02C1" w:rsidRDefault="007370D3" w:rsidP="00016C61">
      <w:pPr>
        <w:pStyle w:val="block"/>
        <w:spacing w:after="0" w:line="192" w:lineRule="auto"/>
        <w:ind w:left="0"/>
        <w:jc w:val="thaiDistribute"/>
        <w:rPr>
          <w:rFonts w:asciiTheme="majorBidi" w:hAnsiTheme="majorBidi" w:cstheme="majorBidi"/>
          <w:b/>
          <w:bCs/>
          <w:sz w:val="20"/>
        </w:rPr>
      </w:pPr>
    </w:p>
    <w:tbl>
      <w:tblPr>
        <w:tblW w:w="90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06"/>
        <w:gridCol w:w="240"/>
        <w:gridCol w:w="1209"/>
        <w:gridCol w:w="244"/>
        <w:gridCol w:w="1098"/>
        <w:gridCol w:w="251"/>
        <w:gridCol w:w="992"/>
      </w:tblGrid>
      <w:tr w:rsidR="00252B80" w:rsidRPr="00CB02C1" w14:paraId="2178D315" w14:textId="77777777" w:rsidTr="008B3244">
        <w:trPr>
          <w:trHeight w:val="322"/>
          <w:tblHeader/>
        </w:trPr>
        <w:tc>
          <w:tcPr>
            <w:tcW w:w="3834" w:type="dxa"/>
            <w:shd w:val="clear" w:color="auto" w:fill="auto"/>
            <w:vAlign w:val="bottom"/>
          </w:tcPr>
          <w:p w14:paraId="616A9EE7" w14:textId="77777777" w:rsidR="00252B80" w:rsidRPr="00CB02C1" w:rsidRDefault="00252B80" w:rsidP="0001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525EFF66" w14:textId="77777777" w:rsidR="00252B80" w:rsidRPr="00CB02C1" w:rsidRDefault="00252B80" w:rsidP="0001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52B80" w:rsidRPr="00CB02C1" w14:paraId="745A24C2" w14:textId="77777777" w:rsidTr="008B3244">
        <w:trPr>
          <w:trHeight w:val="314"/>
          <w:tblHeader/>
        </w:trPr>
        <w:tc>
          <w:tcPr>
            <w:tcW w:w="3834" w:type="dxa"/>
            <w:shd w:val="clear" w:color="auto" w:fill="auto"/>
            <w:vAlign w:val="bottom"/>
          </w:tcPr>
          <w:p w14:paraId="33469D1A" w14:textId="77777777" w:rsidR="00252B80" w:rsidRPr="00CB02C1" w:rsidRDefault="00252B80" w:rsidP="0001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0" w:type="dxa"/>
            <w:gridSpan w:val="7"/>
          </w:tcPr>
          <w:p w14:paraId="3705CB6F" w14:textId="184CBD19" w:rsidR="00252B80" w:rsidRPr="00CB02C1" w:rsidRDefault="005A186A" w:rsidP="0001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252B80"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2B80" w:rsidRPr="00CB02C1" w14:paraId="57BAB903" w14:textId="77777777" w:rsidTr="00446D59">
        <w:trPr>
          <w:trHeight w:val="360"/>
          <w:tblHeader/>
        </w:trPr>
        <w:tc>
          <w:tcPr>
            <w:tcW w:w="3834" w:type="dxa"/>
            <w:shd w:val="clear" w:color="auto" w:fill="auto"/>
            <w:vAlign w:val="bottom"/>
          </w:tcPr>
          <w:p w14:paraId="41411299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873559D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7BA866A9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0" w:type="dxa"/>
          </w:tcPr>
          <w:p w14:paraId="067760B4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CC57DE2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F7B0C30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</w:tcPr>
          <w:p w14:paraId="1E8F530C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B71C361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616024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22150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CB4EAE7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43A48F09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10347F" w14:textId="77777777" w:rsidR="00252B80" w:rsidRPr="00CB02C1" w:rsidDel="00D43E7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2B80" w:rsidRPr="00CB02C1" w14:paraId="21FA3668" w14:textId="77777777" w:rsidTr="008B3244">
        <w:trPr>
          <w:trHeight w:val="314"/>
          <w:tblHeader/>
        </w:trPr>
        <w:tc>
          <w:tcPr>
            <w:tcW w:w="3834" w:type="dxa"/>
            <w:shd w:val="clear" w:color="auto" w:fill="auto"/>
          </w:tcPr>
          <w:p w14:paraId="31588FDE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40" w:type="dxa"/>
            <w:gridSpan w:val="7"/>
            <w:shd w:val="clear" w:color="auto" w:fill="auto"/>
          </w:tcPr>
          <w:p w14:paraId="2D940114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2B80" w:rsidRPr="00CB02C1" w14:paraId="55DB9A2A" w14:textId="77777777" w:rsidTr="00446D59">
        <w:trPr>
          <w:trHeight w:val="322"/>
        </w:trPr>
        <w:tc>
          <w:tcPr>
            <w:tcW w:w="3834" w:type="dxa"/>
            <w:shd w:val="clear" w:color="auto" w:fill="auto"/>
          </w:tcPr>
          <w:p w14:paraId="1705FAF7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06" w:type="dxa"/>
            <w:shd w:val="clear" w:color="auto" w:fill="auto"/>
          </w:tcPr>
          <w:p w14:paraId="5B799EA2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3C7A2F0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CC2B537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4AEEBA0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9241A6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6ED660D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C70FE61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B80" w:rsidRPr="00CB02C1" w14:paraId="3110210A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64B62FAC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206" w:type="dxa"/>
            <w:shd w:val="clear" w:color="auto" w:fill="auto"/>
          </w:tcPr>
          <w:p w14:paraId="3C4FC156" w14:textId="339DBB81" w:rsidR="00252B80" w:rsidRPr="00CB02C1" w:rsidRDefault="008853AD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209,147</w:t>
            </w:r>
          </w:p>
        </w:tc>
        <w:tc>
          <w:tcPr>
            <w:tcW w:w="240" w:type="dxa"/>
          </w:tcPr>
          <w:p w14:paraId="5AB8D0A4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F28F998" w14:textId="73F99913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1FC2A23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1E96C8A" w14:textId="420BA0C4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12F5AC39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5DCC21F" w14:textId="0A7440FF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209,147</w:t>
            </w:r>
          </w:p>
        </w:tc>
      </w:tr>
      <w:tr w:rsidR="00252B80" w:rsidRPr="00CB02C1" w14:paraId="19111FC5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52D04730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1B47CC04" w14:textId="6FB73FF9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794,997</w:t>
            </w:r>
          </w:p>
        </w:tc>
        <w:tc>
          <w:tcPr>
            <w:tcW w:w="240" w:type="dxa"/>
          </w:tcPr>
          <w:p w14:paraId="2C6A652F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08B88A9A" w14:textId="497253F4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AA9F736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57D8E1C" w14:textId="532352F9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CC1AA8D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B8D005" w14:textId="3BB7F5FC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794,997</w:t>
            </w:r>
          </w:p>
        </w:tc>
      </w:tr>
      <w:tr w:rsidR="00252B80" w:rsidRPr="00CB02C1" w14:paraId="0F1DFCF5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40FC74C6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3018B037" w14:textId="0D32F726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E2CF11E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D2ADC25" w14:textId="5A3164C1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13,928</w:t>
            </w:r>
          </w:p>
        </w:tc>
        <w:tc>
          <w:tcPr>
            <w:tcW w:w="244" w:type="dxa"/>
          </w:tcPr>
          <w:p w14:paraId="504C65E3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DED8544" w14:textId="0E6DE3A2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C1E4657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07D39C4" w14:textId="76420872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13,928</w:t>
            </w:r>
          </w:p>
        </w:tc>
      </w:tr>
      <w:tr w:rsidR="00252B80" w:rsidRPr="00CB02C1" w14:paraId="1EAD2687" w14:textId="77777777" w:rsidTr="00446D59">
        <w:trPr>
          <w:trHeight w:val="305"/>
        </w:trPr>
        <w:tc>
          <w:tcPr>
            <w:tcW w:w="3834" w:type="dxa"/>
            <w:shd w:val="clear" w:color="auto" w:fill="auto"/>
          </w:tcPr>
          <w:p w14:paraId="0C7DF416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6" w:type="dxa"/>
            <w:shd w:val="clear" w:color="auto" w:fill="auto"/>
          </w:tcPr>
          <w:p w14:paraId="5709A27E" w14:textId="7740145D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7ABA5F3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7F0A1D83" w14:textId="631C9D4E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70,662</w:t>
            </w:r>
          </w:p>
        </w:tc>
        <w:tc>
          <w:tcPr>
            <w:tcW w:w="244" w:type="dxa"/>
          </w:tcPr>
          <w:p w14:paraId="421B1A4F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4CD1BF2" w14:textId="28C27E4B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6BB5E52F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2626D9" w14:textId="70E8475D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70,662</w:t>
            </w:r>
          </w:p>
        </w:tc>
      </w:tr>
      <w:tr w:rsidR="00252B80" w:rsidRPr="00CB02C1" w14:paraId="324485D5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73ABDEC2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6" w:type="dxa"/>
            <w:shd w:val="clear" w:color="auto" w:fill="auto"/>
          </w:tcPr>
          <w:p w14:paraId="238DB0E3" w14:textId="705A3063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0DC7CA69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4ACDEBC" w14:textId="329B2CB7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6E99BCD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B0AE895" w14:textId="494A1602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80,045</w:t>
            </w:r>
          </w:p>
        </w:tc>
        <w:tc>
          <w:tcPr>
            <w:tcW w:w="251" w:type="dxa"/>
          </w:tcPr>
          <w:p w14:paraId="2C895F31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D15A415" w14:textId="56101571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80,045</w:t>
            </w:r>
          </w:p>
        </w:tc>
      </w:tr>
      <w:tr w:rsidR="00252B80" w:rsidRPr="00CB02C1" w14:paraId="0954A1A4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09CF0BCE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704A5FD" w14:textId="4EFF48DD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860D80B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64CDE82" w14:textId="060F2793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7E010A1F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EE52DB" w14:textId="5FF5CE56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4,551</w:t>
            </w:r>
          </w:p>
        </w:tc>
        <w:tc>
          <w:tcPr>
            <w:tcW w:w="251" w:type="dxa"/>
          </w:tcPr>
          <w:p w14:paraId="39ED5E52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248438F" w14:textId="64CA0B13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4,551</w:t>
            </w:r>
          </w:p>
        </w:tc>
      </w:tr>
      <w:tr w:rsidR="00252B80" w:rsidRPr="00CB02C1" w14:paraId="77B8F6F9" w14:textId="77777777" w:rsidTr="00446D59">
        <w:trPr>
          <w:trHeight w:val="629"/>
        </w:trPr>
        <w:tc>
          <w:tcPr>
            <w:tcW w:w="3834" w:type="dxa"/>
            <w:shd w:val="clear" w:color="auto" w:fill="auto"/>
          </w:tcPr>
          <w:p w14:paraId="0EC9B825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6FAF6C8B" w14:textId="77777777" w:rsidR="00487604" w:rsidRDefault="00487604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B40D3F" w14:textId="27E673A9" w:rsidR="00252B80" w:rsidRPr="00CB02C1" w:rsidRDefault="00D26DE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1,004</w:t>
            </w:r>
            <w:r w:rsidR="00487604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="00EE434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8760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</w:tcPr>
          <w:p w14:paraId="746D2FC8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442D8BAB" w14:textId="77777777" w:rsidR="00252B80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B0E391" w14:textId="1CCF3EF1" w:rsidR="00487604" w:rsidRPr="00CB02C1" w:rsidRDefault="00487604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84,590</w:t>
            </w:r>
          </w:p>
        </w:tc>
        <w:tc>
          <w:tcPr>
            <w:tcW w:w="244" w:type="dxa"/>
          </w:tcPr>
          <w:p w14:paraId="13171F39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E08254D" w14:textId="77777777" w:rsidR="00252B80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459480" w14:textId="78068023" w:rsidR="00487604" w:rsidRPr="00CB02C1" w:rsidRDefault="00487604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84,596</w:t>
            </w:r>
          </w:p>
        </w:tc>
        <w:tc>
          <w:tcPr>
            <w:tcW w:w="251" w:type="dxa"/>
          </w:tcPr>
          <w:p w14:paraId="245ECE70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BB0FC62" w14:textId="77777777" w:rsidR="00252B80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BBCD20" w14:textId="07BF3072" w:rsidR="00487604" w:rsidRPr="00CB02C1" w:rsidRDefault="00487604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1,173,330</w:t>
            </w:r>
          </w:p>
        </w:tc>
      </w:tr>
      <w:tr w:rsidR="00252B80" w:rsidRPr="00CB02C1" w14:paraId="2E8B9B2A" w14:textId="77777777" w:rsidTr="00446D59">
        <w:trPr>
          <w:trHeight w:val="306"/>
        </w:trPr>
        <w:tc>
          <w:tcPr>
            <w:tcW w:w="3834" w:type="dxa"/>
            <w:shd w:val="clear" w:color="auto" w:fill="auto"/>
          </w:tcPr>
          <w:p w14:paraId="0DE7B10F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C805702" w14:textId="7DFE93D2" w:rsidR="00252B80" w:rsidRPr="00CB02C1" w:rsidRDefault="00487604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</w:t>
            </w:r>
            <w:r w:rsidR="00495E0E">
              <w:rPr>
                <w:rFonts w:asciiTheme="majorBidi" w:hAnsiTheme="majorBidi" w:cstheme="majorBidi"/>
                <w:sz w:val="28"/>
                <w:szCs w:val="28"/>
              </w:rPr>
              <w:t>,724)</w:t>
            </w:r>
          </w:p>
        </w:tc>
        <w:tc>
          <w:tcPr>
            <w:tcW w:w="240" w:type="dxa"/>
          </w:tcPr>
          <w:p w14:paraId="329690F0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55431D47" w14:textId="53DEFE1E" w:rsidR="00252B80" w:rsidRPr="00CB02C1" w:rsidRDefault="00495E0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(1,490)</w:t>
            </w:r>
          </w:p>
        </w:tc>
        <w:tc>
          <w:tcPr>
            <w:tcW w:w="244" w:type="dxa"/>
          </w:tcPr>
          <w:p w14:paraId="0AC721AF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463F7D7" w14:textId="6F49C7F7" w:rsidR="00252B80" w:rsidRPr="00CB02C1" w:rsidRDefault="00495E0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(7,592)</w:t>
            </w:r>
          </w:p>
        </w:tc>
        <w:tc>
          <w:tcPr>
            <w:tcW w:w="251" w:type="dxa"/>
          </w:tcPr>
          <w:p w14:paraId="5A27AE99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205F7" w14:textId="2C30D960" w:rsidR="00252B80" w:rsidRPr="00CB02C1" w:rsidRDefault="00495E0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(41,806)</w:t>
            </w:r>
          </w:p>
        </w:tc>
      </w:tr>
      <w:tr w:rsidR="0059161E" w:rsidRPr="00CB02C1" w14:paraId="03D1DB23" w14:textId="77777777" w:rsidTr="00446D59">
        <w:trPr>
          <w:trHeight w:val="314"/>
        </w:trPr>
        <w:tc>
          <w:tcPr>
            <w:tcW w:w="3834" w:type="dxa"/>
            <w:shd w:val="clear" w:color="auto" w:fill="auto"/>
          </w:tcPr>
          <w:p w14:paraId="3CCC6A35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345D4" w14:textId="34C5A141" w:rsidR="00252B80" w:rsidRPr="00CB02C1" w:rsidRDefault="00495E0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971,420</w:t>
            </w:r>
          </w:p>
        </w:tc>
        <w:tc>
          <w:tcPr>
            <w:tcW w:w="240" w:type="dxa"/>
          </w:tcPr>
          <w:p w14:paraId="436A8FEF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0AD52" w14:textId="2FC7721A" w:rsidR="00252B80" w:rsidRPr="00CB02C1" w:rsidRDefault="00495E0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83,100</w:t>
            </w:r>
          </w:p>
        </w:tc>
        <w:tc>
          <w:tcPr>
            <w:tcW w:w="244" w:type="dxa"/>
          </w:tcPr>
          <w:p w14:paraId="02A61968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94C80" w14:textId="48853240" w:rsidR="00252B80" w:rsidRPr="00CB02C1" w:rsidRDefault="00495E0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22" w:right="-1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77,004</w:t>
            </w:r>
          </w:p>
        </w:tc>
        <w:tc>
          <w:tcPr>
            <w:tcW w:w="251" w:type="dxa"/>
          </w:tcPr>
          <w:p w14:paraId="00689A4E" w14:textId="77777777" w:rsidR="00252B80" w:rsidRPr="00CB02C1" w:rsidRDefault="00252B80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4579C" w14:textId="326DE48F" w:rsidR="00252B80" w:rsidRPr="00CB02C1" w:rsidRDefault="00495E0E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56" w:right="-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1,131,524</w:t>
            </w:r>
          </w:p>
        </w:tc>
      </w:tr>
    </w:tbl>
    <w:p w14:paraId="5C50490A" w14:textId="77777777" w:rsidR="0059161E" w:rsidRPr="00CB02C1" w:rsidRDefault="0059161E"/>
    <w:p w14:paraId="50AD0327" w14:textId="77777777" w:rsidR="00091A67" w:rsidRPr="00CB02C1" w:rsidRDefault="00091A67">
      <w:r w:rsidRPr="00CB02C1">
        <w:br w:type="page"/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2"/>
        <w:gridCol w:w="1193"/>
        <w:gridCol w:w="255"/>
        <w:gridCol w:w="1212"/>
        <w:gridCol w:w="245"/>
        <w:gridCol w:w="1101"/>
        <w:gridCol w:w="251"/>
        <w:gridCol w:w="994"/>
      </w:tblGrid>
      <w:tr w:rsidR="00252B80" w:rsidRPr="00CB02C1" w14:paraId="2EA32712" w14:textId="77777777" w:rsidTr="008B3244">
        <w:trPr>
          <w:trHeight w:val="327"/>
          <w:tblHeader/>
        </w:trPr>
        <w:tc>
          <w:tcPr>
            <w:tcW w:w="3842" w:type="dxa"/>
            <w:shd w:val="clear" w:color="auto" w:fill="auto"/>
            <w:vAlign w:val="bottom"/>
          </w:tcPr>
          <w:p w14:paraId="5F7D0C5D" w14:textId="6899004A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1" w:type="dxa"/>
            <w:gridSpan w:val="7"/>
          </w:tcPr>
          <w:p w14:paraId="5B503236" w14:textId="6E110483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52B80" w:rsidRPr="00CB02C1" w14:paraId="4973BC50" w14:textId="77777777" w:rsidTr="008B3244">
        <w:trPr>
          <w:trHeight w:val="319"/>
          <w:tblHeader/>
        </w:trPr>
        <w:tc>
          <w:tcPr>
            <w:tcW w:w="3842" w:type="dxa"/>
            <w:shd w:val="clear" w:color="auto" w:fill="auto"/>
            <w:vAlign w:val="bottom"/>
          </w:tcPr>
          <w:p w14:paraId="441EB521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1" w:type="dxa"/>
            <w:gridSpan w:val="7"/>
          </w:tcPr>
          <w:p w14:paraId="691799CA" w14:textId="4E0572ED" w:rsidR="00252B80" w:rsidRPr="00CB02C1" w:rsidRDefault="005A186A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252B80"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2B80" w:rsidRPr="00CB02C1" w14:paraId="24FA1D0A" w14:textId="77777777" w:rsidTr="00827C90">
        <w:trPr>
          <w:trHeight w:val="366"/>
          <w:tblHeader/>
        </w:trPr>
        <w:tc>
          <w:tcPr>
            <w:tcW w:w="3842" w:type="dxa"/>
            <w:shd w:val="clear" w:color="auto" w:fill="auto"/>
            <w:vAlign w:val="bottom"/>
          </w:tcPr>
          <w:p w14:paraId="780C3269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6F6CED3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45691EB0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55" w:type="dxa"/>
          </w:tcPr>
          <w:p w14:paraId="6CCB1BF4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46FC4D8F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83852C5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</w:tcPr>
          <w:p w14:paraId="03CC3805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4C8DD33C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D8035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5C622B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0C2F01A3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51" w:type="dxa"/>
          </w:tcPr>
          <w:p w14:paraId="025E80FE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E873B47" w14:textId="77777777" w:rsidR="00252B80" w:rsidRPr="00CB02C1" w:rsidDel="00D43E7A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2B80" w:rsidRPr="00CB02C1" w14:paraId="0276CA30" w14:textId="77777777" w:rsidTr="008B3244">
        <w:trPr>
          <w:trHeight w:val="319"/>
          <w:tblHeader/>
        </w:trPr>
        <w:tc>
          <w:tcPr>
            <w:tcW w:w="3842" w:type="dxa"/>
            <w:shd w:val="clear" w:color="auto" w:fill="auto"/>
          </w:tcPr>
          <w:p w14:paraId="2A38D7FC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51" w:type="dxa"/>
            <w:gridSpan w:val="7"/>
            <w:shd w:val="clear" w:color="auto" w:fill="auto"/>
          </w:tcPr>
          <w:p w14:paraId="61C29FBC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52B80" w:rsidRPr="00CB02C1" w14:paraId="4336D0C9" w14:textId="77777777" w:rsidTr="00827C90">
        <w:trPr>
          <w:trHeight w:val="327"/>
        </w:trPr>
        <w:tc>
          <w:tcPr>
            <w:tcW w:w="3842" w:type="dxa"/>
            <w:shd w:val="clear" w:color="auto" w:fill="auto"/>
          </w:tcPr>
          <w:p w14:paraId="22375394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3" w:type="dxa"/>
            <w:shd w:val="clear" w:color="auto" w:fill="auto"/>
          </w:tcPr>
          <w:p w14:paraId="3F8E1AD4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9A7FB20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4C59D8BC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</w:tcPr>
          <w:p w14:paraId="2DDC8388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FAECD12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FFE357B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65698F6" w14:textId="77777777" w:rsidR="00252B80" w:rsidRPr="00CB02C1" w:rsidRDefault="00252B80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9DA" w:rsidRPr="00CB02C1" w14:paraId="420A27E8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28F48A6F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3" w:type="dxa"/>
            <w:shd w:val="clear" w:color="auto" w:fill="auto"/>
          </w:tcPr>
          <w:p w14:paraId="486F8EE1" w14:textId="18CD52DE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210,927</w:t>
            </w:r>
          </w:p>
        </w:tc>
        <w:tc>
          <w:tcPr>
            <w:tcW w:w="255" w:type="dxa"/>
          </w:tcPr>
          <w:p w14:paraId="7AC91D4F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10765C29" w14:textId="3CE55B98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27BA3922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2E2E9595" w14:textId="33935B53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4C2D52DD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1D0CB0B" w14:textId="3E2C6D0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210,927</w:t>
            </w:r>
          </w:p>
        </w:tc>
      </w:tr>
      <w:tr w:rsidR="00DB09DA" w:rsidRPr="00CB02C1" w14:paraId="59DEB5E2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1AA9D0FE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7FC3655B" w14:textId="5ECC1A68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798,148</w:t>
            </w:r>
          </w:p>
        </w:tc>
        <w:tc>
          <w:tcPr>
            <w:tcW w:w="255" w:type="dxa"/>
          </w:tcPr>
          <w:p w14:paraId="06144009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1E94301" w14:textId="45F7A5A5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CBC5DDE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616A0C0D" w14:textId="37235FF6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C5D390C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F625188" w14:textId="495F7711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798,148</w:t>
            </w:r>
          </w:p>
        </w:tc>
      </w:tr>
      <w:tr w:rsidR="00DB09DA" w:rsidRPr="00CB02C1" w14:paraId="3844F606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4FF47305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6FED7170" w14:textId="489A7319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325C1BD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A862070" w14:textId="4075AD46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13,970</w:t>
            </w:r>
          </w:p>
        </w:tc>
        <w:tc>
          <w:tcPr>
            <w:tcW w:w="245" w:type="dxa"/>
          </w:tcPr>
          <w:p w14:paraId="66974C0B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554D2D4B" w14:textId="63252DEB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0CCF7449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DACC66D" w14:textId="627B42D6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13,970</w:t>
            </w:r>
          </w:p>
        </w:tc>
      </w:tr>
      <w:tr w:rsidR="00DB09DA" w:rsidRPr="00CB02C1" w14:paraId="4B8FD20A" w14:textId="77777777" w:rsidTr="00827C90">
        <w:trPr>
          <w:trHeight w:val="310"/>
        </w:trPr>
        <w:tc>
          <w:tcPr>
            <w:tcW w:w="3842" w:type="dxa"/>
            <w:shd w:val="clear" w:color="auto" w:fill="auto"/>
          </w:tcPr>
          <w:p w14:paraId="489F2762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3" w:type="dxa"/>
            <w:shd w:val="clear" w:color="auto" w:fill="auto"/>
          </w:tcPr>
          <w:p w14:paraId="1CB6C753" w14:textId="683E5CD9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B098422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271EE30C" w14:textId="1EBD2170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70,927</w:t>
            </w:r>
          </w:p>
        </w:tc>
        <w:tc>
          <w:tcPr>
            <w:tcW w:w="245" w:type="dxa"/>
          </w:tcPr>
          <w:p w14:paraId="66F8FCE7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90B16EF" w14:textId="245F6A23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</w:tcPr>
          <w:p w14:paraId="397BDA0B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F689E5A" w14:textId="2DC000DB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70,927</w:t>
            </w:r>
          </w:p>
        </w:tc>
      </w:tr>
      <w:tr w:rsidR="00DB09DA" w:rsidRPr="00CB02C1" w14:paraId="204ED7E3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6779A053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3" w:type="dxa"/>
            <w:shd w:val="clear" w:color="auto" w:fill="auto"/>
          </w:tcPr>
          <w:p w14:paraId="40087010" w14:textId="3B7CD7B6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EBFDC79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4179CC73" w14:textId="32A0A2E6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8A51DFB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717C2DF3" w14:textId="346D4F31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80,090</w:t>
            </w:r>
          </w:p>
        </w:tc>
        <w:tc>
          <w:tcPr>
            <w:tcW w:w="251" w:type="dxa"/>
          </w:tcPr>
          <w:p w14:paraId="43FBC893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2D4A8EA3" w14:textId="366C0D81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80,090</w:t>
            </w:r>
          </w:p>
        </w:tc>
      </w:tr>
      <w:tr w:rsidR="00DB09DA" w:rsidRPr="00CB02C1" w14:paraId="774F31CC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0BBCDCAF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676AE868" w14:textId="3F6C23A7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B62DEE3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B0D5CAA" w14:textId="5796143D" w:rsidR="00DB09DA" w:rsidRPr="00CB02C1" w:rsidRDefault="00091FA2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7AA8DA6B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3AD03408" w14:textId="0BD4753B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4,551</w:t>
            </w:r>
          </w:p>
        </w:tc>
        <w:tc>
          <w:tcPr>
            <w:tcW w:w="251" w:type="dxa"/>
          </w:tcPr>
          <w:p w14:paraId="6068E5CE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344F3F1" w14:textId="6A4EE5E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4,551</w:t>
            </w:r>
          </w:p>
        </w:tc>
      </w:tr>
      <w:tr w:rsidR="00DB09DA" w:rsidRPr="00CB02C1" w14:paraId="4808557B" w14:textId="77777777" w:rsidTr="0067215E">
        <w:trPr>
          <w:trHeight w:val="145"/>
        </w:trPr>
        <w:tc>
          <w:tcPr>
            <w:tcW w:w="3842" w:type="dxa"/>
            <w:shd w:val="clear" w:color="auto" w:fill="auto"/>
          </w:tcPr>
          <w:p w14:paraId="343669BA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00F392C9" w14:textId="77777777" w:rsidR="00DB09DA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82DFE9" w14:textId="5BD0BC0F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1,009,075</w:t>
            </w:r>
          </w:p>
        </w:tc>
        <w:tc>
          <w:tcPr>
            <w:tcW w:w="255" w:type="dxa"/>
          </w:tcPr>
          <w:p w14:paraId="05D4B13C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275D86FD" w14:textId="77777777" w:rsidR="00DB09DA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9FF821" w14:textId="4E7F1C35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84,897</w:t>
            </w:r>
          </w:p>
        </w:tc>
        <w:tc>
          <w:tcPr>
            <w:tcW w:w="245" w:type="dxa"/>
          </w:tcPr>
          <w:p w14:paraId="52FEDFB5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64A68BFC" w14:textId="77777777" w:rsidR="00DB09DA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8F4CE" w14:textId="3FF54D72" w:rsidR="00DB09DA" w:rsidRPr="00CB02C1" w:rsidRDefault="0037563C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84,641</w:t>
            </w:r>
          </w:p>
        </w:tc>
        <w:tc>
          <w:tcPr>
            <w:tcW w:w="251" w:type="dxa"/>
          </w:tcPr>
          <w:p w14:paraId="1C343258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9088CA0" w14:textId="77777777" w:rsidR="00DB09DA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7C1397" w14:textId="4FE5A239" w:rsidR="0037563C" w:rsidRPr="00CB02C1" w:rsidRDefault="0037563C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1,178,613</w:t>
            </w:r>
          </w:p>
        </w:tc>
      </w:tr>
      <w:tr w:rsidR="00DB09DA" w:rsidRPr="00CB02C1" w14:paraId="6C0CC35F" w14:textId="77777777" w:rsidTr="00827C90">
        <w:trPr>
          <w:trHeight w:val="311"/>
        </w:trPr>
        <w:tc>
          <w:tcPr>
            <w:tcW w:w="3842" w:type="dxa"/>
            <w:shd w:val="clear" w:color="auto" w:fill="auto"/>
          </w:tcPr>
          <w:p w14:paraId="02C4306C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3B823F74" w14:textId="09771D27" w:rsidR="00DB09DA" w:rsidRPr="00CB02C1" w:rsidRDefault="0037563C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(33,117)</w:t>
            </w:r>
          </w:p>
        </w:tc>
        <w:tc>
          <w:tcPr>
            <w:tcW w:w="255" w:type="dxa"/>
          </w:tcPr>
          <w:p w14:paraId="0EC92308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5551A4E0" w14:textId="076E23C7" w:rsidR="00DB09DA" w:rsidRPr="00CB02C1" w:rsidRDefault="0037563C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(1,504)</w:t>
            </w:r>
          </w:p>
        </w:tc>
        <w:tc>
          <w:tcPr>
            <w:tcW w:w="245" w:type="dxa"/>
          </w:tcPr>
          <w:p w14:paraId="382EFD57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7DB9D5E2" w14:textId="1FCBBA0C" w:rsidR="00DB09DA" w:rsidRPr="00CB02C1" w:rsidRDefault="0037563C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(7,606)</w:t>
            </w:r>
          </w:p>
        </w:tc>
        <w:tc>
          <w:tcPr>
            <w:tcW w:w="251" w:type="dxa"/>
          </w:tcPr>
          <w:p w14:paraId="5D4F32CA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C5A9B" w14:textId="6B9F46A9" w:rsidR="00DB09DA" w:rsidRPr="00CB02C1" w:rsidRDefault="0037563C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(42,227)</w:t>
            </w:r>
          </w:p>
        </w:tc>
      </w:tr>
      <w:tr w:rsidR="00DB09DA" w:rsidRPr="00CB02C1" w14:paraId="386EC490" w14:textId="77777777" w:rsidTr="00827C90">
        <w:trPr>
          <w:trHeight w:val="319"/>
        </w:trPr>
        <w:tc>
          <w:tcPr>
            <w:tcW w:w="3842" w:type="dxa"/>
            <w:shd w:val="clear" w:color="auto" w:fill="auto"/>
          </w:tcPr>
          <w:p w14:paraId="40B01643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2E0D5" w14:textId="07152E73" w:rsidR="00DB09DA" w:rsidRPr="00CB02C1" w:rsidRDefault="0037563C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975,958</w:t>
            </w:r>
          </w:p>
        </w:tc>
        <w:tc>
          <w:tcPr>
            <w:tcW w:w="255" w:type="dxa"/>
          </w:tcPr>
          <w:p w14:paraId="0C8812B7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2A6F5" w14:textId="151385D8" w:rsidR="00DB09DA" w:rsidRPr="00CB02C1" w:rsidRDefault="0037563C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83,393</w:t>
            </w:r>
          </w:p>
        </w:tc>
        <w:tc>
          <w:tcPr>
            <w:tcW w:w="245" w:type="dxa"/>
          </w:tcPr>
          <w:p w14:paraId="270BF2DA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0539D" w14:textId="32E6986D" w:rsidR="00DB09DA" w:rsidRPr="00CB02C1" w:rsidRDefault="0037563C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2"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77,035</w:t>
            </w:r>
          </w:p>
        </w:tc>
        <w:tc>
          <w:tcPr>
            <w:tcW w:w="251" w:type="dxa"/>
          </w:tcPr>
          <w:p w14:paraId="40446D46" w14:textId="77777777" w:rsidR="00DB09DA" w:rsidRPr="00CB02C1" w:rsidRDefault="00DB09DA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0FBF6" w14:textId="12BDDC5D" w:rsidR="00DB09DA" w:rsidRPr="00CB02C1" w:rsidRDefault="0037563C" w:rsidP="00DB0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56" w:right="-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1,136,386</w:t>
            </w:r>
          </w:p>
        </w:tc>
      </w:tr>
    </w:tbl>
    <w:p w14:paraId="7AD1D8F4" w14:textId="61F80D20" w:rsidR="00252B80" w:rsidRPr="00CB02C1" w:rsidRDefault="00252B80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41C62D0" w14:textId="50078567" w:rsidR="00735194" w:rsidRPr="00CB02C1" w:rsidRDefault="00735194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0CF0462" w14:textId="77777777" w:rsidR="00091A67" w:rsidRPr="00CB02C1" w:rsidRDefault="00091A67">
      <w:r w:rsidRPr="00CB02C1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94"/>
        <w:gridCol w:w="246"/>
        <w:gridCol w:w="1212"/>
        <w:gridCol w:w="236"/>
        <w:gridCol w:w="1100"/>
        <w:gridCol w:w="242"/>
        <w:gridCol w:w="990"/>
      </w:tblGrid>
      <w:tr w:rsidR="00735194" w:rsidRPr="00CB02C1" w14:paraId="17A2555F" w14:textId="77777777" w:rsidTr="00881148">
        <w:trPr>
          <w:trHeight w:val="324"/>
          <w:tblHeader/>
        </w:trPr>
        <w:tc>
          <w:tcPr>
            <w:tcW w:w="3870" w:type="dxa"/>
            <w:shd w:val="clear" w:color="auto" w:fill="auto"/>
            <w:vAlign w:val="bottom"/>
          </w:tcPr>
          <w:p w14:paraId="18AAB45C" w14:textId="711DD706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67D5FEF1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35194" w:rsidRPr="00CB02C1" w14:paraId="751ECF70" w14:textId="77777777" w:rsidTr="00881148">
        <w:trPr>
          <w:trHeight w:val="316"/>
          <w:tblHeader/>
        </w:trPr>
        <w:tc>
          <w:tcPr>
            <w:tcW w:w="3870" w:type="dxa"/>
            <w:shd w:val="clear" w:color="auto" w:fill="auto"/>
            <w:vAlign w:val="bottom"/>
          </w:tcPr>
          <w:p w14:paraId="49B1CD9E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4529F167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35194" w:rsidRPr="00CB02C1" w14:paraId="612E79AF" w14:textId="77777777" w:rsidTr="00881148">
        <w:trPr>
          <w:trHeight w:val="362"/>
          <w:tblHeader/>
        </w:trPr>
        <w:tc>
          <w:tcPr>
            <w:tcW w:w="3870" w:type="dxa"/>
            <w:shd w:val="clear" w:color="auto" w:fill="auto"/>
            <w:vAlign w:val="bottom"/>
          </w:tcPr>
          <w:p w14:paraId="3A08DF6B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6FDCB9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3B73584F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6" w:type="dxa"/>
          </w:tcPr>
          <w:p w14:paraId="530FA3E5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1A0F5B4A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5A2DEA37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2E7F32FF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60D43381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C8D805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1410D4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FD68D20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242" w:type="dxa"/>
          </w:tcPr>
          <w:p w14:paraId="24F0E50F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904185" w14:textId="77777777" w:rsidR="00735194" w:rsidRPr="00CB02C1" w:rsidDel="00D43E7A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5194" w:rsidRPr="00CB02C1" w14:paraId="42C24CF1" w14:textId="77777777" w:rsidTr="00881148">
        <w:trPr>
          <w:trHeight w:val="316"/>
          <w:tblHeader/>
        </w:trPr>
        <w:tc>
          <w:tcPr>
            <w:tcW w:w="3870" w:type="dxa"/>
            <w:shd w:val="clear" w:color="auto" w:fill="auto"/>
          </w:tcPr>
          <w:p w14:paraId="4EFF1DC4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2C25D753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5194" w:rsidRPr="00CB02C1" w14:paraId="631B604B" w14:textId="77777777" w:rsidTr="00881148">
        <w:trPr>
          <w:trHeight w:val="324"/>
        </w:trPr>
        <w:tc>
          <w:tcPr>
            <w:tcW w:w="3870" w:type="dxa"/>
            <w:shd w:val="clear" w:color="auto" w:fill="auto"/>
          </w:tcPr>
          <w:p w14:paraId="330E7F76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94" w:type="dxa"/>
            <w:shd w:val="clear" w:color="auto" w:fill="auto"/>
          </w:tcPr>
          <w:p w14:paraId="4E3C9766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0589137A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76BCE69D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8172F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2DCE538C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67E3CB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9ADCF5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194" w:rsidRPr="00CB02C1" w14:paraId="5C49F530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2C4A0D6A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194" w:type="dxa"/>
            <w:shd w:val="clear" w:color="auto" w:fill="auto"/>
          </w:tcPr>
          <w:p w14:paraId="2FF17220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707,199</w:t>
            </w:r>
          </w:p>
        </w:tc>
        <w:tc>
          <w:tcPr>
            <w:tcW w:w="246" w:type="dxa"/>
          </w:tcPr>
          <w:p w14:paraId="5CB40E90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029F9B75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1B959F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D47BE7D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463CE6D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F2FFBE" w14:textId="77777777" w:rsidR="00735194" w:rsidRPr="00CB02C1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707,199</w:t>
            </w:r>
          </w:p>
        </w:tc>
      </w:tr>
      <w:tr w:rsidR="00735194" w:rsidRPr="00CB02C1" w14:paraId="10BB6976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1C501220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46D40761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217,239</w:t>
            </w:r>
          </w:p>
        </w:tc>
        <w:tc>
          <w:tcPr>
            <w:tcW w:w="246" w:type="dxa"/>
          </w:tcPr>
          <w:p w14:paraId="4F2BDF17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611A60CD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008472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AE5D970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6ED37739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91C83B" w14:textId="77777777" w:rsidR="00735194" w:rsidRPr="00CB02C1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217,239</w:t>
            </w:r>
          </w:p>
        </w:tc>
      </w:tr>
      <w:tr w:rsidR="00735194" w:rsidRPr="00CB02C1" w14:paraId="5A3EB2E1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00C9882C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4E79AB38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2CAA55C4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1DA91E04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226,135</w:t>
            </w:r>
          </w:p>
        </w:tc>
        <w:tc>
          <w:tcPr>
            <w:tcW w:w="236" w:type="dxa"/>
          </w:tcPr>
          <w:p w14:paraId="7BF142CF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19D0AB7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30B0F0B6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0F550E" w14:textId="77777777" w:rsidR="00735194" w:rsidRPr="00CB02C1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226,135</w:t>
            </w:r>
          </w:p>
        </w:tc>
      </w:tr>
      <w:tr w:rsidR="00735194" w:rsidRPr="00CB02C1" w14:paraId="18EF299E" w14:textId="77777777" w:rsidTr="00881148">
        <w:trPr>
          <w:trHeight w:val="307"/>
        </w:trPr>
        <w:tc>
          <w:tcPr>
            <w:tcW w:w="3870" w:type="dxa"/>
            <w:shd w:val="clear" w:color="auto" w:fill="auto"/>
          </w:tcPr>
          <w:p w14:paraId="326155CE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194" w:type="dxa"/>
            <w:shd w:val="clear" w:color="auto" w:fill="auto"/>
          </w:tcPr>
          <w:p w14:paraId="5B25812C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8D95DCF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55F0AC75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70,134</w:t>
            </w:r>
          </w:p>
        </w:tc>
        <w:tc>
          <w:tcPr>
            <w:tcW w:w="236" w:type="dxa"/>
          </w:tcPr>
          <w:p w14:paraId="0D14F1AE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77884645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1FCCFC2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BB27B6" w14:textId="77777777" w:rsidR="00735194" w:rsidRPr="00CB02C1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70,134</w:t>
            </w:r>
          </w:p>
        </w:tc>
      </w:tr>
      <w:tr w:rsidR="00735194" w:rsidRPr="00CB02C1" w14:paraId="17ABF6E6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2A1C443A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194" w:type="dxa"/>
            <w:shd w:val="clear" w:color="auto" w:fill="auto"/>
          </w:tcPr>
          <w:p w14:paraId="197236E5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DB0B027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14:paraId="0E62B485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B3F874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</w:tcPr>
          <w:p w14:paraId="424F6570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33,331</w:t>
            </w:r>
          </w:p>
        </w:tc>
        <w:tc>
          <w:tcPr>
            <w:tcW w:w="242" w:type="dxa"/>
          </w:tcPr>
          <w:p w14:paraId="7AF357B8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792C78" w14:textId="77777777" w:rsidR="00735194" w:rsidRPr="00CB02C1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33,331</w:t>
            </w:r>
          </w:p>
        </w:tc>
      </w:tr>
      <w:tr w:rsidR="00735194" w:rsidRPr="00CB02C1" w14:paraId="14ADDD95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3B2BA055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ลูกหนี้อยู่ระหว่างการฟ้องร้อง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3B2C15C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6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BB0B027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546297D1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6709FC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3CF6F951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  <w:tc>
          <w:tcPr>
            <w:tcW w:w="242" w:type="dxa"/>
          </w:tcPr>
          <w:p w14:paraId="69C75A10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D6F626" w14:textId="77777777" w:rsidR="00735194" w:rsidRPr="00CB02C1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1,450</w:t>
            </w:r>
          </w:p>
        </w:tc>
      </w:tr>
      <w:tr w:rsidR="00735194" w:rsidRPr="00CB02C1" w14:paraId="6B22D438" w14:textId="77777777" w:rsidTr="00881148">
        <w:trPr>
          <w:trHeight w:val="633"/>
        </w:trPr>
        <w:tc>
          <w:tcPr>
            <w:tcW w:w="3870" w:type="dxa"/>
            <w:shd w:val="clear" w:color="auto" w:fill="auto"/>
          </w:tcPr>
          <w:p w14:paraId="6D1A656F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ลูกหนี้ตามสัญญาเช่าซื้อสุทธิรายได้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ดอกเบี้ยที่ยังไม่ถือเป็นรายได้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28B23808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1C432D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924,438</w:t>
            </w:r>
          </w:p>
        </w:tc>
        <w:tc>
          <w:tcPr>
            <w:tcW w:w="246" w:type="dxa"/>
          </w:tcPr>
          <w:p w14:paraId="4F49FEFF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64C85AD2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51107D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296,269</w:t>
            </w:r>
          </w:p>
        </w:tc>
        <w:tc>
          <w:tcPr>
            <w:tcW w:w="236" w:type="dxa"/>
          </w:tcPr>
          <w:p w14:paraId="41F28252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0F7E67D2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61A991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34,781</w:t>
            </w:r>
          </w:p>
        </w:tc>
        <w:tc>
          <w:tcPr>
            <w:tcW w:w="242" w:type="dxa"/>
          </w:tcPr>
          <w:p w14:paraId="60B32E6A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087365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3FD032" w14:textId="77777777" w:rsidR="00735194" w:rsidRPr="00CB02C1" w:rsidRDefault="00735194" w:rsidP="00CE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1,255,488</w:t>
            </w:r>
          </w:p>
        </w:tc>
      </w:tr>
      <w:tr w:rsidR="00735194" w:rsidRPr="00CB02C1" w14:paraId="7372FB43" w14:textId="77777777" w:rsidTr="00881148">
        <w:trPr>
          <w:trHeight w:val="362"/>
        </w:trPr>
        <w:tc>
          <w:tcPr>
            <w:tcW w:w="3870" w:type="dxa"/>
            <w:shd w:val="clear" w:color="auto" w:fill="auto"/>
          </w:tcPr>
          <w:p w14:paraId="3234622E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right="-5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EA73FAD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(25,261)</w:t>
            </w:r>
          </w:p>
        </w:tc>
        <w:tc>
          <w:tcPr>
            <w:tcW w:w="246" w:type="dxa"/>
          </w:tcPr>
          <w:p w14:paraId="114295D5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427AD8E2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(4,451)</w:t>
            </w:r>
          </w:p>
        </w:tc>
        <w:tc>
          <w:tcPr>
            <w:tcW w:w="236" w:type="dxa"/>
          </w:tcPr>
          <w:p w14:paraId="7DDF1B08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731D064D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(3,003)</w:t>
            </w:r>
          </w:p>
        </w:tc>
        <w:tc>
          <w:tcPr>
            <w:tcW w:w="242" w:type="dxa"/>
          </w:tcPr>
          <w:p w14:paraId="3B87B6AD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77EAAE" w14:textId="77777777" w:rsidR="00735194" w:rsidRPr="00CB02C1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(32,715)</w:t>
            </w:r>
          </w:p>
        </w:tc>
      </w:tr>
      <w:tr w:rsidR="00735194" w:rsidRPr="00CB02C1" w14:paraId="5F7EA483" w14:textId="77777777" w:rsidTr="00881148">
        <w:trPr>
          <w:trHeight w:val="316"/>
        </w:trPr>
        <w:tc>
          <w:tcPr>
            <w:tcW w:w="3870" w:type="dxa"/>
            <w:shd w:val="clear" w:color="auto" w:fill="auto"/>
          </w:tcPr>
          <w:p w14:paraId="1D1E2251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74356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899,177</w:t>
            </w:r>
          </w:p>
        </w:tc>
        <w:tc>
          <w:tcPr>
            <w:tcW w:w="246" w:type="dxa"/>
          </w:tcPr>
          <w:p w14:paraId="1F7EFFC7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73E59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291,818</w:t>
            </w:r>
          </w:p>
        </w:tc>
        <w:tc>
          <w:tcPr>
            <w:tcW w:w="236" w:type="dxa"/>
          </w:tcPr>
          <w:p w14:paraId="0A8FB9FF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F210F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31,778</w:t>
            </w:r>
          </w:p>
        </w:tc>
        <w:tc>
          <w:tcPr>
            <w:tcW w:w="242" w:type="dxa"/>
          </w:tcPr>
          <w:p w14:paraId="790429D7" w14:textId="77777777" w:rsidR="00735194" w:rsidRPr="00CB02C1" w:rsidRDefault="00735194" w:rsidP="00CC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624CD" w14:textId="77777777" w:rsidR="00735194" w:rsidRPr="00CB02C1" w:rsidRDefault="00735194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1,222,773</w:t>
            </w:r>
          </w:p>
        </w:tc>
      </w:tr>
    </w:tbl>
    <w:p w14:paraId="27C4762A" w14:textId="102FB367" w:rsidR="00735194" w:rsidRPr="00CB02C1" w:rsidRDefault="00735194" w:rsidP="00D06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080"/>
        <w:gridCol w:w="270"/>
        <w:gridCol w:w="1080"/>
      </w:tblGrid>
      <w:tr w:rsidR="00C62C95" w:rsidRPr="00CB02C1" w14:paraId="37C20FBC" w14:textId="77777777" w:rsidTr="00272D60">
        <w:trPr>
          <w:tblHeader/>
        </w:trPr>
        <w:tc>
          <w:tcPr>
            <w:tcW w:w="3870" w:type="dxa"/>
            <w:vAlign w:val="bottom"/>
          </w:tcPr>
          <w:p w14:paraId="1B72A357" w14:textId="247A59D7" w:rsidR="00C62C95" w:rsidRPr="00CB02C1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17F0FCDA" w14:textId="44ECC06E" w:rsidR="00C62C95" w:rsidRPr="00CB02C1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20EC2C" w14:textId="77777777" w:rsidR="00C62C95" w:rsidRPr="00CB02C1" w:rsidRDefault="00C62C95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1111791" w14:textId="1992E6C5" w:rsidR="00C62C95" w:rsidRPr="00CB02C1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2C95" w:rsidRPr="00CB02C1" w14:paraId="27C5309B" w14:textId="77777777" w:rsidTr="00272D60">
        <w:trPr>
          <w:tblHeader/>
        </w:trPr>
        <w:tc>
          <w:tcPr>
            <w:tcW w:w="3870" w:type="dxa"/>
            <w:vAlign w:val="bottom"/>
          </w:tcPr>
          <w:p w14:paraId="2AE27517" w14:textId="44A500CA" w:rsidR="00C62C95" w:rsidRPr="00CB02C1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A1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="001D34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="005A186A" w:rsidRPr="005A18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5A186A" w:rsidRPr="005A18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</w:tcPr>
          <w:p w14:paraId="4CB2CC5F" w14:textId="4C20F548" w:rsidR="00C62C95" w:rsidRPr="00CB02C1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2572A43" w14:textId="77777777" w:rsidR="00C62C95" w:rsidRPr="00CB02C1" w:rsidRDefault="00C62C95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4FD0655" w14:textId="660ADCDB" w:rsidR="00C62C95" w:rsidRPr="00CB02C1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9E8DB59" w14:textId="77777777" w:rsidR="00C62C95" w:rsidRPr="00CB02C1" w:rsidRDefault="00C62C95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33C876" w14:textId="4A475EFF" w:rsidR="00C62C95" w:rsidRPr="00CB02C1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E9E3C9F" w14:textId="77777777" w:rsidR="00C62C95" w:rsidRPr="00CB02C1" w:rsidRDefault="00C62C95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886CDD" w14:textId="0722889F" w:rsidR="00C62C95" w:rsidRPr="00CB02C1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62C95" w:rsidRPr="00CB02C1" w14:paraId="091D86B3" w14:textId="77777777" w:rsidTr="00272D60">
        <w:trPr>
          <w:tblHeader/>
        </w:trPr>
        <w:tc>
          <w:tcPr>
            <w:tcW w:w="3870" w:type="dxa"/>
          </w:tcPr>
          <w:p w14:paraId="52E66760" w14:textId="77777777" w:rsidR="00C62C95" w:rsidRPr="00CB02C1" w:rsidRDefault="00C62C95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6C18A923" w14:textId="4AC50B8F" w:rsidR="00C62C95" w:rsidRPr="00CB02C1" w:rsidRDefault="00A42E64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2C95" w:rsidRPr="00CB02C1" w14:paraId="00C74AF7" w14:textId="77777777" w:rsidTr="00272D60">
        <w:tc>
          <w:tcPr>
            <w:tcW w:w="3870" w:type="dxa"/>
          </w:tcPr>
          <w:p w14:paraId="4CC5328E" w14:textId="033D2FB5" w:rsidR="00C62C95" w:rsidRPr="00CB02C1" w:rsidRDefault="00A42E64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</w:tcPr>
          <w:p w14:paraId="44314DE6" w14:textId="7628BB1C" w:rsidR="00C62C95" w:rsidRPr="00CB02C1" w:rsidRDefault="00BA08E7" w:rsidP="0001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9,091</w:t>
            </w:r>
          </w:p>
        </w:tc>
        <w:tc>
          <w:tcPr>
            <w:tcW w:w="270" w:type="dxa"/>
          </w:tcPr>
          <w:p w14:paraId="32864201" w14:textId="77777777" w:rsidR="00C62C95" w:rsidRPr="00CB02C1" w:rsidRDefault="00C62C95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9EE4D9" w14:textId="0E6A8890" w:rsidR="00C62C95" w:rsidRPr="00CB02C1" w:rsidRDefault="009266CB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8,469</w:t>
            </w:r>
          </w:p>
        </w:tc>
        <w:tc>
          <w:tcPr>
            <w:tcW w:w="270" w:type="dxa"/>
          </w:tcPr>
          <w:p w14:paraId="61BE336B" w14:textId="77777777" w:rsidR="00C62C95" w:rsidRPr="00CB02C1" w:rsidRDefault="00C62C95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C780DD" w14:textId="0AD5C43C" w:rsidR="00C62C95" w:rsidRPr="00CB02C1" w:rsidRDefault="00377730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9,512</w:t>
            </w:r>
          </w:p>
        </w:tc>
        <w:tc>
          <w:tcPr>
            <w:tcW w:w="270" w:type="dxa"/>
          </w:tcPr>
          <w:p w14:paraId="78A774D3" w14:textId="77777777" w:rsidR="00C62C95" w:rsidRPr="00CB02C1" w:rsidRDefault="00C62C95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9BAFD" w14:textId="2805BC87" w:rsidR="00C62C95" w:rsidRPr="00CB02C1" w:rsidRDefault="009266CB" w:rsidP="00A42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8,469</w:t>
            </w:r>
          </w:p>
        </w:tc>
      </w:tr>
    </w:tbl>
    <w:p w14:paraId="11022C85" w14:textId="77777777" w:rsidR="00C62C95" w:rsidRPr="00CB02C1" w:rsidRDefault="00C62C95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69CAADC" w14:textId="374D93D9" w:rsidR="00735194" w:rsidRPr="00CB02C1" w:rsidRDefault="00735194" w:rsidP="00735194">
      <w:pPr>
        <w:ind w:firstLine="540"/>
        <w:rPr>
          <w:rFonts w:asciiTheme="majorBidi" w:hAnsiTheme="majorBidi" w:cstheme="majorBidi"/>
          <w:b/>
          <w:sz w:val="28"/>
          <w:szCs w:val="28"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5A186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5A186A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2564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5E7240" w:rsidRPr="005E7240">
        <w:rPr>
          <w:rFonts w:asciiTheme="majorBidi" w:hAnsiTheme="majorBidi" w:cstheme="majorBidi"/>
          <w:bCs/>
          <w:sz w:val="28"/>
          <w:szCs w:val="28"/>
        </w:rPr>
        <w:t>1</w:t>
      </w:r>
      <w:r w:rsidR="0020765C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5E7240" w:rsidRPr="005E7240">
        <w:rPr>
          <w:rFonts w:asciiTheme="majorBidi" w:hAnsiTheme="majorBidi" w:cstheme="majorBidi"/>
          <w:bCs/>
          <w:sz w:val="28"/>
          <w:szCs w:val="28"/>
        </w:rPr>
        <w:t>-</w:t>
      </w:r>
      <w:r w:rsidR="0020765C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5E7240" w:rsidRPr="005E7240">
        <w:rPr>
          <w:rFonts w:asciiTheme="majorBidi" w:hAnsiTheme="majorBidi" w:cstheme="majorBidi"/>
          <w:bCs/>
          <w:sz w:val="28"/>
          <w:szCs w:val="28"/>
        </w:rPr>
        <w:t>7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CB02C1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CB02C1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i/>
          <w:iCs/>
          <w:sz w:val="28"/>
          <w:szCs w:val="28"/>
        </w:rPr>
        <w:t>2563: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Cs/>
          <w:i/>
          <w:iCs/>
          <w:sz w:val="28"/>
          <w:szCs w:val="28"/>
        </w:rPr>
        <w:t>1 - 7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ปี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6A8DB8B1" w14:textId="59F355F6" w:rsidR="00E0673E" w:rsidRPr="00CB02C1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5FBDE20" w14:textId="77777777" w:rsidR="00091A67" w:rsidRPr="00CB02C1" w:rsidRDefault="00091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EEA8B9D" w14:textId="2C10A7A3" w:rsidR="00CF4477" w:rsidRPr="00CB02C1" w:rsidRDefault="00E0673E" w:rsidP="00CB5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CB59BE"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CF4477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ลูกหนี้</w:t>
      </w:r>
      <w:r w:rsidRPr="00CB02C1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เงินให้สินเชื่ออื่น</w:t>
      </w:r>
    </w:p>
    <w:p w14:paraId="2A7FE4AA" w14:textId="4ACC4E9D" w:rsidR="00E0673E" w:rsidRPr="00CB02C1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1A43AA9" w14:textId="03578BAF" w:rsidR="00E0673E" w:rsidRPr="00CB02C1" w:rsidRDefault="00E0673E" w:rsidP="00E0673E">
      <w:pPr>
        <w:tabs>
          <w:tab w:val="clear" w:pos="680"/>
          <w:tab w:val="left" w:pos="720"/>
        </w:tabs>
        <w:ind w:left="540" w:right="378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t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ู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กค้ารายย่อย ณ วันที่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br/>
      </w:r>
      <w:r w:rsidR="005A186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5A186A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2564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CB02C1">
        <w:rPr>
          <w:rFonts w:asciiTheme="majorBidi" w:hAnsiTheme="majorBidi" w:cstheme="majorBidi"/>
          <w:bCs/>
          <w:sz w:val="28"/>
          <w:szCs w:val="28"/>
        </w:rPr>
        <w:t xml:space="preserve">31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2563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สรุปได้ดังนี้</w:t>
      </w:r>
    </w:p>
    <w:p w14:paraId="446B4D78" w14:textId="77777777" w:rsidR="00E0673E" w:rsidRPr="00CB02C1" w:rsidRDefault="00E0673E" w:rsidP="00E0673E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64"/>
        <w:gridCol w:w="1167"/>
        <w:gridCol w:w="269"/>
        <w:gridCol w:w="1258"/>
        <w:gridCol w:w="236"/>
        <w:gridCol w:w="1201"/>
        <w:gridCol w:w="269"/>
        <w:gridCol w:w="1170"/>
      </w:tblGrid>
      <w:tr w:rsidR="00E0673E" w:rsidRPr="00CB02C1" w14:paraId="7066EF03" w14:textId="77777777" w:rsidTr="008B3244">
        <w:trPr>
          <w:trHeight w:val="301"/>
          <w:tblHeader/>
        </w:trPr>
        <w:tc>
          <w:tcPr>
            <w:tcW w:w="3565" w:type="dxa"/>
          </w:tcPr>
          <w:p w14:paraId="6387D9F8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</w:tcPr>
          <w:p w14:paraId="6DC1F61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450A4830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8" w:type="dxa"/>
            <w:gridSpan w:val="3"/>
          </w:tcPr>
          <w:p w14:paraId="36803B12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73E" w:rsidRPr="00CB02C1" w14:paraId="52F88D98" w14:textId="77777777" w:rsidTr="008B3244">
        <w:trPr>
          <w:trHeight w:val="301"/>
          <w:tblHeader/>
        </w:trPr>
        <w:tc>
          <w:tcPr>
            <w:tcW w:w="3565" w:type="dxa"/>
          </w:tcPr>
          <w:p w14:paraId="37EC3F40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D434925" w14:textId="33661B4C" w:rsidR="00E0673E" w:rsidRPr="00CB02C1" w:rsidRDefault="005A186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9" w:type="dxa"/>
          </w:tcPr>
          <w:p w14:paraId="195A1AE9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30C729E6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</w:tcPr>
          <w:p w14:paraId="639F1A72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1201" w:type="dxa"/>
          </w:tcPr>
          <w:p w14:paraId="69C66299" w14:textId="6A3D55AD" w:rsidR="00E0673E" w:rsidRPr="00CB02C1" w:rsidRDefault="005A186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9" w:type="dxa"/>
          </w:tcPr>
          <w:p w14:paraId="7AC189F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DD657F0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0673E" w:rsidRPr="00CB02C1" w14:paraId="4321D6BF" w14:textId="77777777" w:rsidTr="008B3244">
        <w:trPr>
          <w:trHeight w:val="301"/>
          <w:tblHeader/>
        </w:trPr>
        <w:tc>
          <w:tcPr>
            <w:tcW w:w="3565" w:type="dxa"/>
          </w:tcPr>
          <w:p w14:paraId="245CE05B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17B843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1B049478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7" w:type="dxa"/>
          </w:tcPr>
          <w:p w14:paraId="19C086EE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" w:type="dxa"/>
          </w:tcPr>
          <w:p w14:paraId="0A0508F1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E34CD07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4AAA90AF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C7D6F41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0673E" w:rsidRPr="00CB02C1" w14:paraId="6F370A89" w14:textId="77777777" w:rsidTr="008B3244">
        <w:trPr>
          <w:trHeight w:val="301"/>
          <w:tblHeader/>
        </w:trPr>
        <w:tc>
          <w:tcPr>
            <w:tcW w:w="3565" w:type="dxa"/>
          </w:tcPr>
          <w:p w14:paraId="043837D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69" w:type="dxa"/>
            <w:gridSpan w:val="7"/>
          </w:tcPr>
          <w:p w14:paraId="7BC27CB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673E" w:rsidRPr="00CB02C1" w14:paraId="08BE1873" w14:textId="77777777" w:rsidTr="008B3244">
        <w:trPr>
          <w:trHeight w:val="344"/>
        </w:trPr>
        <w:tc>
          <w:tcPr>
            <w:tcW w:w="3565" w:type="dxa"/>
          </w:tcPr>
          <w:p w14:paraId="2D9C216E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67" w:type="dxa"/>
          </w:tcPr>
          <w:p w14:paraId="59BB55F2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2DD0EB8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58A483C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55022A1F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F16CFA3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9287B07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1049B13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73E" w:rsidRPr="00CB02C1" w14:paraId="57A148C7" w14:textId="77777777" w:rsidTr="008B3244">
        <w:trPr>
          <w:trHeight w:val="335"/>
        </w:trPr>
        <w:tc>
          <w:tcPr>
            <w:tcW w:w="3565" w:type="dxa"/>
          </w:tcPr>
          <w:p w14:paraId="7FBCA082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ลูกหนี้ผ่อนชำระค่าเบี้ยประกัน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</w:tcPr>
          <w:p w14:paraId="026685EE" w14:textId="449F88C1" w:rsidR="00E0673E" w:rsidRPr="00CB02C1" w:rsidRDefault="006A3A6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2,995</w:t>
            </w:r>
          </w:p>
        </w:tc>
        <w:tc>
          <w:tcPr>
            <w:tcW w:w="269" w:type="dxa"/>
          </w:tcPr>
          <w:p w14:paraId="322CA1C0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7546159F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  <w:tc>
          <w:tcPr>
            <w:tcW w:w="235" w:type="dxa"/>
          </w:tcPr>
          <w:p w14:paraId="1CB8618F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8837AE5" w14:textId="18B2A331" w:rsidR="00E0673E" w:rsidRPr="00CB02C1" w:rsidRDefault="00787A3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</w:t>
            </w:r>
            <w:r w:rsidR="00FA2F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170E9C21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68857E9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E0673E" w:rsidRPr="00CB02C1" w14:paraId="732ED314" w14:textId="77777777" w:rsidTr="008B3244">
        <w:trPr>
          <w:trHeight w:val="344"/>
        </w:trPr>
        <w:tc>
          <w:tcPr>
            <w:tcW w:w="3565" w:type="dxa"/>
          </w:tcPr>
          <w:p w14:paraId="6171F0E7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vertAlign w:val="superscript"/>
                <w:cs/>
              </w:rPr>
              <w:t xml:space="preserve"> 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B33BC5C" w14:textId="7F1E5411" w:rsidR="00E0673E" w:rsidRPr="00CB02C1" w:rsidRDefault="006A3A6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90,5</w:t>
            </w:r>
            <w:r w:rsidR="00E7072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69" w:type="dxa"/>
          </w:tcPr>
          <w:p w14:paraId="3ACE0B96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D9F3E3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47,847</w:t>
            </w:r>
          </w:p>
        </w:tc>
        <w:tc>
          <w:tcPr>
            <w:tcW w:w="235" w:type="dxa"/>
          </w:tcPr>
          <w:p w14:paraId="31221A06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44D1673" w14:textId="32D494CE" w:rsidR="00E0673E" w:rsidRPr="00CB02C1" w:rsidRDefault="00787A3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C62EB15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9E14C0A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673E" w:rsidRPr="00CB02C1" w14:paraId="65B71777" w14:textId="77777777" w:rsidTr="008B3244">
        <w:trPr>
          <w:trHeight w:val="344"/>
        </w:trPr>
        <w:tc>
          <w:tcPr>
            <w:tcW w:w="3565" w:type="dxa"/>
          </w:tcPr>
          <w:p w14:paraId="66648FFD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AF4C224" w14:textId="498C05E3" w:rsidR="00E0673E" w:rsidRPr="00CB02C1" w:rsidRDefault="006A3A62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93,55</w:t>
            </w:r>
            <w:r w:rsidR="00F932D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5AC8A1C3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DF2A901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54,206</w:t>
            </w:r>
          </w:p>
        </w:tc>
        <w:tc>
          <w:tcPr>
            <w:tcW w:w="235" w:type="dxa"/>
          </w:tcPr>
          <w:p w14:paraId="414A6C2C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5F24A189" w14:textId="5C6DA377" w:rsidR="00E0673E" w:rsidRPr="00CB02C1" w:rsidRDefault="009D45A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</w:t>
            </w:r>
            <w:r w:rsidR="00FA2F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1B55DE89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846F879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E0673E" w:rsidRPr="00CB02C1" w14:paraId="0FB87A8F" w14:textId="77777777" w:rsidTr="008B3244">
        <w:trPr>
          <w:trHeight w:val="680"/>
        </w:trPr>
        <w:tc>
          <w:tcPr>
            <w:tcW w:w="3565" w:type="dxa"/>
          </w:tcPr>
          <w:p w14:paraId="3C0C2472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38DEF8B0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5DB5F4D" w14:textId="77777777" w:rsidR="00E0673E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0BC554" w14:textId="1BCABD18" w:rsidR="00787A3A" w:rsidRPr="00CB02C1" w:rsidRDefault="00787A3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(1,97</w:t>
            </w:r>
            <w:r w:rsidR="00A3094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69DE748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2BE7EBC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10DA60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(1,292)</w:t>
            </w:r>
          </w:p>
        </w:tc>
        <w:tc>
          <w:tcPr>
            <w:tcW w:w="235" w:type="dxa"/>
          </w:tcPr>
          <w:p w14:paraId="1E9653D1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F54DF14" w14:textId="77777777" w:rsidR="00E0673E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7916CE" w14:textId="4DE1D41D" w:rsidR="009D45A9" w:rsidRPr="00CB02C1" w:rsidRDefault="009D45A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</w:t>
            </w:r>
            <w:r w:rsidR="002F19B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2A6CE462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E824DB5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EBE4E1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(778)</w:t>
            </w:r>
          </w:p>
        </w:tc>
      </w:tr>
      <w:tr w:rsidR="00E0673E" w:rsidRPr="00CB02C1" w14:paraId="16DC4A6E" w14:textId="77777777" w:rsidTr="008B3244">
        <w:trPr>
          <w:trHeight w:val="335"/>
        </w:trPr>
        <w:tc>
          <w:tcPr>
            <w:tcW w:w="3565" w:type="dxa"/>
          </w:tcPr>
          <w:p w14:paraId="33428C3A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B0A6377" w14:textId="70399FAA" w:rsidR="00E0673E" w:rsidRPr="00CB02C1" w:rsidRDefault="009D45A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91,578</w:t>
            </w:r>
          </w:p>
        </w:tc>
        <w:tc>
          <w:tcPr>
            <w:tcW w:w="269" w:type="dxa"/>
          </w:tcPr>
          <w:p w14:paraId="78969043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32957D8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52,914</w:t>
            </w:r>
          </w:p>
        </w:tc>
        <w:tc>
          <w:tcPr>
            <w:tcW w:w="235" w:type="dxa"/>
          </w:tcPr>
          <w:p w14:paraId="241BDCE7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BF63ED1" w14:textId="0BBED9D9" w:rsidR="00E0673E" w:rsidRPr="00CB02C1" w:rsidRDefault="009D45A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2,16</w:t>
            </w:r>
            <w:r w:rsidR="002F19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10D4BAE9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4C132E19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  <w:tr w:rsidR="00E0673E" w:rsidRPr="00CB02C1" w14:paraId="602D1162" w14:textId="77777777" w:rsidTr="008B3244">
        <w:trPr>
          <w:trHeight w:val="344"/>
        </w:trPr>
        <w:tc>
          <w:tcPr>
            <w:tcW w:w="3565" w:type="dxa"/>
          </w:tcPr>
          <w:p w14:paraId="1C200D2B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4A5EEBC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CC45A0B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3BF373B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69B6A71A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1F357407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0B0F361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F75AAF9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73E" w:rsidRPr="00CB02C1" w14:paraId="235BE095" w14:textId="77777777" w:rsidTr="008B3244">
        <w:trPr>
          <w:trHeight w:val="335"/>
        </w:trPr>
        <w:tc>
          <w:tcPr>
            <w:tcW w:w="3565" w:type="dxa"/>
          </w:tcPr>
          <w:p w14:paraId="3C00D16A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167" w:type="dxa"/>
          </w:tcPr>
          <w:p w14:paraId="066EB02B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F69213C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5F2CDCCD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571F94CA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19BEDEF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603E0E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DD73011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673E" w:rsidRPr="00CB02C1" w14:paraId="5243D3A9" w14:textId="77777777" w:rsidTr="008B3244">
        <w:trPr>
          <w:trHeight w:val="344"/>
        </w:trPr>
        <w:tc>
          <w:tcPr>
            <w:tcW w:w="3565" w:type="dxa"/>
          </w:tcPr>
          <w:p w14:paraId="16C376E5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7" w:type="dxa"/>
          </w:tcPr>
          <w:p w14:paraId="63B4DC99" w14:textId="73199DA5" w:rsidR="00E0673E" w:rsidRPr="00CB02C1" w:rsidRDefault="00832A6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15,299</w:t>
            </w:r>
          </w:p>
        </w:tc>
        <w:tc>
          <w:tcPr>
            <w:tcW w:w="269" w:type="dxa"/>
          </w:tcPr>
          <w:p w14:paraId="2C7FB645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A8042FE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15,042</w:t>
            </w:r>
          </w:p>
        </w:tc>
        <w:tc>
          <w:tcPr>
            <w:tcW w:w="235" w:type="dxa"/>
          </w:tcPr>
          <w:p w14:paraId="6596E08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6830046A" w14:textId="56D8691A" w:rsidR="00E0673E" w:rsidRPr="00CB02C1" w:rsidRDefault="00882497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52635E5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5EE4E6E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673E" w:rsidRPr="00CB02C1" w14:paraId="10D462C3" w14:textId="77777777" w:rsidTr="008B3244">
        <w:trPr>
          <w:trHeight w:val="680"/>
        </w:trPr>
        <w:tc>
          <w:tcPr>
            <w:tcW w:w="3565" w:type="dxa"/>
          </w:tcPr>
          <w:p w14:paraId="0F1BE46C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3C16B789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ที่คาดว่าจะเกิดขึ้น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A460CC2" w14:textId="77777777" w:rsidR="00E0673E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5EEC91" w14:textId="08B5812F" w:rsidR="00832A6E" w:rsidRPr="00CB02C1" w:rsidRDefault="00832A6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(343)</w:t>
            </w:r>
          </w:p>
        </w:tc>
        <w:tc>
          <w:tcPr>
            <w:tcW w:w="269" w:type="dxa"/>
          </w:tcPr>
          <w:p w14:paraId="05A66F6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D0BF457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A9A378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(230)</w:t>
            </w:r>
          </w:p>
        </w:tc>
        <w:tc>
          <w:tcPr>
            <w:tcW w:w="235" w:type="dxa"/>
          </w:tcPr>
          <w:p w14:paraId="3CF101B8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904F58C" w14:textId="77777777" w:rsidR="00E0673E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C11CA8" w14:textId="0E4CC0A6" w:rsidR="00882497" w:rsidRPr="00CB02C1" w:rsidRDefault="00882497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47564C5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6A7D0A0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FB7C16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673E" w:rsidRPr="00CB02C1" w14:paraId="4BE0B41F" w14:textId="77777777" w:rsidTr="008B3244">
        <w:trPr>
          <w:trHeight w:val="335"/>
        </w:trPr>
        <w:tc>
          <w:tcPr>
            <w:tcW w:w="3565" w:type="dxa"/>
          </w:tcPr>
          <w:p w14:paraId="3EDD959A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5C108B7" w14:textId="20B39BFA" w:rsidR="00E0673E" w:rsidRPr="00CB02C1" w:rsidRDefault="00832A6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14,956</w:t>
            </w:r>
          </w:p>
        </w:tc>
        <w:tc>
          <w:tcPr>
            <w:tcW w:w="269" w:type="dxa"/>
          </w:tcPr>
          <w:p w14:paraId="6978312A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43030C8C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14,812</w:t>
            </w:r>
          </w:p>
        </w:tc>
        <w:tc>
          <w:tcPr>
            <w:tcW w:w="235" w:type="dxa"/>
          </w:tcPr>
          <w:p w14:paraId="67052D1A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4CA01AE8" w14:textId="31874A0A" w:rsidR="00E0673E" w:rsidRPr="00CB02C1" w:rsidRDefault="00882497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53515AA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08CFD5D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0673E" w:rsidRPr="00CB02C1" w14:paraId="36F0864F" w14:textId="77777777" w:rsidTr="008B3244">
        <w:trPr>
          <w:trHeight w:val="344"/>
        </w:trPr>
        <w:tc>
          <w:tcPr>
            <w:tcW w:w="3565" w:type="dxa"/>
          </w:tcPr>
          <w:p w14:paraId="066AF337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0013250" w14:textId="03F68554" w:rsidR="00E0673E" w:rsidRPr="00CB02C1" w:rsidRDefault="003278E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106,534</w:t>
            </w:r>
          </w:p>
        </w:tc>
        <w:tc>
          <w:tcPr>
            <w:tcW w:w="269" w:type="dxa"/>
          </w:tcPr>
          <w:p w14:paraId="58F3FCC7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33556B4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67,726</w:t>
            </w:r>
          </w:p>
        </w:tc>
        <w:tc>
          <w:tcPr>
            <w:tcW w:w="235" w:type="dxa"/>
          </w:tcPr>
          <w:p w14:paraId="504C0D42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0A57CF7" w14:textId="399B0213" w:rsidR="00E0673E" w:rsidRPr="00CB02C1" w:rsidRDefault="00882497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2,16</w:t>
            </w:r>
            <w:r w:rsidR="002F19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37B7B6FE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DF40F02" w14:textId="77777777" w:rsidR="00E0673E" w:rsidRPr="00CB02C1" w:rsidRDefault="00E0673E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</w:tbl>
    <w:p w14:paraId="1AF0C3D7" w14:textId="77777777" w:rsidR="00E0673E" w:rsidRPr="00CB02C1" w:rsidRDefault="00E0673E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2851363" w14:textId="77777777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66869E" w14:textId="4BC4FD36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5339FF" w14:textId="77777777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E9CB02" w14:textId="77777777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EB529D" w14:textId="77777777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5FE023" w14:textId="307EF628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1EAE1" w14:textId="77777777" w:rsidR="002D207F" w:rsidRPr="00CB02C1" w:rsidRDefault="002D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F29C912" w14:textId="0A057A3F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5A186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5A186A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CB02C1">
        <w:rPr>
          <w:rFonts w:asciiTheme="majorBidi" w:hAnsiTheme="majorBidi" w:cstheme="majorBidi"/>
          <w:sz w:val="28"/>
          <w:szCs w:val="28"/>
        </w:rPr>
        <w:t xml:space="preserve">31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CB02C1">
        <w:rPr>
          <w:rFonts w:asciiTheme="majorBidi" w:hAnsiTheme="majorBidi" w:cstheme="majorBidi"/>
          <w:sz w:val="28"/>
          <w:szCs w:val="28"/>
        </w:rPr>
        <w:t xml:space="preserve">2563 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ลูกหนี้</w:t>
      </w:r>
      <w:r w:rsidR="00317AD1" w:rsidRPr="00CB02C1">
        <w:rPr>
          <w:rFonts w:asciiTheme="majorBidi" w:hAnsiTheme="majorBidi" w:cstheme="majorBidi"/>
          <w:b/>
          <w:sz w:val="28"/>
          <w:szCs w:val="28"/>
          <w:cs/>
        </w:rPr>
        <w:br/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เงินให้สินเชื่ออื่น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B02C1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3113B472" w14:textId="77777777" w:rsidR="00A93389" w:rsidRPr="00CB02C1" w:rsidRDefault="00A93389" w:rsidP="00A933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40"/>
        <w:gridCol w:w="1290"/>
        <w:gridCol w:w="236"/>
        <w:gridCol w:w="1281"/>
        <w:gridCol w:w="238"/>
        <w:gridCol w:w="1205"/>
      </w:tblGrid>
      <w:tr w:rsidR="00A93389" w:rsidRPr="00CB02C1" w14:paraId="69DEE347" w14:textId="77777777" w:rsidTr="004C26C6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5BFE4B76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45A1C3B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A93389" w:rsidRPr="00CB02C1" w14:paraId="7A9595E8" w14:textId="77777777" w:rsidTr="004C26C6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26C20EC9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0" w:type="dxa"/>
            <w:gridSpan w:val="7"/>
          </w:tcPr>
          <w:p w14:paraId="7DBDEF63" w14:textId="2DCDBD93" w:rsidR="00A93389" w:rsidRPr="00CB02C1" w:rsidRDefault="005A186A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A93389"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93389" w:rsidRPr="00CB02C1" w14:paraId="104AA826" w14:textId="77777777" w:rsidTr="004C26C6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57A4E9AE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A5908D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26A750F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7BDA8C6A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0" w:type="dxa"/>
          </w:tcPr>
          <w:p w14:paraId="0A49B98B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95FC6DD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7A5CDD0E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</w:tcPr>
          <w:p w14:paraId="57995AF2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142CF4E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7B18F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03AD12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3313313B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025465ED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38" w:type="dxa"/>
          </w:tcPr>
          <w:p w14:paraId="7AD6DF21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3AF160" w14:textId="77777777" w:rsidR="00A93389" w:rsidRPr="00CB02C1" w:rsidDel="00D43E7A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3389" w:rsidRPr="00CB02C1" w14:paraId="2582C956" w14:textId="77777777" w:rsidTr="004C26C6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1B217D18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0" w:type="dxa"/>
            <w:gridSpan w:val="7"/>
            <w:shd w:val="clear" w:color="auto" w:fill="auto"/>
          </w:tcPr>
          <w:p w14:paraId="6EC8B98A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3389" w:rsidRPr="00CB02C1" w14:paraId="62D5F05A" w14:textId="77777777" w:rsidTr="004C26C6">
        <w:trPr>
          <w:trHeight w:val="380"/>
        </w:trPr>
        <w:tc>
          <w:tcPr>
            <w:tcW w:w="3330" w:type="dxa"/>
            <w:shd w:val="clear" w:color="auto" w:fill="auto"/>
          </w:tcPr>
          <w:p w14:paraId="2572B8CB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3D280156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C825E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136394DF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52E316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CDEA60B" w14:textId="37CE94CB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94F94C" w14:textId="77777777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22C917A" w14:textId="7A2DF9CE" w:rsidR="00A93389" w:rsidRPr="00CB02C1" w:rsidRDefault="00A93389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825" w:rsidRPr="00CB02C1" w14:paraId="1FC8ED49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44729046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7A15B6A0" w14:textId="3B8285B2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2,475</w:t>
            </w:r>
          </w:p>
        </w:tc>
        <w:tc>
          <w:tcPr>
            <w:tcW w:w="240" w:type="dxa"/>
          </w:tcPr>
          <w:p w14:paraId="2E0C193A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21309EB6" w14:textId="7B0ECC13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45816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2818191" w14:textId="01B7EC31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D545FE7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28F02505" w14:textId="40AE95AE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2,475</w:t>
            </w:r>
          </w:p>
        </w:tc>
      </w:tr>
      <w:tr w:rsidR="00817825" w:rsidRPr="00CB02C1" w14:paraId="7F57EE7F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7A43D365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711CDA5" w14:textId="25001913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40" w:type="dxa"/>
          </w:tcPr>
          <w:p w14:paraId="210AE179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978B114" w14:textId="07ECCDE0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2E291A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3EBA64F" w14:textId="22A2B51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257F2B3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13069A3E" w14:textId="04B0FA0C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817825" w:rsidRPr="00CB02C1" w14:paraId="2696A52C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6B65844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08FB736" w14:textId="5709EBFE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474675D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50AE1EF8" w14:textId="082B3438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36" w:type="dxa"/>
          </w:tcPr>
          <w:p w14:paraId="42E6F52C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31587419" w14:textId="2433970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6AB821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7E2683AE" w14:textId="4C2A15CE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817825" w:rsidRPr="00CB02C1" w14:paraId="4995B9DC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7C4B3F4E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6DC8879F" w14:textId="32AF462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107DB5E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57781AF" w14:textId="3083A276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36" w:type="dxa"/>
          </w:tcPr>
          <w:p w14:paraId="34B6FCED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B11EE94" w14:textId="6A35BC36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FAA5D8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FB90F89" w14:textId="059369B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817825" w:rsidRPr="00CB02C1" w14:paraId="64B39F20" w14:textId="77777777" w:rsidTr="004C26C6">
        <w:trPr>
          <w:trHeight w:val="349"/>
        </w:trPr>
        <w:tc>
          <w:tcPr>
            <w:tcW w:w="3330" w:type="dxa"/>
            <w:shd w:val="clear" w:color="auto" w:fill="auto"/>
          </w:tcPr>
          <w:p w14:paraId="10080484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A1FC65" w14:textId="09232448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475C6A4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3F654F53" w14:textId="2CB1AE9C" w:rsidR="00817825" w:rsidRPr="00CB02C1" w:rsidRDefault="00F775DF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A10BD4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394F9457" w14:textId="5EF5140B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38" w:type="dxa"/>
          </w:tcPr>
          <w:p w14:paraId="3CFA9CA8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558A4B5" w14:textId="30097479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</w:tr>
      <w:tr w:rsidR="00817825" w:rsidRPr="00CB02C1" w14:paraId="74AA84F0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59EC73B4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F1F9B80" w14:textId="09BF702F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2,557</w:t>
            </w:r>
          </w:p>
        </w:tc>
        <w:tc>
          <w:tcPr>
            <w:tcW w:w="240" w:type="dxa"/>
          </w:tcPr>
          <w:p w14:paraId="5A9D78E8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6343C56" w14:textId="4C05BBE8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36" w:type="dxa"/>
          </w:tcPr>
          <w:p w14:paraId="7CFBAA3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DBD4323" w14:textId="57E42A9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38" w:type="dxa"/>
          </w:tcPr>
          <w:p w14:paraId="40C58309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40CAA1" w14:textId="059F5F7A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2,995</w:t>
            </w:r>
          </w:p>
        </w:tc>
      </w:tr>
      <w:tr w:rsidR="00817825" w:rsidRPr="00CB02C1" w14:paraId="37A2A314" w14:textId="77777777" w:rsidTr="005A186A">
        <w:trPr>
          <w:trHeight w:val="718"/>
        </w:trPr>
        <w:tc>
          <w:tcPr>
            <w:tcW w:w="3330" w:type="dxa"/>
            <w:shd w:val="clear" w:color="auto" w:fill="auto"/>
          </w:tcPr>
          <w:p w14:paraId="4CBACE2B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9C0E7" w14:textId="73E38A92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</w:t>
            </w:r>
            <w:r w:rsidR="002F19B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792A2F5D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43A97" w14:textId="4EAF46BE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236" w:type="dxa"/>
            <w:vAlign w:val="bottom"/>
          </w:tcPr>
          <w:p w14:paraId="4B188B6C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B667E" w14:textId="2E949491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238" w:type="dxa"/>
            <w:vAlign w:val="bottom"/>
          </w:tcPr>
          <w:p w14:paraId="1237B7A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A7C62" w14:textId="6D6C0736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</w:t>
            </w:r>
            <w:r w:rsidR="002F19B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7825" w:rsidRPr="00CB02C1" w14:paraId="2177A92D" w14:textId="77777777" w:rsidTr="004C26C6">
        <w:trPr>
          <w:trHeight w:val="368"/>
        </w:trPr>
        <w:tc>
          <w:tcPr>
            <w:tcW w:w="3330" w:type="dxa"/>
            <w:shd w:val="clear" w:color="auto" w:fill="auto"/>
          </w:tcPr>
          <w:p w14:paraId="75570A42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17792" w14:textId="47F3BE8A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 w:rsidR="002F19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40" w:type="dxa"/>
          </w:tcPr>
          <w:p w14:paraId="2FC4DD9A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63450" w14:textId="029A7C1E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07C1B2F6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B4F4D" w14:textId="79534410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</w:t>
            </w:r>
          </w:p>
        </w:tc>
        <w:tc>
          <w:tcPr>
            <w:tcW w:w="238" w:type="dxa"/>
          </w:tcPr>
          <w:p w14:paraId="401DFED6" w14:textId="77777777" w:rsidR="00817825" w:rsidRPr="00CB02C1" w:rsidRDefault="00817825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6249E" w14:textId="2404DBA6" w:rsidR="00817825" w:rsidRPr="00CB02C1" w:rsidRDefault="00F011D1" w:rsidP="0081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2,16</w:t>
            </w:r>
            <w:r w:rsidR="002F19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774918D7" w14:textId="4A4AF58D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8BB0F65" w14:textId="7B4A621D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FA2FD3A" w14:textId="5AD97C4D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48274E8" w14:textId="7BCBC770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3AF07C0" w14:textId="7CC93886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E8A5C79" w14:textId="77777777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70"/>
        <w:gridCol w:w="1260"/>
        <w:gridCol w:w="257"/>
        <w:gridCol w:w="1260"/>
        <w:gridCol w:w="270"/>
        <w:gridCol w:w="1183"/>
      </w:tblGrid>
      <w:tr w:rsidR="005D1E5F" w:rsidRPr="00CB02C1" w14:paraId="6EDBEB73" w14:textId="77777777" w:rsidTr="004C26C6">
        <w:trPr>
          <w:trHeight w:val="368"/>
          <w:tblHeader/>
        </w:trPr>
        <w:tc>
          <w:tcPr>
            <w:tcW w:w="3330" w:type="dxa"/>
            <w:shd w:val="clear" w:color="auto" w:fill="auto"/>
            <w:vAlign w:val="bottom"/>
          </w:tcPr>
          <w:p w14:paraId="6FED91E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sz w:val="28"/>
                <w:szCs w:val="28"/>
              </w:rPr>
              <w:br w:type="page"/>
            </w:r>
          </w:p>
        </w:tc>
        <w:tc>
          <w:tcPr>
            <w:tcW w:w="5850" w:type="dxa"/>
            <w:gridSpan w:val="7"/>
          </w:tcPr>
          <w:p w14:paraId="0802CF6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5D1E5F" w:rsidRPr="00CB02C1" w14:paraId="1A56E58A" w14:textId="77777777" w:rsidTr="004C26C6">
        <w:trPr>
          <w:trHeight w:val="359"/>
          <w:tblHeader/>
        </w:trPr>
        <w:tc>
          <w:tcPr>
            <w:tcW w:w="3330" w:type="dxa"/>
            <w:shd w:val="clear" w:color="auto" w:fill="auto"/>
            <w:vAlign w:val="bottom"/>
          </w:tcPr>
          <w:p w14:paraId="05E481B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2A51AC97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D1E5F" w:rsidRPr="00CB02C1" w14:paraId="283C901F" w14:textId="77777777" w:rsidTr="004C26C6">
        <w:trPr>
          <w:trHeight w:val="60"/>
          <w:tblHeader/>
        </w:trPr>
        <w:tc>
          <w:tcPr>
            <w:tcW w:w="3330" w:type="dxa"/>
            <w:shd w:val="clear" w:color="auto" w:fill="auto"/>
            <w:vAlign w:val="bottom"/>
          </w:tcPr>
          <w:p w14:paraId="12B099F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0EEFA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040D5EA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0FF4AC85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388B363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ABDC4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0F2DA89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7" w:type="dxa"/>
          </w:tcPr>
          <w:p w14:paraId="65AA8AAA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9690B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3AD17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81936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6A0178FD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</w:p>
          <w:p w14:paraId="558B6B2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09BCBC7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3E58C19" w14:textId="77777777" w:rsidR="005D1E5F" w:rsidRPr="00CB02C1" w:rsidDel="00D43E7A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1E5F" w:rsidRPr="00CB02C1" w14:paraId="766D9DD0" w14:textId="77777777" w:rsidTr="004C26C6">
        <w:trPr>
          <w:trHeight w:val="359"/>
          <w:tblHeader/>
        </w:trPr>
        <w:tc>
          <w:tcPr>
            <w:tcW w:w="3330" w:type="dxa"/>
            <w:shd w:val="clear" w:color="auto" w:fill="auto"/>
          </w:tcPr>
          <w:p w14:paraId="3671C47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458ABC7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1E5F" w:rsidRPr="00CB02C1" w14:paraId="22A7CEE8" w14:textId="77777777" w:rsidTr="004C26C6">
        <w:trPr>
          <w:trHeight w:val="299"/>
        </w:trPr>
        <w:tc>
          <w:tcPr>
            <w:tcW w:w="3330" w:type="dxa"/>
            <w:shd w:val="clear" w:color="auto" w:fill="auto"/>
          </w:tcPr>
          <w:p w14:paraId="664C1A5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ผ่อนชำระค่าเบี้ย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ประกัน</w:t>
            </w:r>
          </w:p>
        </w:tc>
        <w:tc>
          <w:tcPr>
            <w:tcW w:w="1350" w:type="dxa"/>
            <w:shd w:val="clear" w:color="auto" w:fill="auto"/>
          </w:tcPr>
          <w:p w14:paraId="109A62AE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C86B1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C19FA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B15E5DE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2202B3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6FEAE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7E050BE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E5F" w:rsidRPr="00CB02C1" w14:paraId="283F14F7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1AB9502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350" w:type="dxa"/>
            <w:shd w:val="clear" w:color="auto" w:fill="auto"/>
          </w:tcPr>
          <w:p w14:paraId="5244D90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  <w:tc>
          <w:tcPr>
            <w:tcW w:w="270" w:type="dxa"/>
          </w:tcPr>
          <w:p w14:paraId="364610B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FB56E1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D40C3E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A7C69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7B452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0F1809DD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3,513</w:t>
            </w:r>
          </w:p>
        </w:tc>
      </w:tr>
      <w:tr w:rsidR="005D1E5F" w:rsidRPr="00CB02C1" w14:paraId="5E11FD81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17140B9E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770E759A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270" w:type="dxa"/>
          </w:tcPr>
          <w:p w14:paraId="00C2808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CA280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66EF5C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D7B90D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E2CE7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1F175B3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5D1E5F" w:rsidRPr="00CB02C1" w14:paraId="0FCB2EBA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7337192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23CBC39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1BE933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CE25D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257" w:type="dxa"/>
          </w:tcPr>
          <w:p w14:paraId="778E7A8D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005E1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25B34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565B835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5D1E5F" w:rsidRPr="00CB02C1" w14:paraId="6343DB10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00CC41E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370A0F51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FA77B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CE510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57" w:type="dxa"/>
          </w:tcPr>
          <w:p w14:paraId="4C07A5A7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6ADA5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476AA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</w:tcPr>
          <w:p w14:paraId="70D2D50A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5D1E5F" w:rsidRPr="00CB02C1" w14:paraId="4B117828" w14:textId="77777777" w:rsidTr="004C26C6">
        <w:trPr>
          <w:trHeight w:val="349"/>
        </w:trPr>
        <w:tc>
          <w:tcPr>
            <w:tcW w:w="3330" w:type="dxa"/>
            <w:shd w:val="clear" w:color="auto" w:fill="auto"/>
          </w:tcPr>
          <w:p w14:paraId="3D37ED8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9FF90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2283F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2CD06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A43D211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DE971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  <w:tc>
          <w:tcPr>
            <w:tcW w:w="270" w:type="dxa"/>
          </w:tcPr>
          <w:p w14:paraId="0456263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7803F66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</w:tr>
      <w:tr w:rsidR="005D1E5F" w:rsidRPr="00CB02C1" w14:paraId="202A7375" w14:textId="77777777" w:rsidTr="004C26C6">
        <w:trPr>
          <w:trHeight w:val="359"/>
        </w:trPr>
        <w:tc>
          <w:tcPr>
            <w:tcW w:w="3330" w:type="dxa"/>
            <w:shd w:val="clear" w:color="auto" w:fill="auto"/>
          </w:tcPr>
          <w:p w14:paraId="783B782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C7DB0B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3,930</w:t>
            </w:r>
          </w:p>
        </w:tc>
        <w:tc>
          <w:tcPr>
            <w:tcW w:w="270" w:type="dxa"/>
          </w:tcPr>
          <w:p w14:paraId="1CF1EF3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73FA4A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57" w:type="dxa"/>
          </w:tcPr>
          <w:p w14:paraId="6455976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29E8FA1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  <w:tc>
          <w:tcPr>
            <w:tcW w:w="270" w:type="dxa"/>
          </w:tcPr>
          <w:p w14:paraId="57F8F053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04287C05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6,359</w:t>
            </w:r>
          </w:p>
        </w:tc>
      </w:tr>
      <w:tr w:rsidR="005D1E5F" w:rsidRPr="00CB02C1" w14:paraId="338B132D" w14:textId="77777777" w:rsidTr="005A186A">
        <w:trPr>
          <w:trHeight w:val="718"/>
        </w:trPr>
        <w:tc>
          <w:tcPr>
            <w:tcW w:w="3330" w:type="dxa"/>
            <w:shd w:val="clear" w:color="auto" w:fill="auto"/>
            <w:vAlign w:val="bottom"/>
          </w:tcPr>
          <w:p w14:paraId="179C065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C830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2BD00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(479)</w:t>
            </w:r>
          </w:p>
        </w:tc>
        <w:tc>
          <w:tcPr>
            <w:tcW w:w="270" w:type="dxa"/>
            <w:vAlign w:val="bottom"/>
          </w:tcPr>
          <w:p w14:paraId="7BD87BA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B963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8ECE2A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257" w:type="dxa"/>
            <w:vAlign w:val="bottom"/>
          </w:tcPr>
          <w:p w14:paraId="6F8809B5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9468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43D14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(238)</w:t>
            </w:r>
          </w:p>
        </w:tc>
        <w:tc>
          <w:tcPr>
            <w:tcW w:w="270" w:type="dxa"/>
            <w:vAlign w:val="bottom"/>
          </w:tcPr>
          <w:p w14:paraId="64BFA27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9D3F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50E1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(778)</w:t>
            </w:r>
          </w:p>
        </w:tc>
      </w:tr>
      <w:tr w:rsidR="005D1E5F" w:rsidRPr="00CB02C1" w14:paraId="57B55250" w14:textId="77777777" w:rsidTr="004C26C6">
        <w:trPr>
          <w:trHeight w:val="368"/>
        </w:trPr>
        <w:tc>
          <w:tcPr>
            <w:tcW w:w="3330" w:type="dxa"/>
            <w:shd w:val="clear" w:color="auto" w:fill="auto"/>
          </w:tcPr>
          <w:p w14:paraId="796B785D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591E1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3,451</w:t>
            </w:r>
          </w:p>
        </w:tc>
        <w:tc>
          <w:tcPr>
            <w:tcW w:w="270" w:type="dxa"/>
          </w:tcPr>
          <w:p w14:paraId="29EA359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694F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</w:t>
            </w:r>
          </w:p>
        </w:tc>
        <w:tc>
          <w:tcPr>
            <w:tcW w:w="257" w:type="dxa"/>
          </w:tcPr>
          <w:p w14:paraId="125D5033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A7C2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1,694</w:t>
            </w:r>
          </w:p>
        </w:tc>
        <w:tc>
          <w:tcPr>
            <w:tcW w:w="270" w:type="dxa"/>
          </w:tcPr>
          <w:p w14:paraId="78D9FD3E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40" w:lineRule="exact"/>
              <w:ind w:left="-156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5373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40" w:lineRule="exact"/>
              <w:ind w:left="-122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5,581</w:t>
            </w:r>
          </w:p>
        </w:tc>
      </w:tr>
    </w:tbl>
    <w:p w14:paraId="1187D59F" w14:textId="13021735" w:rsidR="00A93389" w:rsidRPr="005A186A" w:rsidRDefault="00A93389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5D1E5F" w:rsidRPr="00CB02C1" w14:paraId="1706AC66" w14:textId="77777777" w:rsidTr="004C26C6">
        <w:trPr>
          <w:trHeight w:val="363"/>
          <w:tblHeader/>
        </w:trPr>
        <w:tc>
          <w:tcPr>
            <w:tcW w:w="3240" w:type="dxa"/>
            <w:shd w:val="clear" w:color="auto" w:fill="auto"/>
            <w:vAlign w:val="bottom"/>
          </w:tcPr>
          <w:p w14:paraId="755F0A57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5A1C9ED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1E5F" w:rsidRPr="00CB02C1" w14:paraId="1023F157" w14:textId="77777777" w:rsidTr="004C26C6">
        <w:trPr>
          <w:trHeight w:val="363"/>
          <w:tblHeader/>
        </w:trPr>
        <w:tc>
          <w:tcPr>
            <w:tcW w:w="3240" w:type="dxa"/>
            <w:shd w:val="clear" w:color="auto" w:fill="auto"/>
            <w:vAlign w:val="bottom"/>
          </w:tcPr>
          <w:p w14:paraId="7610760E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708DEF58" w14:textId="11213B9C" w:rsidR="005D1E5F" w:rsidRPr="00CB02C1" w:rsidRDefault="005A186A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5D1E5F"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D1E5F" w:rsidRPr="00CB02C1" w14:paraId="60639C36" w14:textId="77777777" w:rsidTr="004C26C6">
        <w:trPr>
          <w:trHeight w:val="60"/>
          <w:tblHeader/>
        </w:trPr>
        <w:tc>
          <w:tcPr>
            <w:tcW w:w="3240" w:type="dxa"/>
            <w:shd w:val="clear" w:color="auto" w:fill="auto"/>
            <w:vAlign w:val="bottom"/>
          </w:tcPr>
          <w:p w14:paraId="4DEE5F83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CD2F45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53F38517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4045B00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4C7DD86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2E2B5B1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1E61007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0A5BEC2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37ECDD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AA68E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870C35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DEC202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5699416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06F7EE3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1E5F" w:rsidRPr="00CB02C1" w14:paraId="40948B3A" w14:textId="77777777" w:rsidTr="004C26C6">
        <w:trPr>
          <w:trHeight w:val="363"/>
          <w:tblHeader/>
        </w:trPr>
        <w:tc>
          <w:tcPr>
            <w:tcW w:w="3240" w:type="dxa"/>
            <w:shd w:val="clear" w:color="auto" w:fill="auto"/>
          </w:tcPr>
          <w:p w14:paraId="686CA3F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ADB77ED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1E5F" w:rsidRPr="00CB02C1" w14:paraId="08FE66D0" w14:textId="77777777" w:rsidTr="004C26C6">
        <w:trPr>
          <w:trHeight w:val="363"/>
          <w:tblHeader/>
        </w:trPr>
        <w:tc>
          <w:tcPr>
            <w:tcW w:w="3240" w:type="dxa"/>
            <w:shd w:val="clear" w:color="auto" w:fill="auto"/>
          </w:tcPr>
          <w:p w14:paraId="1DADF887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36241F5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22D2632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C33C61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6943F75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F739B7D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41210C0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BD79867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1039" w:rsidRPr="00CB02C1" w14:paraId="3D6AC85C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22BAE04D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763BC049" w14:textId="5F32E2FF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91,95</w:t>
            </w:r>
            <w:r w:rsidR="0024630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30" w:type="dxa"/>
          </w:tcPr>
          <w:p w14:paraId="6D4CBA4F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33946A67" w14:textId="1C73C181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5FC2B514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BA99AEE" w14:textId="06629D35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44A96E0F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32F007DF" w14:textId="3E3B3D6F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91,95</w:t>
            </w:r>
            <w:r w:rsidR="0024630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F1039" w:rsidRPr="00CB02C1" w14:paraId="7ABC7B48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44953CCD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2C4A53F9" w14:textId="74D2F774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5,990</w:t>
            </w:r>
          </w:p>
        </w:tc>
        <w:tc>
          <w:tcPr>
            <w:tcW w:w="330" w:type="dxa"/>
          </w:tcPr>
          <w:p w14:paraId="3A844695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F9494C5" w14:textId="1FD3409D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21C572F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1449653E" w14:textId="1035A963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EBDB3B8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2EA49387" w14:textId="0ABD2EE2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5,990</w:t>
            </w:r>
          </w:p>
        </w:tc>
      </w:tr>
      <w:tr w:rsidR="00CF1039" w:rsidRPr="00CB02C1" w14:paraId="0B31B7E4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2BD25FCF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40B25C58" w14:textId="75AFF81A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58D7523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ED37908" w14:textId="0FF9804D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4,525</w:t>
            </w:r>
          </w:p>
        </w:tc>
        <w:tc>
          <w:tcPr>
            <w:tcW w:w="313" w:type="dxa"/>
          </w:tcPr>
          <w:p w14:paraId="41D72663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5E86ED1" w14:textId="61DB4050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70F0335F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49EFAFA2" w14:textId="73D82B9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4,525</w:t>
            </w:r>
          </w:p>
        </w:tc>
      </w:tr>
      <w:tr w:rsidR="00CF1039" w:rsidRPr="00CB02C1" w14:paraId="5B0AF2D8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0D6857BC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76FA79B8" w14:textId="7ACE0609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021C916B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1D0355DE" w14:textId="777FE27E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  <w:tc>
          <w:tcPr>
            <w:tcW w:w="313" w:type="dxa"/>
          </w:tcPr>
          <w:p w14:paraId="2401EEA2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92C842E" w14:textId="333F20A5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BD7D5EB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2365FED" w14:textId="470D3485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</w:tr>
      <w:tr w:rsidR="00CF1039" w:rsidRPr="00CB02C1" w14:paraId="60836F5B" w14:textId="77777777" w:rsidTr="004C26C6">
        <w:trPr>
          <w:trHeight w:val="344"/>
        </w:trPr>
        <w:tc>
          <w:tcPr>
            <w:tcW w:w="3240" w:type="dxa"/>
            <w:shd w:val="clear" w:color="auto" w:fill="auto"/>
          </w:tcPr>
          <w:p w14:paraId="4E1329F3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503D352E" w14:textId="4CCA8C91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72E00BF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ADF93D4" w14:textId="117F75EA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0E36E9D6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BB56499" w14:textId="0C7FC34B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2,286</w:t>
            </w:r>
          </w:p>
        </w:tc>
        <w:tc>
          <w:tcPr>
            <w:tcW w:w="330" w:type="dxa"/>
          </w:tcPr>
          <w:p w14:paraId="28E121B7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FD7451E" w14:textId="76A2C231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2,286</w:t>
            </w:r>
          </w:p>
        </w:tc>
      </w:tr>
      <w:tr w:rsidR="00CF1039" w:rsidRPr="00CB02C1" w14:paraId="4457F590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2D53DFA2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05B72112" w14:textId="01B09B47" w:rsidR="00CF1039" w:rsidRPr="00CB02C1" w:rsidRDefault="00E4780C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97,94</w:t>
            </w:r>
            <w:r w:rsidR="00F76E3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30" w:type="dxa"/>
          </w:tcPr>
          <w:p w14:paraId="5D7C737F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A67C5AD" w14:textId="7E2B47F5" w:rsidR="00CF1039" w:rsidRPr="00CB02C1" w:rsidRDefault="007241C0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5,625</w:t>
            </w:r>
          </w:p>
        </w:tc>
        <w:tc>
          <w:tcPr>
            <w:tcW w:w="313" w:type="dxa"/>
          </w:tcPr>
          <w:p w14:paraId="4A173EF6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78D73749" w14:textId="47E73099" w:rsidR="00CF1039" w:rsidRPr="00CB02C1" w:rsidRDefault="007241C0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2,286</w:t>
            </w:r>
          </w:p>
        </w:tc>
        <w:tc>
          <w:tcPr>
            <w:tcW w:w="330" w:type="dxa"/>
          </w:tcPr>
          <w:p w14:paraId="7370D624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4AD40F33" w14:textId="6F419F00" w:rsidR="00CF1039" w:rsidRPr="00CB02C1" w:rsidRDefault="007F2937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105,8</w:t>
            </w:r>
            <w:r w:rsidR="00934F4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CF1039" w:rsidRPr="00CB02C1" w14:paraId="08BC40EC" w14:textId="77777777" w:rsidTr="005A186A">
        <w:trPr>
          <w:trHeight w:val="707"/>
        </w:trPr>
        <w:tc>
          <w:tcPr>
            <w:tcW w:w="3240" w:type="dxa"/>
            <w:shd w:val="clear" w:color="auto" w:fill="auto"/>
            <w:vAlign w:val="bottom"/>
          </w:tcPr>
          <w:p w14:paraId="7D746D93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1EDDD" w14:textId="437DA349" w:rsidR="00CF1039" w:rsidRPr="00CB02C1" w:rsidRDefault="00E4780C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</w:t>
            </w:r>
            <w:r w:rsidR="00C34D3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30" w:type="dxa"/>
            <w:vAlign w:val="bottom"/>
          </w:tcPr>
          <w:p w14:paraId="6C2F2B0C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B9D1C" w14:textId="743B844A" w:rsidR="00CF1039" w:rsidRPr="00CB02C1" w:rsidRDefault="007241C0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(255)</w:t>
            </w:r>
          </w:p>
        </w:tc>
        <w:tc>
          <w:tcPr>
            <w:tcW w:w="313" w:type="dxa"/>
            <w:vAlign w:val="bottom"/>
          </w:tcPr>
          <w:p w14:paraId="39474125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5E4D5" w14:textId="4EA694FA" w:rsidR="00CF1039" w:rsidRPr="00CB02C1" w:rsidRDefault="007241C0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(295)</w:t>
            </w:r>
          </w:p>
        </w:tc>
        <w:tc>
          <w:tcPr>
            <w:tcW w:w="330" w:type="dxa"/>
            <w:vAlign w:val="bottom"/>
          </w:tcPr>
          <w:p w14:paraId="0908843E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6076" w14:textId="45EE01A9" w:rsidR="00CF1039" w:rsidRPr="00CB02C1" w:rsidRDefault="007F2937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(1,49</w:t>
            </w:r>
            <w:r w:rsidR="0065164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1039" w:rsidRPr="00CB02C1" w14:paraId="43E9AC7C" w14:textId="77777777" w:rsidTr="004C26C6">
        <w:trPr>
          <w:trHeight w:val="363"/>
        </w:trPr>
        <w:tc>
          <w:tcPr>
            <w:tcW w:w="3240" w:type="dxa"/>
            <w:shd w:val="clear" w:color="auto" w:fill="auto"/>
          </w:tcPr>
          <w:p w14:paraId="39135E19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DC00C" w14:textId="56C27793" w:rsidR="00CF1039" w:rsidRPr="00CB02C1" w:rsidRDefault="00E4780C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97,007</w:t>
            </w:r>
          </w:p>
        </w:tc>
        <w:tc>
          <w:tcPr>
            <w:tcW w:w="330" w:type="dxa"/>
          </w:tcPr>
          <w:p w14:paraId="258D5378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7E488" w14:textId="4C3D2575" w:rsidR="00CF1039" w:rsidRPr="00CB02C1" w:rsidRDefault="007241C0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5,370</w:t>
            </w:r>
          </w:p>
        </w:tc>
        <w:tc>
          <w:tcPr>
            <w:tcW w:w="313" w:type="dxa"/>
          </w:tcPr>
          <w:p w14:paraId="44970940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ABFE7" w14:textId="11632BAC" w:rsidR="00CF1039" w:rsidRPr="00CB02C1" w:rsidRDefault="007241C0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1,991</w:t>
            </w:r>
          </w:p>
        </w:tc>
        <w:tc>
          <w:tcPr>
            <w:tcW w:w="330" w:type="dxa"/>
          </w:tcPr>
          <w:p w14:paraId="5BB0F116" w14:textId="77777777" w:rsidR="00CF1039" w:rsidRPr="00CB02C1" w:rsidRDefault="00CF1039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340" w:lineRule="exact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DAFB0" w14:textId="6F2DEAB9" w:rsidR="00CF1039" w:rsidRPr="00CB02C1" w:rsidRDefault="007F2937" w:rsidP="00CF1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340" w:lineRule="exact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104,368</w:t>
            </w:r>
          </w:p>
        </w:tc>
      </w:tr>
    </w:tbl>
    <w:p w14:paraId="377E6D26" w14:textId="77777777" w:rsidR="005D1E5F" w:rsidRPr="005A186A" w:rsidRDefault="005D1E5F" w:rsidP="005D1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08"/>
        <w:gridCol w:w="330"/>
        <w:gridCol w:w="1225"/>
        <w:gridCol w:w="313"/>
        <w:gridCol w:w="1228"/>
        <w:gridCol w:w="330"/>
        <w:gridCol w:w="1324"/>
      </w:tblGrid>
      <w:tr w:rsidR="005D1E5F" w:rsidRPr="00CB02C1" w14:paraId="7F78E0DC" w14:textId="77777777" w:rsidTr="004C26C6">
        <w:trPr>
          <w:trHeight w:val="363"/>
        </w:trPr>
        <w:tc>
          <w:tcPr>
            <w:tcW w:w="3240" w:type="dxa"/>
            <w:shd w:val="clear" w:color="auto" w:fill="auto"/>
            <w:vAlign w:val="bottom"/>
          </w:tcPr>
          <w:p w14:paraId="4BF5CDB6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FE1AB64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D1E5F" w:rsidRPr="00CB02C1" w14:paraId="6BBE965C" w14:textId="77777777" w:rsidTr="004C26C6">
        <w:trPr>
          <w:trHeight w:val="363"/>
        </w:trPr>
        <w:tc>
          <w:tcPr>
            <w:tcW w:w="3240" w:type="dxa"/>
            <w:shd w:val="clear" w:color="auto" w:fill="auto"/>
            <w:vAlign w:val="bottom"/>
          </w:tcPr>
          <w:p w14:paraId="5B574757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3E58B257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D1E5F" w:rsidRPr="00CB02C1" w14:paraId="332E3AA7" w14:textId="77777777" w:rsidTr="004C26C6">
        <w:trPr>
          <w:trHeight w:val="60"/>
        </w:trPr>
        <w:tc>
          <w:tcPr>
            <w:tcW w:w="3240" w:type="dxa"/>
            <w:shd w:val="clear" w:color="auto" w:fill="auto"/>
            <w:vAlign w:val="bottom"/>
          </w:tcPr>
          <w:p w14:paraId="099B30B3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A7FE73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</w:t>
            </w:r>
          </w:p>
          <w:p w14:paraId="44D936D4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ไม่มีการเพิ่มขึ้นอย่างมีนัยสำคัญของความเสี่ยง</w:t>
            </w:r>
          </w:p>
          <w:p w14:paraId="5C192D91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330" w:type="dxa"/>
          </w:tcPr>
          <w:p w14:paraId="4CF6099D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15DBA221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25E79A84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313" w:type="dxa"/>
          </w:tcPr>
          <w:p w14:paraId="411F7B37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6FC6CED6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F9CA20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CBF421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  <w:p w14:paraId="68619344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330" w:type="dxa"/>
          </w:tcPr>
          <w:p w14:paraId="025B8C85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0D2A849D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D1E5F" w:rsidRPr="00CB02C1" w14:paraId="2B56C831" w14:textId="77777777" w:rsidTr="004C26C6">
        <w:trPr>
          <w:trHeight w:val="363"/>
        </w:trPr>
        <w:tc>
          <w:tcPr>
            <w:tcW w:w="3240" w:type="dxa"/>
            <w:shd w:val="clear" w:color="auto" w:fill="auto"/>
          </w:tcPr>
          <w:p w14:paraId="0F8CEB4F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  <w:shd w:val="clear" w:color="auto" w:fill="auto"/>
          </w:tcPr>
          <w:p w14:paraId="2C2BE757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1E5F" w:rsidRPr="00CB02C1" w14:paraId="48BF40A4" w14:textId="77777777" w:rsidTr="004C26C6">
        <w:trPr>
          <w:trHeight w:val="363"/>
        </w:trPr>
        <w:tc>
          <w:tcPr>
            <w:tcW w:w="3240" w:type="dxa"/>
            <w:shd w:val="clear" w:color="auto" w:fill="auto"/>
          </w:tcPr>
          <w:p w14:paraId="3B4AB7E3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ลูกหนี้อื่น -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208" w:type="dxa"/>
            <w:shd w:val="clear" w:color="auto" w:fill="auto"/>
          </w:tcPr>
          <w:p w14:paraId="3C7D4483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2CBA2ADC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7D0B0885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" w:type="dxa"/>
          </w:tcPr>
          <w:p w14:paraId="2B52C4EA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2158FC62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" w:type="dxa"/>
          </w:tcPr>
          <w:p w14:paraId="6DD6F7FE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6AF4B48C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E5F" w:rsidRPr="00CB02C1" w14:paraId="02C42C7A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6C1FAF10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208" w:type="dxa"/>
            <w:shd w:val="clear" w:color="auto" w:fill="auto"/>
          </w:tcPr>
          <w:p w14:paraId="168BF0B3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55,842</w:t>
            </w:r>
          </w:p>
        </w:tc>
        <w:tc>
          <w:tcPr>
            <w:tcW w:w="330" w:type="dxa"/>
          </w:tcPr>
          <w:p w14:paraId="119DCE7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6E071B2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21A9722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7C8DD51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68344AF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392CB26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55,842</w:t>
            </w:r>
          </w:p>
        </w:tc>
      </w:tr>
      <w:tr w:rsidR="005D1E5F" w:rsidRPr="00CB02C1" w14:paraId="0D1AB20F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3AEAF3C0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1 - 30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6295E5C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5,239</w:t>
            </w:r>
          </w:p>
        </w:tc>
        <w:tc>
          <w:tcPr>
            <w:tcW w:w="330" w:type="dxa"/>
          </w:tcPr>
          <w:p w14:paraId="2B9C78F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2CD8FFE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1BDF3EC1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E773E2A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1F98B91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4102379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5,239</w:t>
            </w:r>
          </w:p>
        </w:tc>
      </w:tr>
      <w:tr w:rsidR="005D1E5F" w:rsidRPr="00CB02C1" w14:paraId="5474AC17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542DB101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31 - 60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77EC5F1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420996A7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04E56AA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  <w:tc>
          <w:tcPr>
            <w:tcW w:w="313" w:type="dxa"/>
          </w:tcPr>
          <w:p w14:paraId="70391DF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5A3EBD3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33EE651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5BA7EE7A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1,394</w:t>
            </w:r>
          </w:p>
        </w:tc>
      </w:tr>
      <w:tr w:rsidR="005D1E5F" w:rsidRPr="00CB02C1" w14:paraId="314A6F28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1AFACC2B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61 - 90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208" w:type="dxa"/>
            <w:shd w:val="clear" w:color="auto" w:fill="auto"/>
          </w:tcPr>
          <w:p w14:paraId="227750F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566A925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shd w:val="clear" w:color="auto" w:fill="auto"/>
          </w:tcPr>
          <w:p w14:paraId="517CCF53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313" w:type="dxa"/>
          </w:tcPr>
          <w:p w14:paraId="3C2A7413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43B3DD5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663EFD5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14:paraId="1988D46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5D1E5F" w:rsidRPr="00CB02C1" w14:paraId="131A9248" w14:textId="77777777" w:rsidTr="004C26C6">
        <w:trPr>
          <w:trHeight w:val="344"/>
        </w:trPr>
        <w:tc>
          <w:tcPr>
            <w:tcW w:w="3240" w:type="dxa"/>
            <w:shd w:val="clear" w:color="auto" w:fill="auto"/>
          </w:tcPr>
          <w:p w14:paraId="0F971A4A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2D84AA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30" w:type="dxa"/>
          </w:tcPr>
          <w:p w14:paraId="2EB56E65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158DE3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13" w:type="dxa"/>
          </w:tcPr>
          <w:p w14:paraId="4952202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EA7494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330" w:type="dxa"/>
          </w:tcPr>
          <w:p w14:paraId="22B35CC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5FAD71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5D1E5F" w:rsidRPr="00CB02C1" w14:paraId="7F9D90C2" w14:textId="77777777" w:rsidTr="004C26C6">
        <w:trPr>
          <w:trHeight w:val="353"/>
        </w:trPr>
        <w:tc>
          <w:tcPr>
            <w:tcW w:w="3240" w:type="dxa"/>
            <w:shd w:val="clear" w:color="auto" w:fill="auto"/>
          </w:tcPr>
          <w:p w14:paraId="7D6A9078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7C35544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61,081</w:t>
            </w:r>
          </w:p>
        </w:tc>
        <w:tc>
          <w:tcPr>
            <w:tcW w:w="330" w:type="dxa"/>
          </w:tcPr>
          <w:p w14:paraId="24EE742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6AEB69C3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  <w:tc>
          <w:tcPr>
            <w:tcW w:w="313" w:type="dxa"/>
          </w:tcPr>
          <w:p w14:paraId="64455D5E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541BBEFB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330" w:type="dxa"/>
          </w:tcPr>
          <w:p w14:paraId="477A893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42EFABC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62,889</w:t>
            </w:r>
          </w:p>
        </w:tc>
      </w:tr>
      <w:tr w:rsidR="005D1E5F" w:rsidRPr="00CB02C1" w14:paraId="13E19332" w14:textId="77777777" w:rsidTr="005A186A">
        <w:trPr>
          <w:trHeight w:val="707"/>
        </w:trPr>
        <w:tc>
          <w:tcPr>
            <w:tcW w:w="3240" w:type="dxa"/>
            <w:shd w:val="clear" w:color="auto" w:fill="auto"/>
            <w:vAlign w:val="bottom"/>
          </w:tcPr>
          <w:p w14:paraId="5AC76DC4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AEBD2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C5952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(586)</w:t>
            </w:r>
          </w:p>
        </w:tc>
        <w:tc>
          <w:tcPr>
            <w:tcW w:w="330" w:type="dxa"/>
            <w:vAlign w:val="bottom"/>
          </w:tcPr>
          <w:p w14:paraId="34F8E0E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8B391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6D9D9C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313" w:type="dxa"/>
            <w:vAlign w:val="bottom"/>
          </w:tcPr>
          <w:p w14:paraId="66446500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3B09A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FAEA9A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330" w:type="dxa"/>
            <w:vAlign w:val="bottom"/>
          </w:tcPr>
          <w:p w14:paraId="1206C39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CFFF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FD4234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(744)</w:t>
            </w:r>
          </w:p>
        </w:tc>
      </w:tr>
      <w:tr w:rsidR="005D1E5F" w:rsidRPr="00CB02C1" w14:paraId="4897DCC5" w14:textId="77777777" w:rsidTr="004C26C6">
        <w:trPr>
          <w:trHeight w:val="363"/>
        </w:trPr>
        <w:tc>
          <w:tcPr>
            <w:tcW w:w="3240" w:type="dxa"/>
            <w:shd w:val="clear" w:color="auto" w:fill="auto"/>
          </w:tcPr>
          <w:p w14:paraId="4FD89185" w14:textId="77777777" w:rsidR="005D1E5F" w:rsidRPr="00CB02C1" w:rsidRDefault="005D1E5F" w:rsidP="004C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3898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60,495</w:t>
            </w:r>
          </w:p>
        </w:tc>
        <w:tc>
          <w:tcPr>
            <w:tcW w:w="330" w:type="dxa"/>
          </w:tcPr>
          <w:p w14:paraId="19D02E07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2938A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1,636</w:t>
            </w:r>
          </w:p>
        </w:tc>
        <w:tc>
          <w:tcPr>
            <w:tcW w:w="313" w:type="dxa"/>
          </w:tcPr>
          <w:p w14:paraId="4662FC8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EE0B8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30" w:type="dxa"/>
          </w:tcPr>
          <w:p w14:paraId="447FE196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7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E2329" w14:textId="77777777" w:rsidR="005D1E5F" w:rsidRPr="00CB02C1" w:rsidRDefault="005D1E5F" w:rsidP="005A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ind w:left="-122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62,145</w:t>
            </w:r>
          </w:p>
        </w:tc>
      </w:tr>
    </w:tbl>
    <w:p w14:paraId="465EA658" w14:textId="382064FF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DCF5B1C" w14:textId="26E71E29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3"/>
        <w:gridCol w:w="1170"/>
        <w:gridCol w:w="270"/>
        <w:gridCol w:w="1260"/>
        <w:gridCol w:w="236"/>
        <w:gridCol w:w="1204"/>
        <w:gridCol w:w="270"/>
        <w:gridCol w:w="1170"/>
      </w:tblGrid>
      <w:tr w:rsidR="00507503" w:rsidRPr="00CB02C1" w14:paraId="68705FE4" w14:textId="77777777" w:rsidTr="00CB46E9">
        <w:trPr>
          <w:tblHeader/>
        </w:trPr>
        <w:tc>
          <w:tcPr>
            <w:tcW w:w="3573" w:type="dxa"/>
            <w:vAlign w:val="bottom"/>
          </w:tcPr>
          <w:p w14:paraId="6D49F125" w14:textId="7E68BA59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48B4FFFE" w14:textId="7F898640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2CD8E4F" w14:textId="77777777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</w:tcPr>
          <w:p w14:paraId="02D96124" w14:textId="6FA87BDA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503" w:rsidRPr="00CB02C1" w14:paraId="2DA70403" w14:textId="77777777" w:rsidTr="00CB46E9">
        <w:trPr>
          <w:tblHeader/>
        </w:trPr>
        <w:tc>
          <w:tcPr>
            <w:tcW w:w="3573" w:type="dxa"/>
            <w:vAlign w:val="bottom"/>
          </w:tcPr>
          <w:p w14:paraId="3A1BA86A" w14:textId="693E2625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A186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5A186A" w:rsidRPr="005A18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5A186A" w:rsidRPr="005A18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</w:tcPr>
          <w:p w14:paraId="5218BB48" w14:textId="4267B60B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9D58BA8" w14:textId="77777777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5B5EFC" w14:textId="1655FE10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3C57B0CE" w14:textId="77777777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B269EB7" w14:textId="35B3474A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3A377B8" w14:textId="77777777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34B240" w14:textId="7B781E9B" w:rsidR="00507503" w:rsidRPr="00CB02C1" w:rsidRDefault="00507503" w:rsidP="00507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C7E2D" w:rsidRPr="00CB02C1" w14:paraId="37BF3CAC" w14:textId="77777777" w:rsidTr="00CB46E9">
        <w:trPr>
          <w:tblHeader/>
        </w:trPr>
        <w:tc>
          <w:tcPr>
            <w:tcW w:w="3573" w:type="dxa"/>
          </w:tcPr>
          <w:p w14:paraId="7B51BADB" w14:textId="77777777" w:rsidR="00EC7E2D" w:rsidRPr="00CB02C1" w:rsidRDefault="00EC7E2D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097A669D" w14:textId="77777777" w:rsidR="00EC7E2D" w:rsidRPr="00CB02C1" w:rsidRDefault="00EC7E2D" w:rsidP="00CB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2C58" w:rsidRPr="00CB02C1" w14:paraId="1397D757" w14:textId="77777777" w:rsidTr="00CB46E9">
        <w:tc>
          <w:tcPr>
            <w:tcW w:w="3573" w:type="dxa"/>
          </w:tcPr>
          <w:p w14:paraId="3E876FB2" w14:textId="234062A2" w:rsidR="00732C58" w:rsidRPr="00CB02C1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="Angsana New" w:eastAsia="AngsanaNew" w:hAnsi="Angsana New" w:hint="cs"/>
                <w:sz w:val="28"/>
                <w:szCs w:val="28"/>
                <w:cs/>
                <w:lang w:eastAsia="en-GB"/>
              </w:rPr>
              <w:t>ลูกหนี้ผ่อนชำระค่าเบี้ยประกัน</w:t>
            </w:r>
          </w:p>
        </w:tc>
        <w:tc>
          <w:tcPr>
            <w:tcW w:w="1170" w:type="dxa"/>
          </w:tcPr>
          <w:p w14:paraId="6CD4D801" w14:textId="2C9E5DE4" w:rsidR="00732C58" w:rsidRPr="00CB02C1" w:rsidRDefault="00D44226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3C6F7E1F" w14:textId="77777777" w:rsidR="00732C58" w:rsidRPr="00CB02C1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464A80" w14:textId="7D7231AB" w:rsidR="00732C58" w:rsidRPr="00CB02C1" w:rsidRDefault="00AF4015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236" w:type="dxa"/>
          </w:tcPr>
          <w:p w14:paraId="4FA4BECE" w14:textId="77777777" w:rsidR="00732C58" w:rsidRPr="00CB02C1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E38C86A" w14:textId="18CB8F5B" w:rsidR="00732C58" w:rsidRPr="00CB02C1" w:rsidRDefault="00814CD4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636D73B5" w14:textId="77777777" w:rsidR="00732C58" w:rsidRPr="00CB02C1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FCC17D" w14:textId="20E86336" w:rsidR="00732C58" w:rsidRPr="00CB02C1" w:rsidRDefault="00AF4015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</w:tr>
      <w:tr w:rsidR="00732C58" w:rsidRPr="00CB02C1" w14:paraId="708368B8" w14:textId="77777777" w:rsidTr="00CB46E9">
        <w:tc>
          <w:tcPr>
            <w:tcW w:w="3573" w:type="dxa"/>
          </w:tcPr>
          <w:p w14:paraId="432CF30E" w14:textId="4CA17D1D" w:rsidR="00732C58" w:rsidRPr="00CB02C1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</w:tcPr>
          <w:p w14:paraId="2E7540BF" w14:textId="0E32CC49" w:rsidR="00732C58" w:rsidRPr="00CB02C1" w:rsidRDefault="00D44226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7F512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3419F00" w14:textId="77777777" w:rsidR="00732C58" w:rsidRPr="00CB02C1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7DA501" w14:textId="4DD3D2CD" w:rsidR="00732C58" w:rsidRPr="00CB02C1" w:rsidRDefault="00A6176D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236" w:type="dxa"/>
          </w:tcPr>
          <w:p w14:paraId="5A3007AE" w14:textId="77777777" w:rsidR="00732C58" w:rsidRPr="00CB02C1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A382C3" w14:textId="5447651C" w:rsidR="00732C58" w:rsidRPr="00CB02C1" w:rsidRDefault="00814CD4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DC69E7" w14:textId="77777777" w:rsidR="00732C58" w:rsidRPr="00CB02C1" w:rsidRDefault="00732C58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D78E86" w14:textId="152EFE89" w:rsidR="00732C58" w:rsidRPr="00CB02C1" w:rsidRDefault="000B1E04" w:rsidP="0073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2FA743C" w14:textId="77777777" w:rsidR="00EC7E2D" w:rsidRPr="00CB02C1" w:rsidRDefault="00EC7E2D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339814" w14:textId="524AEAD9" w:rsidR="005D1E5F" w:rsidRPr="00CB02C1" w:rsidRDefault="005D1E5F" w:rsidP="000E7EDB">
      <w:pPr>
        <w:ind w:left="630"/>
        <w:rPr>
          <w:rFonts w:asciiTheme="majorBidi" w:hAnsiTheme="majorBidi" w:cstheme="majorBidi"/>
          <w:b/>
          <w:sz w:val="28"/>
          <w:szCs w:val="28"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ณ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วันที่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5A186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5A186A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2564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ระยะเวลาปกติของการให้สินเชื่อแก่ลูกค้าของกลุ่มบริษัทคือ</w:t>
      </w:r>
      <w:r w:rsidRPr="00CB02C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ตั้งแต่ </w:t>
      </w:r>
      <w:r w:rsidR="00C5596F">
        <w:rPr>
          <w:rFonts w:asciiTheme="majorBidi" w:hAnsiTheme="majorBidi" w:cstheme="majorBidi"/>
          <w:bCs/>
          <w:sz w:val="28"/>
          <w:szCs w:val="28"/>
        </w:rPr>
        <w:t>2</w:t>
      </w:r>
      <w:r w:rsidR="00BC0630" w:rsidRPr="00CB02C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BC0630" w:rsidRPr="00224201">
        <w:rPr>
          <w:rFonts w:asciiTheme="majorBidi" w:hAnsiTheme="majorBidi" w:cstheme="majorBidi" w:hint="cs"/>
          <w:b/>
          <w:sz w:val="28"/>
          <w:szCs w:val="28"/>
          <w:cs/>
        </w:rPr>
        <w:t>เด</w:t>
      </w:r>
      <w:r w:rsidR="00491DA3" w:rsidRPr="00224201">
        <w:rPr>
          <w:rFonts w:asciiTheme="majorBidi" w:hAnsiTheme="majorBidi" w:cstheme="majorBidi" w:hint="cs"/>
          <w:b/>
          <w:sz w:val="28"/>
          <w:szCs w:val="28"/>
          <w:cs/>
        </w:rPr>
        <w:t>ือน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 ถึง </w:t>
      </w:r>
      <w:r w:rsidR="00224201">
        <w:rPr>
          <w:rFonts w:asciiTheme="majorBidi" w:hAnsiTheme="majorBidi" w:cstheme="majorBidi"/>
          <w:bCs/>
          <w:sz w:val="28"/>
          <w:szCs w:val="28"/>
        </w:rPr>
        <w:t>4</w:t>
      </w:r>
      <w:r w:rsidR="00491DA3" w:rsidRPr="00CB02C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91DA3" w:rsidRPr="00224201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CB02C1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Pr="00CB02C1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>ธันวาคม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i/>
          <w:iCs/>
          <w:sz w:val="28"/>
          <w:szCs w:val="28"/>
        </w:rPr>
        <w:t>2563: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ตั้งแต่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เดือน ถึง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5 </w:t>
      </w:r>
      <w:r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>ปี</w:t>
      </w:r>
      <w:r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1E365C54" w14:textId="77777777" w:rsidR="005D1E5F" w:rsidRPr="00CB02C1" w:rsidRDefault="005D1E5F" w:rsidP="00CF4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302DED" w14:textId="77777777" w:rsidR="005A186A" w:rsidRDefault="005A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9D0D7F9" w14:textId="1636B0FA" w:rsidR="00A201C9" w:rsidRPr="00CB02C1" w:rsidRDefault="00A201C9" w:rsidP="00A201C9">
      <w:pPr>
        <w:pStyle w:val="block"/>
        <w:spacing w:after="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7</w:t>
      </w:r>
      <w:r w:rsidRPr="00CB02C1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เงินลงทุนในบริษัทย่อย</w:t>
      </w:r>
      <w:r w:rsidRPr="00CB02C1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และการร่วมค้า</w:t>
      </w:r>
    </w:p>
    <w:p w14:paraId="011F4FEF" w14:textId="15303598" w:rsidR="006E73B0" w:rsidRPr="00CB02C1" w:rsidRDefault="006E73B0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736E22" w14:textId="6B4376EF" w:rsidR="0055758C" w:rsidRPr="00CB02C1" w:rsidRDefault="0055758C" w:rsidP="006930A6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  <w:r w:rsidRPr="00CB02C1">
        <w:rPr>
          <w:rFonts w:asciiTheme="majorBidi" w:hAnsiTheme="majorBidi" w:cstheme="majorBidi"/>
          <w:b/>
          <w:sz w:val="28"/>
          <w:szCs w:val="28"/>
          <w:cs/>
        </w:rPr>
        <w:t>เงินลงทุนใน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บริษัทย่อยและ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การร่วมค้า ณ วันที่ </w:t>
      </w:r>
      <w:r w:rsidR="005A186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5A186A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2564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และ </w:t>
      </w:r>
      <w:r w:rsidRPr="00CB02C1">
        <w:rPr>
          <w:rFonts w:asciiTheme="majorBidi" w:hAnsiTheme="majorBidi" w:cstheme="majorBidi"/>
          <w:bCs/>
          <w:sz w:val="28"/>
          <w:szCs w:val="28"/>
        </w:rPr>
        <w:t>31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ธันวาคม </w:t>
      </w:r>
      <w:r w:rsidRPr="00CB02C1">
        <w:rPr>
          <w:rFonts w:asciiTheme="majorBidi" w:hAnsiTheme="majorBidi" w:cstheme="majorBidi"/>
          <w:bCs/>
          <w:sz w:val="28"/>
          <w:szCs w:val="28"/>
        </w:rPr>
        <w:t>2563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มีดังนี้</w:t>
      </w:r>
    </w:p>
    <w:p w14:paraId="7584BF83" w14:textId="54E09FB6" w:rsidR="0055758C" w:rsidRPr="00CB02C1" w:rsidRDefault="0055758C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4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59"/>
        <w:gridCol w:w="1343"/>
        <w:gridCol w:w="222"/>
        <w:gridCol w:w="1266"/>
        <w:gridCol w:w="188"/>
        <w:gridCol w:w="1289"/>
        <w:gridCol w:w="188"/>
        <w:gridCol w:w="1292"/>
      </w:tblGrid>
      <w:tr w:rsidR="002A3157" w:rsidRPr="00CB02C1" w14:paraId="21991724" w14:textId="77777777" w:rsidTr="04102874">
        <w:trPr>
          <w:cantSplit/>
          <w:trHeight w:val="200"/>
        </w:trPr>
        <w:tc>
          <w:tcPr>
            <w:tcW w:w="3359" w:type="dxa"/>
          </w:tcPr>
          <w:p w14:paraId="0C155507" w14:textId="77777777" w:rsidR="002A3157" w:rsidRPr="00CB02C1" w:rsidRDefault="002A3157" w:rsidP="002A3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1" w:type="dxa"/>
            <w:gridSpan w:val="3"/>
          </w:tcPr>
          <w:p w14:paraId="209224FA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88" w:type="dxa"/>
          </w:tcPr>
          <w:p w14:paraId="62AE8607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69" w:type="dxa"/>
            <w:gridSpan w:val="3"/>
          </w:tcPr>
          <w:p w14:paraId="5CA0D85C" w14:textId="1A783AB9" w:rsidR="002A3157" w:rsidRPr="00CB02C1" w:rsidRDefault="002A3157" w:rsidP="002A3157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</w:tr>
      <w:tr w:rsidR="002A3157" w:rsidRPr="00CB02C1" w14:paraId="7646F04B" w14:textId="77777777" w:rsidTr="04102874">
        <w:trPr>
          <w:cantSplit/>
          <w:trHeight w:val="371"/>
        </w:trPr>
        <w:tc>
          <w:tcPr>
            <w:tcW w:w="3359" w:type="dxa"/>
          </w:tcPr>
          <w:p w14:paraId="09199221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3507AB7E" w14:textId="58C7ADE6" w:rsidR="002A3157" w:rsidRPr="00CB02C1" w:rsidRDefault="005A186A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2" w:type="dxa"/>
          </w:tcPr>
          <w:p w14:paraId="60B45921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24AE0C3" w14:textId="227AEBCA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8" w:type="dxa"/>
          </w:tcPr>
          <w:p w14:paraId="21D806AD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0D9D401B" w14:textId="354AC56C" w:rsidR="002A3157" w:rsidRPr="00CB02C1" w:rsidRDefault="005A186A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8" w:type="dxa"/>
          </w:tcPr>
          <w:p w14:paraId="40AD526C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64B1062E" w14:textId="438AD8D6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2A3157" w:rsidRPr="00CB02C1" w14:paraId="244139BD" w14:textId="77777777" w:rsidTr="04102874">
        <w:trPr>
          <w:cantSplit/>
          <w:trHeight w:val="359"/>
        </w:trPr>
        <w:tc>
          <w:tcPr>
            <w:tcW w:w="3359" w:type="dxa"/>
          </w:tcPr>
          <w:p w14:paraId="1A7D686E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581C0F1D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22" w:type="dxa"/>
          </w:tcPr>
          <w:p w14:paraId="1D17F196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477CAC7E" w14:textId="10BC2659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8" w:type="dxa"/>
          </w:tcPr>
          <w:p w14:paraId="498C397D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4F23944" w14:textId="5DE2315A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8" w:type="dxa"/>
          </w:tcPr>
          <w:p w14:paraId="7832E6D7" w14:textId="77777777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B8B90DD" w14:textId="2BE7D714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2A3157" w:rsidRPr="00CB02C1" w14:paraId="210F9E1E" w14:textId="77777777" w:rsidTr="04102874">
        <w:trPr>
          <w:cantSplit/>
          <w:trHeight w:val="359"/>
        </w:trPr>
        <w:tc>
          <w:tcPr>
            <w:tcW w:w="3359" w:type="dxa"/>
          </w:tcPr>
          <w:p w14:paraId="224AD368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7"/>
          </w:tcPr>
          <w:p w14:paraId="199916E2" w14:textId="2C61841C" w:rsidR="002A3157" w:rsidRPr="00CB02C1" w:rsidRDefault="002A3157" w:rsidP="00D21D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A3157" w:rsidRPr="00CB02C1" w14:paraId="6D2945EA" w14:textId="77777777" w:rsidTr="04102874">
        <w:trPr>
          <w:cantSplit/>
          <w:trHeight w:val="383"/>
        </w:trPr>
        <w:tc>
          <w:tcPr>
            <w:tcW w:w="3359" w:type="dxa"/>
          </w:tcPr>
          <w:p w14:paraId="7550DE20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43" w:type="dxa"/>
          </w:tcPr>
          <w:p w14:paraId="3A6662FE" w14:textId="77777777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2CEBF010" w14:textId="77777777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4F07D5F" w14:textId="040E1FF0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47BD8FB8" w14:textId="77777777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90669D9" w14:textId="43239951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4949EF58" w14:textId="77777777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617767C" w14:textId="32823C24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3157" w:rsidRPr="00CB02C1" w14:paraId="095A036C" w14:textId="77777777" w:rsidTr="04102874">
        <w:trPr>
          <w:cantSplit/>
          <w:trHeight w:val="359"/>
        </w:trPr>
        <w:tc>
          <w:tcPr>
            <w:tcW w:w="3359" w:type="dxa"/>
          </w:tcPr>
          <w:p w14:paraId="636C1E2A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เสกเงิน จำกัด</w:t>
            </w:r>
          </w:p>
        </w:tc>
        <w:tc>
          <w:tcPr>
            <w:tcW w:w="1343" w:type="dxa"/>
          </w:tcPr>
          <w:p w14:paraId="45CE0A59" w14:textId="1345EC13" w:rsidR="002A3157" w:rsidRPr="00CB02C1" w:rsidRDefault="3831FDBE" w:rsidP="0410287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41028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22" w:type="dxa"/>
          </w:tcPr>
          <w:p w14:paraId="07EE882B" w14:textId="77777777" w:rsidR="002A3157" w:rsidRPr="00CB02C1" w:rsidRDefault="002A3157" w:rsidP="00171037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C6FD10D" w14:textId="4D1DB67C" w:rsidR="002A3157" w:rsidRPr="00CB02C1" w:rsidRDefault="002A3157" w:rsidP="00496BED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188" w:type="dxa"/>
          </w:tcPr>
          <w:p w14:paraId="611579D1" w14:textId="77777777" w:rsidR="002A3157" w:rsidRPr="00CB02C1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38B39599" w14:textId="60A04A85" w:rsidR="002A3157" w:rsidRPr="00CB02C1" w:rsidRDefault="4E1CAAE8" w:rsidP="0410287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41028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13D62DC4" w14:textId="77777777" w:rsidR="002A3157" w:rsidRPr="00CB02C1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5C7ED90F" w14:textId="6324BF92" w:rsidR="002A3157" w:rsidRPr="00CB02C1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A3157" w:rsidRPr="00CB02C1" w14:paraId="00851909" w14:textId="77777777" w:rsidTr="04102874">
        <w:trPr>
          <w:cantSplit/>
          <w:trHeight w:val="359"/>
        </w:trPr>
        <w:tc>
          <w:tcPr>
            <w:tcW w:w="3359" w:type="dxa"/>
            <w:vAlign w:val="bottom"/>
          </w:tcPr>
          <w:p w14:paraId="5D41FA15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มิตรสิบ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พิโก จำกัด</w:t>
            </w:r>
          </w:p>
        </w:tc>
        <w:tc>
          <w:tcPr>
            <w:tcW w:w="1343" w:type="dxa"/>
          </w:tcPr>
          <w:p w14:paraId="4723EC24" w14:textId="12DC7FAA" w:rsidR="002A3157" w:rsidRPr="00CB02C1" w:rsidRDefault="0322C568" w:rsidP="0410287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41028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22" w:type="dxa"/>
          </w:tcPr>
          <w:p w14:paraId="490FA8C6" w14:textId="77777777" w:rsidR="002A3157" w:rsidRPr="00CB02C1" w:rsidRDefault="002A3157" w:rsidP="00171037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48270C3A" w14:textId="4F389742" w:rsidR="002A3157" w:rsidRPr="00CB02C1" w:rsidRDefault="002A3157" w:rsidP="00496BED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4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188" w:type="dxa"/>
          </w:tcPr>
          <w:p w14:paraId="663C4ACD" w14:textId="77777777" w:rsidR="002A3157" w:rsidRPr="00CB02C1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1D0CDD2C" w14:textId="24D4503F" w:rsidR="002A3157" w:rsidRPr="00CB02C1" w:rsidRDefault="574F1EED" w:rsidP="0410287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41028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39FA949E" w14:textId="77777777" w:rsidR="002A3157" w:rsidRPr="00CB02C1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118D9B22" w14:textId="685903FB" w:rsidR="002A3157" w:rsidRPr="00CB02C1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A3157" w:rsidRPr="00CB02C1" w14:paraId="3D49390A" w14:textId="77777777" w:rsidTr="04102874">
        <w:trPr>
          <w:cantSplit/>
          <w:trHeight w:val="359"/>
        </w:trPr>
        <w:tc>
          <w:tcPr>
            <w:tcW w:w="3359" w:type="dxa"/>
            <w:vAlign w:val="bottom"/>
          </w:tcPr>
          <w:p w14:paraId="54B733F4" w14:textId="4138710A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เบสท์ คาร์ เซ็นเตอร์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350E861" w14:textId="229DDD89" w:rsidR="002A3157" w:rsidRPr="00CB02C1" w:rsidRDefault="7CDCBDD6" w:rsidP="0410287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41028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222" w:type="dxa"/>
          </w:tcPr>
          <w:p w14:paraId="2B0519AA" w14:textId="77777777" w:rsidR="002A3157" w:rsidRPr="00CB02C1" w:rsidRDefault="002A3157" w:rsidP="00171037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E0243CB" w14:textId="71A03B05" w:rsidR="002A3157" w:rsidRPr="00CB02C1" w:rsidRDefault="002A3157" w:rsidP="00496BED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7,499</w:t>
            </w:r>
          </w:p>
        </w:tc>
        <w:tc>
          <w:tcPr>
            <w:tcW w:w="188" w:type="dxa"/>
          </w:tcPr>
          <w:p w14:paraId="4EEE8A1A" w14:textId="77777777" w:rsidR="002A3157" w:rsidRPr="00CB02C1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EFC56C" w14:textId="11C82EAC" w:rsidR="002A3157" w:rsidRPr="00CB02C1" w:rsidRDefault="574F1EED" w:rsidP="0410287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41028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6010B411" w14:textId="77777777" w:rsidR="002A3157" w:rsidRPr="00CB02C1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D62AB0F" w14:textId="30344390" w:rsidR="002A3157" w:rsidRPr="00CB02C1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A3157" w:rsidRPr="00CB02C1" w14:paraId="705C0BF5" w14:textId="77777777" w:rsidTr="04102874">
        <w:trPr>
          <w:cantSplit/>
          <w:trHeight w:val="371"/>
        </w:trPr>
        <w:tc>
          <w:tcPr>
            <w:tcW w:w="3359" w:type="dxa"/>
            <w:vAlign w:val="bottom"/>
          </w:tcPr>
          <w:p w14:paraId="4ED21676" w14:textId="59455303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6CB4905F" w14:textId="0E5691F0" w:rsidR="002A3157" w:rsidRPr="00CB02C1" w:rsidRDefault="099AC0D3" w:rsidP="0410287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41028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222" w:type="dxa"/>
          </w:tcPr>
          <w:p w14:paraId="562950C3" w14:textId="77777777" w:rsidR="002A3157" w:rsidRPr="00CB02C1" w:rsidRDefault="002A3157" w:rsidP="00171037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66136EBE" w14:textId="67B998D7" w:rsidR="002A3157" w:rsidRPr="00CB02C1" w:rsidRDefault="002A3157" w:rsidP="00496BED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67,499</w:t>
            </w:r>
          </w:p>
        </w:tc>
        <w:tc>
          <w:tcPr>
            <w:tcW w:w="188" w:type="dxa"/>
          </w:tcPr>
          <w:p w14:paraId="738C7D82" w14:textId="77777777" w:rsidR="002A3157" w:rsidRPr="00CB02C1" w:rsidRDefault="002A3157" w:rsidP="003D088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128C4DF6" w14:textId="72469F03" w:rsidR="002A3157" w:rsidRPr="00CB02C1" w:rsidRDefault="33F7A47A" w:rsidP="0410287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41028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467B0447" w14:textId="77777777" w:rsidR="002A3157" w:rsidRPr="00CB02C1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2B978F2A" w14:textId="33B51F35" w:rsidR="002A3157" w:rsidRPr="00CB02C1" w:rsidRDefault="002A3157" w:rsidP="00016C61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A3157" w:rsidRPr="00CB02C1" w14:paraId="2AF72905" w14:textId="77777777" w:rsidTr="04102874">
        <w:trPr>
          <w:cantSplit/>
          <w:trHeight w:val="359"/>
        </w:trPr>
        <w:tc>
          <w:tcPr>
            <w:tcW w:w="3359" w:type="dxa"/>
            <w:vAlign w:val="bottom"/>
          </w:tcPr>
          <w:p w14:paraId="3D1DFF43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42D683E2" w14:textId="77777777" w:rsidR="002A3157" w:rsidRPr="00CB02C1" w:rsidRDefault="002A3157" w:rsidP="00496BE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573699D8" w14:textId="77777777" w:rsidR="002A3157" w:rsidRPr="00CB02C1" w:rsidRDefault="002A3157" w:rsidP="00171037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3A8E4713" w14:textId="3D573FC7" w:rsidR="002A3157" w:rsidRPr="00CB02C1" w:rsidRDefault="002A3157" w:rsidP="00496BED">
            <w:pPr>
              <w:pStyle w:val="acctfourfigures"/>
              <w:tabs>
                <w:tab w:val="clear" w:pos="765"/>
                <w:tab w:val="decimal" w:pos="917"/>
                <w:tab w:val="decimal" w:pos="10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219318AB" w14:textId="77777777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7F4972CC" w14:textId="322A7339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582E02B1" w14:textId="77777777" w:rsidR="002A3157" w:rsidRPr="00CB02C1" w:rsidRDefault="002A3157" w:rsidP="00A361BE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3FC60694" w14:textId="675237A7" w:rsidR="002A3157" w:rsidRPr="00CB02C1" w:rsidRDefault="002A3157" w:rsidP="00A361BE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3157" w:rsidRPr="00CB02C1" w14:paraId="516E1A6F" w14:textId="77777777" w:rsidTr="04102874">
        <w:trPr>
          <w:cantSplit/>
          <w:trHeight w:val="383"/>
        </w:trPr>
        <w:tc>
          <w:tcPr>
            <w:tcW w:w="3359" w:type="dxa"/>
          </w:tcPr>
          <w:p w14:paraId="66ED62B5" w14:textId="77777777" w:rsidR="002A3157" w:rsidRPr="00CB02C1" w:rsidRDefault="002A3157" w:rsidP="00D2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43" w:type="dxa"/>
          </w:tcPr>
          <w:p w14:paraId="3BF094F1" w14:textId="77777777" w:rsidR="002A3157" w:rsidRPr="00CB02C1" w:rsidRDefault="002A3157" w:rsidP="00496BE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2" w:type="dxa"/>
          </w:tcPr>
          <w:p w14:paraId="208E2539" w14:textId="77777777" w:rsidR="002A3157" w:rsidRPr="00CB02C1" w:rsidRDefault="002A3157" w:rsidP="00171037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178EBD91" w14:textId="12B76443" w:rsidR="002A3157" w:rsidRPr="00CB02C1" w:rsidRDefault="002A3157" w:rsidP="00496BED">
            <w:pPr>
              <w:pStyle w:val="acctfourfigures"/>
              <w:tabs>
                <w:tab w:val="clear" w:pos="765"/>
                <w:tab w:val="decimal" w:pos="917"/>
                <w:tab w:val="decimal" w:pos="1033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112C2F03" w14:textId="77777777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5A0B1940" w14:textId="2D57823D" w:rsidR="002A3157" w:rsidRPr="00CB02C1" w:rsidRDefault="002A3157" w:rsidP="00D21D06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8" w:type="dxa"/>
          </w:tcPr>
          <w:p w14:paraId="7CEDCFD0" w14:textId="77777777" w:rsidR="002A3157" w:rsidRPr="00CB02C1" w:rsidRDefault="002A3157" w:rsidP="00A361BE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76D48137" w14:textId="239DEF30" w:rsidR="002A3157" w:rsidRPr="00CB02C1" w:rsidRDefault="002A3157" w:rsidP="00A361BE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44B1B" w:rsidRPr="00CB02C1" w14:paraId="2077AEF5" w14:textId="77777777" w:rsidTr="04102874">
        <w:trPr>
          <w:cantSplit/>
          <w:trHeight w:val="383"/>
        </w:trPr>
        <w:tc>
          <w:tcPr>
            <w:tcW w:w="3359" w:type="dxa"/>
          </w:tcPr>
          <w:p w14:paraId="784DAAC8" w14:textId="6982F70C" w:rsidR="00944B1B" w:rsidRPr="00CB02C1" w:rsidRDefault="00944B1B" w:rsidP="0094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แอพแท็กซี่ จำกัด</w:t>
            </w:r>
          </w:p>
        </w:tc>
        <w:tc>
          <w:tcPr>
            <w:tcW w:w="1343" w:type="dxa"/>
          </w:tcPr>
          <w:p w14:paraId="569DA7E7" w14:textId="69A83DF1" w:rsidR="00944B1B" w:rsidRPr="00CB02C1" w:rsidRDefault="3B663D26" w:rsidP="0410287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41028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222" w:type="dxa"/>
          </w:tcPr>
          <w:p w14:paraId="793F1C76" w14:textId="77777777" w:rsidR="00944B1B" w:rsidRPr="00CB02C1" w:rsidRDefault="00944B1B" w:rsidP="00944B1B">
            <w:pPr>
              <w:pStyle w:val="acctfourfigures"/>
              <w:tabs>
                <w:tab w:val="clear" w:pos="765"/>
                <w:tab w:val="decimal" w:pos="917"/>
                <w:tab w:val="decimal" w:pos="109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</w:tcPr>
          <w:p w14:paraId="0533C904" w14:textId="711F2652" w:rsidR="00944B1B" w:rsidRPr="00CB02C1" w:rsidRDefault="00944B1B" w:rsidP="00CA12CF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7,713</w:t>
            </w:r>
          </w:p>
        </w:tc>
        <w:tc>
          <w:tcPr>
            <w:tcW w:w="188" w:type="dxa"/>
          </w:tcPr>
          <w:p w14:paraId="2EB35288" w14:textId="77777777" w:rsidR="00944B1B" w:rsidRPr="00CB02C1" w:rsidRDefault="00944B1B" w:rsidP="00944B1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89" w:type="dxa"/>
          </w:tcPr>
          <w:p w14:paraId="3071E819" w14:textId="68A29E1C" w:rsidR="00944B1B" w:rsidRPr="00CB02C1" w:rsidRDefault="5CFE7FEC" w:rsidP="0410287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41028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3,022</w:t>
            </w:r>
          </w:p>
        </w:tc>
        <w:tc>
          <w:tcPr>
            <w:tcW w:w="188" w:type="dxa"/>
          </w:tcPr>
          <w:p w14:paraId="1CE1E5DE" w14:textId="77777777" w:rsidR="00944B1B" w:rsidRPr="00CB02C1" w:rsidRDefault="00944B1B" w:rsidP="00944B1B">
            <w:pPr>
              <w:pStyle w:val="acctfourfigures"/>
              <w:tabs>
                <w:tab w:val="clear" w:pos="765"/>
                <w:tab w:val="decimal" w:pos="917"/>
                <w:tab w:val="decimal" w:pos="109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92" w:type="dxa"/>
          </w:tcPr>
          <w:p w14:paraId="213C46DF" w14:textId="5D14AFF4" w:rsidR="00944B1B" w:rsidRPr="00CB02C1" w:rsidRDefault="00944B1B" w:rsidP="00CA12C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3,229</w:t>
            </w:r>
          </w:p>
        </w:tc>
      </w:tr>
    </w:tbl>
    <w:p w14:paraId="485BFD68" w14:textId="77777777" w:rsidR="0055758C" w:rsidRPr="00CB02C1" w:rsidRDefault="0055758C" w:rsidP="006E7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7E3B1F9" w14:textId="1C206153" w:rsidR="003419E5" w:rsidRPr="00CB02C1" w:rsidRDefault="00D6284E" w:rsidP="002D4F7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บริษัทไม่มีเงินลงทุนในบริษัทย่อยและการร่วมค้าซึ่งจดทะเบียนในตลาดหลักทรัพย์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ดังนั้นจึงไม่มีราคาที่เปิดเผยต่</w:t>
      </w:r>
      <w:r w:rsidR="002D4F72" w:rsidRPr="00CB02C1">
        <w:rPr>
          <w:rFonts w:asciiTheme="majorBidi" w:hAnsiTheme="majorBidi" w:cstheme="majorBidi" w:hint="cs"/>
          <w:b/>
          <w:sz w:val="28"/>
          <w:szCs w:val="28"/>
          <w:cs/>
        </w:rPr>
        <w:t>อ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สาธารณชน</w:t>
      </w:r>
    </w:p>
    <w:p w14:paraId="4C3F2F82" w14:textId="2F0E73AE" w:rsidR="00D6284E" w:rsidRPr="00CB02C1" w:rsidRDefault="00D6284E" w:rsidP="00D6284E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</w:rPr>
      </w:pPr>
    </w:p>
    <w:p w14:paraId="5878B1CD" w14:textId="40B6176F" w:rsidR="00D6284E" w:rsidRPr="00CB02C1" w:rsidRDefault="00D6284E" w:rsidP="00D6284E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b/>
          <w:sz w:val="28"/>
          <w:szCs w:val="28"/>
          <w:cs/>
        </w:rPr>
      </w:pP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บริษัทไม่</w:t>
      </w:r>
      <w:r w:rsidR="00CD766F" w:rsidRPr="00CB02C1">
        <w:rPr>
          <w:rFonts w:asciiTheme="majorBidi" w:hAnsiTheme="majorBidi" w:cstheme="majorBidi" w:hint="cs"/>
          <w:b/>
          <w:sz w:val="28"/>
          <w:szCs w:val="28"/>
          <w:cs/>
        </w:rPr>
        <w:t>ได้รับ</w:t>
      </w:r>
      <w:r w:rsidRPr="00CB02C1">
        <w:rPr>
          <w:rFonts w:asciiTheme="majorBidi" w:hAnsiTheme="majorBidi" w:cstheme="majorBidi" w:hint="cs"/>
          <w:b/>
          <w:sz w:val="28"/>
          <w:szCs w:val="28"/>
          <w:cs/>
        </w:rPr>
        <w:t>เงินปันผลจากเงินลงทุน</w:t>
      </w:r>
      <w:r w:rsidR="002D4F72" w:rsidRPr="00CB02C1">
        <w:rPr>
          <w:rFonts w:asciiTheme="majorBidi" w:hAnsiTheme="majorBidi" w:cstheme="majorBidi" w:hint="cs"/>
          <w:b/>
          <w:sz w:val="28"/>
          <w:szCs w:val="28"/>
          <w:cs/>
        </w:rPr>
        <w:t>ในบริษัทย่อยและการร่วมค้า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สำหรับงวด</w:t>
      </w:r>
      <w:r w:rsidR="005A186A">
        <w:rPr>
          <w:rFonts w:asciiTheme="majorBidi" w:hAnsiTheme="majorBidi" w:cstheme="majorBidi" w:hint="cs"/>
          <w:b/>
          <w:sz w:val="28"/>
          <w:szCs w:val="28"/>
          <w:cs/>
        </w:rPr>
        <w:t>เก้า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เดือนสิ้นสุดวันที่ </w:t>
      </w:r>
      <w:r w:rsidR="005A186A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5A186A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5A186A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Cs/>
          <w:sz w:val="28"/>
          <w:szCs w:val="28"/>
        </w:rPr>
        <w:t>2564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CB02C1">
        <w:rPr>
          <w:rFonts w:asciiTheme="majorBidi" w:hAnsiTheme="majorBidi" w:cstheme="majorBidi"/>
          <w:bCs/>
          <w:sz w:val="28"/>
          <w:szCs w:val="28"/>
        </w:rPr>
        <w:t>2563</w:t>
      </w:r>
    </w:p>
    <w:p w14:paraId="166F3885" w14:textId="77777777" w:rsidR="0043260A" w:rsidRPr="00CB02C1" w:rsidRDefault="0043260A" w:rsidP="009E42F1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</w:p>
    <w:p w14:paraId="492B49F6" w14:textId="0B25D086" w:rsidR="001664D2" w:rsidRPr="00CB02C1" w:rsidRDefault="009E42F1" w:rsidP="00357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  <w:sectPr w:rsidR="001664D2" w:rsidRPr="00CB02C1" w:rsidSect="00B40E8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  <w:titlePg/>
          <w:docGrid w:linePitch="245"/>
        </w:sectPr>
      </w:pPr>
      <w:r w:rsidRPr="00CB02C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E0C7FD" w14:textId="4E24B801" w:rsidR="00A36FE5" w:rsidRPr="00CB02C1" w:rsidRDefault="00357776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B02C1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A36FE5" w:rsidRPr="00CB02C1">
        <w:rPr>
          <w:rFonts w:asciiTheme="majorBidi" w:hAnsiTheme="majorBidi" w:cstheme="majorBidi"/>
          <w:b/>
          <w:bCs/>
          <w:sz w:val="30"/>
          <w:szCs w:val="30"/>
        </w:rPr>
        <w:tab/>
      </w:r>
      <w:r w:rsidR="00A36FE5" w:rsidRPr="00CB02C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216C1DF3" w14:textId="77777777" w:rsidR="00370302" w:rsidRPr="00CB02C1" w:rsidRDefault="00370302" w:rsidP="0037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760" w:type="dxa"/>
        <w:tblInd w:w="180" w:type="dxa"/>
        <w:tblLook w:val="04A0" w:firstRow="1" w:lastRow="0" w:firstColumn="1" w:lastColumn="0" w:noHBand="0" w:noVBand="1"/>
      </w:tblPr>
      <w:tblGrid>
        <w:gridCol w:w="5186"/>
        <w:gridCol w:w="897"/>
        <w:gridCol w:w="1438"/>
        <w:gridCol w:w="1464"/>
        <w:gridCol w:w="1431"/>
        <w:gridCol w:w="1440"/>
        <w:gridCol w:w="1464"/>
        <w:gridCol w:w="1440"/>
      </w:tblGrid>
      <w:tr w:rsidR="00370302" w:rsidRPr="00CB02C1" w14:paraId="04134186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4BC5B703" w14:textId="77777777" w:rsidR="00370302" w:rsidRPr="00CB02C1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B0ACFB8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68CFB9AE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0302" w:rsidRPr="00CB02C1" w14:paraId="57F635A2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71C56813" w14:textId="77777777" w:rsidR="00370302" w:rsidRPr="00CB02C1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369C29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3" w:type="dxa"/>
            <w:gridSpan w:val="3"/>
            <w:shd w:val="clear" w:color="auto" w:fill="auto"/>
            <w:vAlign w:val="bottom"/>
          </w:tcPr>
          <w:p w14:paraId="7311A317" w14:textId="4C46AD58" w:rsidR="00370302" w:rsidRPr="00CB02C1" w:rsidRDefault="006965AB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370302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6F41" w:rsidRPr="00CB02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344" w:type="dxa"/>
            <w:gridSpan w:val="3"/>
            <w:shd w:val="clear" w:color="auto" w:fill="auto"/>
            <w:vAlign w:val="bottom"/>
          </w:tcPr>
          <w:p w14:paraId="06AA8D2A" w14:textId="12DB2927" w:rsidR="00370302" w:rsidRPr="00CB02C1" w:rsidRDefault="00A26F4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31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370302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70302" w:rsidRPr="00CB02C1" w14:paraId="7478CE29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1B747C98" w14:textId="77777777" w:rsidR="00370302" w:rsidRPr="00CB02C1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EDC868B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D226C98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CACE4DA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1" w:type="dxa"/>
            <w:vAlign w:val="bottom"/>
          </w:tcPr>
          <w:p w14:paraId="4FD44CAC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E3548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09ED9FB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D4F51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CB02C1" w14:paraId="19D648BE" w14:textId="77777777" w:rsidTr="008A33E2">
        <w:trPr>
          <w:tblHeader/>
        </w:trPr>
        <w:tc>
          <w:tcPr>
            <w:tcW w:w="5186" w:type="dxa"/>
            <w:shd w:val="clear" w:color="auto" w:fill="auto"/>
          </w:tcPr>
          <w:p w14:paraId="5989DEEC" w14:textId="77777777" w:rsidR="00370302" w:rsidRPr="00CB02C1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939F075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77" w:type="dxa"/>
            <w:gridSpan w:val="6"/>
            <w:shd w:val="clear" w:color="auto" w:fill="auto"/>
            <w:vAlign w:val="bottom"/>
          </w:tcPr>
          <w:p w14:paraId="5ECA817C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26F41" w:rsidRPr="00CB02C1" w14:paraId="4D0AE84F" w14:textId="77777777" w:rsidTr="008A33E2">
        <w:tc>
          <w:tcPr>
            <w:tcW w:w="5186" w:type="dxa"/>
            <w:shd w:val="clear" w:color="auto" w:fill="auto"/>
          </w:tcPr>
          <w:p w14:paraId="4CB15A91" w14:textId="63A910DE" w:rsidR="00A26F41" w:rsidRPr="00CB02C1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shd w:val="clear" w:color="auto" w:fill="auto"/>
          </w:tcPr>
          <w:p w14:paraId="4AEC59B2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6839E684" w14:textId="0F434B93" w:rsidR="00A26F41" w:rsidRPr="00CB02C1" w:rsidRDefault="0088291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04D4287" w14:textId="57BC6EC1" w:rsidR="00A26F41" w:rsidRPr="00CB02C1" w:rsidRDefault="007C0506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110,000</w:t>
            </w:r>
          </w:p>
        </w:tc>
        <w:tc>
          <w:tcPr>
            <w:tcW w:w="1431" w:type="dxa"/>
          </w:tcPr>
          <w:p w14:paraId="7EFDF015" w14:textId="524E112F" w:rsidR="00A26F41" w:rsidRPr="00CB02C1" w:rsidRDefault="00C13E1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F05AEC" w14:textId="40811C0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5DD1556" w14:textId="5B56DFC3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72,457</w:t>
            </w:r>
          </w:p>
        </w:tc>
        <w:tc>
          <w:tcPr>
            <w:tcW w:w="1440" w:type="dxa"/>
            <w:shd w:val="clear" w:color="auto" w:fill="auto"/>
          </w:tcPr>
          <w:p w14:paraId="5D88329F" w14:textId="7569098F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72,457</w:t>
            </w:r>
          </w:p>
        </w:tc>
      </w:tr>
      <w:tr w:rsidR="00A26F41" w:rsidRPr="00CB02C1" w14:paraId="3A0508C2" w14:textId="77777777" w:rsidTr="00A26F41">
        <w:tc>
          <w:tcPr>
            <w:tcW w:w="5186" w:type="dxa"/>
            <w:shd w:val="clear" w:color="auto" w:fill="auto"/>
          </w:tcPr>
          <w:p w14:paraId="367F03C7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41C0C468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B3B9ED4" w14:textId="23B6F72F" w:rsidR="00A26F41" w:rsidRPr="00CB02C1" w:rsidRDefault="0088291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948E4B6" w14:textId="59260403" w:rsidR="00A26F41" w:rsidRPr="00CB02C1" w:rsidRDefault="007C0506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152,175</w:t>
            </w:r>
          </w:p>
        </w:tc>
        <w:tc>
          <w:tcPr>
            <w:tcW w:w="1431" w:type="dxa"/>
            <w:vAlign w:val="bottom"/>
          </w:tcPr>
          <w:p w14:paraId="5C7AEEB6" w14:textId="6F821A58" w:rsidR="00A26F41" w:rsidRPr="00CB02C1" w:rsidRDefault="00C13E1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498BA" w14:textId="01EF3469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0404E4" w14:textId="14720B9B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83,166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C7944" w14:textId="43CD0D23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83,166</w:t>
            </w:r>
          </w:p>
        </w:tc>
      </w:tr>
      <w:tr w:rsidR="00A26F41" w:rsidRPr="00CB02C1" w14:paraId="1A228514" w14:textId="77777777" w:rsidTr="008A33E2">
        <w:tc>
          <w:tcPr>
            <w:tcW w:w="5186" w:type="dxa"/>
            <w:shd w:val="clear" w:color="auto" w:fill="auto"/>
          </w:tcPr>
          <w:p w14:paraId="6E2DD942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6FF4B08F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9265A42" w14:textId="43CAF441" w:rsidR="00A26F41" w:rsidRPr="00CB02C1" w:rsidRDefault="0088291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7,7</w:t>
            </w:r>
            <w:r w:rsidR="001F386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F6156A3" w14:textId="2274BAF0" w:rsidR="00A26F41" w:rsidRPr="00CB02C1" w:rsidRDefault="007C0506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</w:tcPr>
          <w:p w14:paraId="0445A20E" w14:textId="0A72F687" w:rsidR="00A26F41" w:rsidRPr="00CB02C1" w:rsidDel="008D6148" w:rsidRDefault="00C13E1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</w:t>
            </w:r>
            <w:r w:rsidR="00844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6A9DB" w14:textId="709B14BD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7,903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38F2E4B" w14:textId="6F002CBC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EFD746" w14:textId="31C861D6" w:rsidR="00A26F41" w:rsidRPr="00CB02C1" w:rsidDel="008D6148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7,903</w:t>
            </w:r>
          </w:p>
        </w:tc>
      </w:tr>
      <w:tr w:rsidR="00A26F41" w:rsidRPr="00CB02C1" w14:paraId="79E3D9F9" w14:textId="77777777" w:rsidTr="00A26F41">
        <w:trPr>
          <w:trHeight w:val="74"/>
        </w:trPr>
        <w:tc>
          <w:tcPr>
            <w:tcW w:w="5186" w:type="dxa"/>
            <w:shd w:val="clear" w:color="auto" w:fill="auto"/>
          </w:tcPr>
          <w:p w14:paraId="39581247" w14:textId="77777777" w:rsidR="00A26F41" w:rsidRPr="00CB02C1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2C2089C" w14:textId="101273E7" w:rsidR="00A26F41" w:rsidRPr="00CB02C1" w:rsidRDefault="006B4E83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8D101D7" w14:textId="22B239A9" w:rsidR="00A26F41" w:rsidRPr="00CB02C1" w:rsidRDefault="0088291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54085A7" w14:textId="56718355" w:rsidR="00A26F41" w:rsidRPr="00CB02C1" w:rsidRDefault="007C0506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431" w:type="dxa"/>
            <w:vAlign w:val="bottom"/>
          </w:tcPr>
          <w:p w14:paraId="07541B68" w14:textId="3D3AB1C5" w:rsidR="00A26F41" w:rsidRPr="00CB02C1" w:rsidRDefault="00C13E1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200D" w14:textId="08B53FE9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566033" w14:textId="33D151DE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55752" w14:textId="7646FC72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30,000</w:t>
            </w:r>
          </w:p>
        </w:tc>
      </w:tr>
      <w:tr w:rsidR="00A26F41" w:rsidRPr="00CB02C1" w14:paraId="4E2645DB" w14:textId="77777777" w:rsidTr="00A26F41">
        <w:tc>
          <w:tcPr>
            <w:tcW w:w="5186" w:type="dxa"/>
            <w:shd w:val="clear" w:color="auto" w:fill="auto"/>
          </w:tcPr>
          <w:p w14:paraId="352E28F5" w14:textId="77777777" w:rsidR="00A26F41" w:rsidRPr="00CB02C1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97" w:type="dxa"/>
            <w:shd w:val="clear" w:color="auto" w:fill="auto"/>
          </w:tcPr>
          <w:p w14:paraId="46E61073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311F6A1" w14:textId="2A5ACAA2" w:rsidR="00A26F41" w:rsidRPr="00CB02C1" w:rsidRDefault="0088291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32F32B6" w14:textId="562EBEF5" w:rsidR="00A26F41" w:rsidRPr="00CB02C1" w:rsidRDefault="007C0506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1431" w:type="dxa"/>
            <w:vAlign w:val="bottom"/>
          </w:tcPr>
          <w:p w14:paraId="24B9611D" w14:textId="5A58D76B" w:rsidR="00A26F41" w:rsidRPr="00CB02C1" w:rsidRDefault="00C13E1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F5CB7" w14:textId="36E97FAB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C24C7C1" w14:textId="6F58F99D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FE08C" w14:textId="45F8EEA3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</w:tr>
      <w:tr w:rsidR="00A26F41" w:rsidRPr="00CB02C1" w14:paraId="41F150E4" w14:textId="77777777" w:rsidTr="00A26F41">
        <w:tc>
          <w:tcPr>
            <w:tcW w:w="5186" w:type="dxa"/>
            <w:shd w:val="clear" w:color="auto" w:fill="auto"/>
          </w:tcPr>
          <w:p w14:paraId="2D52CB16" w14:textId="77777777" w:rsidR="00A26F41" w:rsidRPr="00CB02C1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97" w:type="dxa"/>
            <w:shd w:val="clear" w:color="auto" w:fill="auto"/>
          </w:tcPr>
          <w:p w14:paraId="5C45CD61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CE4D987" w14:textId="1926D6AD" w:rsidR="00A26F41" w:rsidRPr="00CB02C1" w:rsidRDefault="0088291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7A0155" w14:textId="5A60A5D4" w:rsidR="00A26F41" w:rsidRPr="00CB02C1" w:rsidRDefault="007C0506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4D920C4B" w14:textId="1A0459C4" w:rsidR="00A26F41" w:rsidRPr="00CB02C1" w:rsidRDefault="00C13E1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EE812B" w14:textId="4821CCB8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3,407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6DE4C5A" w14:textId="416B459C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3EABF" w14:textId="63742239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3,407</w:t>
            </w:r>
          </w:p>
        </w:tc>
      </w:tr>
      <w:tr w:rsidR="00A26F41" w:rsidRPr="00CB02C1" w14:paraId="30A8617C" w14:textId="77777777" w:rsidTr="008A33E2">
        <w:tc>
          <w:tcPr>
            <w:tcW w:w="5186" w:type="dxa"/>
            <w:shd w:val="clear" w:color="auto" w:fill="auto"/>
          </w:tcPr>
          <w:p w14:paraId="61B91ACF" w14:textId="77777777" w:rsidR="00A26F41" w:rsidRPr="00CB02C1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15466B31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98AF12B" w14:textId="020679C0" w:rsidR="00A26F41" w:rsidRPr="00CB02C1" w:rsidRDefault="0088291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252EB90" w14:textId="3AAE0D7D" w:rsidR="00A26F41" w:rsidRPr="00CB02C1" w:rsidRDefault="007C0506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402,657</w:t>
            </w:r>
          </w:p>
        </w:tc>
        <w:tc>
          <w:tcPr>
            <w:tcW w:w="1431" w:type="dxa"/>
          </w:tcPr>
          <w:p w14:paraId="7223F78F" w14:textId="650C7466" w:rsidR="00A26F41" w:rsidRPr="00CB02C1" w:rsidRDefault="00C13E1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402</w:t>
            </w:r>
            <w:r w:rsidR="002F36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D19B7" w14:textId="53DEE64D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530698F" w14:textId="16FA79AF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335,715</w:t>
            </w:r>
          </w:p>
        </w:tc>
        <w:tc>
          <w:tcPr>
            <w:tcW w:w="1440" w:type="dxa"/>
            <w:shd w:val="clear" w:color="auto" w:fill="auto"/>
          </w:tcPr>
          <w:p w14:paraId="2D4E51E4" w14:textId="7DBD8E9D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335,715</w:t>
            </w:r>
          </w:p>
        </w:tc>
      </w:tr>
      <w:tr w:rsidR="00A26F41" w:rsidRPr="00CB02C1" w14:paraId="3FE32CD5" w14:textId="77777777" w:rsidTr="00A26F41">
        <w:tc>
          <w:tcPr>
            <w:tcW w:w="5186" w:type="dxa"/>
            <w:shd w:val="clear" w:color="auto" w:fill="auto"/>
          </w:tcPr>
          <w:p w14:paraId="0876E5F1" w14:textId="1FC550E9" w:rsidR="00A26F41" w:rsidRPr="00CB02C1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45FF570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057ADF2" w14:textId="5A94E009" w:rsidR="00A26F41" w:rsidRPr="00CB02C1" w:rsidRDefault="00882914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6,125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B8D1BD" w14:textId="42483D9E" w:rsidR="00A26F41" w:rsidRPr="00CB02C1" w:rsidRDefault="007C0506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53531BAC" w14:textId="176767D6" w:rsidR="00A26F41" w:rsidRPr="00CB02C1" w:rsidRDefault="002F3692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97FCF" w14:textId="006306AC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11,155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88F860" w14:textId="0F1BF364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D3BFC" w14:textId="5EF432D5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11,155</w:t>
            </w:r>
          </w:p>
        </w:tc>
      </w:tr>
      <w:tr w:rsidR="00A26F41" w:rsidRPr="00CB02C1" w14:paraId="481CC240" w14:textId="77777777" w:rsidTr="00A26F41">
        <w:tc>
          <w:tcPr>
            <w:tcW w:w="5186" w:type="dxa"/>
            <w:shd w:val="clear" w:color="auto" w:fill="auto"/>
          </w:tcPr>
          <w:p w14:paraId="29892F8E" w14:textId="76DF4D82" w:rsidR="00A26F41" w:rsidRPr="00CB02C1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EF22D16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BB857F1" w14:textId="22466386" w:rsidR="00A26F41" w:rsidRPr="00CB02C1" w:rsidRDefault="00882914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7,314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A12A62B" w14:textId="68709BA1" w:rsidR="00A26F41" w:rsidRPr="00CB02C1" w:rsidRDefault="007C0506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1" w:type="dxa"/>
            <w:vAlign w:val="bottom"/>
          </w:tcPr>
          <w:p w14:paraId="687DB5EE" w14:textId="2B8C0CFA" w:rsidR="00A26F41" w:rsidRPr="00CB02C1" w:rsidRDefault="002F3692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B96465" w14:textId="0D733852" w:rsidR="00A26F41" w:rsidRPr="00CB02C1" w:rsidRDefault="00A26F41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9,90</w:t>
            </w:r>
            <w:r w:rsidR="006B4E83" w:rsidRPr="00CB02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84D56FA" w14:textId="0AC3A7B3" w:rsidR="00A26F41" w:rsidRPr="00CB02C1" w:rsidRDefault="00A26F41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E77F4" w14:textId="63BE3901" w:rsidR="00A26F41" w:rsidRPr="00CB02C1" w:rsidRDefault="00A26F41" w:rsidP="00A26F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9,90</w:t>
            </w:r>
            <w:r w:rsidR="006B4E83"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A26F41" w:rsidRPr="00CB02C1" w14:paraId="4076EA97" w14:textId="77777777" w:rsidTr="008A33E2">
        <w:tc>
          <w:tcPr>
            <w:tcW w:w="5186" w:type="dxa"/>
            <w:shd w:val="clear" w:color="auto" w:fill="auto"/>
          </w:tcPr>
          <w:p w14:paraId="1254FFB3" w14:textId="77777777" w:rsidR="00A26F41" w:rsidRPr="00CB02C1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CB02C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97" w:type="dxa"/>
            <w:shd w:val="clear" w:color="auto" w:fill="auto"/>
          </w:tcPr>
          <w:p w14:paraId="61E21F76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ADDDCDE" w14:textId="4FF777F2" w:rsidR="00A26F41" w:rsidRPr="00CB02C1" w:rsidRDefault="00882914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24,75</w:t>
            </w:r>
            <w:r w:rsidR="008446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C6EF2CF" w14:textId="733D936D" w:rsidR="00A26F41" w:rsidRPr="00CB02C1" w:rsidRDefault="007C0506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732,832</w:t>
            </w:r>
          </w:p>
        </w:tc>
        <w:tc>
          <w:tcPr>
            <w:tcW w:w="1431" w:type="dxa"/>
          </w:tcPr>
          <w:p w14:paraId="7765D7F2" w14:textId="20323005" w:rsidR="00A26F41" w:rsidRPr="00CB02C1" w:rsidRDefault="002F3692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757,588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A5CB9" w14:textId="12792D01" w:rsidR="00A26F41" w:rsidRPr="00CB02C1" w:rsidRDefault="00A26F41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32,36</w:t>
            </w:r>
            <w:r w:rsidR="006B4E83"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63D7C9" w14:textId="511A6305" w:rsidR="00A26F41" w:rsidRPr="00CB02C1" w:rsidRDefault="00A26F41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671,338</w:t>
            </w:r>
          </w:p>
        </w:tc>
        <w:tc>
          <w:tcPr>
            <w:tcW w:w="1440" w:type="dxa"/>
            <w:shd w:val="clear" w:color="auto" w:fill="auto"/>
          </w:tcPr>
          <w:p w14:paraId="485A04CC" w14:textId="28900BC6" w:rsidR="00A26F41" w:rsidRPr="00CB02C1" w:rsidRDefault="00A26F41" w:rsidP="00A26F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703,70</w:t>
            </w:r>
            <w:r w:rsidR="006B4E83"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2D126C96" w14:textId="77777777" w:rsidR="00370302" w:rsidRPr="00CB02C1" w:rsidRDefault="00370302" w:rsidP="00370302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6DC8624" w14:textId="77777777" w:rsidR="000C45D8" w:rsidRPr="00CB02C1" w:rsidRDefault="00370302" w:rsidP="000C45D8">
      <w:pPr>
        <w:rPr>
          <w:rFonts w:asciiTheme="majorBidi" w:hAnsiTheme="majorBidi" w:cstheme="majorBidi"/>
        </w:rPr>
      </w:pPr>
      <w:r w:rsidRPr="00CB02C1">
        <w:rPr>
          <w:rFonts w:asciiTheme="majorBidi" w:hAnsiTheme="majorBidi" w:cstheme="majorBidi"/>
        </w:rPr>
        <w:br w:type="page"/>
      </w:r>
    </w:p>
    <w:tbl>
      <w:tblPr>
        <w:tblW w:w="14933" w:type="dxa"/>
        <w:tblInd w:w="180" w:type="dxa"/>
        <w:tblLook w:val="04A0" w:firstRow="1" w:lastRow="0" w:firstColumn="1" w:lastColumn="0" w:noHBand="0" w:noVBand="1"/>
      </w:tblPr>
      <w:tblGrid>
        <w:gridCol w:w="5207"/>
        <w:gridCol w:w="884"/>
        <w:gridCol w:w="1439"/>
        <w:gridCol w:w="1534"/>
        <w:gridCol w:w="1439"/>
        <w:gridCol w:w="1456"/>
        <w:gridCol w:w="1534"/>
        <w:gridCol w:w="1440"/>
      </w:tblGrid>
      <w:tr w:rsidR="00370302" w:rsidRPr="00CB02C1" w14:paraId="5025ECE9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4512F024" w14:textId="77777777" w:rsidR="00370302" w:rsidRPr="00CB02C1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2935F7C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6AC2D9AF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F41" w:rsidRPr="00CB02C1" w14:paraId="3407EBCE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59FE8B6C" w14:textId="77777777" w:rsidR="00A26F41" w:rsidRPr="00CB02C1" w:rsidRDefault="00A26F41" w:rsidP="00A26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53793D7" w14:textId="77777777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412" w:type="dxa"/>
            <w:gridSpan w:val="3"/>
            <w:shd w:val="clear" w:color="auto" w:fill="auto"/>
            <w:vAlign w:val="bottom"/>
          </w:tcPr>
          <w:p w14:paraId="102F5E46" w14:textId="7368301D" w:rsidR="00A26F41" w:rsidRPr="00CB02C1" w:rsidRDefault="006965AB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A26F41"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4430" w:type="dxa"/>
            <w:gridSpan w:val="3"/>
            <w:shd w:val="clear" w:color="auto" w:fill="auto"/>
            <w:vAlign w:val="bottom"/>
          </w:tcPr>
          <w:p w14:paraId="04405BA1" w14:textId="15DA1BCE" w:rsidR="00A26F41" w:rsidRPr="00CB02C1" w:rsidRDefault="00A26F41" w:rsidP="00A26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31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ธันวาคม</w:t>
            </w:r>
            <w:r w:rsidRPr="00CB02C1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70302" w:rsidRPr="00CB02C1" w14:paraId="3D89963A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2EEE2025" w14:textId="77777777" w:rsidR="00370302" w:rsidRPr="00CB02C1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053EAE9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E679A5A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79940E4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39" w:type="dxa"/>
            <w:vAlign w:val="bottom"/>
          </w:tcPr>
          <w:p w14:paraId="2D5B5D05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50C5BC4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6292499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6DFCD7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70302" w:rsidRPr="00CB02C1" w14:paraId="78C3F855" w14:textId="77777777" w:rsidTr="008A33E2">
        <w:trPr>
          <w:tblHeader/>
        </w:trPr>
        <w:tc>
          <w:tcPr>
            <w:tcW w:w="5207" w:type="dxa"/>
            <w:shd w:val="clear" w:color="auto" w:fill="auto"/>
          </w:tcPr>
          <w:p w14:paraId="62550BE8" w14:textId="77777777" w:rsidR="00370302" w:rsidRPr="00CB02C1" w:rsidRDefault="00370302" w:rsidP="008A33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3B69F24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42" w:type="dxa"/>
            <w:gridSpan w:val="6"/>
            <w:shd w:val="clear" w:color="auto" w:fill="auto"/>
            <w:vAlign w:val="bottom"/>
          </w:tcPr>
          <w:p w14:paraId="40041C71" w14:textId="77777777" w:rsidR="00370302" w:rsidRPr="00CB02C1" w:rsidRDefault="00370302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F3692" w:rsidRPr="00CB02C1" w14:paraId="53C56FC3" w14:textId="77777777" w:rsidTr="008A33E2">
        <w:tc>
          <w:tcPr>
            <w:tcW w:w="5207" w:type="dxa"/>
            <w:shd w:val="clear" w:color="auto" w:fill="auto"/>
          </w:tcPr>
          <w:p w14:paraId="111ADA8E" w14:textId="22720D9E" w:rsidR="002F3692" w:rsidRPr="00CB02C1" w:rsidRDefault="002F3692" w:rsidP="002F36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4" w:type="dxa"/>
            <w:shd w:val="clear" w:color="auto" w:fill="auto"/>
          </w:tcPr>
          <w:p w14:paraId="4E3F2EDC" w14:textId="7777777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8F58D61" w14:textId="4430C1E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F3DABD0" w14:textId="51E5F4F2" w:rsidR="002F3692" w:rsidRPr="00CB02C1" w:rsidRDefault="003A0637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F3692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439" w:type="dxa"/>
          </w:tcPr>
          <w:p w14:paraId="6BF521C7" w14:textId="01B565FB" w:rsidR="002F3692" w:rsidRPr="00CB02C1" w:rsidRDefault="00163390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2F36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61DB99E" w14:textId="1E450E18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66B2A6" w14:textId="0CBC2202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72,457</w:t>
            </w:r>
          </w:p>
        </w:tc>
        <w:tc>
          <w:tcPr>
            <w:tcW w:w="1440" w:type="dxa"/>
            <w:shd w:val="clear" w:color="auto" w:fill="auto"/>
          </w:tcPr>
          <w:p w14:paraId="57E05262" w14:textId="1E006130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72,457</w:t>
            </w:r>
          </w:p>
        </w:tc>
      </w:tr>
      <w:tr w:rsidR="002F3692" w:rsidRPr="00CB02C1" w14:paraId="052A1690" w14:textId="77777777" w:rsidTr="00A26F41">
        <w:tc>
          <w:tcPr>
            <w:tcW w:w="5207" w:type="dxa"/>
            <w:shd w:val="clear" w:color="auto" w:fill="auto"/>
          </w:tcPr>
          <w:p w14:paraId="585D76D6" w14:textId="7777777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14A4D845" w14:textId="7777777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099175" w14:textId="28B7B4EF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11DE66E" w14:textId="2AA4EB4C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152,175</w:t>
            </w:r>
          </w:p>
        </w:tc>
        <w:tc>
          <w:tcPr>
            <w:tcW w:w="1439" w:type="dxa"/>
            <w:vAlign w:val="bottom"/>
          </w:tcPr>
          <w:p w14:paraId="231DFB41" w14:textId="13E39E79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152,175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03CB8AA" w14:textId="1CCB816B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485399C" w14:textId="565D049E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83,166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FE612" w14:textId="5B415ABE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83,166</w:t>
            </w:r>
          </w:p>
        </w:tc>
      </w:tr>
      <w:tr w:rsidR="002F3692" w:rsidRPr="00CB02C1" w14:paraId="127811CC" w14:textId="77777777" w:rsidTr="008A33E2">
        <w:tc>
          <w:tcPr>
            <w:tcW w:w="5207" w:type="dxa"/>
            <w:shd w:val="clear" w:color="auto" w:fill="auto"/>
          </w:tcPr>
          <w:p w14:paraId="3AB03382" w14:textId="7777777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14B4C79D" w14:textId="7777777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65A8D27" w14:textId="5B1622D7" w:rsidR="002F3692" w:rsidRPr="00CB02C1" w:rsidRDefault="00142C47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AE5F713" w14:textId="18457538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</w:tcPr>
          <w:p w14:paraId="33444894" w14:textId="7A5B58F2" w:rsidR="002F3692" w:rsidRPr="00CB02C1" w:rsidDel="008D6148" w:rsidRDefault="00163390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3,875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DA123D7" w14:textId="2A9F3B9C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4,859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E8D34A" w14:textId="5F777AEB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3FE6BBD" w14:textId="5269ECD1" w:rsidR="002F3692" w:rsidRPr="00CB02C1" w:rsidDel="008D6148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4,859</w:t>
            </w:r>
          </w:p>
        </w:tc>
      </w:tr>
      <w:tr w:rsidR="002F3692" w:rsidRPr="00CB02C1" w14:paraId="5C2F0A1C" w14:textId="77777777" w:rsidTr="00A26F41">
        <w:trPr>
          <w:trHeight w:val="74"/>
        </w:trPr>
        <w:tc>
          <w:tcPr>
            <w:tcW w:w="5207" w:type="dxa"/>
            <w:shd w:val="clear" w:color="auto" w:fill="auto"/>
          </w:tcPr>
          <w:p w14:paraId="234F744F" w14:textId="77777777" w:rsidR="002F3692" w:rsidRPr="00CB02C1" w:rsidRDefault="002F3692" w:rsidP="002F36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A2DD331" w14:textId="6ED970CB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B0BC623" w14:textId="33F0048C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DBCDD31" w14:textId="2E6B3455" w:rsidR="002F3692" w:rsidRPr="00CB02C1" w:rsidRDefault="00163390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17E8EA6" w14:textId="5D44C068" w:rsidR="002F3692" w:rsidRPr="00CB02C1" w:rsidRDefault="00163390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F3334B8" w14:textId="06570C5C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7A5C72" w14:textId="14FA7AC3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966F1" w14:textId="20A3D23C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34,000</w:t>
            </w:r>
          </w:p>
        </w:tc>
      </w:tr>
      <w:tr w:rsidR="002F3692" w:rsidRPr="00CB02C1" w14:paraId="79AAA874" w14:textId="77777777" w:rsidTr="00A26F41">
        <w:tc>
          <w:tcPr>
            <w:tcW w:w="5207" w:type="dxa"/>
            <w:shd w:val="clear" w:color="auto" w:fill="auto"/>
          </w:tcPr>
          <w:p w14:paraId="13A3B6DB" w14:textId="77777777" w:rsidR="002F3692" w:rsidRPr="00CB02C1" w:rsidRDefault="002F3692" w:rsidP="002F36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884" w:type="dxa"/>
            <w:shd w:val="clear" w:color="auto" w:fill="auto"/>
          </w:tcPr>
          <w:p w14:paraId="0AAAAB81" w14:textId="7777777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0823354" w14:textId="480ABCC3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DF7F196" w14:textId="5EF86D5D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1439" w:type="dxa"/>
            <w:vAlign w:val="bottom"/>
          </w:tcPr>
          <w:p w14:paraId="1BFBD9B1" w14:textId="7B887188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27DB18BE" w14:textId="6B27BB41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B5108C4" w14:textId="4C95B881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A1595" w14:textId="2DE70684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150,000</w:t>
            </w:r>
          </w:p>
        </w:tc>
      </w:tr>
      <w:tr w:rsidR="002F3692" w:rsidRPr="00CB02C1" w14:paraId="58C01768" w14:textId="77777777" w:rsidTr="00A26F41">
        <w:tc>
          <w:tcPr>
            <w:tcW w:w="5207" w:type="dxa"/>
            <w:shd w:val="clear" w:color="auto" w:fill="auto"/>
          </w:tcPr>
          <w:p w14:paraId="230D543E" w14:textId="77777777" w:rsidR="002F3692" w:rsidRPr="00CB02C1" w:rsidRDefault="002F3692" w:rsidP="002F36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เงินกู้ยืมระยะยาวจากบุคคลอื่นที่ถึงกำหนดชำระภายในหนึ่งปี</w:t>
            </w:r>
          </w:p>
        </w:tc>
        <w:tc>
          <w:tcPr>
            <w:tcW w:w="884" w:type="dxa"/>
            <w:shd w:val="clear" w:color="auto" w:fill="auto"/>
          </w:tcPr>
          <w:p w14:paraId="516589CA" w14:textId="7777777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F63FE39" w14:textId="3C786C10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1CA380" w14:textId="72D66CD0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37B95AB0" w14:textId="271960F3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3,528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CD8EF12" w14:textId="5CE9680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3,407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9587D47" w14:textId="5D5F2B60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CACA50" w14:textId="270811A2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3,407</w:t>
            </w:r>
          </w:p>
        </w:tc>
      </w:tr>
      <w:tr w:rsidR="002F3692" w:rsidRPr="00CB02C1" w14:paraId="17263CF7" w14:textId="77777777" w:rsidTr="008A33E2">
        <w:tc>
          <w:tcPr>
            <w:tcW w:w="5207" w:type="dxa"/>
            <w:shd w:val="clear" w:color="auto" w:fill="auto"/>
          </w:tcPr>
          <w:p w14:paraId="5C4EE166" w14:textId="77777777" w:rsidR="002F3692" w:rsidRPr="00CB02C1" w:rsidRDefault="002F3692" w:rsidP="002F36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929E01E" w14:textId="7777777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687C57A" w14:textId="13A907A6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AFA65A" w14:textId="569715B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402,657</w:t>
            </w:r>
          </w:p>
        </w:tc>
        <w:tc>
          <w:tcPr>
            <w:tcW w:w="1439" w:type="dxa"/>
          </w:tcPr>
          <w:p w14:paraId="1A8D73AF" w14:textId="7D28DFF9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402,657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F9BC1C3" w14:textId="4326B265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56530BA" w14:textId="357C75B3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335,715</w:t>
            </w:r>
          </w:p>
        </w:tc>
        <w:tc>
          <w:tcPr>
            <w:tcW w:w="1440" w:type="dxa"/>
            <w:shd w:val="clear" w:color="auto" w:fill="auto"/>
          </w:tcPr>
          <w:p w14:paraId="260B3613" w14:textId="058C4E1B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335,715</w:t>
            </w:r>
          </w:p>
        </w:tc>
      </w:tr>
      <w:tr w:rsidR="002F3692" w:rsidRPr="00CB02C1" w14:paraId="0EBAD129" w14:textId="77777777" w:rsidTr="00A26F41">
        <w:tc>
          <w:tcPr>
            <w:tcW w:w="5207" w:type="dxa"/>
            <w:shd w:val="clear" w:color="auto" w:fill="auto"/>
          </w:tcPr>
          <w:p w14:paraId="7EF2D063" w14:textId="10BE20B5" w:rsidR="002F3692" w:rsidRPr="00CB02C1" w:rsidRDefault="002F3692" w:rsidP="002F36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43150D0" w14:textId="7777777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2F6164D" w14:textId="3C4DD5C6" w:rsidR="002F3692" w:rsidRPr="00CB02C1" w:rsidRDefault="00142C47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4,76</w:t>
            </w:r>
            <w:r w:rsidR="00FA477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5C2608A" w14:textId="46F32CF9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2CFE5C6F" w14:textId="66827B25" w:rsidR="002F3692" w:rsidRPr="00CB02C1" w:rsidRDefault="00163390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4,76</w:t>
            </w:r>
            <w:r w:rsidR="00736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52CE10C" w14:textId="0CB717AD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7,418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C25138" w14:textId="03BD3AEA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28C3C" w14:textId="7E128C6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7,418</w:t>
            </w:r>
          </w:p>
        </w:tc>
      </w:tr>
      <w:tr w:rsidR="002F3692" w:rsidRPr="00CB02C1" w14:paraId="34A217F1" w14:textId="77777777" w:rsidTr="00A26F41">
        <w:tc>
          <w:tcPr>
            <w:tcW w:w="5207" w:type="dxa"/>
            <w:shd w:val="clear" w:color="auto" w:fill="auto"/>
          </w:tcPr>
          <w:p w14:paraId="0FDDD905" w14:textId="15B99BAA" w:rsidR="002F3692" w:rsidRPr="00CB02C1" w:rsidRDefault="002F3692" w:rsidP="002F36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10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ยาว</w:t>
            </w:r>
            <w:r w:rsidRPr="00CB02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จากบุคคลอื่น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CDB46F1" w14:textId="7777777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3D7940" w14:textId="7D78B47A" w:rsidR="002F3692" w:rsidRPr="00CB02C1" w:rsidRDefault="002F3692" w:rsidP="002F3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7,314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8613CBB" w14:textId="1AB0B72A" w:rsidR="002F3692" w:rsidRPr="00CB02C1" w:rsidRDefault="002F3692" w:rsidP="002F3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563996B" w14:textId="086F9011" w:rsidR="002F3692" w:rsidRPr="00CB02C1" w:rsidRDefault="002F3692" w:rsidP="002F3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7,314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59015C49" w14:textId="6E9B443F" w:rsidR="002F3692" w:rsidRPr="00CB02C1" w:rsidRDefault="002F3692" w:rsidP="002F3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9,903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3E4220" w14:textId="7D22221A" w:rsidR="002F3692" w:rsidRPr="00CB02C1" w:rsidRDefault="002F3692" w:rsidP="002F3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B84CB" w14:textId="77D28672" w:rsidR="002F3692" w:rsidRPr="00CB02C1" w:rsidRDefault="002F3692" w:rsidP="002F36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9,903</w:t>
            </w:r>
          </w:p>
        </w:tc>
      </w:tr>
      <w:tr w:rsidR="002F3692" w:rsidRPr="00CB02C1" w14:paraId="5EF5E175" w14:textId="77777777" w:rsidTr="008A33E2">
        <w:tc>
          <w:tcPr>
            <w:tcW w:w="5207" w:type="dxa"/>
            <w:shd w:val="clear" w:color="auto" w:fill="auto"/>
          </w:tcPr>
          <w:p w14:paraId="497D5B3B" w14:textId="77777777" w:rsidR="002F3692" w:rsidRPr="00CB02C1" w:rsidRDefault="002F3692" w:rsidP="002F36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6" w:right="-22"/>
              <w:rPr>
                <w:rFonts w:asciiTheme="majorBidi" w:hAnsiTheme="majorBidi" w:cstheme="majorBidi"/>
                <w:i/>
                <w:iCs/>
                <w:color w:val="0000FF"/>
                <w:spacing w:val="-6"/>
                <w:sz w:val="28"/>
                <w:szCs w:val="28"/>
                <w:shd w:val="clear" w:color="auto" w:fill="E6E6E6"/>
              </w:rPr>
            </w:pPr>
            <w:r w:rsidRPr="00CB02C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884" w:type="dxa"/>
            <w:shd w:val="clear" w:color="auto" w:fill="auto"/>
          </w:tcPr>
          <w:p w14:paraId="6921C8BD" w14:textId="77777777" w:rsidR="002F3692" w:rsidRPr="00CB02C1" w:rsidRDefault="002F3692" w:rsidP="002F3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01EE07D" w14:textId="031E716F" w:rsidR="002F3692" w:rsidRPr="00CB02C1" w:rsidRDefault="00142C47" w:rsidP="002F36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19,48</w:t>
            </w:r>
            <w:r w:rsidR="00C408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B96EF7B" w14:textId="25A8C214" w:rsidR="002F3692" w:rsidRPr="00CB02C1" w:rsidRDefault="00163390" w:rsidP="002F36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657,832</w:t>
            </w:r>
          </w:p>
        </w:tc>
        <w:tc>
          <w:tcPr>
            <w:tcW w:w="1439" w:type="dxa"/>
          </w:tcPr>
          <w:p w14:paraId="786E13E0" w14:textId="4945B8A1" w:rsidR="002F3692" w:rsidRPr="00CB02C1" w:rsidRDefault="00163390" w:rsidP="002F36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677,313</w:t>
            </w:r>
          </w:p>
        </w:tc>
        <w:tc>
          <w:tcPr>
            <w:tcW w:w="1456" w:type="dxa"/>
            <w:shd w:val="clear" w:color="auto" w:fill="auto"/>
            <w:vAlign w:val="bottom"/>
          </w:tcPr>
          <w:p w14:paraId="31FD828B" w14:textId="65F7C1BD" w:rsidR="002F3692" w:rsidRPr="00CB02C1" w:rsidRDefault="002F3692" w:rsidP="002F36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60" w:lineRule="exact"/>
              <w:ind w:right="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25,587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585E63C" w14:textId="74779EFE" w:rsidR="002F3692" w:rsidRPr="00CB02C1" w:rsidRDefault="002F3692" w:rsidP="002F36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360" w:lineRule="exact"/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675,338</w:t>
            </w:r>
          </w:p>
        </w:tc>
        <w:tc>
          <w:tcPr>
            <w:tcW w:w="1440" w:type="dxa"/>
            <w:shd w:val="clear" w:color="auto" w:fill="auto"/>
          </w:tcPr>
          <w:p w14:paraId="5CDE8089" w14:textId="690463B9" w:rsidR="002F3692" w:rsidRPr="00CB02C1" w:rsidRDefault="002F3692" w:rsidP="002F36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700,925</w:t>
            </w:r>
          </w:p>
        </w:tc>
      </w:tr>
    </w:tbl>
    <w:p w14:paraId="2055192E" w14:textId="7BB3C862" w:rsidR="00370302" w:rsidRPr="00CB02C1" w:rsidRDefault="00370302">
      <w:pPr>
        <w:rPr>
          <w:rFonts w:asciiTheme="majorBidi" w:hAnsiTheme="majorBidi" w:cstheme="majorBidi"/>
        </w:rPr>
      </w:pPr>
    </w:p>
    <w:p w14:paraId="48E9547C" w14:textId="77777777" w:rsidR="009222B7" w:rsidRPr="00CB02C1" w:rsidRDefault="0055415A" w:rsidP="00FE4A6D">
      <w:pPr>
        <w:rPr>
          <w:rFonts w:asciiTheme="majorBidi" w:hAnsiTheme="majorBidi" w:cstheme="majorBidi"/>
          <w:sz w:val="22"/>
          <w:szCs w:val="22"/>
        </w:rPr>
      </w:pPr>
      <w:r w:rsidRPr="00CB02C1">
        <w:rPr>
          <w:rFonts w:asciiTheme="majorBidi" w:hAnsiTheme="majorBidi" w:cstheme="majorBidi"/>
          <w:sz w:val="30"/>
          <w:szCs w:val="30"/>
          <w:cs/>
        </w:rPr>
        <w:tab/>
      </w:r>
    </w:p>
    <w:p w14:paraId="3F46C799" w14:textId="77777777" w:rsidR="00370302" w:rsidRPr="00CB02C1" w:rsidRDefault="00370302" w:rsidP="0013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70302" w:rsidRPr="00CB02C1" w:rsidSect="00F17C90">
          <w:footerReference w:type="first" r:id="rId12"/>
          <w:pgSz w:w="16834" w:h="11909" w:orient="landscape" w:code="9"/>
          <w:pgMar w:top="691" w:right="1152" w:bottom="576" w:left="1152" w:header="720" w:footer="720" w:gutter="0"/>
          <w:pgNumType w:start="33"/>
          <w:cols w:space="720"/>
          <w:titlePg/>
          <w:docGrid w:linePitch="245"/>
        </w:sectPr>
      </w:pPr>
    </w:p>
    <w:p w14:paraId="441AE178" w14:textId="5C67A4F6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หนี้สินที่มีภาระดอกเบี้ยทั้งหมดของกลุ่มบริษัท ณ วันที่ </w:t>
      </w:r>
      <w:r w:rsidR="006965AB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6965AB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6965AB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924E0A" w:rsidRPr="00CB02C1">
        <w:rPr>
          <w:rFonts w:ascii="Angsana New" w:hAnsi="Angsana New"/>
          <w:sz w:val="28"/>
          <w:szCs w:val="28"/>
        </w:rPr>
        <w:t>2564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และ </w:t>
      </w:r>
      <w:r w:rsidR="00924E0A" w:rsidRPr="00CB02C1">
        <w:rPr>
          <w:rFonts w:ascii="Angsana New" w:hAnsi="Angsana New"/>
          <w:sz w:val="28"/>
          <w:szCs w:val="28"/>
        </w:rPr>
        <w:t>31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24E0A" w:rsidRPr="00CB02C1">
        <w:rPr>
          <w:rFonts w:ascii="Angsana New" w:hAnsi="Angsana New"/>
          <w:sz w:val="28"/>
          <w:szCs w:val="28"/>
        </w:rPr>
        <w:t>2563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เป็นสกุลเงินบาท</w:t>
      </w:r>
    </w:p>
    <w:p w14:paraId="5648A1B8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70E39D" w14:textId="2284349B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965AB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6965AB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6965AB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924E0A" w:rsidRPr="00CB02C1">
        <w:rPr>
          <w:rFonts w:ascii="Angsana New" w:hAnsi="Angsana New"/>
          <w:sz w:val="28"/>
          <w:szCs w:val="28"/>
        </w:rPr>
        <w:t>2564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CD3FF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D3FF2">
        <w:rPr>
          <w:rFonts w:asciiTheme="majorBidi" w:hAnsiTheme="majorBidi" w:cstheme="majorBidi"/>
          <w:sz w:val="28"/>
          <w:szCs w:val="28"/>
        </w:rPr>
        <w:t>601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(</w:t>
      </w:r>
      <w:bookmarkStart w:id="7" w:name="_Hlk75545043"/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3</w:t>
      </w:r>
      <w:bookmarkEnd w:id="7"/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235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4D8DAB8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4BB922" w14:textId="560C5195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965AB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6965AB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6965AB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924E0A" w:rsidRPr="00CB02C1">
        <w:rPr>
          <w:rFonts w:ascii="Angsana New" w:hAnsi="Angsana New"/>
          <w:sz w:val="28"/>
          <w:szCs w:val="28"/>
        </w:rPr>
        <w:t>2564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กลุ่มบริษัทมีสัญญาเงินกู้ยืมระยะสั้นกับสถาบันการเงินเป็นจำนวนเงิน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A26153">
        <w:rPr>
          <w:rFonts w:asciiTheme="majorBidi" w:hAnsiTheme="majorBidi" w:cstheme="majorBidi"/>
          <w:sz w:val="28"/>
          <w:szCs w:val="28"/>
        </w:rPr>
        <w:t>110</w:t>
      </w:r>
      <w:r w:rsidR="00111FB6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2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p w14:paraId="7A0A2397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045AAD" w14:textId="1ACF3464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8" w:name="_Hlk33175310"/>
      <w:r w:rsidRPr="00CB02C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965AB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6965AB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6965AB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924E0A" w:rsidRPr="00CB02C1">
        <w:rPr>
          <w:rFonts w:ascii="Angsana New" w:hAnsi="Angsana New"/>
          <w:sz w:val="28"/>
          <w:szCs w:val="28"/>
        </w:rPr>
        <w:t>2564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กลุ่มบริษัทมีสัญญาเงินกู้ยืมระยะยาวกับสถาบันการเงินเป็นจำนวนเงิน</w:t>
      </w:r>
      <w:r w:rsidR="00751D19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A26153">
        <w:rPr>
          <w:rFonts w:asciiTheme="majorBidi" w:hAnsiTheme="majorBidi" w:cstheme="majorBidi"/>
          <w:sz w:val="28"/>
          <w:szCs w:val="28"/>
        </w:rPr>
        <w:t>555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419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เงินกู้ยืมระยะยาวดังกล่าวมีอัตราดอกเบี้ยลอยตัว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bookmarkStart w:id="9" w:name="_Hlk33175609"/>
      <w:r w:rsidRPr="00CB02C1">
        <w:rPr>
          <w:rFonts w:asciiTheme="majorBidi" w:hAnsiTheme="majorBidi" w:cstheme="majorBidi"/>
          <w:sz w:val="28"/>
          <w:szCs w:val="28"/>
          <w:cs/>
        </w:rPr>
        <w:t>และมีระยะเวลาครบกำหนด</w:t>
      </w:r>
      <w:bookmarkEnd w:id="9"/>
      <w:r w:rsidRPr="00CB02C1">
        <w:rPr>
          <w:rFonts w:asciiTheme="majorBidi" w:hAnsiTheme="majorBidi" w:cstheme="majorBidi"/>
          <w:sz w:val="28"/>
          <w:szCs w:val="28"/>
          <w:cs/>
        </w:rPr>
        <w:t xml:space="preserve">ภายใน </w:t>
      </w:r>
      <w:r w:rsidR="005326B8">
        <w:rPr>
          <w:rFonts w:asciiTheme="majorBidi" w:hAnsiTheme="majorBidi" w:cstheme="majorBidi"/>
          <w:sz w:val="28"/>
          <w:szCs w:val="28"/>
        </w:rPr>
        <w:t>2 - 5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ปี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0F1AA1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อัตราดอกเบี้ยลอยตัว และมีระยะเวลาครบกำหนดภายใน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 -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6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ปี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C17A4BF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217FDA5" w14:textId="157FC1EE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965AB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6965AB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6965AB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924E0A" w:rsidRPr="00CB02C1">
        <w:rPr>
          <w:rFonts w:ascii="Angsana New" w:hAnsi="Angsana New"/>
          <w:sz w:val="28"/>
          <w:szCs w:val="28"/>
        </w:rPr>
        <w:t>2564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กลุ่มบริษัทมีสัญญาเงินกู้ยืมระยะสั้นจากบุคคลอื่นเป็นจำนวนเงิน </w:t>
      </w:r>
      <w:r w:rsidR="00A26153">
        <w:rPr>
          <w:rFonts w:asciiTheme="majorBidi" w:hAnsiTheme="majorBidi" w:cstheme="majorBidi"/>
          <w:sz w:val="28"/>
          <w:szCs w:val="28"/>
        </w:rPr>
        <w:t>33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B4960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CB4960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B4960" w:rsidRPr="00CB02C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15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0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ล้านบาท)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เงินกู้ยืมระยะสั้นดังกล่าวมีอัตราดอกเบี้ยคงที่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24E0A" w:rsidRPr="00CB02C1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924E0A" w:rsidRPr="00CB02C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924E0A" w:rsidRPr="00CB02C1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CB02C1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อัตราดอกเบี้ยคงที่)</w:t>
      </w:r>
    </w:p>
    <w:bookmarkEnd w:id="8"/>
    <w:p w14:paraId="0D6A56A5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8AB828" w14:textId="1551B93B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965AB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6965AB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6965AB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924E0A" w:rsidRPr="00CB02C1">
        <w:rPr>
          <w:rFonts w:ascii="Angsana New" w:hAnsi="Angsana New"/>
          <w:sz w:val="28"/>
          <w:szCs w:val="28"/>
        </w:rPr>
        <w:t>2564</w:t>
      </w:r>
      <w:r w:rsidR="00924E0A" w:rsidRPr="00CB02C1">
        <w:rPr>
          <w:rFonts w:ascii="Angsana New" w:hAnsi="Angsana New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กลุ่มบริษัทมีสัญญาเงินกู้ยืมระยะยาวจากบุคคลอื่นเป็นจำนวนเงิน </w:t>
      </w:r>
      <w:r w:rsidR="00A26153">
        <w:rPr>
          <w:rFonts w:asciiTheme="majorBidi" w:hAnsiTheme="majorBidi" w:cstheme="majorBidi"/>
          <w:sz w:val="28"/>
          <w:szCs w:val="28"/>
        </w:rPr>
        <w:t>11</w:t>
      </w:r>
      <w:r w:rsidR="00411F8F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4301CD"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2563: 13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ล้านบาท)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เงินกู้ยืมระยะยาวดังกล่าวมีอัตราดอกเบี้ยคงที่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และมีระยะเวลาครบกำหนดภายใน </w:t>
      </w:r>
      <w:r w:rsidR="001852E1">
        <w:rPr>
          <w:rFonts w:asciiTheme="majorBidi" w:hAnsiTheme="majorBidi" w:cstheme="majorBidi"/>
          <w:sz w:val="28"/>
          <w:szCs w:val="28"/>
        </w:rPr>
        <w:t>4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>ปี</w:t>
      </w:r>
      <w:r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2563: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อัตราดอกเบี้ยคงที่และมีระยะเวลาครบกำหนดภายใน </w:t>
      </w:r>
      <w:r w:rsidR="004301CD" w:rsidRPr="00CB02C1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4301CD" w:rsidRPr="00CB02C1">
        <w:rPr>
          <w:rFonts w:asciiTheme="majorBidi" w:hAnsiTheme="majorBidi" w:cstheme="majorBidi" w:hint="cs"/>
          <w:i/>
          <w:iCs/>
          <w:sz w:val="28"/>
          <w:szCs w:val="28"/>
          <w:cs/>
        </w:rPr>
        <w:t>ปี)</w:t>
      </w:r>
    </w:p>
    <w:p w14:paraId="3BC7A38F" w14:textId="77777777" w:rsidR="00D9646F" w:rsidRPr="00CB02C1" w:rsidRDefault="00D9646F" w:rsidP="00D96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9C2FA4" w14:textId="77777777" w:rsidR="00CF7E69" w:rsidRPr="00CB02C1" w:rsidRDefault="00D9646F" w:rsidP="00CF7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ต้องปฏิบัติตามเงื่อนไขทางการเงินตามที่ระบุไว้ในสัญญาเงินกู้ยืม</w:t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CB02C1">
        <w:rPr>
          <w:rFonts w:asciiTheme="majorBidi" w:hAnsiTheme="majorBidi" w:cstheme="majorBidi"/>
          <w:bCs/>
          <w:sz w:val="28"/>
          <w:szCs w:val="28"/>
        </w:rPr>
        <w:t>3</w:t>
      </w:r>
      <w:r w:rsidRPr="00CB02C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CB02C1">
        <w:rPr>
          <w:rFonts w:asciiTheme="majorBidi" w:hAnsiTheme="majorBidi" w:cstheme="majorBidi"/>
          <w:bCs/>
          <w:sz w:val="28"/>
          <w:szCs w:val="28"/>
        </w:rPr>
        <w:t>3</w:t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 เดือนขึ้นไป) ต่อลูกหนี้</w:t>
      </w:r>
      <w:r w:rsidRPr="00CB02C1">
        <w:rPr>
          <w:rFonts w:asciiTheme="majorBidi" w:hAnsiTheme="majorBidi" w:cstheme="majorBidi"/>
          <w:b/>
          <w:sz w:val="28"/>
          <w:szCs w:val="28"/>
        </w:rPr>
        <w:br/>
      </w:r>
      <w:r w:rsidRPr="00CB02C1">
        <w:rPr>
          <w:rFonts w:asciiTheme="majorBidi" w:hAnsiTheme="majorBidi" w:cstheme="majorBidi"/>
          <w:b/>
          <w:sz w:val="28"/>
          <w:szCs w:val="28"/>
          <w:cs/>
        </w:rPr>
        <w:t xml:space="preserve">ตามสัญญาเช่าซื้อทั้งหมด และการดำรงอัตราส่วนหนี้สินรวมต่อส่วนของผู้ถือหุ้น </w:t>
      </w:r>
      <w:r w:rsidRPr="00CB02C1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 ขึ้นอยู่กับเงื่อนไขในสัญญาเงินกู้ยืม</w:t>
      </w:r>
      <w:r w:rsidRPr="00CB02C1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CB02C1">
        <w:rPr>
          <w:rFonts w:asciiTheme="majorBidi" w:hAnsiTheme="majorBidi" w:cstheme="majorBidi"/>
          <w:b/>
          <w:spacing w:val="-4"/>
          <w:sz w:val="28"/>
          <w:szCs w:val="28"/>
          <w:cs/>
        </w:rPr>
        <w:t>แต่ละฉบับ</w:t>
      </w:r>
    </w:p>
    <w:p w14:paraId="7CB4510F" w14:textId="77777777" w:rsidR="00CF7E69" w:rsidRPr="00CB02C1" w:rsidRDefault="00CF7E69" w:rsidP="00CF7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9A8E1F2" w14:textId="3F5BB022" w:rsidR="0009753C" w:rsidRPr="00CB02C1" w:rsidRDefault="008B01E8" w:rsidP="00CF7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B02C1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CF7E69" w:rsidRPr="00CB02C1">
        <w:rPr>
          <w:rFonts w:asciiTheme="majorBidi" w:hAnsiTheme="majorBidi" w:cstheme="majorBidi"/>
          <w:b/>
          <w:bCs/>
          <w:sz w:val="30"/>
          <w:szCs w:val="30"/>
        </w:rPr>
        <w:tab/>
      </w:r>
      <w:r w:rsidR="0009753C" w:rsidRPr="00CB02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ทุนเรือนหุ้น  </w:t>
      </w:r>
    </w:p>
    <w:p w14:paraId="7B8A407A" w14:textId="77777777" w:rsidR="001B3EA1" w:rsidRPr="00CB02C1" w:rsidRDefault="001B3EA1" w:rsidP="001B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6"/>
        <w:gridCol w:w="1018"/>
        <w:gridCol w:w="275"/>
        <w:gridCol w:w="1047"/>
        <w:gridCol w:w="266"/>
        <w:gridCol w:w="996"/>
        <w:gridCol w:w="266"/>
        <w:gridCol w:w="987"/>
        <w:gridCol w:w="270"/>
        <w:gridCol w:w="1045"/>
      </w:tblGrid>
      <w:tr w:rsidR="001B3EA1" w:rsidRPr="00CB02C1" w14:paraId="131C0B95" w14:textId="77777777" w:rsidTr="008A33E2">
        <w:trPr>
          <w:tblHeader/>
        </w:trPr>
        <w:tc>
          <w:tcPr>
            <w:tcW w:w="1593" w:type="pct"/>
          </w:tcPr>
          <w:p w14:paraId="01D87798" w14:textId="77777777" w:rsidR="001B3EA1" w:rsidRPr="00CB02C1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6870ABA7" w14:textId="77777777" w:rsidR="001B3EA1" w:rsidRPr="00CB02C1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52" w:type="pct"/>
          </w:tcPr>
          <w:p w14:paraId="457610AB" w14:textId="77777777" w:rsidR="001B3EA1" w:rsidRPr="00CB02C1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pct"/>
            <w:gridSpan w:val="3"/>
          </w:tcPr>
          <w:p w14:paraId="5D6A4949" w14:textId="2D7BBB6C" w:rsidR="001B3EA1" w:rsidRPr="00CB02C1" w:rsidRDefault="006965AB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กันยายน</w:t>
            </w:r>
            <w:r w:rsidRPr="008931D4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="001B3EA1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24E0A" w:rsidRPr="00CB02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518A5534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42F38402" w14:textId="7A3A73D0" w:rsidR="001B3EA1" w:rsidRPr="00CB02C1" w:rsidRDefault="00924E0A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B02C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B02C1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1B3EA1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B3EA1" w:rsidRPr="00CB02C1" w14:paraId="28416BB0" w14:textId="77777777" w:rsidTr="008A33E2">
        <w:trPr>
          <w:tblHeader/>
        </w:trPr>
        <w:tc>
          <w:tcPr>
            <w:tcW w:w="1593" w:type="pct"/>
          </w:tcPr>
          <w:p w14:paraId="35F51837" w14:textId="77777777" w:rsidR="001B3EA1" w:rsidRPr="00CB02C1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" w:type="pct"/>
          </w:tcPr>
          <w:p w14:paraId="16AEBB97" w14:textId="77777777" w:rsidR="001B3EA1" w:rsidRPr="00CB02C1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2" w:type="pct"/>
          </w:tcPr>
          <w:p w14:paraId="485F5FE1" w14:textId="77777777" w:rsidR="001B3EA1" w:rsidRPr="00CB02C1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0DEE1448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7" w:type="pct"/>
          </w:tcPr>
          <w:p w14:paraId="018CC3F5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10465184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</w:tcPr>
          <w:p w14:paraId="74B201AE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BF7558D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9" w:type="pct"/>
          </w:tcPr>
          <w:p w14:paraId="0A99E2A9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4C99182E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1B3EA1" w:rsidRPr="00CB02C1" w14:paraId="13F05C1C" w14:textId="77777777" w:rsidTr="002D583A">
        <w:tc>
          <w:tcPr>
            <w:tcW w:w="1593" w:type="pct"/>
          </w:tcPr>
          <w:p w14:paraId="70CD03A5" w14:textId="77777777" w:rsidR="001B3EA1" w:rsidRPr="00CB02C1" w:rsidRDefault="001B3EA1" w:rsidP="008A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2" w:type="pct"/>
          </w:tcPr>
          <w:p w14:paraId="0411C070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381046F4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637ED64E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(พันหุ้น 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B3EA1" w:rsidRPr="00CB02C1" w14:paraId="008E81FA" w14:textId="77777777" w:rsidTr="002D583A">
        <w:tc>
          <w:tcPr>
            <w:tcW w:w="1593" w:type="pct"/>
          </w:tcPr>
          <w:p w14:paraId="19B7B564" w14:textId="5969F772" w:rsidR="001B3EA1" w:rsidRPr="00CB02C1" w:rsidRDefault="00227759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</w:tcPr>
          <w:p w14:paraId="37B67E4B" w14:textId="3F6D260D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6F17C93A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</w:tcPr>
          <w:p w14:paraId="7E8FA8EF" w14:textId="2D26AAA4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850C432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7D83973D" w14:textId="6483BE41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C4E00A3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177B4243" w14:textId="707F73A0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6EA9BE08" w14:textId="77777777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00EC33DE" w14:textId="351E8FCD" w:rsidR="001B3EA1" w:rsidRPr="00CB02C1" w:rsidRDefault="001B3EA1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7759" w:rsidRPr="00CB02C1" w14:paraId="303DD123" w14:textId="77777777" w:rsidTr="002D583A">
        <w:tc>
          <w:tcPr>
            <w:tcW w:w="1593" w:type="pct"/>
          </w:tcPr>
          <w:p w14:paraId="4949D6F8" w14:textId="5D537EE0" w:rsidR="00227759" w:rsidRPr="00CB02C1" w:rsidRDefault="00924E0A" w:rsidP="001B3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B02C1">
              <w:rPr>
                <w:rFonts w:ascii="Angsana New" w:hAnsi="Angsana New" w:hint="cs"/>
                <w:sz w:val="28"/>
                <w:szCs w:val="28"/>
                <w:cs/>
              </w:rPr>
              <w:t>ณ วันต้นงวด / ปี</w:t>
            </w:r>
          </w:p>
        </w:tc>
        <w:tc>
          <w:tcPr>
            <w:tcW w:w="562" w:type="pct"/>
          </w:tcPr>
          <w:p w14:paraId="30C8B4AC" w14:textId="77777777" w:rsidR="00227759" w:rsidRPr="00CB02C1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1EC7F664" w14:textId="77777777" w:rsidR="00227759" w:rsidRPr="00CB02C1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8440DE0" w14:textId="77777777" w:rsidR="00227759" w:rsidRPr="00CB02C1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5D54960" w14:textId="77777777" w:rsidR="00227759" w:rsidRPr="00CB02C1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426CE395" w14:textId="77777777" w:rsidR="00227759" w:rsidRPr="00CB02C1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663A0B2" w14:textId="77777777" w:rsidR="00227759" w:rsidRPr="00CB02C1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718B724" w14:textId="77777777" w:rsidR="00227759" w:rsidRPr="00CB02C1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A3697D4" w14:textId="77777777" w:rsidR="00227759" w:rsidRPr="00CB02C1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B6B58E4" w14:textId="77777777" w:rsidR="00227759" w:rsidRPr="00CB02C1" w:rsidRDefault="00227759" w:rsidP="008A33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E0A" w:rsidRPr="00CB02C1" w14:paraId="515D4BC0" w14:textId="77777777" w:rsidTr="002D583A">
        <w:tc>
          <w:tcPr>
            <w:tcW w:w="1593" w:type="pct"/>
          </w:tcPr>
          <w:p w14:paraId="7BA75816" w14:textId="210F4572" w:rsidR="00924E0A" w:rsidRPr="00CB02C1" w:rsidRDefault="00924E0A" w:rsidP="00924E0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5DEB3954" w14:textId="3C105241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240336BD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A57C7BA" w14:textId="01926CEF" w:rsidR="00924E0A" w:rsidRPr="00CB02C1" w:rsidRDefault="007A792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049606F6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0A95BD6C" w14:textId="036556A8" w:rsidR="00924E0A" w:rsidRPr="00CB02C1" w:rsidRDefault="00F3406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357,321</w:t>
            </w:r>
          </w:p>
        </w:tc>
        <w:tc>
          <w:tcPr>
            <w:tcW w:w="147" w:type="pct"/>
          </w:tcPr>
          <w:p w14:paraId="2D909899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F3B008C" w14:textId="5CCCD142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3590C1F8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D6E0909" w14:textId="550A008E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333,500</w:t>
            </w:r>
          </w:p>
        </w:tc>
      </w:tr>
      <w:tr w:rsidR="00924E0A" w:rsidRPr="00CB02C1" w14:paraId="29650197" w14:textId="77777777" w:rsidTr="002D583A">
        <w:tc>
          <w:tcPr>
            <w:tcW w:w="1593" w:type="pct"/>
          </w:tcPr>
          <w:p w14:paraId="1099765D" w14:textId="083797A8" w:rsidR="00924E0A" w:rsidRPr="00CB02C1" w:rsidRDefault="00924E0A" w:rsidP="0092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562" w:type="pct"/>
          </w:tcPr>
          <w:p w14:paraId="6A5E8E5F" w14:textId="59306905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4888C261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195E458" w14:textId="6839FD20" w:rsidR="00924E0A" w:rsidRPr="00CB02C1" w:rsidRDefault="007A792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  <w:tc>
          <w:tcPr>
            <w:tcW w:w="147" w:type="pct"/>
          </w:tcPr>
          <w:p w14:paraId="2E65ED65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175104F9" w14:textId="7B771E07" w:rsidR="00924E0A" w:rsidRPr="00CB02C1" w:rsidRDefault="00977D2E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  <w:tc>
          <w:tcPr>
            <w:tcW w:w="147" w:type="pct"/>
          </w:tcPr>
          <w:p w14:paraId="1A3890A9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071272D3" w14:textId="2D1B119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47,642</w:t>
            </w:r>
          </w:p>
        </w:tc>
        <w:tc>
          <w:tcPr>
            <w:tcW w:w="149" w:type="pct"/>
          </w:tcPr>
          <w:p w14:paraId="69CBAA71" w14:textId="69DFC6C2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556AE2E" w14:textId="5044A5B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924E0A" w:rsidRPr="00CB02C1" w14:paraId="0EC02FF4" w14:textId="77777777" w:rsidTr="002D583A">
        <w:tc>
          <w:tcPr>
            <w:tcW w:w="1593" w:type="pct"/>
          </w:tcPr>
          <w:p w14:paraId="6779591F" w14:textId="4B2ED854" w:rsidR="00924E0A" w:rsidRPr="00CB02C1" w:rsidRDefault="00924E0A" w:rsidP="0092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B02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วันสิ้นงวด / ปี</w:t>
            </w:r>
          </w:p>
        </w:tc>
        <w:tc>
          <w:tcPr>
            <w:tcW w:w="562" w:type="pct"/>
          </w:tcPr>
          <w:p w14:paraId="355CFA77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pct"/>
          </w:tcPr>
          <w:p w14:paraId="4B0178E7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2880F4F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8C017EE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4C62AADA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041392D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613B2DDD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365B722C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D37BFA6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24E0A" w:rsidRPr="00CB02C1" w14:paraId="1C32E8B6" w14:textId="77777777" w:rsidTr="002D583A">
        <w:tc>
          <w:tcPr>
            <w:tcW w:w="1593" w:type="pct"/>
          </w:tcPr>
          <w:p w14:paraId="3E5931D8" w14:textId="2691BEB2" w:rsidR="00924E0A" w:rsidRPr="00CB02C1" w:rsidRDefault="00924E0A" w:rsidP="00924E0A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ED9F93E" w14:textId="30369A70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0B3BAE32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B967295" w14:textId="2C9B8306" w:rsidR="00924E0A" w:rsidRPr="00CB02C1" w:rsidRDefault="00F34061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7" w:type="pct"/>
          </w:tcPr>
          <w:p w14:paraId="25B67D5F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64F464AD" w14:textId="0650AA87" w:rsidR="00924E0A" w:rsidRPr="00CB02C1" w:rsidRDefault="00977D2E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375,187</w:t>
            </w:r>
          </w:p>
        </w:tc>
        <w:tc>
          <w:tcPr>
            <w:tcW w:w="147" w:type="pct"/>
          </w:tcPr>
          <w:p w14:paraId="0EC71F69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080CBB77" w14:textId="41B86EC2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9" w:type="pct"/>
          </w:tcPr>
          <w:p w14:paraId="6B80802C" w14:textId="77777777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BC1FDD0" w14:textId="06631A7B" w:rsidR="00924E0A" w:rsidRPr="00CB02C1" w:rsidRDefault="00924E0A" w:rsidP="00924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357,321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06180" w:rsidRPr="00CB02C1" w14:paraId="64F78F43" w14:textId="77777777" w:rsidTr="00B06180">
        <w:tc>
          <w:tcPr>
            <w:tcW w:w="1593" w:type="pct"/>
          </w:tcPr>
          <w:p w14:paraId="2AE45C88" w14:textId="77777777" w:rsidR="00B06180" w:rsidRPr="00CB02C1" w:rsidRDefault="00B06180" w:rsidP="00B0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2" w:type="pct"/>
          </w:tcPr>
          <w:p w14:paraId="15BE9ACF" w14:textId="41561544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4C45C307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71B918C1" w14:textId="53204766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DA2" w:rsidRPr="00CB02C1" w14:paraId="3E3BBEB4" w14:textId="77777777" w:rsidTr="00053DA2">
        <w:tc>
          <w:tcPr>
            <w:tcW w:w="1593" w:type="pct"/>
          </w:tcPr>
          <w:p w14:paraId="27890D38" w14:textId="77777777" w:rsidR="00053DA2" w:rsidRPr="00CB02C1" w:rsidRDefault="00053DA2" w:rsidP="00B0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2" w:type="pct"/>
          </w:tcPr>
          <w:p w14:paraId="4FCCEEB7" w14:textId="6FFFB5D8" w:rsidR="00053DA2" w:rsidRPr="00CB02C1" w:rsidRDefault="00053DA2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2" w:type="pct"/>
          </w:tcPr>
          <w:p w14:paraId="03EEC65D" w14:textId="77777777" w:rsidR="00053DA2" w:rsidRPr="00CB02C1" w:rsidRDefault="00053DA2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pct"/>
            <w:gridSpan w:val="7"/>
          </w:tcPr>
          <w:p w14:paraId="5C8D928B" w14:textId="097436A0" w:rsidR="00053DA2" w:rsidRPr="00CB02C1" w:rsidRDefault="00053DA2" w:rsidP="00053D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(พันหุ้น 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/ 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06180" w:rsidRPr="00CB02C1" w14:paraId="65D12AB6" w14:textId="77777777" w:rsidTr="008A33E2">
        <w:tc>
          <w:tcPr>
            <w:tcW w:w="1593" w:type="pct"/>
          </w:tcPr>
          <w:p w14:paraId="1854D50D" w14:textId="77777777" w:rsidR="00B06180" w:rsidRPr="00CB02C1" w:rsidRDefault="00B06180" w:rsidP="00B0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562" w:type="pct"/>
          </w:tcPr>
          <w:p w14:paraId="097E1D4F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4637068D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8031CD0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A752198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3A968961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C211AD1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5D0E8FD4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12B091EF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ADB301B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180" w:rsidRPr="00CB02C1" w14:paraId="038CF37F" w14:textId="77777777" w:rsidTr="008A33E2">
        <w:tc>
          <w:tcPr>
            <w:tcW w:w="1593" w:type="pct"/>
          </w:tcPr>
          <w:p w14:paraId="24607D15" w14:textId="2236219A" w:rsidR="00B06180" w:rsidRPr="00CB02C1" w:rsidRDefault="00B06180" w:rsidP="00B06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="Angsana New" w:hAnsi="Angsana New" w:hint="cs"/>
                <w:sz w:val="28"/>
                <w:szCs w:val="28"/>
                <w:cs/>
              </w:rPr>
              <w:t>ณ วันต้นงวด / ปี</w:t>
            </w:r>
          </w:p>
        </w:tc>
        <w:tc>
          <w:tcPr>
            <w:tcW w:w="562" w:type="pct"/>
          </w:tcPr>
          <w:p w14:paraId="24AB56DD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" w:type="pct"/>
          </w:tcPr>
          <w:p w14:paraId="5C3013A8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B6EF6CA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AFE664C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7CA72CF3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4746116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6FBD57BD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DDBEA31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08B42F73" w14:textId="77777777" w:rsidR="00B06180" w:rsidRPr="00CB02C1" w:rsidRDefault="00B06180" w:rsidP="00B06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98F" w:rsidRPr="00CB02C1" w14:paraId="20BD968E" w14:textId="77777777" w:rsidTr="008A33E2">
        <w:tc>
          <w:tcPr>
            <w:tcW w:w="1593" w:type="pct"/>
          </w:tcPr>
          <w:p w14:paraId="516602C3" w14:textId="77777777" w:rsidR="008E298F" w:rsidRPr="00CB02C1" w:rsidRDefault="008E298F" w:rsidP="008E298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5184D273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6F8A56EC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29359113" w14:textId="0B7DBF25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070B4AC4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573FF1E8" w14:textId="721AABBB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357,321</w:t>
            </w:r>
          </w:p>
        </w:tc>
        <w:tc>
          <w:tcPr>
            <w:tcW w:w="147" w:type="pct"/>
          </w:tcPr>
          <w:p w14:paraId="4B302DAB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1254D18A" w14:textId="2AF95D5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667,000</w:t>
            </w:r>
          </w:p>
        </w:tc>
        <w:tc>
          <w:tcPr>
            <w:tcW w:w="149" w:type="pct"/>
          </w:tcPr>
          <w:p w14:paraId="5AF75B7F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E7DF219" w14:textId="0400F63B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333,500</w:t>
            </w:r>
          </w:p>
        </w:tc>
      </w:tr>
      <w:tr w:rsidR="008E298F" w:rsidRPr="00CB02C1" w14:paraId="501B05D4" w14:textId="77777777" w:rsidTr="008A33E2">
        <w:tc>
          <w:tcPr>
            <w:tcW w:w="1593" w:type="pct"/>
          </w:tcPr>
          <w:p w14:paraId="79EABF0A" w14:textId="3A028C97" w:rsidR="008E298F" w:rsidRPr="00CB02C1" w:rsidRDefault="008E298F" w:rsidP="008E298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</w:tcPr>
          <w:p w14:paraId="3DAFEA41" w14:textId="2F611239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52" w:type="pct"/>
          </w:tcPr>
          <w:p w14:paraId="20BA90C3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05057D1" w14:textId="043B151B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35,732</w:t>
            </w:r>
          </w:p>
        </w:tc>
        <w:tc>
          <w:tcPr>
            <w:tcW w:w="147" w:type="pct"/>
          </w:tcPr>
          <w:p w14:paraId="1545B1A3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</w:tcPr>
          <w:p w14:paraId="2DBC8359" w14:textId="69A55D23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  <w:tc>
          <w:tcPr>
            <w:tcW w:w="147" w:type="pct"/>
          </w:tcPr>
          <w:p w14:paraId="3407AB99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</w:tcPr>
          <w:p w14:paraId="254EE440" w14:textId="08374BD2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47,642</w:t>
            </w:r>
          </w:p>
        </w:tc>
        <w:tc>
          <w:tcPr>
            <w:tcW w:w="149" w:type="pct"/>
          </w:tcPr>
          <w:p w14:paraId="5E9732A8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697F34D7" w14:textId="44A2A464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8E298F" w:rsidRPr="00CB02C1" w14:paraId="62E6EDA3" w14:textId="77777777" w:rsidTr="008A33E2">
        <w:tc>
          <w:tcPr>
            <w:tcW w:w="1593" w:type="pct"/>
          </w:tcPr>
          <w:p w14:paraId="1E1B10E6" w14:textId="263744A2" w:rsidR="008E298F" w:rsidRPr="00CB02C1" w:rsidRDefault="008E298F" w:rsidP="008E2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วันสิ้นงวด / ปี</w:t>
            </w:r>
          </w:p>
        </w:tc>
        <w:tc>
          <w:tcPr>
            <w:tcW w:w="562" w:type="pct"/>
          </w:tcPr>
          <w:p w14:paraId="0F640932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" w:type="pct"/>
          </w:tcPr>
          <w:p w14:paraId="0BC17B24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89DBB7E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2E9914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74B378F7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34A0BB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206E94C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E30C767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05E7623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98F" w:rsidRPr="00CB02C1" w14:paraId="2925E073" w14:textId="77777777" w:rsidTr="008A33E2">
        <w:tc>
          <w:tcPr>
            <w:tcW w:w="1593" w:type="pct"/>
          </w:tcPr>
          <w:p w14:paraId="503766A6" w14:textId="77777777" w:rsidR="008E298F" w:rsidRPr="00CB02C1" w:rsidRDefault="008E298F" w:rsidP="008E298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</w:tcPr>
          <w:p w14:paraId="7869BF60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0.50</w:t>
            </w:r>
          </w:p>
        </w:tc>
        <w:tc>
          <w:tcPr>
            <w:tcW w:w="152" w:type="pct"/>
          </w:tcPr>
          <w:p w14:paraId="0BDFB43F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0129DCB" w14:textId="07F2E7A0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7" w:type="pct"/>
          </w:tcPr>
          <w:p w14:paraId="053C4479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741B939F" w14:textId="0CACABC9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375,187</w:t>
            </w:r>
          </w:p>
        </w:tc>
        <w:tc>
          <w:tcPr>
            <w:tcW w:w="147" w:type="pct"/>
          </w:tcPr>
          <w:p w14:paraId="60FB2768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1E23A94F" w14:textId="687B8823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714,642</w:t>
            </w:r>
          </w:p>
        </w:tc>
        <w:tc>
          <w:tcPr>
            <w:tcW w:w="149" w:type="pct"/>
          </w:tcPr>
          <w:p w14:paraId="5922FE16" w14:textId="77777777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E7A6949" w14:textId="56B001FA" w:rsidR="008E298F" w:rsidRPr="00CB02C1" w:rsidRDefault="008E298F" w:rsidP="008E2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52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357,321</w:t>
            </w:r>
          </w:p>
        </w:tc>
      </w:tr>
    </w:tbl>
    <w:p w14:paraId="231AF449" w14:textId="5C1A54CE" w:rsidR="00DF54F0" w:rsidRPr="00CB02C1" w:rsidRDefault="00DF54F0" w:rsidP="00C1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44DC43" w14:textId="46E28BC3" w:rsidR="002F4C28" w:rsidRPr="00446D59" w:rsidRDefault="002F4C28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46D59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การเพิ่มทุนจดทะเบียน</w:t>
      </w:r>
    </w:p>
    <w:p w14:paraId="7C188F34" w14:textId="553AB626" w:rsidR="002F4C28" w:rsidRDefault="002F4C28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6ABE2D" w14:textId="6D9AE164" w:rsidR="002F4C28" w:rsidRPr="00446D59" w:rsidRDefault="00394A18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Theme="majorBidi" w:hAnsiTheme="majorBidi" w:cstheme="majorBidi"/>
          <w:sz w:val="28"/>
          <w:szCs w:val="28"/>
        </w:rPr>
        <w:t>23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เมษายน </w:t>
      </w:r>
      <w:r>
        <w:rPr>
          <w:rFonts w:asciiTheme="majorBidi" w:hAnsiTheme="majorBidi" w:cstheme="majorBidi"/>
          <w:sz w:val="28"/>
          <w:szCs w:val="28"/>
        </w:rPr>
        <w:t>2564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ที่ประชุมมีมติอนุมัติการเพิ่มทุนจดทะเบียนของบริษัท เพื่อรองรับการจ่ายหุ้นสามัญปันผลจำนวน </w:t>
      </w:r>
      <w:r>
        <w:rPr>
          <w:rFonts w:asciiTheme="majorBidi" w:hAnsiTheme="majorBidi" w:cstheme="majorBidi"/>
          <w:sz w:val="28"/>
          <w:szCs w:val="28"/>
        </w:rPr>
        <w:t>17,8</w:t>
      </w:r>
      <w:r w:rsidR="0011070A">
        <w:rPr>
          <w:rFonts w:asciiTheme="majorBidi" w:hAnsiTheme="majorBidi" w:cstheme="majorBidi"/>
          <w:sz w:val="28"/>
          <w:szCs w:val="28"/>
        </w:rPr>
        <w:t xml:space="preserve">66,063 </w:t>
      </w:r>
      <w:r w:rsidR="0011070A">
        <w:rPr>
          <w:rFonts w:asciiTheme="majorBidi" w:hAnsiTheme="majorBidi" w:cstheme="majorBidi" w:hint="cs"/>
          <w:sz w:val="28"/>
          <w:szCs w:val="28"/>
          <w:cs/>
        </w:rPr>
        <w:t xml:space="preserve">บาท จากทุนจดทะเบียนเดิม </w:t>
      </w:r>
      <w:r w:rsidR="0011070A">
        <w:rPr>
          <w:rFonts w:asciiTheme="majorBidi" w:hAnsiTheme="majorBidi" w:cstheme="majorBidi"/>
          <w:sz w:val="28"/>
          <w:szCs w:val="28"/>
        </w:rPr>
        <w:t>357,321</w:t>
      </w:r>
      <w:r w:rsidR="004242C8">
        <w:rPr>
          <w:rFonts w:asciiTheme="majorBidi" w:hAnsiTheme="majorBidi" w:cstheme="majorBidi"/>
          <w:sz w:val="28"/>
          <w:szCs w:val="28"/>
        </w:rPr>
        <w:t xml:space="preserve">,251.50 </w:t>
      </w:r>
      <w:r w:rsidR="004242C8">
        <w:rPr>
          <w:rFonts w:asciiTheme="majorBidi" w:hAnsiTheme="majorBidi" w:cstheme="majorBidi" w:hint="cs"/>
          <w:sz w:val="28"/>
          <w:szCs w:val="28"/>
          <w:cs/>
        </w:rPr>
        <w:t xml:space="preserve">บาท เป็นทุนจดทะเบียนใหม่ </w:t>
      </w:r>
      <w:r w:rsidR="004242C8">
        <w:rPr>
          <w:rFonts w:asciiTheme="majorBidi" w:hAnsiTheme="majorBidi" w:cstheme="majorBidi"/>
          <w:sz w:val="28"/>
          <w:szCs w:val="28"/>
        </w:rPr>
        <w:t xml:space="preserve">375,187,314.50 </w:t>
      </w:r>
      <w:r w:rsidR="004242C8">
        <w:rPr>
          <w:rFonts w:asciiTheme="majorBidi" w:hAnsiTheme="majorBidi" w:cstheme="majorBidi" w:hint="cs"/>
          <w:sz w:val="28"/>
          <w:szCs w:val="28"/>
          <w:cs/>
        </w:rPr>
        <w:t>บาท บริษัทมีการจ่ายหุ้น</w:t>
      </w:r>
      <w:r w:rsidR="00B13A64">
        <w:rPr>
          <w:rFonts w:asciiTheme="majorBidi" w:hAnsiTheme="majorBidi" w:cstheme="majorBidi" w:hint="cs"/>
          <w:sz w:val="28"/>
          <w:szCs w:val="28"/>
          <w:cs/>
        </w:rPr>
        <w:t xml:space="preserve">สามัญปันผลไปแล้วในเดือนพฤษภาคม </w:t>
      </w:r>
      <w:r w:rsidR="00B13A64">
        <w:rPr>
          <w:rFonts w:asciiTheme="majorBidi" w:hAnsiTheme="majorBidi" w:cstheme="majorBidi"/>
          <w:sz w:val="28"/>
          <w:szCs w:val="28"/>
        </w:rPr>
        <w:t xml:space="preserve">2564 </w:t>
      </w:r>
      <w:r w:rsidR="00B13A64">
        <w:rPr>
          <w:rFonts w:asciiTheme="majorBidi" w:hAnsiTheme="majorBidi" w:cstheme="majorBidi" w:hint="cs"/>
          <w:sz w:val="28"/>
          <w:szCs w:val="28"/>
          <w:cs/>
        </w:rPr>
        <w:t xml:space="preserve">(หมายเหตุข้อ </w:t>
      </w:r>
      <w:r w:rsidR="00B13A64">
        <w:rPr>
          <w:rFonts w:asciiTheme="majorBidi" w:hAnsiTheme="majorBidi" w:cstheme="majorBidi"/>
          <w:sz w:val="28"/>
          <w:szCs w:val="28"/>
        </w:rPr>
        <w:t>12</w:t>
      </w:r>
      <w:r w:rsidR="00B13A64">
        <w:rPr>
          <w:rFonts w:asciiTheme="majorBidi" w:hAnsiTheme="majorBidi" w:cstheme="majorBidi" w:hint="cs"/>
          <w:sz w:val="28"/>
          <w:szCs w:val="28"/>
          <w:cs/>
        </w:rPr>
        <w:t>) และได้จดทะเบียนเพิ่มทุน</w:t>
      </w:r>
      <w:r w:rsidR="00436FCD">
        <w:rPr>
          <w:rFonts w:asciiTheme="majorBidi" w:hAnsiTheme="majorBidi" w:cstheme="majorBidi" w:hint="cs"/>
          <w:sz w:val="28"/>
          <w:szCs w:val="28"/>
          <w:cs/>
        </w:rPr>
        <w:t xml:space="preserve">ที่เรียกชำระแล้วกับกระทรวงพาณิชย์ เมื่อวันที่ </w:t>
      </w:r>
      <w:r w:rsidR="00436FCD">
        <w:rPr>
          <w:rFonts w:asciiTheme="majorBidi" w:hAnsiTheme="majorBidi" w:cstheme="majorBidi"/>
          <w:sz w:val="28"/>
          <w:szCs w:val="28"/>
        </w:rPr>
        <w:t>21</w:t>
      </w:r>
      <w:r w:rsidR="00436FCD">
        <w:rPr>
          <w:rFonts w:asciiTheme="majorBidi" w:hAnsiTheme="majorBidi" w:cstheme="majorBidi" w:hint="cs"/>
          <w:sz w:val="28"/>
          <w:szCs w:val="28"/>
          <w:cs/>
        </w:rPr>
        <w:t xml:space="preserve"> พฤษภาคม </w:t>
      </w:r>
      <w:r w:rsidR="00436FCD">
        <w:rPr>
          <w:rFonts w:asciiTheme="majorBidi" w:hAnsiTheme="majorBidi" w:cstheme="majorBidi"/>
          <w:sz w:val="28"/>
          <w:szCs w:val="28"/>
        </w:rPr>
        <w:t>2564</w:t>
      </w:r>
    </w:p>
    <w:p w14:paraId="639F2B2F" w14:textId="6C48A2EE" w:rsidR="008C49CE" w:rsidRPr="00CB02C1" w:rsidRDefault="008C49CE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9DFB928" w14:textId="5D66128E" w:rsidR="009B7092" w:rsidRDefault="009B7092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การลดทุนจดทะเบียน</w:t>
      </w:r>
    </w:p>
    <w:p w14:paraId="093DC69F" w14:textId="77777777" w:rsidR="009B7092" w:rsidRPr="00CB02C1" w:rsidRDefault="009B7092" w:rsidP="00DF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9265FCA" w14:textId="77777777" w:rsidR="00515F50" w:rsidRPr="00515F50" w:rsidRDefault="00515F50" w:rsidP="00515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Pr="00515F50">
        <w:rPr>
          <w:rFonts w:asciiTheme="majorBidi" w:hAnsiTheme="majorBidi" w:cstheme="majorBidi"/>
          <w:sz w:val="28"/>
          <w:szCs w:val="28"/>
        </w:rPr>
        <w:t xml:space="preserve">10 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515F50">
        <w:rPr>
          <w:rFonts w:asciiTheme="majorBidi" w:hAnsiTheme="majorBidi" w:cstheme="majorBidi"/>
          <w:sz w:val="28"/>
          <w:szCs w:val="28"/>
        </w:rPr>
        <w:t>2564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 คณะกรรมการได้มีมติเห็นควรให้นำเสนอที่ประชุมผู้ถือหุ้น เพื่อพิจารณาอนุมัติการลดทุนจดทะเบียนของบริษัท จำนวน </w:t>
      </w:r>
      <w:r w:rsidRPr="00515F50">
        <w:rPr>
          <w:rFonts w:asciiTheme="majorBidi" w:hAnsiTheme="majorBidi" w:cstheme="majorBidi"/>
          <w:sz w:val="28"/>
          <w:szCs w:val="28"/>
        </w:rPr>
        <w:t>272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 หุ้น มูลค่าหุ้นละ </w:t>
      </w:r>
      <w:r w:rsidRPr="00515F50">
        <w:rPr>
          <w:rFonts w:asciiTheme="majorBidi" w:hAnsiTheme="majorBidi" w:cstheme="majorBidi"/>
          <w:sz w:val="28"/>
          <w:szCs w:val="28"/>
        </w:rPr>
        <w:t xml:space="preserve">0.50 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บาท เป็นจำนวนเงินทั้งสิ้น </w:t>
      </w:r>
      <w:r w:rsidRPr="00515F50">
        <w:rPr>
          <w:rFonts w:asciiTheme="majorBidi" w:hAnsiTheme="majorBidi" w:cstheme="majorBidi"/>
          <w:sz w:val="28"/>
          <w:szCs w:val="28"/>
        </w:rPr>
        <w:t xml:space="preserve">136.00 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บาท จากทุนจดทะเบียนเดิม </w:t>
      </w:r>
      <w:r w:rsidRPr="00515F50">
        <w:rPr>
          <w:rFonts w:asciiTheme="majorBidi" w:hAnsiTheme="majorBidi" w:cstheme="majorBidi"/>
          <w:sz w:val="28"/>
          <w:szCs w:val="28"/>
        </w:rPr>
        <w:t xml:space="preserve">375,187,314.50 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 xml:space="preserve">บาท เป็น </w:t>
      </w:r>
      <w:r w:rsidRPr="00515F50">
        <w:rPr>
          <w:rFonts w:asciiTheme="majorBidi" w:hAnsiTheme="majorBidi" w:cstheme="majorBidi"/>
          <w:sz w:val="28"/>
          <w:szCs w:val="28"/>
        </w:rPr>
        <w:t xml:space="preserve">375,187,178.50 </w:t>
      </w:r>
      <w:r w:rsidRPr="00515F50">
        <w:rPr>
          <w:rFonts w:asciiTheme="majorBidi" w:hAnsiTheme="majorBidi" w:cstheme="majorBidi" w:hint="cs"/>
          <w:sz w:val="28"/>
          <w:szCs w:val="28"/>
          <w:cs/>
        </w:rPr>
        <w:t>บาท</w:t>
      </w:r>
    </w:p>
    <w:p w14:paraId="0C6F8E4E" w14:textId="77777777" w:rsidR="006462B9" w:rsidRPr="00CB02C1" w:rsidRDefault="006462B9" w:rsidP="00334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6D43E" w14:textId="526AC67A" w:rsidR="00E02551" w:rsidRPr="00CB02C1" w:rsidRDefault="006462B9" w:rsidP="00646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B02C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62D22" w:rsidRPr="00CB02C1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CB02C1">
        <w:rPr>
          <w:rFonts w:asciiTheme="majorBidi" w:hAnsiTheme="majorBidi" w:cstheme="majorBidi"/>
          <w:b/>
          <w:bCs/>
          <w:sz w:val="30"/>
          <w:szCs w:val="30"/>
        </w:rPr>
        <w:tab/>
      </w:r>
      <w:r w:rsidR="00E02551" w:rsidRPr="00CB02C1">
        <w:rPr>
          <w:rFonts w:asciiTheme="majorBidi" w:hAnsiTheme="majorBidi" w:cstheme="majorBidi"/>
          <w:b/>
          <w:bCs/>
          <w:sz w:val="30"/>
          <w:szCs w:val="30"/>
          <w:cs/>
        </w:rPr>
        <w:t>ส่วน</w:t>
      </w:r>
      <w:r w:rsidR="002A4621" w:rsidRPr="00CB02C1">
        <w:rPr>
          <w:rFonts w:asciiTheme="majorBidi" w:hAnsiTheme="majorBidi" w:cstheme="majorBidi"/>
          <w:b/>
          <w:bCs/>
          <w:sz w:val="30"/>
          <w:szCs w:val="30"/>
          <w:cs/>
        </w:rPr>
        <w:t>งาน</w:t>
      </w:r>
      <w:r w:rsidR="00E02551" w:rsidRPr="00CB02C1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F343A0" w:rsidRPr="00CB02C1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994A02" w14:textId="77777777" w:rsidR="00F57568" w:rsidRPr="00CB02C1" w:rsidRDefault="00F5756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02C378" w14:textId="2C73DB95" w:rsidR="00E076AF" w:rsidRPr="00CB02C1" w:rsidRDefault="00E076AF" w:rsidP="00E076A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กลุ่มบริษัทดำเนินธุรกิจหลักใน </w:t>
      </w:r>
      <w:r w:rsidR="00DF54F0" w:rsidRPr="00CB02C1">
        <w:rPr>
          <w:rFonts w:asciiTheme="majorBidi" w:hAnsiTheme="majorBidi" w:cstheme="majorBidi"/>
          <w:sz w:val="28"/>
          <w:szCs w:val="28"/>
        </w:rPr>
        <w:t>4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ส่วนงาน คือการจำหน่ายรถยนต์ สินเชื่อเช่าซื้อ การซื้อสิทธิเรียกร้อง </w:t>
      </w:r>
      <w:r w:rsidR="00DF54F0" w:rsidRPr="00CB02C1">
        <w:rPr>
          <w:rFonts w:asciiTheme="majorBidi" w:hAnsiTheme="majorBidi" w:cstheme="majorBidi"/>
          <w:sz w:val="28"/>
          <w:szCs w:val="28"/>
          <w:cs/>
        </w:rPr>
        <w:t xml:space="preserve">และการให้สินเชื่ออื่น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โดยทั้ง </w:t>
      </w:r>
      <w:r w:rsidR="00DF54F0" w:rsidRPr="00CB02C1">
        <w:rPr>
          <w:rFonts w:asciiTheme="majorBidi" w:hAnsiTheme="majorBidi" w:cstheme="majorBidi"/>
          <w:sz w:val="28"/>
          <w:szCs w:val="28"/>
        </w:rPr>
        <w:t>4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ธุรกิจมีธุรกรรมในประเทศไทยเท่านั้น การรับรู้รายได้ของธุรกิจการจำหน่ายรถยนต์จะเกิดขึ้น ณ เวลาใดเวลาหนึ่งเมื่อลูกค้ามีอำนาจควบคุมในสินค้า ในขณะที่การรับรู้รายได้ของสินเชื่อเช่าซื้อ การรับซื้อสิทธิเรียกร้อง</w:t>
      </w:r>
      <w:r w:rsidR="00DF54F0" w:rsidRPr="00CB02C1">
        <w:rPr>
          <w:rFonts w:asciiTheme="majorBidi" w:hAnsiTheme="majorBidi" w:cstheme="majorBidi"/>
          <w:sz w:val="28"/>
          <w:szCs w:val="28"/>
          <w:cs/>
        </w:rPr>
        <w:t>และการให้สินเชื่ออื่น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รับรู้โดยใช้วิธีอัตราดอกเบี้ยที่แท้จริง </w:t>
      </w:r>
      <w:r w:rsidRPr="00CB02C1">
        <w:rPr>
          <w:rFonts w:asciiTheme="majorBidi" w:hAnsiTheme="majorBidi" w:cstheme="majorBidi"/>
          <w:sz w:val="28"/>
          <w:szCs w:val="28"/>
        </w:rPr>
        <w:t xml:space="preserve">(Effective interest rate method) </w:t>
      </w:r>
      <w:r w:rsidRPr="00CB02C1">
        <w:rPr>
          <w:rFonts w:asciiTheme="majorBidi" w:hAnsiTheme="majorBidi" w:cstheme="majorBidi"/>
          <w:sz w:val="28"/>
          <w:szCs w:val="28"/>
          <w:cs/>
        </w:rPr>
        <w:t>ตลอดอายุสัญญา</w:t>
      </w:r>
    </w:p>
    <w:p w14:paraId="5E11913B" w14:textId="7198175D" w:rsidR="00285142" w:rsidRPr="00CB02C1" w:rsidRDefault="00285142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C53AA6" w14:textId="1367F9DA" w:rsidR="0064672A" w:rsidRPr="00CB02C1" w:rsidRDefault="0064672A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8EA4D" w14:textId="0071581B" w:rsidR="00A01691" w:rsidRPr="00CB02C1" w:rsidRDefault="00A01691" w:rsidP="00A01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A92247F" w14:textId="0CADC797" w:rsidR="0067731D" w:rsidRDefault="0067731D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E9FEF" w14:textId="31A2AAEE" w:rsidR="00515F50" w:rsidRDefault="00515F50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FD7EF1" w14:textId="6AFF9F34" w:rsidR="004F56F1" w:rsidRPr="00CB02C1" w:rsidRDefault="004F56F1" w:rsidP="003C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ข้อมูลตามส่วนที่รายงาน</w:t>
      </w:r>
    </w:p>
    <w:p w14:paraId="1F87F271" w14:textId="77777777" w:rsidR="008F2641" w:rsidRPr="00CB02C1" w:rsidRDefault="008F2641" w:rsidP="00DE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4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4"/>
        <w:gridCol w:w="1169"/>
        <w:gridCol w:w="1171"/>
        <w:gridCol w:w="1258"/>
        <w:gridCol w:w="1160"/>
        <w:gridCol w:w="1179"/>
      </w:tblGrid>
      <w:tr w:rsidR="008F2641" w:rsidRPr="009D7FE0" w14:paraId="6501386A" w14:textId="77777777" w:rsidTr="008F2641">
        <w:trPr>
          <w:trHeight w:val="380"/>
          <w:tblHeader/>
        </w:trPr>
        <w:tc>
          <w:tcPr>
            <w:tcW w:w="1852" w:type="pct"/>
          </w:tcPr>
          <w:p w14:paraId="7E6E8CA5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48" w:type="pct"/>
            <w:gridSpan w:val="5"/>
          </w:tcPr>
          <w:p w14:paraId="7216853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9D7F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F2641" w:rsidRPr="009D7FE0" w14:paraId="2EECF877" w14:textId="77777777" w:rsidTr="008F2641">
        <w:trPr>
          <w:trHeight w:val="380"/>
          <w:tblHeader/>
        </w:trPr>
        <w:tc>
          <w:tcPr>
            <w:tcW w:w="1852" w:type="pct"/>
          </w:tcPr>
          <w:p w14:paraId="7ADE2594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D7F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620" w:type="pct"/>
          </w:tcPr>
          <w:p w14:paraId="37548E43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21" w:type="pct"/>
          </w:tcPr>
          <w:p w14:paraId="41E25E9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7" w:type="pct"/>
          </w:tcPr>
          <w:p w14:paraId="245437F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15" w:type="pct"/>
          </w:tcPr>
          <w:p w14:paraId="4DF4393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การให้</w:t>
            </w:r>
          </w:p>
        </w:tc>
        <w:tc>
          <w:tcPr>
            <w:tcW w:w="625" w:type="pct"/>
          </w:tcPr>
          <w:p w14:paraId="2D4443E2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2641" w:rsidRPr="009D7FE0" w14:paraId="7625E0FC" w14:textId="77777777" w:rsidTr="008F2641">
        <w:trPr>
          <w:trHeight w:val="380"/>
          <w:tblHeader/>
        </w:trPr>
        <w:tc>
          <w:tcPr>
            <w:tcW w:w="1852" w:type="pct"/>
          </w:tcPr>
          <w:p w14:paraId="5404AC05" w14:textId="02051814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20" w:type="pct"/>
          </w:tcPr>
          <w:p w14:paraId="52481DE6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621" w:type="pct"/>
          </w:tcPr>
          <w:p w14:paraId="33AFD17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7" w:type="pct"/>
          </w:tcPr>
          <w:p w14:paraId="7B0415C0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15" w:type="pct"/>
          </w:tcPr>
          <w:p w14:paraId="66C35E2F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25" w:type="pct"/>
          </w:tcPr>
          <w:p w14:paraId="70011F97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F2641" w:rsidRPr="009D7FE0" w14:paraId="40CA433B" w14:textId="77777777" w:rsidTr="008F2641">
        <w:trPr>
          <w:trHeight w:val="380"/>
          <w:tblHeader/>
        </w:trPr>
        <w:tc>
          <w:tcPr>
            <w:tcW w:w="1852" w:type="pct"/>
          </w:tcPr>
          <w:p w14:paraId="26350A93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48" w:type="pct"/>
            <w:gridSpan w:val="5"/>
          </w:tcPr>
          <w:p w14:paraId="5BE379F3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2641" w:rsidRPr="009D7FE0" w14:paraId="046B4F7D" w14:textId="77777777" w:rsidTr="008F2641">
        <w:tc>
          <w:tcPr>
            <w:tcW w:w="1852" w:type="pct"/>
          </w:tcPr>
          <w:p w14:paraId="2A82141D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20" w:type="pct"/>
          </w:tcPr>
          <w:p w14:paraId="5B4A62AB" w14:textId="1E59A989" w:rsidR="008F2641" w:rsidRPr="009D7FE0" w:rsidRDefault="00172FBC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</w:t>
            </w:r>
            <w:r w:rsidR="00D07B72">
              <w:rPr>
                <w:rFonts w:ascii="Angsana New" w:hAnsi="Angsana New"/>
                <w:sz w:val="28"/>
                <w:szCs w:val="28"/>
              </w:rPr>
              <w:t>,791</w:t>
            </w:r>
          </w:p>
        </w:tc>
        <w:tc>
          <w:tcPr>
            <w:tcW w:w="621" w:type="pct"/>
          </w:tcPr>
          <w:p w14:paraId="4FB8148F" w14:textId="41DA4570" w:rsidR="008F2641" w:rsidRPr="009D7FE0" w:rsidRDefault="00695706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119,263</w:t>
            </w:r>
          </w:p>
        </w:tc>
        <w:tc>
          <w:tcPr>
            <w:tcW w:w="667" w:type="pct"/>
          </w:tcPr>
          <w:p w14:paraId="63F99501" w14:textId="04B11BD1" w:rsidR="008F2641" w:rsidRPr="009D7FE0" w:rsidRDefault="00695706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615" w:type="pct"/>
          </w:tcPr>
          <w:p w14:paraId="78D62625" w14:textId="1B787A6B" w:rsidR="008F2641" w:rsidRPr="009D7FE0" w:rsidRDefault="0041587F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10,282</w:t>
            </w:r>
          </w:p>
        </w:tc>
        <w:tc>
          <w:tcPr>
            <w:tcW w:w="625" w:type="pct"/>
          </w:tcPr>
          <w:p w14:paraId="4A825107" w14:textId="00958A7F" w:rsidR="008F2641" w:rsidRPr="009D7FE0" w:rsidRDefault="00F819B0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350,245</w:t>
            </w:r>
          </w:p>
        </w:tc>
      </w:tr>
      <w:tr w:rsidR="008F2641" w:rsidRPr="009D7FE0" w14:paraId="67908C55" w14:textId="77777777" w:rsidTr="008F2641">
        <w:tc>
          <w:tcPr>
            <w:tcW w:w="1852" w:type="pct"/>
          </w:tcPr>
          <w:p w14:paraId="23D52F00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20" w:type="pct"/>
          </w:tcPr>
          <w:p w14:paraId="4478DC81" w14:textId="724CAC2A" w:rsidR="008F2641" w:rsidRPr="009D7FE0" w:rsidRDefault="00D07B72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(222,23</w:t>
            </w:r>
            <w:r w:rsidR="00750372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21" w:type="pct"/>
          </w:tcPr>
          <w:p w14:paraId="6BB021F8" w14:textId="7D2F9365" w:rsidR="008F2641" w:rsidRPr="009D7FE0" w:rsidRDefault="00695706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7" w:type="pct"/>
          </w:tcPr>
          <w:p w14:paraId="5F141084" w14:textId="1984E6E9" w:rsidR="008F2641" w:rsidRPr="009D7FE0" w:rsidRDefault="00695706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1FCA87AC" w14:textId="77FD1FF4" w:rsidR="008F2641" w:rsidRPr="009D7FE0" w:rsidRDefault="0041587F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5" w:type="pct"/>
          </w:tcPr>
          <w:p w14:paraId="37C3A4A8" w14:textId="0275CD63" w:rsidR="008F2641" w:rsidRPr="009D7FE0" w:rsidRDefault="00F819B0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(222,23</w:t>
            </w:r>
            <w:r w:rsidR="00750372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2641" w:rsidRPr="009D7FE0" w14:paraId="2B7D1182" w14:textId="77777777" w:rsidTr="008F2641">
        <w:tc>
          <w:tcPr>
            <w:tcW w:w="1852" w:type="pct"/>
          </w:tcPr>
          <w:p w14:paraId="2F6487C6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20" w:type="pct"/>
          </w:tcPr>
          <w:p w14:paraId="3EB98A2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EF6B29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092F422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750A65A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2AEB99E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641" w:rsidRPr="009D7FE0" w14:paraId="0D10EB4B" w14:textId="77777777" w:rsidTr="008F2641">
        <w:tc>
          <w:tcPr>
            <w:tcW w:w="1852" w:type="pct"/>
          </w:tcPr>
          <w:p w14:paraId="78157E17" w14:textId="77777777" w:rsidR="008F2641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ทางการ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0" w:type="pct"/>
          </w:tcPr>
          <w:p w14:paraId="6B933EB3" w14:textId="3C615F93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AD94D1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4D6F5321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42D508C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01BEBAC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641" w:rsidRPr="009D7FE0" w14:paraId="140CF0A4" w14:textId="77777777" w:rsidTr="008F2641">
        <w:tc>
          <w:tcPr>
            <w:tcW w:w="1852" w:type="pct"/>
          </w:tcPr>
          <w:p w14:paraId="5D1F6527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ตัดจำหน่ายและลูกหนี้ตามสัญญาเช่าซื้อ</w:t>
            </w:r>
          </w:p>
        </w:tc>
        <w:tc>
          <w:tcPr>
            <w:tcW w:w="620" w:type="pct"/>
          </w:tcPr>
          <w:p w14:paraId="18786FE3" w14:textId="7E9C5F98" w:rsidR="008F2641" w:rsidRPr="009D7FE0" w:rsidRDefault="00D07B72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1" w:type="pct"/>
          </w:tcPr>
          <w:p w14:paraId="5F692324" w14:textId="114C27F0" w:rsidR="008F2641" w:rsidRPr="009D7FE0" w:rsidRDefault="00695706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(336)</w:t>
            </w:r>
          </w:p>
        </w:tc>
        <w:tc>
          <w:tcPr>
            <w:tcW w:w="667" w:type="pct"/>
          </w:tcPr>
          <w:p w14:paraId="5F760773" w14:textId="365EC732" w:rsidR="008F2641" w:rsidRPr="009D7FE0" w:rsidRDefault="0041587F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4E08ABC8" w14:textId="525AC43B" w:rsidR="008F2641" w:rsidRPr="009D7FE0" w:rsidRDefault="002A24DF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(1,276)</w:t>
            </w:r>
          </w:p>
        </w:tc>
        <w:tc>
          <w:tcPr>
            <w:tcW w:w="625" w:type="pct"/>
          </w:tcPr>
          <w:p w14:paraId="3DB2EBCD" w14:textId="410432C1" w:rsidR="008F2641" w:rsidRPr="009D7FE0" w:rsidRDefault="00F819B0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(1,612)</w:t>
            </w:r>
          </w:p>
        </w:tc>
      </w:tr>
      <w:tr w:rsidR="008F2641" w:rsidRPr="009D7FE0" w14:paraId="51EA94A9" w14:textId="77777777" w:rsidTr="008F2641">
        <w:tc>
          <w:tcPr>
            <w:tcW w:w="1852" w:type="pct"/>
          </w:tcPr>
          <w:p w14:paraId="4F787CE6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20" w:type="pct"/>
          </w:tcPr>
          <w:p w14:paraId="5C5C5BAB" w14:textId="4527D5F2" w:rsidR="008F2641" w:rsidRPr="009D7FE0" w:rsidRDefault="00D07B72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(210)</w:t>
            </w:r>
          </w:p>
        </w:tc>
        <w:tc>
          <w:tcPr>
            <w:tcW w:w="621" w:type="pct"/>
          </w:tcPr>
          <w:p w14:paraId="5E35A056" w14:textId="48CB6239" w:rsidR="008F2641" w:rsidRPr="009D7FE0" w:rsidRDefault="00695706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(19,799)</w:t>
            </w:r>
          </w:p>
        </w:tc>
        <w:tc>
          <w:tcPr>
            <w:tcW w:w="667" w:type="pct"/>
          </w:tcPr>
          <w:p w14:paraId="4A54EEB0" w14:textId="78C5D69F" w:rsidR="008F2641" w:rsidRPr="009D7FE0" w:rsidRDefault="0041587F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(198)</w:t>
            </w:r>
          </w:p>
        </w:tc>
        <w:tc>
          <w:tcPr>
            <w:tcW w:w="615" w:type="pct"/>
          </w:tcPr>
          <w:p w14:paraId="3755C1E9" w14:textId="0D82F48D" w:rsidR="008F2641" w:rsidRPr="009D7FE0" w:rsidRDefault="002A24DF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(1,487)</w:t>
            </w:r>
          </w:p>
        </w:tc>
        <w:tc>
          <w:tcPr>
            <w:tcW w:w="625" w:type="pct"/>
          </w:tcPr>
          <w:p w14:paraId="6FFCD7AA" w14:textId="6ABDC2B7" w:rsidR="008F2641" w:rsidRPr="009D7FE0" w:rsidRDefault="00F819B0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(21,694)</w:t>
            </w:r>
          </w:p>
        </w:tc>
      </w:tr>
      <w:tr w:rsidR="008F2641" w:rsidRPr="009D7FE0" w14:paraId="13394F7C" w14:textId="77777777" w:rsidTr="008F2641">
        <w:tc>
          <w:tcPr>
            <w:tcW w:w="1852" w:type="pct"/>
          </w:tcPr>
          <w:p w14:paraId="2F55F3A2" w14:textId="63F142DD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90" w:hanging="1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 w:rsidR="008F431F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620" w:type="pct"/>
          </w:tcPr>
          <w:p w14:paraId="63F97D7C" w14:textId="24477C82" w:rsidR="008F2641" w:rsidRPr="009D7FE0" w:rsidRDefault="00D07B72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1" w:type="pct"/>
          </w:tcPr>
          <w:p w14:paraId="1328507E" w14:textId="4536A7A0" w:rsidR="008F2641" w:rsidRPr="009D7FE0" w:rsidRDefault="00695706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(9,091)</w:t>
            </w:r>
          </w:p>
        </w:tc>
        <w:tc>
          <w:tcPr>
            <w:tcW w:w="667" w:type="pct"/>
          </w:tcPr>
          <w:p w14:paraId="25FF3BEC" w14:textId="2F2C1300" w:rsidR="008F2641" w:rsidRPr="009D7FE0" w:rsidRDefault="0041587F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(170)</w:t>
            </w:r>
          </w:p>
        </w:tc>
        <w:tc>
          <w:tcPr>
            <w:tcW w:w="615" w:type="pct"/>
          </w:tcPr>
          <w:p w14:paraId="676724E4" w14:textId="1C7EEB7C" w:rsidR="008F2641" w:rsidRPr="009D7FE0" w:rsidRDefault="002A24DF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(799)</w:t>
            </w:r>
          </w:p>
        </w:tc>
        <w:tc>
          <w:tcPr>
            <w:tcW w:w="625" w:type="pct"/>
          </w:tcPr>
          <w:p w14:paraId="2950938D" w14:textId="7AF3FF74" w:rsidR="008F2641" w:rsidRPr="009D7FE0" w:rsidRDefault="00F819B0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(10,060)</w:t>
            </w:r>
          </w:p>
        </w:tc>
      </w:tr>
      <w:tr w:rsidR="008F2641" w:rsidRPr="009D7FE0" w14:paraId="71FF0DAD" w14:textId="77777777" w:rsidTr="008F2641">
        <w:tc>
          <w:tcPr>
            <w:tcW w:w="1852" w:type="pct"/>
          </w:tcPr>
          <w:p w14:paraId="18AAF18F" w14:textId="582C4775" w:rsidR="008F2641" w:rsidRPr="009D7FE0" w:rsidRDefault="00A84AAD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="008F2641" w:rsidRPr="009D7FE0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20" w:type="pct"/>
          </w:tcPr>
          <w:p w14:paraId="7101C68D" w14:textId="7C54F866" w:rsidR="008F2641" w:rsidRPr="009D7FE0" w:rsidRDefault="00D07B72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(2,65</w:t>
            </w:r>
            <w:r w:rsidR="003E303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21" w:type="pct"/>
          </w:tcPr>
          <w:p w14:paraId="6C2AF3A0" w14:textId="0251155D" w:rsidR="008F2641" w:rsidRPr="009D7FE0" w:rsidRDefault="00695706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90,037</w:t>
            </w:r>
          </w:p>
        </w:tc>
        <w:tc>
          <w:tcPr>
            <w:tcW w:w="667" w:type="pct"/>
          </w:tcPr>
          <w:p w14:paraId="46D12A40" w14:textId="0B7ECF05" w:rsidR="008F2641" w:rsidRPr="009D7FE0" w:rsidRDefault="0041587F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615" w:type="pct"/>
          </w:tcPr>
          <w:p w14:paraId="614EAD18" w14:textId="1C45A0DB" w:rsidR="008F2641" w:rsidRPr="009D7FE0" w:rsidRDefault="002A24DF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6,720</w:t>
            </w:r>
          </w:p>
        </w:tc>
        <w:tc>
          <w:tcPr>
            <w:tcW w:w="625" w:type="pct"/>
          </w:tcPr>
          <w:p w14:paraId="22535560" w14:textId="62CA4C0E" w:rsidR="008F2641" w:rsidRPr="009D7FE0" w:rsidRDefault="00F819B0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94,64</w:t>
            </w:r>
            <w:r w:rsidR="003E303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F2641" w:rsidRPr="009D7FE0" w14:paraId="596E88DF" w14:textId="77777777" w:rsidTr="008F2641">
        <w:tc>
          <w:tcPr>
            <w:tcW w:w="1852" w:type="pct"/>
          </w:tcPr>
          <w:p w14:paraId="60BCA2D4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3FBF77F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F69BCC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067C2924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442ED71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769BFE0F" w14:textId="50469236" w:rsidR="008F2641" w:rsidRPr="009D7FE0" w:rsidRDefault="00F819B0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DD52F6">
              <w:rPr>
                <w:rFonts w:ascii="Angsana New" w:hAnsi="Angsana New"/>
                <w:sz w:val="28"/>
                <w:szCs w:val="28"/>
              </w:rPr>
              <w:t>,482</w:t>
            </w:r>
          </w:p>
        </w:tc>
      </w:tr>
      <w:tr w:rsidR="008F2641" w:rsidRPr="009D7FE0" w14:paraId="72AFDB06" w14:textId="77777777" w:rsidTr="008F2641">
        <w:tc>
          <w:tcPr>
            <w:tcW w:w="1852" w:type="pct"/>
          </w:tcPr>
          <w:p w14:paraId="0085C3EF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20" w:type="pct"/>
          </w:tcPr>
          <w:p w14:paraId="26BA510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4C39C5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6F5275CF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497E7C70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478A071" w14:textId="05D48E54" w:rsidR="008F2641" w:rsidRPr="009D7FE0" w:rsidRDefault="00DD52F6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(25,24</w:t>
            </w:r>
            <w:r w:rsidR="003E303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2641" w:rsidRPr="009D7FE0" w14:paraId="0B4EF03F" w14:textId="77777777" w:rsidTr="008F2641">
        <w:tc>
          <w:tcPr>
            <w:tcW w:w="1852" w:type="pct"/>
          </w:tcPr>
          <w:p w14:paraId="5F727C6C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20" w:type="pct"/>
          </w:tcPr>
          <w:p w14:paraId="461C3631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4357D26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1B2FF37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199BF69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0F50014F" w14:textId="28CD50BC" w:rsidR="008F2641" w:rsidRPr="009D7FE0" w:rsidRDefault="00DD52F6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</w:t>
            </w:r>
            <w:r w:rsidR="00327BC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996)</w:t>
            </w:r>
          </w:p>
        </w:tc>
      </w:tr>
      <w:tr w:rsidR="008F2641" w:rsidRPr="009D7FE0" w14:paraId="773C8179" w14:textId="77777777" w:rsidTr="008F2641">
        <w:tc>
          <w:tcPr>
            <w:tcW w:w="1852" w:type="pct"/>
          </w:tcPr>
          <w:p w14:paraId="6E634B5E" w14:textId="77777777" w:rsidR="008F2641" w:rsidRPr="009D7FE0" w:rsidRDefault="008F2641" w:rsidP="008F26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20" w:type="pct"/>
          </w:tcPr>
          <w:p w14:paraId="724F54F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87BD02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70EDB0E6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9A858F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7A6B08C6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641" w:rsidRPr="009D7FE0" w14:paraId="12EF6390" w14:textId="77777777" w:rsidTr="008F2641">
        <w:tc>
          <w:tcPr>
            <w:tcW w:w="1852" w:type="pct"/>
          </w:tcPr>
          <w:p w14:paraId="673FEE60" w14:textId="77777777" w:rsidR="008F2641" w:rsidRPr="004D355E" w:rsidRDefault="008F2641" w:rsidP="008F26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20" w:type="pct"/>
          </w:tcPr>
          <w:p w14:paraId="1AA8B69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572616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20107BE0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336CFBB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77019649" w14:textId="3A4F6E80" w:rsidR="008F2641" w:rsidRPr="009D7FE0" w:rsidRDefault="00DD52F6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(207)</w:t>
            </w:r>
          </w:p>
        </w:tc>
      </w:tr>
      <w:tr w:rsidR="008F2641" w:rsidRPr="009D7FE0" w14:paraId="4CBA30C8" w14:textId="77777777" w:rsidTr="008F2641">
        <w:tc>
          <w:tcPr>
            <w:tcW w:w="1852" w:type="pct"/>
          </w:tcPr>
          <w:p w14:paraId="04CB344D" w14:textId="4664ECCE" w:rsidR="008F2641" w:rsidRPr="009D7FE0" w:rsidRDefault="005F2CB3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F2641" w:rsidRPr="009D7FE0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20" w:type="pct"/>
          </w:tcPr>
          <w:p w14:paraId="02A22F2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2F812C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21F5692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5ED026F4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72734F68" w14:textId="5202D4AC" w:rsidR="008F2641" w:rsidRPr="009D7FE0" w:rsidRDefault="00DD52F6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</w:t>
            </w:r>
            <w:r w:rsidR="001C1BE0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2641" w:rsidRPr="009D7FE0" w14:paraId="46F6C011" w14:textId="77777777" w:rsidTr="008F2641">
        <w:tc>
          <w:tcPr>
            <w:tcW w:w="1852" w:type="pct"/>
          </w:tcPr>
          <w:p w14:paraId="1DEE46FE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20" w:type="pct"/>
          </w:tcPr>
          <w:p w14:paraId="59264C0C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D40570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18578C40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71AC2B8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750E76F6" w14:textId="749B867A" w:rsidR="008F2641" w:rsidRPr="009D7FE0" w:rsidRDefault="00DD52F6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(399)</w:t>
            </w:r>
          </w:p>
        </w:tc>
      </w:tr>
      <w:tr w:rsidR="008F2641" w:rsidRPr="009D7FE0" w14:paraId="0255142D" w14:textId="77777777" w:rsidTr="008F2641">
        <w:tc>
          <w:tcPr>
            <w:tcW w:w="1852" w:type="pct"/>
          </w:tcPr>
          <w:p w14:paraId="03331A08" w14:textId="28DD6ED5" w:rsidR="008F2641" w:rsidRPr="009D7FE0" w:rsidRDefault="00EF6A8E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8F2641"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20" w:type="pct"/>
          </w:tcPr>
          <w:p w14:paraId="5A7A4DD1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</w:tcPr>
          <w:p w14:paraId="21082B83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</w:tcPr>
          <w:p w14:paraId="517A103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2CDD13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3CE0421D" w14:textId="5C27A41B" w:rsidR="008F2641" w:rsidRPr="009D7FE0" w:rsidRDefault="00DD52F6" w:rsidP="008F264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841CC">
              <w:rPr>
                <w:rFonts w:ascii="Angsana New" w:hAnsi="Angsana New"/>
                <w:b/>
                <w:bCs/>
                <w:sz w:val="28"/>
                <w:szCs w:val="28"/>
              </w:rPr>
              <w:t>3,71</w:t>
            </w:r>
            <w:r w:rsidR="001C1BE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4841C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8F2641" w:rsidRPr="009D7FE0" w14:paraId="21B98967" w14:textId="77777777" w:rsidTr="008F2641">
        <w:tc>
          <w:tcPr>
            <w:tcW w:w="1852" w:type="pct"/>
          </w:tcPr>
          <w:p w14:paraId="14F3BA52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pct"/>
          </w:tcPr>
          <w:p w14:paraId="653FA991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</w:tcPr>
          <w:p w14:paraId="5658FEFC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7" w:type="pct"/>
          </w:tcPr>
          <w:p w14:paraId="2F3AE52F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5" w:type="pct"/>
          </w:tcPr>
          <w:p w14:paraId="01771B8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5" w:type="pct"/>
          </w:tcPr>
          <w:p w14:paraId="516819F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2641" w:rsidRPr="009D7FE0" w14:paraId="25A0B739" w14:textId="77777777" w:rsidTr="008F2641">
        <w:tc>
          <w:tcPr>
            <w:tcW w:w="1852" w:type="pct"/>
          </w:tcPr>
          <w:p w14:paraId="65D903D7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20" w:type="pct"/>
          </w:tcPr>
          <w:p w14:paraId="51753DA0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9C9F9E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748486B4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1B30904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5" w:type="pct"/>
          </w:tcPr>
          <w:p w14:paraId="311C4C1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641" w:rsidRPr="009D7FE0" w14:paraId="4782A150" w14:textId="77777777" w:rsidTr="008F2641">
        <w:tc>
          <w:tcPr>
            <w:tcW w:w="1852" w:type="pct"/>
          </w:tcPr>
          <w:p w14:paraId="21A1D283" w14:textId="77777777" w:rsidR="008F2641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ลูกหนี้จากการรับซื้อ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5815A608" w14:textId="6E5EB0DC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20" w:type="pct"/>
          </w:tcPr>
          <w:p w14:paraId="518F74D2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781760F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0C9AC1C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28093FE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AEDB56E" w14:textId="77777777" w:rsidR="008F2641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79B35650" w14:textId="77777777" w:rsidR="004841CC" w:rsidRDefault="004841CC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45FE4AA6" w14:textId="28C8DCE2" w:rsidR="004841CC" w:rsidRPr="009D7FE0" w:rsidRDefault="004841CC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1,247,919</w:t>
            </w:r>
          </w:p>
        </w:tc>
      </w:tr>
      <w:tr w:rsidR="008F2641" w:rsidRPr="009D7FE0" w14:paraId="4DD1B1DF" w14:textId="77777777" w:rsidTr="008F2641">
        <w:tc>
          <w:tcPr>
            <w:tcW w:w="1852" w:type="pct"/>
          </w:tcPr>
          <w:p w14:paraId="79736030" w14:textId="77777777" w:rsidR="008F2641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ส่วนปรับปรุงอาคารเช่า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20" w:type="pct"/>
          </w:tcPr>
          <w:p w14:paraId="5A3E0161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7C7CE77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6748781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2348B9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4DBC2E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641" w:rsidRPr="009D7FE0" w14:paraId="6B4ABE2E" w14:textId="77777777" w:rsidTr="008F2641">
        <w:tc>
          <w:tcPr>
            <w:tcW w:w="1852" w:type="pct"/>
          </w:tcPr>
          <w:p w14:paraId="00A1A590" w14:textId="2D2D8D56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20" w:type="pct"/>
          </w:tcPr>
          <w:p w14:paraId="545927D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B5ACC4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655BD5A6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F2025F0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5F5C197D" w14:textId="16C1C950" w:rsidR="008F2641" w:rsidRPr="009D7FE0" w:rsidRDefault="006540E9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16,101</w:t>
            </w:r>
          </w:p>
        </w:tc>
      </w:tr>
      <w:tr w:rsidR="008F2641" w:rsidRPr="009D7FE0" w14:paraId="0FE39234" w14:textId="77777777" w:rsidTr="008F2641">
        <w:tc>
          <w:tcPr>
            <w:tcW w:w="1852" w:type="pct"/>
          </w:tcPr>
          <w:p w14:paraId="2D6EC886" w14:textId="11C77BA4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FE0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9D7FE0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20" w:type="pct"/>
          </w:tcPr>
          <w:p w14:paraId="0E0F800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3AFE4C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0DE8D51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3844175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27415195" w14:textId="1A1E75FF" w:rsidR="008F2641" w:rsidRPr="009D7FE0" w:rsidRDefault="006540E9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1,506,340</w:t>
            </w:r>
          </w:p>
        </w:tc>
      </w:tr>
    </w:tbl>
    <w:p w14:paraId="286C9CE6" w14:textId="77777777" w:rsidR="008F2641" w:rsidRPr="00873EDD" w:rsidRDefault="008F2641" w:rsidP="008F2641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4"/>
        <w:gridCol w:w="1169"/>
        <w:gridCol w:w="1171"/>
        <w:gridCol w:w="1258"/>
        <w:gridCol w:w="1160"/>
        <w:gridCol w:w="1179"/>
      </w:tblGrid>
      <w:tr w:rsidR="008F2641" w:rsidRPr="009D7FE0" w14:paraId="644F76C4" w14:textId="77777777" w:rsidTr="008F2641">
        <w:trPr>
          <w:trHeight w:val="380"/>
          <w:tblHeader/>
        </w:trPr>
        <w:tc>
          <w:tcPr>
            <w:tcW w:w="1852" w:type="pct"/>
          </w:tcPr>
          <w:p w14:paraId="2DC13F57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48" w:type="pct"/>
            <w:gridSpan w:val="5"/>
          </w:tcPr>
          <w:p w14:paraId="69A7C57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9D7F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F2641" w:rsidRPr="009D7FE0" w14:paraId="7EE916D2" w14:textId="77777777" w:rsidTr="008F2641">
        <w:trPr>
          <w:trHeight w:val="380"/>
          <w:tblHeader/>
        </w:trPr>
        <w:tc>
          <w:tcPr>
            <w:tcW w:w="1852" w:type="pct"/>
          </w:tcPr>
          <w:p w14:paraId="578C25CD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D7F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620" w:type="pct"/>
          </w:tcPr>
          <w:p w14:paraId="36931931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621" w:type="pct"/>
          </w:tcPr>
          <w:p w14:paraId="443A3FF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667" w:type="pct"/>
          </w:tcPr>
          <w:p w14:paraId="09B4FEC3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การรับซื้อ</w:t>
            </w:r>
          </w:p>
        </w:tc>
        <w:tc>
          <w:tcPr>
            <w:tcW w:w="615" w:type="pct"/>
          </w:tcPr>
          <w:p w14:paraId="7F9E475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การให้</w:t>
            </w:r>
          </w:p>
        </w:tc>
        <w:tc>
          <w:tcPr>
            <w:tcW w:w="625" w:type="pct"/>
          </w:tcPr>
          <w:p w14:paraId="7624DAC1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2641" w:rsidRPr="009D7FE0" w14:paraId="46461FE0" w14:textId="77777777" w:rsidTr="008F2641">
        <w:trPr>
          <w:trHeight w:val="380"/>
          <w:tblHeader/>
        </w:trPr>
        <w:tc>
          <w:tcPr>
            <w:tcW w:w="1852" w:type="pct"/>
          </w:tcPr>
          <w:p w14:paraId="4F1D681B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20" w:type="pct"/>
          </w:tcPr>
          <w:p w14:paraId="362FAA5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621" w:type="pct"/>
          </w:tcPr>
          <w:p w14:paraId="5DA710A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เช่าซื้อ</w:t>
            </w:r>
          </w:p>
        </w:tc>
        <w:tc>
          <w:tcPr>
            <w:tcW w:w="667" w:type="pct"/>
          </w:tcPr>
          <w:p w14:paraId="6D373F0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สิทธิเรียกร้อง</w:t>
            </w:r>
          </w:p>
        </w:tc>
        <w:tc>
          <w:tcPr>
            <w:tcW w:w="615" w:type="pct"/>
          </w:tcPr>
          <w:p w14:paraId="7B7986E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สินเชื่ออื่น</w:t>
            </w:r>
          </w:p>
        </w:tc>
        <w:tc>
          <w:tcPr>
            <w:tcW w:w="625" w:type="pct"/>
          </w:tcPr>
          <w:p w14:paraId="0039D8F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F2641" w:rsidRPr="009D7FE0" w14:paraId="0ABDC218" w14:textId="77777777" w:rsidTr="008F2641">
        <w:trPr>
          <w:trHeight w:val="380"/>
          <w:tblHeader/>
        </w:trPr>
        <w:tc>
          <w:tcPr>
            <w:tcW w:w="1852" w:type="pct"/>
          </w:tcPr>
          <w:p w14:paraId="0B41B689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48" w:type="pct"/>
            <w:gridSpan w:val="5"/>
          </w:tcPr>
          <w:p w14:paraId="730465A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2641" w:rsidRPr="009D7FE0" w14:paraId="63380F7C" w14:textId="77777777" w:rsidTr="008F2641">
        <w:tc>
          <w:tcPr>
            <w:tcW w:w="1852" w:type="pct"/>
          </w:tcPr>
          <w:p w14:paraId="2CCBCC31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620" w:type="pct"/>
          </w:tcPr>
          <w:p w14:paraId="2165337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210,699</w:t>
            </w:r>
          </w:p>
        </w:tc>
        <w:tc>
          <w:tcPr>
            <w:tcW w:w="621" w:type="pct"/>
          </w:tcPr>
          <w:p w14:paraId="42752B63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131,689</w:t>
            </w:r>
          </w:p>
        </w:tc>
        <w:tc>
          <w:tcPr>
            <w:tcW w:w="667" w:type="pct"/>
          </w:tcPr>
          <w:p w14:paraId="240E3AC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615" w:type="pct"/>
          </w:tcPr>
          <w:p w14:paraId="50F2890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2,868</w:t>
            </w:r>
          </w:p>
        </w:tc>
        <w:tc>
          <w:tcPr>
            <w:tcW w:w="625" w:type="pct"/>
          </w:tcPr>
          <w:p w14:paraId="038011D0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346,098</w:t>
            </w:r>
          </w:p>
        </w:tc>
      </w:tr>
      <w:tr w:rsidR="008F2641" w:rsidRPr="009D7FE0" w14:paraId="6BB22A0E" w14:textId="77777777" w:rsidTr="008F2641">
        <w:tc>
          <w:tcPr>
            <w:tcW w:w="1852" w:type="pct"/>
          </w:tcPr>
          <w:p w14:paraId="78B6E75A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20" w:type="pct"/>
          </w:tcPr>
          <w:p w14:paraId="1BD669B3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(201,266)</w:t>
            </w:r>
          </w:p>
        </w:tc>
        <w:tc>
          <w:tcPr>
            <w:tcW w:w="621" w:type="pct"/>
          </w:tcPr>
          <w:p w14:paraId="0BA1B133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7" w:type="pct"/>
          </w:tcPr>
          <w:p w14:paraId="5517BBB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0A88E1D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5" w:type="pct"/>
          </w:tcPr>
          <w:p w14:paraId="404D2C8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(201,266)</w:t>
            </w:r>
          </w:p>
        </w:tc>
      </w:tr>
      <w:tr w:rsidR="008F2641" w:rsidRPr="009D7FE0" w14:paraId="5B20C9EB" w14:textId="77777777" w:rsidTr="008F2641">
        <w:tc>
          <w:tcPr>
            <w:tcW w:w="1852" w:type="pct"/>
          </w:tcPr>
          <w:p w14:paraId="2D045452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ขาดทุนจากการตัดรายการสินทรัพย์</w:t>
            </w:r>
          </w:p>
        </w:tc>
        <w:tc>
          <w:tcPr>
            <w:tcW w:w="620" w:type="pct"/>
          </w:tcPr>
          <w:p w14:paraId="1A23A3BC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44D23E2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7E6684F7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3E07FF34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53D630F3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641" w:rsidRPr="009D7FE0" w14:paraId="1B05C67E" w14:textId="77777777" w:rsidTr="008F2641">
        <w:tc>
          <w:tcPr>
            <w:tcW w:w="1852" w:type="pct"/>
          </w:tcPr>
          <w:p w14:paraId="13EF2EF1" w14:textId="77777777" w:rsidR="008F2641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ทางการ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DD382A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ที่วัดมูลค่าด้วย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0" w:type="pct"/>
          </w:tcPr>
          <w:p w14:paraId="59E87C9C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47015B31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1A143D92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158ACA8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08896C20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641" w:rsidRPr="009D7FE0" w14:paraId="1E7438DA" w14:textId="77777777" w:rsidTr="008F2641">
        <w:tc>
          <w:tcPr>
            <w:tcW w:w="1852" w:type="pct"/>
          </w:tcPr>
          <w:p w14:paraId="479C9276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ตัดจำหน่ายและลูกหนี้ตามสัญญาเช่าซื้อ</w:t>
            </w:r>
          </w:p>
        </w:tc>
        <w:tc>
          <w:tcPr>
            <w:tcW w:w="620" w:type="pct"/>
          </w:tcPr>
          <w:p w14:paraId="5CAB85A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1" w:type="pct"/>
          </w:tcPr>
          <w:p w14:paraId="3B33D1E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(22,794)</w:t>
            </w:r>
          </w:p>
        </w:tc>
        <w:tc>
          <w:tcPr>
            <w:tcW w:w="667" w:type="pct"/>
          </w:tcPr>
          <w:p w14:paraId="4E096503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15" w:type="pct"/>
          </w:tcPr>
          <w:p w14:paraId="5974FDD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(629)</w:t>
            </w:r>
          </w:p>
        </w:tc>
        <w:tc>
          <w:tcPr>
            <w:tcW w:w="625" w:type="pct"/>
          </w:tcPr>
          <w:p w14:paraId="783B8542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(23,423)</w:t>
            </w:r>
          </w:p>
        </w:tc>
      </w:tr>
      <w:tr w:rsidR="008F2641" w:rsidRPr="009D7FE0" w14:paraId="16238427" w14:textId="77777777" w:rsidTr="008F2641">
        <w:tc>
          <w:tcPr>
            <w:tcW w:w="1852" w:type="pct"/>
          </w:tcPr>
          <w:p w14:paraId="6BB5D10B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20" w:type="pct"/>
          </w:tcPr>
          <w:p w14:paraId="392188A2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  <w:tc>
          <w:tcPr>
            <w:tcW w:w="621" w:type="pct"/>
          </w:tcPr>
          <w:p w14:paraId="56838F9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(17,944)</w:t>
            </w:r>
          </w:p>
        </w:tc>
        <w:tc>
          <w:tcPr>
            <w:tcW w:w="667" w:type="pct"/>
          </w:tcPr>
          <w:p w14:paraId="10283414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(131)</w:t>
            </w:r>
          </w:p>
        </w:tc>
        <w:tc>
          <w:tcPr>
            <w:tcW w:w="615" w:type="pct"/>
          </w:tcPr>
          <w:p w14:paraId="71629AC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625" w:type="pct"/>
          </w:tcPr>
          <w:p w14:paraId="6ED901B6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(18,476)</w:t>
            </w:r>
          </w:p>
        </w:tc>
      </w:tr>
      <w:tr w:rsidR="008F2641" w:rsidRPr="009D7FE0" w14:paraId="1AD8A6F4" w14:textId="77777777" w:rsidTr="008F2641">
        <w:tc>
          <w:tcPr>
            <w:tcW w:w="1852" w:type="pct"/>
          </w:tcPr>
          <w:p w14:paraId="6B918855" w14:textId="75A01AD8" w:rsidR="008F2641" w:rsidRPr="009D7FE0" w:rsidRDefault="008F431F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90" w:hanging="1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6666F7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E640DD">
              <w:rPr>
                <w:rFonts w:ascii="Angsana New" w:hAnsi="Angsana New" w:hint="cs"/>
                <w:sz w:val="28"/>
                <w:szCs w:val="28"/>
                <w:cs/>
              </w:rPr>
              <w:t>) กำไรและกลับรายการ</w:t>
            </w:r>
            <w:r w:rsidR="006F6CB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E640DD">
              <w:rPr>
                <w:rFonts w:ascii="Angsana New" w:hAnsi="Angsana New" w:hint="cs"/>
                <w:sz w:val="28"/>
                <w:szCs w:val="28"/>
                <w:cs/>
              </w:rPr>
              <w:t>จากการด้</w:t>
            </w:r>
            <w:r w:rsidR="00F315B6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="00E640DD">
              <w:rPr>
                <w:rFonts w:ascii="Angsana New" w:hAnsi="Angsana New" w:hint="cs"/>
                <w:sz w:val="28"/>
                <w:szCs w:val="28"/>
                <w:cs/>
              </w:rPr>
              <w:t>ยค่า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620" w:type="pct"/>
          </w:tcPr>
          <w:p w14:paraId="5284C30E" w14:textId="77777777" w:rsidR="006F6CBE" w:rsidRDefault="006F6CBE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235191E5" w14:textId="708FAA4A" w:rsidR="008F2641" w:rsidRPr="009D7FE0" w:rsidRDefault="008F2641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21" w:type="pct"/>
          </w:tcPr>
          <w:p w14:paraId="74F78129" w14:textId="77777777" w:rsidR="006F6CBE" w:rsidRDefault="006F6CBE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190751FE" w14:textId="4A3BD8C3" w:rsidR="008F2641" w:rsidRPr="009D7FE0" w:rsidRDefault="008F2641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(8,469)</w:t>
            </w:r>
          </w:p>
        </w:tc>
        <w:tc>
          <w:tcPr>
            <w:tcW w:w="667" w:type="pct"/>
          </w:tcPr>
          <w:p w14:paraId="16765D74" w14:textId="77777777" w:rsidR="006F6CBE" w:rsidRDefault="006F6CBE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04205005" w14:textId="5622F74E" w:rsidR="008F2641" w:rsidRPr="009D7FE0" w:rsidRDefault="008F2641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615" w:type="pct"/>
          </w:tcPr>
          <w:p w14:paraId="58741AC8" w14:textId="77777777" w:rsidR="006F6CBE" w:rsidRDefault="006F6CBE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33DDE40D" w14:textId="55EBF71E" w:rsidR="008F2641" w:rsidRPr="009D7FE0" w:rsidRDefault="008F2641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(824)</w:t>
            </w:r>
          </w:p>
        </w:tc>
        <w:tc>
          <w:tcPr>
            <w:tcW w:w="625" w:type="pct"/>
          </w:tcPr>
          <w:p w14:paraId="646876FD" w14:textId="77777777" w:rsidR="006F6CBE" w:rsidRDefault="006F6CBE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  <w:p w14:paraId="487064D2" w14:textId="79343F2C" w:rsidR="008F2641" w:rsidRPr="009D7FE0" w:rsidRDefault="008F2641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(9,155)</w:t>
            </w:r>
          </w:p>
        </w:tc>
      </w:tr>
      <w:tr w:rsidR="008F2641" w:rsidRPr="009D7FE0" w14:paraId="7C294B22" w14:textId="77777777" w:rsidTr="008F2641">
        <w:tc>
          <w:tcPr>
            <w:tcW w:w="1852" w:type="pct"/>
          </w:tcPr>
          <w:p w14:paraId="0489B03E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20" w:type="pct"/>
          </w:tcPr>
          <w:p w14:paraId="313AE69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9,037</w:t>
            </w:r>
          </w:p>
        </w:tc>
        <w:tc>
          <w:tcPr>
            <w:tcW w:w="621" w:type="pct"/>
          </w:tcPr>
          <w:p w14:paraId="3BACB47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82,482</w:t>
            </w:r>
          </w:p>
        </w:tc>
        <w:tc>
          <w:tcPr>
            <w:tcW w:w="667" w:type="pct"/>
          </w:tcPr>
          <w:p w14:paraId="6B9477B2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615" w:type="pct"/>
          </w:tcPr>
          <w:p w14:paraId="39C0DD87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1,410</w:t>
            </w:r>
          </w:p>
        </w:tc>
        <w:tc>
          <w:tcPr>
            <w:tcW w:w="625" w:type="pct"/>
          </w:tcPr>
          <w:p w14:paraId="36FF533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93,778</w:t>
            </w:r>
          </w:p>
        </w:tc>
      </w:tr>
      <w:tr w:rsidR="008F2641" w:rsidRPr="009D7FE0" w14:paraId="3092B510" w14:textId="77777777" w:rsidTr="008F2641">
        <w:tc>
          <w:tcPr>
            <w:tcW w:w="1852" w:type="pct"/>
          </w:tcPr>
          <w:p w14:paraId="573460D8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0F74244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5A14BA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47E1246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233E8DA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31CD6B1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21,391</w:t>
            </w:r>
          </w:p>
        </w:tc>
      </w:tr>
      <w:tr w:rsidR="008F2641" w:rsidRPr="009D7FE0" w14:paraId="0CED0905" w14:textId="77777777" w:rsidTr="008F2641">
        <w:tc>
          <w:tcPr>
            <w:tcW w:w="1852" w:type="pct"/>
          </w:tcPr>
          <w:p w14:paraId="073900E1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20" w:type="pct"/>
          </w:tcPr>
          <w:p w14:paraId="30E377F4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17D98A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6A56A77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19638E26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B50FC5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(25,816)</w:t>
            </w:r>
          </w:p>
        </w:tc>
      </w:tr>
      <w:tr w:rsidR="008F2641" w:rsidRPr="009D7FE0" w14:paraId="665BCC9C" w14:textId="77777777" w:rsidTr="008F2641">
        <w:tc>
          <w:tcPr>
            <w:tcW w:w="1852" w:type="pct"/>
          </w:tcPr>
          <w:p w14:paraId="7C7FCADF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20" w:type="pct"/>
          </w:tcPr>
          <w:p w14:paraId="4D96C6D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C5733CC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286ADF1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26FD683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629417A4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(73,026)</w:t>
            </w:r>
          </w:p>
        </w:tc>
      </w:tr>
      <w:tr w:rsidR="008F2641" w:rsidRPr="009D7FE0" w14:paraId="5CDF4E3F" w14:textId="77777777" w:rsidTr="008F2641">
        <w:tc>
          <w:tcPr>
            <w:tcW w:w="1852" w:type="pct"/>
          </w:tcPr>
          <w:p w14:paraId="6AC57B4C" w14:textId="77777777" w:rsidR="008F2641" w:rsidRPr="009D7FE0" w:rsidRDefault="008F2641" w:rsidP="008F26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20" w:type="pct"/>
          </w:tcPr>
          <w:p w14:paraId="351811C4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76E491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5CF7F796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2FE220B7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110DE38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641" w:rsidRPr="009D7FE0" w14:paraId="63D36ED8" w14:textId="77777777" w:rsidTr="00052F67">
        <w:trPr>
          <w:trHeight w:val="245"/>
        </w:trPr>
        <w:tc>
          <w:tcPr>
            <w:tcW w:w="1852" w:type="pct"/>
          </w:tcPr>
          <w:p w14:paraId="7DC99F4C" w14:textId="77777777" w:rsidR="008F2641" w:rsidRPr="004D355E" w:rsidRDefault="008F2641" w:rsidP="008F26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9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620" w:type="pct"/>
          </w:tcPr>
          <w:p w14:paraId="3AF133B3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2593510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43559B40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4631CA6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7F2FB22D" w14:textId="77777777" w:rsidR="008F2641" w:rsidRPr="009D7FE0" w:rsidRDefault="008F2641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(542)</w:t>
            </w:r>
          </w:p>
        </w:tc>
      </w:tr>
      <w:tr w:rsidR="008F2641" w:rsidRPr="009D7FE0" w14:paraId="3F47A18A" w14:textId="77777777" w:rsidTr="008F2641">
        <w:tc>
          <w:tcPr>
            <w:tcW w:w="1852" w:type="pct"/>
          </w:tcPr>
          <w:p w14:paraId="4150301B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20" w:type="pct"/>
          </w:tcPr>
          <w:p w14:paraId="3C525B4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E842947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6F306002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2DE0170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08E11DF9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15,785</w:t>
            </w:r>
          </w:p>
        </w:tc>
      </w:tr>
      <w:tr w:rsidR="008F2641" w:rsidRPr="009D7FE0" w14:paraId="7FA33FDC" w14:textId="77777777" w:rsidTr="008F2641">
        <w:tc>
          <w:tcPr>
            <w:tcW w:w="1852" w:type="pct"/>
          </w:tcPr>
          <w:p w14:paraId="3A0CFAEF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20" w:type="pct"/>
          </w:tcPr>
          <w:p w14:paraId="1F036776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0A4DC07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2F99E14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3D64D18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5FC7660F" w14:textId="77777777" w:rsidR="008F2641" w:rsidRPr="009D7FE0" w:rsidRDefault="008F2641" w:rsidP="008F264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(7,681)</w:t>
            </w:r>
          </w:p>
        </w:tc>
      </w:tr>
      <w:tr w:rsidR="008F2641" w:rsidRPr="009D7FE0" w14:paraId="67545111" w14:textId="77777777" w:rsidTr="00D54FA9">
        <w:trPr>
          <w:trHeight w:val="371"/>
        </w:trPr>
        <w:tc>
          <w:tcPr>
            <w:tcW w:w="1852" w:type="pct"/>
          </w:tcPr>
          <w:p w14:paraId="34D5E923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20" w:type="pct"/>
          </w:tcPr>
          <w:p w14:paraId="0D5DB444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</w:tcPr>
          <w:p w14:paraId="5ED9524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</w:tcPr>
          <w:p w14:paraId="5236ECEC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202C063C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53F7DFDF" w14:textId="77777777" w:rsidR="008F2641" w:rsidRPr="009D7FE0" w:rsidRDefault="008F2641" w:rsidP="008F264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8,104</w:t>
            </w:r>
          </w:p>
        </w:tc>
      </w:tr>
      <w:tr w:rsidR="008F2641" w:rsidRPr="009D7FE0" w14:paraId="3D914DB4" w14:textId="77777777" w:rsidTr="008F2641">
        <w:tc>
          <w:tcPr>
            <w:tcW w:w="1852" w:type="pct"/>
          </w:tcPr>
          <w:p w14:paraId="28B6D7F6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pct"/>
          </w:tcPr>
          <w:p w14:paraId="0987C998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</w:tcPr>
          <w:p w14:paraId="394D7BC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7" w:type="pct"/>
          </w:tcPr>
          <w:p w14:paraId="6C93280F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5" w:type="pct"/>
          </w:tcPr>
          <w:p w14:paraId="6474B751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5" w:type="pct"/>
          </w:tcPr>
          <w:p w14:paraId="6CA97F9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2641" w:rsidRPr="009D7FE0" w14:paraId="24990F95" w14:textId="77777777" w:rsidTr="008F2641">
        <w:tc>
          <w:tcPr>
            <w:tcW w:w="1852" w:type="pct"/>
          </w:tcPr>
          <w:p w14:paraId="0A5EB78E" w14:textId="77777777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620" w:type="pct"/>
          </w:tcPr>
          <w:p w14:paraId="6EB468CC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A254C61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23EFD8D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435F75E5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5" w:type="pct"/>
          </w:tcPr>
          <w:p w14:paraId="403AA357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641" w:rsidRPr="009D7FE0" w14:paraId="4565CDAF" w14:textId="77777777" w:rsidTr="008F2641">
        <w:tc>
          <w:tcPr>
            <w:tcW w:w="1852" w:type="pct"/>
            <w:vAlign w:val="bottom"/>
          </w:tcPr>
          <w:p w14:paraId="675CB3CF" w14:textId="77777777" w:rsidR="008F2641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="Angsana New" w:hAnsi="Angsana New"/>
                <w:sz w:val="28"/>
                <w:szCs w:val="28"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>ลูกหนี้จากการรับซื้อ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สิทธิเรียกร้อง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และลูกหนี้เงินให้สินเชื่ออื่น</w:t>
            </w:r>
          </w:p>
          <w:p w14:paraId="19BC803D" w14:textId="6A6AF2B3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20" w:type="pct"/>
            <w:vAlign w:val="bottom"/>
          </w:tcPr>
          <w:p w14:paraId="6F90626C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111CC744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vAlign w:val="bottom"/>
          </w:tcPr>
          <w:p w14:paraId="18154343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  <w:vAlign w:val="bottom"/>
          </w:tcPr>
          <w:p w14:paraId="02C226BA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6F8A743F" w14:textId="77777777" w:rsidR="008F2641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  <w:p w14:paraId="2D9A7C10" w14:textId="77777777" w:rsidR="008F2641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52" w:right="-20"/>
              <w:rPr>
                <w:rFonts w:ascii="Angsana New" w:hAnsi="Angsana New"/>
                <w:sz w:val="28"/>
                <w:szCs w:val="28"/>
              </w:rPr>
            </w:pPr>
          </w:p>
          <w:p w14:paraId="0CBCE33A" w14:textId="1A96504D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1,291,665</w:t>
            </w:r>
          </w:p>
        </w:tc>
      </w:tr>
      <w:tr w:rsidR="008F2641" w:rsidRPr="009D7FE0" w14:paraId="6DB76D1D" w14:textId="77777777" w:rsidTr="008F2641">
        <w:tc>
          <w:tcPr>
            <w:tcW w:w="1852" w:type="pct"/>
          </w:tcPr>
          <w:p w14:paraId="6D909374" w14:textId="1556E338" w:rsidR="008F2641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620" w:type="pct"/>
          </w:tcPr>
          <w:p w14:paraId="5E75C406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6EDEFD2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51163CB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5D24ABEC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62E45C57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641" w:rsidRPr="009D7FE0" w14:paraId="1389E31F" w14:textId="77777777" w:rsidTr="008F2641">
        <w:tc>
          <w:tcPr>
            <w:tcW w:w="1852" w:type="pct"/>
          </w:tcPr>
          <w:p w14:paraId="30E1E6E0" w14:textId="614D3744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 w:rsidR="003443C0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20" w:type="pct"/>
          </w:tcPr>
          <w:p w14:paraId="6562E43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DDAA8DE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688D02A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4AC58E7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62DB5648" w14:textId="12C1A522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19,693</w:t>
            </w:r>
          </w:p>
        </w:tc>
      </w:tr>
      <w:tr w:rsidR="008F2641" w:rsidRPr="009D7FE0" w14:paraId="3D688A2C" w14:textId="77777777" w:rsidTr="008F2641">
        <w:tc>
          <w:tcPr>
            <w:tcW w:w="1852" w:type="pct"/>
          </w:tcPr>
          <w:p w14:paraId="2BDAE35F" w14:textId="62F3E7EA" w:rsidR="008F2641" w:rsidRPr="009D7FE0" w:rsidRDefault="008F2641" w:rsidP="008F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399B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 ณ วันที่ </w:t>
            </w: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20" w:type="pct"/>
          </w:tcPr>
          <w:p w14:paraId="07517574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B13909F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</w:tcPr>
          <w:p w14:paraId="18A0076B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4E495DAD" w14:textId="7777777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6F9B8C76" w14:textId="38AF65B7" w:rsidR="008F2641" w:rsidRPr="009D7FE0" w:rsidRDefault="008F2641" w:rsidP="008F2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CB02C1">
              <w:rPr>
                <w:rFonts w:asciiTheme="majorBidi" w:eastAsia="Times New Roman" w:hAnsiTheme="majorBidi" w:cstheme="majorBidi"/>
                <w:sz w:val="28"/>
                <w:szCs w:val="28"/>
              </w:rPr>
              <w:t>1,476,418</w:t>
            </w:r>
          </w:p>
        </w:tc>
      </w:tr>
    </w:tbl>
    <w:p w14:paraId="6E8984D6" w14:textId="77777777" w:rsidR="008F2641" w:rsidRPr="00873EDD" w:rsidRDefault="008F2641" w:rsidP="008F2641">
      <w:pPr>
        <w:spacing w:line="240" w:lineRule="auto"/>
        <w:rPr>
          <w:rFonts w:ascii="Angsana New" w:hAnsi="Angsana New"/>
          <w:sz w:val="30"/>
          <w:szCs w:val="30"/>
        </w:rPr>
      </w:pPr>
    </w:p>
    <w:p w14:paraId="004A4FB5" w14:textId="3DE08B8D" w:rsidR="000F7F72" w:rsidRPr="00CB02C1" w:rsidRDefault="000F7F72" w:rsidP="00DE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37F14C4" w14:textId="77777777" w:rsidR="008F2641" w:rsidRDefault="008F2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ED80AF8" w14:textId="261BDC7D" w:rsidR="00454D95" w:rsidRPr="00CB02C1" w:rsidRDefault="001D3034" w:rsidP="009D0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62D22" w:rsidRPr="00CB02C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924F6" w:rsidRPr="00CB02C1">
        <w:rPr>
          <w:rFonts w:asciiTheme="majorBidi" w:hAnsiTheme="majorBidi" w:cstheme="majorBidi"/>
          <w:b/>
          <w:bCs/>
          <w:sz w:val="28"/>
          <w:szCs w:val="28"/>
        </w:rPr>
        <w:tab/>
      </w:r>
      <w:r w:rsidR="009C2AFA" w:rsidRPr="00CB02C1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9C2AFA" w:rsidRPr="00CB02C1">
        <w:rPr>
          <w:rFonts w:asciiTheme="majorBidi" w:hAnsiTheme="majorBidi" w:cstheme="majorBidi" w:hint="cs"/>
          <w:b/>
          <w:bCs/>
          <w:sz w:val="28"/>
          <w:szCs w:val="28"/>
          <w:cs/>
        </w:rPr>
        <w:t>ข</w:t>
      </w:r>
      <w:r w:rsidR="00D72D59" w:rsidRPr="00CB02C1">
        <w:rPr>
          <w:rFonts w:asciiTheme="majorBidi" w:hAnsiTheme="majorBidi" w:cstheme="majorBidi" w:hint="cs"/>
          <w:b/>
          <w:bCs/>
          <w:sz w:val="28"/>
          <w:szCs w:val="28"/>
          <w:cs/>
        </w:rPr>
        <w:t>า</w:t>
      </w:r>
      <w:r w:rsidR="009C2AFA" w:rsidRPr="00CB02C1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ดทุน) </w:t>
      </w:r>
      <w:r w:rsidR="006F79E9">
        <w:rPr>
          <w:rFonts w:asciiTheme="majorBidi" w:hAnsiTheme="majorBidi" w:cstheme="majorBidi" w:hint="cs"/>
          <w:b/>
          <w:bCs/>
          <w:sz w:val="28"/>
          <w:szCs w:val="28"/>
          <w:cs/>
        </w:rPr>
        <w:t>กำไร</w:t>
      </w:r>
      <w:r w:rsidR="00A924F6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ต่อหุ้น</w:t>
      </w:r>
    </w:p>
    <w:p w14:paraId="4231C93B" w14:textId="77777777" w:rsidR="00403BE4" w:rsidRPr="00CB02C1" w:rsidRDefault="00403BE4" w:rsidP="00C3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BA92DE0" w14:textId="1DB18139" w:rsidR="00403BE4" w:rsidRPr="00CB02C1" w:rsidRDefault="00C36149" w:rsidP="00C3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</w:rPr>
        <w:t>(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ขาดทุน)</w:t>
      </w:r>
      <w:r w:rsidR="00730444"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C65A6">
        <w:rPr>
          <w:rFonts w:asciiTheme="majorBidi" w:hAnsiTheme="majorBidi" w:cstheme="majorBidi" w:hint="cs"/>
          <w:sz w:val="28"/>
          <w:szCs w:val="28"/>
          <w:cs/>
        </w:rPr>
        <w:t>กำไร</w:t>
      </w:r>
      <w:r w:rsidR="00730444" w:rsidRPr="00CB02C1">
        <w:rPr>
          <w:rFonts w:asciiTheme="majorBidi" w:hAnsiTheme="majorBidi" w:cstheme="majorBidi" w:hint="cs"/>
          <w:sz w:val="28"/>
          <w:szCs w:val="28"/>
          <w:cs/>
        </w:rPr>
        <w:t>ต่อหุ้นขั้นพื้นฐานสำหรับงวด</w:t>
      </w:r>
      <w:r w:rsidR="008F264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730444" w:rsidRPr="00CB02C1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8F2641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8F2641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8F2641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730444" w:rsidRPr="00CB02C1">
        <w:rPr>
          <w:rFonts w:asciiTheme="majorBidi" w:hAnsiTheme="majorBidi" w:cstheme="majorBidi"/>
          <w:sz w:val="28"/>
          <w:szCs w:val="28"/>
        </w:rPr>
        <w:t>2564</w:t>
      </w:r>
      <w:r w:rsidR="00730444" w:rsidRPr="00CB02C1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730444" w:rsidRPr="00CB02C1">
        <w:rPr>
          <w:rFonts w:asciiTheme="majorBidi" w:hAnsiTheme="majorBidi" w:cstheme="majorBidi"/>
          <w:sz w:val="28"/>
          <w:szCs w:val="28"/>
        </w:rPr>
        <w:t>2563</w:t>
      </w:r>
      <w:r w:rsidR="006065E8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6065E8" w:rsidRPr="00CB02C1">
        <w:rPr>
          <w:rFonts w:asciiTheme="majorBidi" w:hAnsiTheme="majorBidi" w:cstheme="majorBidi" w:hint="cs"/>
          <w:sz w:val="28"/>
          <w:szCs w:val="28"/>
          <w:cs/>
        </w:rPr>
        <w:t>คำนวณจาก (ขาดท</w:t>
      </w:r>
      <w:r w:rsidR="001F2627" w:rsidRPr="00CB02C1">
        <w:rPr>
          <w:rFonts w:asciiTheme="majorBidi" w:hAnsiTheme="majorBidi" w:cstheme="majorBidi" w:hint="cs"/>
          <w:sz w:val="28"/>
          <w:szCs w:val="28"/>
          <w:cs/>
        </w:rPr>
        <w:t>ุ</w:t>
      </w:r>
      <w:r w:rsidR="006065E8" w:rsidRPr="00CB02C1">
        <w:rPr>
          <w:rFonts w:asciiTheme="majorBidi" w:hAnsiTheme="majorBidi" w:cstheme="majorBidi" w:hint="cs"/>
          <w:sz w:val="28"/>
          <w:szCs w:val="28"/>
          <w:cs/>
        </w:rPr>
        <w:t xml:space="preserve">น) </w:t>
      </w:r>
      <w:r w:rsidR="00305DEF">
        <w:rPr>
          <w:rFonts w:asciiTheme="majorBidi" w:hAnsiTheme="majorBidi" w:cstheme="majorBidi" w:hint="cs"/>
          <w:sz w:val="28"/>
          <w:szCs w:val="28"/>
          <w:cs/>
        </w:rPr>
        <w:t>กำไร</w:t>
      </w:r>
      <w:r w:rsidR="006065E8" w:rsidRPr="00CB02C1">
        <w:rPr>
          <w:rFonts w:asciiTheme="majorBidi" w:hAnsiTheme="majorBidi" w:cstheme="majorBidi" w:hint="cs"/>
          <w:sz w:val="28"/>
          <w:szCs w:val="28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โดย</w:t>
      </w:r>
      <w:r w:rsidR="00782401" w:rsidRPr="00CB02C1">
        <w:rPr>
          <w:rFonts w:asciiTheme="majorBidi" w:hAnsiTheme="majorBidi" w:cstheme="majorBidi" w:hint="cs"/>
          <w:sz w:val="28"/>
          <w:szCs w:val="28"/>
          <w:cs/>
        </w:rPr>
        <w:t>วิธีถัว</w:t>
      </w:r>
      <w:r w:rsidR="006065E8" w:rsidRPr="00CB02C1">
        <w:rPr>
          <w:rFonts w:asciiTheme="majorBidi" w:hAnsiTheme="majorBidi" w:cstheme="majorBidi" w:hint="cs"/>
          <w:sz w:val="28"/>
          <w:szCs w:val="28"/>
          <w:cs/>
        </w:rPr>
        <w:t>เฉลี่ย</w:t>
      </w:r>
      <w:r w:rsidR="00782401" w:rsidRPr="00CB02C1">
        <w:rPr>
          <w:rFonts w:asciiTheme="majorBidi" w:hAnsiTheme="majorBidi" w:cstheme="majorBidi" w:hint="cs"/>
          <w:sz w:val="28"/>
          <w:szCs w:val="28"/>
          <w:cs/>
        </w:rPr>
        <w:t>ถ่วงน้ำหนัก ซึ่งปรับปรุงจำนวนหุ้นสามัญที่เปลี่ยนแปลงจากการออกหุ้นสามัญ</w:t>
      </w:r>
      <w:r w:rsidR="00E763A5" w:rsidRPr="00CB02C1">
        <w:rPr>
          <w:rFonts w:asciiTheme="majorBidi" w:hAnsiTheme="majorBidi" w:cstheme="majorBidi" w:hint="cs"/>
          <w:sz w:val="28"/>
          <w:szCs w:val="28"/>
          <w:cs/>
        </w:rPr>
        <w:t>ปันผล</w:t>
      </w:r>
      <w:r w:rsidR="00F92678" w:rsidRPr="00CB02C1">
        <w:rPr>
          <w:rFonts w:asciiTheme="majorBidi" w:hAnsiTheme="majorBidi" w:cstheme="majorBidi" w:hint="cs"/>
          <w:sz w:val="28"/>
          <w:szCs w:val="28"/>
          <w:cs/>
        </w:rPr>
        <w:t xml:space="preserve"> จำนวนหุ้นสามัญ</w:t>
      </w:r>
      <w:r w:rsidR="00724FC5" w:rsidRPr="00CB02C1">
        <w:rPr>
          <w:rFonts w:asciiTheme="majorBidi" w:hAnsiTheme="majorBidi" w:cstheme="majorBidi" w:hint="cs"/>
          <w:sz w:val="28"/>
          <w:szCs w:val="28"/>
          <w:cs/>
        </w:rPr>
        <w:t>ถัวเฉลี่ยถ่วงน้ำหนักที่นำมาใช้ในการคำนวณกำไรต่อหุ้นสำหรับงวด</w:t>
      </w:r>
      <w:r w:rsidR="008F2641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724FC5" w:rsidRPr="00CB02C1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8F2641">
        <w:rPr>
          <w:rFonts w:asciiTheme="majorBidi" w:eastAsia="Times New Roman" w:hAnsiTheme="majorBidi" w:cstheme="majorBidi"/>
          <w:sz w:val="28"/>
          <w:szCs w:val="28"/>
        </w:rPr>
        <w:t xml:space="preserve">30 </w:t>
      </w:r>
      <w:r w:rsidR="008F2641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8F2641" w:rsidRPr="008931D4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724FC5" w:rsidRPr="00CB02C1">
        <w:rPr>
          <w:rFonts w:asciiTheme="majorBidi" w:hAnsiTheme="majorBidi" w:cstheme="majorBidi"/>
          <w:sz w:val="28"/>
          <w:szCs w:val="28"/>
        </w:rPr>
        <w:t>256</w:t>
      </w:r>
      <w:r w:rsidR="00410C88">
        <w:rPr>
          <w:rFonts w:asciiTheme="majorBidi" w:hAnsiTheme="majorBidi" w:cstheme="majorBidi"/>
          <w:sz w:val="28"/>
          <w:szCs w:val="28"/>
        </w:rPr>
        <w:t>3</w:t>
      </w:r>
      <w:r w:rsidR="00724FC5" w:rsidRPr="00CB02C1">
        <w:rPr>
          <w:rFonts w:asciiTheme="majorBidi" w:hAnsiTheme="majorBidi" w:cstheme="majorBidi" w:hint="cs"/>
          <w:sz w:val="28"/>
          <w:szCs w:val="28"/>
          <w:cs/>
        </w:rPr>
        <w:t xml:space="preserve"> ได้ถูกปรับปรุงเสมือนว่าการเปลี่ยนแปลงจากการออกหุ้นปันผลนั้นเกิดขึ้นตั้งแต่วันต้นงวดของงวดบัญชี</w:t>
      </w:r>
      <w:r w:rsidR="003B0378" w:rsidRPr="00CB02C1">
        <w:rPr>
          <w:rFonts w:asciiTheme="majorBidi" w:hAnsiTheme="majorBidi" w:cstheme="majorBidi" w:hint="cs"/>
          <w:sz w:val="28"/>
          <w:szCs w:val="28"/>
          <w:cs/>
        </w:rPr>
        <w:t>ดังกล่าวเพื่อประโยชน์ในการเปรียบเทียบ โดยแสดงการคำนวณดังนี้</w:t>
      </w:r>
    </w:p>
    <w:p w14:paraId="4629A0CB" w14:textId="77777777" w:rsidR="00DB3A40" w:rsidRDefault="00DB3A40" w:rsidP="00DB3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b/>
          <w:bCs/>
          <w:sz w:val="20"/>
          <w:szCs w:val="2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97"/>
        <w:gridCol w:w="1163"/>
        <w:gridCol w:w="272"/>
        <w:gridCol w:w="1170"/>
        <w:gridCol w:w="270"/>
        <w:gridCol w:w="1078"/>
        <w:gridCol w:w="261"/>
        <w:gridCol w:w="1087"/>
      </w:tblGrid>
      <w:tr w:rsidR="00DB3A40" w:rsidRPr="009D7FE0" w14:paraId="4004B56A" w14:textId="77777777" w:rsidTr="00D54FA9">
        <w:tc>
          <w:tcPr>
            <w:tcW w:w="2118" w:type="pct"/>
          </w:tcPr>
          <w:p w14:paraId="28D8DC9D" w14:textId="77777777" w:rsidR="00DB3A40" w:rsidRPr="009D7FE0" w:rsidRDefault="00DB3A40" w:rsidP="006C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6" w:type="pct"/>
            <w:gridSpan w:val="3"/>
          </w:tcPr>
          <w:p w14:paraId="229432CD" w14:textId="77777777" w:rsidR="00DB3A40" w:rsidRPr="009D7FE0" w:rsidRDefault="00DB3A40" w:rsidP="006C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A6DAC0E" w14:textId="77777777" w:rsidR="00DB3A40" w:rsidRPr="009D7FE0" w:rsidRDefault="00DB3A40" w:rsidP="006C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pct"/>
            <w:gridSpan w:val="3"/>
          </w:tcPr>
          <w:p w14:paraId="4C6E56CC" w14:textId="77777777" w:rsidR="00DB3A40" w:rsidRPr="009D7FE0" w:rsidRDefault="00DB3A40" w:rsidP="006C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3A40" w:rsidRPr="009D7FE0" w14:paraId="4AC20FF9" w14:textId="77777777" w:rsidTr="00D54FA9">
        <w:tc>
          <w:tcPr>
            <w:tcW w:w="2118" w:type="pct"/>
          </w:tcPr>
          <w:p w14:paraId="0FB06D2A" w14:textId="77777777" w:rsidR="00DB3A40" w:rsidRPr="009D7FE0" w:rsidRDefault="00DB3A40" w:rsidP="00DB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D7F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 xml:space="preserve"> </w:t>
            </w:r>
            <w:r w:rsidRPr="00234CD8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30</w:t>
            </w:r>
            <w:r w:rsidRPr="00234CD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9D7FE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กันย</w:t>
            </w:r>
            <w:r w:rsidRPr="009D7FE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ายน</w:t>
            </w:r>
          </w:p>
        </w:tc>
        <w:tc>
          <w:tcPr>
            <w:tcW w:w="632" w:type="pct"/>
          </w:tcPr>
          <w:p w14:paraId="7E58ACEF" w14:textId="743D2C0E" w:rsidR="00DB3A40" w:rsidRPr="009D7FE0" w:rsidRDefault="00DB3A40" w:rsidP="00DB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" w:type="pct"/>
          </w:tcPr>
          <w:p w14:paraId="2AEF545F" w14:textId="77777777" w:rsidR="00DB3A40" w:rsidRPr="009D7FE0" w:rsidRDefault="00DB3A40" w:rsidP="00DB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</w:tcPr>
          <w:p w14:paraId="3A848A9E" w14:textId="6F04273F" w:rsidR="00DB3A40" w:rsidRPr="009D7FE0" w:rsidRDefault="00DB3A40" w:rsidP="00DB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09C69B87" w14:textId="77777777" w:rsidR="00DB3A40" w:rsidRPr="009D7FE0" w:rsidRDefault="00DB3A40" w:rsidP="00DB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</w:tcPr>
          <w:p w14:paraId="23495280" w14:textId="17143DD5" w:rsidR="00DB3A40" w:rsidRPr="009D7FE0" w:rsidRDefault="00DB3A40" w:rsidP="00DB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pct"/>
          </w:tcPr>
          <w:p w14:paraId="4EEEC4C7" w14:textId="77777777" w:rsidR="00DB3A40" w:rsidRPr="009D7FE0" w:rsidRDefault="00DB3A40" w:rsidP="00DB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38FFDCB0" w14:textId="2E537C41" w:rsidR="00DB3A40" w:rsidRPr="009D7FE0" w:rsidRDefault="00DB3A40" w:rsidP="00DB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B3A40" w:rsidRPr="009D7FE0" w14:paraId="30C1457C" w14:textId="77777777" w:rsidTr="00D54FA9">
        <w:tc>
          <w:tcPr>
            <w:tcW w:w="2118" w:type="pct"/>
          </w:tcPr>
          <w:p w14:paraId="11EB9A9A" w14:textId="77777777" w:rsidR="00DB3A40" w:rsidRPr="009D7FE0" w:rsidRDefault="00DB3A40" w:rsidP="006C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pct"/>
            <w:gridSpan w:val="7"/>
          </w:tcPr>
          <w:p w14:paraId="1696C2F1" w14:textId="77777777" w:rsidR="00DB3A40" w:rsidRPr="009D7FE0" w:rsidRDefault="00DB3A40" w:rsidP="006C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8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FE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 / พันหุ้น)</w:t>
            </w:r>
          </w:p>
        </w:tc>
      </w:tr>
      <w:tr w:rsidR="00DB3A40" w:rsidRPr="009D7FE0" w14:paraId="0D3F2834" w14:textId="77777777" w:rsidTr="00D54FA9">
        <w:tc>
          <w:tcPr>
            <w:tcW w:w="2118" w:type="pct"/>
          </w:tcPr>
          <w:p w14:paraId="019366CA" w14:textId="3DB730C3" w:rsidR="00DB3A40" w:rsidRPr="009D7FE0" w:rsidRDefault="00F14ED4" w:rsidP="006C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0557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055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B055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="00CD43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DB3A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DB3A40"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ที่เป็นส่วนของผู้ถือหุ้น</w:t>
            </w:r>
          </w:p>
        </w:tc>
        <w:tc>
          <w:tcPr>
            <w:tcW w:w="632" w:type="pct"/>
            <w:vAlign w:val="bottom"/>
          </w:tcPr>
          <w:p w14:paraId="0EDB0477" w14:textId="77777777" w:rsidR="00DB3A40" w:rsidRPr="009D7FE0" w:rsidRDefault="00DB3A40" w:rsidP="006C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0346FBBD" w14:textId="77777777" w:rsidR="00DB3A40" w:rsidRPr="009D7FE0" w:rsidRDefault="00DB3A40" w:rsidP="006C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5342A9C" w14:textId="77777777" w:rsidR="00DB3A40" w:rsidRPr="009D7FE0" w:rsidRDefault="00DB3A40" w:rsidP="006C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4D53738F" w14:textId="77777777" w:rsidR="00DB3A40" w:rsidRPr="009D7FE0" w:rsidRDefault="00DB3A40" w:rsidP="006C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vAlign w:val="bottom"/>
          </w:tcPr>
          <w:p w14:paraId="158515AF" w14:textId="77777777" w:rsidR="00DB3A40" w:rsidRPr="009D7FE0" w:rsidRDefault="00DB3A40" w:rsidP="006C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2D9DA128" w14:textId="77777777" w:rsidR="00DB3A40" w:rsidRPr="009D7FE0" w:rsidRDefault="00DB3A40" w:rsidP="006C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vAlign w:val="bottom"/>
          </w:tcPr>
          <w:p w14:paraId="133C596B" w14:textId="77777777" w:rsidR="00DB3A40" w:rsidRPr="009D7FE0" w:rsidRDefault="00DB3A40" w:rsidP="006C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B3A40" w:rsidRPr="009D7FE0" w14:paraId="63A84222" w14:textId="77777777" w:rsidTr="00D54FA9">
        <w:tc>
          <w:tcPr>
            <w:tcW w:w="2118" w:type="pct"/>
          </w:tcPr>
          <w:p w14:paraId="4AF60D8F" w14:textId="77777777" w:rsidR="00DB3A40" w:rsidRPr="009D7FE0" w:rsidRDefault="00DB3A40" w:rsidP="00DB3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สามัญของบริษัท (ขั้นพื้นฐาน)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5C730967" w14:textId="7E5CE566" w:rsidR="00DB3A40" w:rsidRPr="009D7FE0" w:rsidRDefault="5FC31DD1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(3,71</w:t>
            </w:r>
            <w:r w:rsidR="00C7481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8" w:type="pct"/>
            <w:vAlign w:val="bottom"/>
          </w:tcPr>
          <w:p w14:paraId="443CA82F" w14:textId="77777777" w:rsidR="00DB3A40" w:rsidRPr="009D7FE0" w:rsidRDefault="00DB3A40" w:rsidP="00DB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vAlign w:val="bottom"/>
          </w:tcPr>
          <w:p w14:paraId="660CDEE6" w14:textId="4BBA8ECB" w:rsidR="00DB3A40" w:rsidRPr="009D7FE0" w:rsidRDefault="00DB3A40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8,104</w:t>
            </w:r>
          </w:p>
        </w:tc>
        <w:tc>
          <w:tcPr>
            <w:tcW w:w="147" w:type="pct"/>
            <w:vAlign w:val="bottom"/>
          </w:tcPr>
          <w:p w14:paraId="16D016DE" w14:textId="77777777" w:rsidR="00DB3A40" w:rsidRPr="009D7FE0" w:rsidRDefault="00DB3A40" w:rsidP="00DB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4809F90C" w14:textId="4B85068F" w:rsidR="00DB3A40" w:rsidRPr="009D7FE0" w:rsidRDefault="7840B912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3,51</w:t>
            </w:r>
            <w:r w:rsidR="00C7481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2" w:type="pct"/>
            <w:vAlign w:val="bottom"/>
          </w:tcPr>
          <w:p w14:paraId="41A41641" w14:textId="77777777" w:rsidR="00DB3A40" w:rsidRPr="009D7FE0" w:rsidRDefault="00DB3A40" w:rsidP="00DB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4EF68DBC" w14:textId="091E28EC" w:rsidR="00DB3A40" w:rsidRPr="009D7FE0" w:rsidRDefault="00DB3A40" w:rsidP="00DB3A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18,164</w:t>
            </w:r>
          </w:p>
        </w:tc>
      </w:tr>
      <w:tr w:rsidR="00B0557E" w:rsidRPr="009D7FE0" w14:paraId="3CC80B5B" w14:textId="77777777" w:rsidTr="00D54FA9">
        <w:tc>
          <w:tcPr>
            <w:tcW w:w="2118" w:type="pct"/>
          </w:tcPr>
          <w:p w14:paraId="48FDEE37" w14:textId="77777777" w:rsidR="00B0557E" w:rsidRPr="009D7FE0" w:rsidRDefault="00B0557E" w:rsidP="00B05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 ณ วันที่ 1 มกราคม</w:t>
            </w:r>
          </w:p>
        </w:tc>
        <w:tc>
          <w:tcPr>
            <w:tcW w:w="632" w:type="pct"/>
          </w:tcPr>
          <w:p w14:paraId="50A881FB" w14:textId="47F0EDC4" w:rsidR="00B0557E" w:rsidRPr="009D7FE0" w:rsidRDefault="28DE7C10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714,642</w:t>
            </w:r>
          </w:p>
        </w:tc>
        <w:tc>
          <w:tcPr>
            <w:tcW w:w="148" w:type="pct"/>
          </w:tcPr>
          <w:p w14:paraId="6B8F5764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</w:tcPr>
          <w:p w14:paraId="75189607" w14:textId="269F10EF" w:rsidR="00B0557E" w:rsidRPr="009D7FE0" w:rsidRDefault="00B0557E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714,642</w:t>
            </w:r>
          </w:p>
        </w:tc>
        <w:tc>
          <w:tcPr>
            <w:tcW w:w="147" w:type="pct"/>
          </w:tcPr>
          <w:p w14:paraId="4B4090BD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</w:tcPr>
          <w:p w14:paraId="06FD88CB" w14:textId="537B6F49" w:rsidR="00B0557E" w:rsidRPr="009D7FE0" w:rsidRDefault="4782C080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714,642</w:t>
            </w:r>
          </w:p>
        </w:tc>
        <w:tc>
          <w:tcPr>
            <w:tcW w:w="142" w:type="pct"/>
          </w:tcPr>
          <w:p w14:paraId="477576F6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061A372" w14:textId="52BD81B1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714,642</w:t>
            </w:r>
          </w:p>
        </w:tc>
      </w:tr>
      <w:tr w:rsidR="00B0557E" w:rsidRPr="009D7FE0" w14:paraId="4C06CFE2" w14:textId="77777777" w:rsidTr="00D54FA9">
        <w:tc>
          <w:tcPr>
            <w:tcW w:w="2118" w:type="pct"/>
          </w:tcPr>
          <w:p w14:paraId="61686BB6" w14:textId="77777777" w:rsidR="00B0557E" w:rsidRPr="009D7FE0" w:rsidRDefault="00B0557E" w:rsidP="00B05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DF9228B" w14:textId="486F27AE" w:rsidR="00B0557E" w:rsidRPr="009D7FE0" w:rsidRDefault="349B0BC1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35,732</w:t>
            </w:r>
          </w:p>
        </w:tc>
        <w:tc>
          <w:tcPr>
            <w:tcW w:w="148" w:type="pct"/>
          </w:tcPr>
          <w:p w14:paraId="59AF313F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1011661" w14:textId="72CD084A" w:rsidR="00B0557E" w:rsidRPr="009D7FE0" w:rsidRDefault="00B0557E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35,732</w:t>
            </w:r>
          </w:p>
        </w:tc>
        <w:tc>
          <w:tcPr>
            <w:tcW w:w="147" w:type="pct"/>
          </w:tcPr>
          <w:p w14:paraId="11C44E93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3070DE2" w14:textId="72615040" w:rsidR="00B0557E" w:rsidRPr="009D7FE0" w:rsidRDefault="4E479B5D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 w:rsidRPr="55AB4BF2">
              <w:rPr>
                <w:rFonts w:ascii="Angsana New" w:hAnsi="Angsana New"/>
                <w:sz w:val="28"/>
                <w:szCs w:val="28"/>
              </w:rPr>
              <w:t>35,732</w:t>
            </w:r>
          </w:p>
        </w:tc>
        <w:tc>
          <w:tcPr>
            <w:tcW w:w="142" w:type="pct"/>
          </w:tcPr>
          <w:p w14:paraId="30AC5E96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FB55EE8" w14:textId="70568C59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35,732</w:t>
            </w:r>
          </w:p>
        </w:tc>
      </w:tr>
      <w:tr w:rsidR="00B0557E" w:rsidRPr="009D7FE0" w14:paraId="57AA0367" w14:textId="77777777" w:rsidTr="00D54FA9">
        <w:tc>
          <w:tcPr>
            <w:tcW w:w="2118" w:type="pct"/>
          </w:tcPr>
          <w:p w14:paraId="3C61F6A1" w14:textId="5015B47B" w:rsidR="00B0557E" w:rsidRPr="009D7FE0" w:rsidRDefault="00B0557E" w:rsidP="00B05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ที่ปรับปรุง </w:t>
            </w:r>
            <w:r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AE1780A" w14:textId="520173D5" w:rsidR="00B0557E" w:rsidRPr="009D7FE0" w:rsidRDefault="7252F1D2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8" w:type="pct"/>
          </w:tcPr>
          <w:p w14:paraId="76C6F9F0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BAA3799" w14:textId="666B37E4" w:rsidR="00B0557E" w:rsidRPr="009D7FE0" w:rsidRDefault="00B0557E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7" w:type="pct"/>
          </w:tcPr>
          <w:p w14:paraId="3C23C1BF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E8C36A8" w14:textId="511383DC" w:rsidR="00B0557E" w:rsidRPr="009D7FE0" w:rsidRDefault="6CB4942A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750,374</w:t>
            </w:r>
          </w:p>
        </w:tc>
        <w:tc>
          <w:tcPr>
            <w:tcW w:w="142" w:type="pct"/>
          </w:tcPr>
          <w:p w14:paraId="241995E3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30DE8D5" w14:textId="690E8BCA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750,374</w:t>
            </w:r>
          </w:p>
        </w:tc>
      </w:tr>
      <w:tr w:rsidR="00B0557E" w:rsidRPr="009D7FE0" w14:paraId="0DEE66BF" w14:textId="77777777" w:rsidTr="00D54FA9">
        <w:tc>
          <w:tcPr>
            <w:tcW w:w="2118" w:type="pct"/>
          </w:tcPr>
          <w:p w14:paraId="30515FF5" w14:textId="37D68680" w:rsidR="00B0557E" w:rsidRPr="009D7FE0" w:rsidRDefault="00F14ED4" w:rsidP="00B05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0557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055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B055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="00CD43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B0557E" w:rsidRPr="009D7F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ต่อหุ้น (ขั้นพื้นฐาน) </w:t>
            </w:r>
            <w:r w:rsidR="00B0557E" w:rsidRPr="009D7F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</w:tcPr>
          <w:p w14:paraId="3CDB162B" w14:textId="35E6E430" w:rsidR="00B0557E" w:rsidRPr="009D7FE0" w:rsidRDefault="2EB26FB5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52"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(0.005)</w:t>
            </w:r>
          </w:p>
        </w:tc>
        <w:tc>
          <w:tcPr>
            <w:tcW w:w="148" w:type="pct"/>
          </w:tcPr>
          <w:p w14:paraId="3BEE3322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3C2C6C14" w14:textId="167FD7AB" w:rsidR="00B0557E" w:rsidRPr="009D7FE0" w:rsidRDefault="00B0557E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2" w:right="-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0.011</w:t>
            </w:r>
          </w:p>
        </w:tc>
        <w:tc>
          <w:tcPr>
            <w:tcW w:w="147" w:type="pct"/>
          </w:tcPr>
          <w:p w14:paraId="0F3B151C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14:paraId="68A57E7A" w14:textId="55D60442" w:rsidR="00B0557E" w:rsidRPr="009D7FE0" w:rsidRDefault="03BCC3AC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55AB4BF2">
              <w:rPr>
                <w:rFonts w:ascii="Angsana New" w:hAnsi="Angsana New"/>
                <w:b/>
                <w:bCs/>
                <w:sz w:val="28"/>
                <w:szCs w:val="28"/>
              </w:rPr>
              <w:t>0.005</w:t>
            </w:r>
          </w:p>
        </w:tc>
        <w:tc>
          <w:tcPr>
            <w:tcW w:w="142" w:type="pct"/>
          </w:tcPr>
          <w:p w14:paraId="2FF20E13" w14:textId="77777777" w:rsidR="00B0557E" w:rsidRPr="009D7FE0" w:rsidRDefault="00B0557E" w:rsidP="00B05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52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double" w:sz="4" w:space="0" w:color="auto"/>
            </w:tcBorders>
          </w:tcPr>
          <w:p w14:paraId="7412BD20" w14:textId="5F69E08F" w:rsidR="00B0557E" w:rsidRPr="009D7FE0" w:rsidRDefault="00B0557E" w:rsidP="00D54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0.024</w:t>
            </w:r>
          </w:p>
        </w:tc>
      </w:tr>
    </w:tbl>
    <w:p w14:paraId="23B8B31D" w14:textId="77777777" w:rsidR="00DB3A40" w:rsidRDefault="00DB3A40" w:rsidP="00C3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9547F55" w14:textId="2D8ABD20" w:rsidR="0022222E" w:rsidRPr="00CB02C1" w:rsidRDefault="00F05512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81A47" w:rsidRPr="00CB02C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2222E"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  <w:t>เงินปันผล</w:t>
      </w:r>
    </w:p>
    <w:p w14:paraId="59A59F58" w14:textId="77777777" w:rsidR="0022222E" w:rsidRPr="00CB02C1" w:rsidRDefault="0022222E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1DEC70A" w14:textId="4FF8AE9C" w:rsidR="00375287" w:rsidRPr="00CB02C1" w:rsidRDefault="002A04DD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1A869CD5" w14:textId="77777777" w:rsidR="00375287" w:rsidRPr="00CB02C1" w:rsidRDefault="00375287" w:rsidP="00EB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68"/>
        <w:gridCol w:w="1512"/>
        <w:gridCol w:w="1530"/>
        <w:gridCol w:w="1440"/>
        <w:gridCol w:w="270"/>
        <w:gridCol w:w="1260"/>
      </w:tblGrid>
      <w:tr w:rsidR="00A10368" w:rsidRPr="00CB02C1" w14:paraId="4921572F" w14:textId="77777777" w:rsidTr="00484407">
        <w:tc>
          <w:tcPr>
            <w:tcW w:w="3168" w:type="dxa"/>
            <w:shd w:val="clear" w:color="auto" w:fill="auto"/>
            <w:vAlign w:val="bottom"/>
          </w:tcPr>
          <w:p w14:paraId="393B54D2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431D408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A00547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73F774D8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A6CA4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E50F70" w:rsidRPr="00CB02C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7D36B840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476603" w14:textId="77777777" w:rsidR="00375287" w:rsidRPr="00CB02C1" w:rsidDel="00D43E7A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10368" w:rsidRPr="00CB02C1" w14:paraId="10AC4EC7" w14:textId="77777777" w:rsidTr="00484407">
        <w:tc>
          <w:tcPr>
            <w:tcW w:w="3168" w:type="dxa"/>
            <w:shd w:val="clear" w:color="auto" w:fill="auto"/>
          </w:tcPr>
          <w:p w14:paraId="1F1A749A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54F7F935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20481C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97B3C8E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7CEDA05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8EC1C4" w14:textId="77777777" w:rsidR="00375287" w:rsidRPr="00CB02C1" w:rsidRDefault="00375287" w:rsidP="00381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92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8D7399"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10368" w:rsidRPr="00CB02C1" w14:paraId="1ABCEF8D" w14:textId="77777777" w:rsidTr="00484407">
        <w:tc>
          <w:tcPr>
            <w:tcW w:w="3168" w:type="dxa"/>
            <w:shd w:val="clear" w:color="auto" w:fill="auto"/>
          </w:tcPr>
          <w:p w14:paraId="3D56E237" w14:textId="1ED0704B" w:rsidR="00375287" w:rsidRPr="00CB02C1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E73AF"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512" w:type="dxa"/>
            <w:shd w:val="clear" w:color="auto" w:fill="auto"/>
          </w:tcPr>
          <w:p w14:paraId="49311B1E" w14:textId="77777777" w:rsidR="00375287" w:rsidRPr="00CB02C1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BEA1E25" w14:textId="77777777" w:rsidR="00375287" w:rsidRPr="00CB02C1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935FE2" w14:textId="77777777" w:rsidR="00375287" w:rsidRPr="00CB02C1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D2576A" w14:textId="77777777" w:rsidR="00375287" w:rsidRPr="00CB02C1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705015" w14:textId="77777777" w:rsidR="00375287" w:rsidRPr="00CB02C1" w:rsidRDefault="00375287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7399" w:rsidRPr="00CB02C1" w14:paraId="5D6922E6" w14:textId="77777777" w:rsidTr="00484407">
        <w:tc>
          <w:tcPr>
            <w:tcW w:w="3168" w:type="dxa"/>
            <w:shd w:val="clear" w:color="auto" w:fill="auto"/>
          </w:tcPr>
          <w:p w14:paraId="5D3EB75B" w14:textId="671395E8" w:rsidR="008D7399" w:rsidRPr="00CB02C1" w:rsidRDefault="00487D70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="008D7399"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ปันผลประจำปี</w:t>
            </w:r>
            <w:r w:rsidR="0048098F"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3AF" w:rsidRPr="00CB02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14:paraId="4A0D14AB" w14:textId="482001B7" w:rsidR="008D7399" w:rsidRPr="00CB02C1" w:rsidRDefault="006D7105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8D7399"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7399"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487D70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3AF" w:rsidRPr="00CB02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72DED290" w14:textId="2F0F29D3" w:rsidR="008D7399" w:rsidRPr="00CB02C1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487D70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3AF" w:rsidRPr="00CB02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6940D479" w14:textId="7C17E5ED" w:rsidR="008D7399" w:rsidRPr="00CB02C1" w:rsidRDefault="00C23F3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7C440A" w:rsidRPr="00CB02C1">
              <w:rPr>
                <w:rFonts w:asciiTheme="majorBidi" w:hAnsiTheme="majorBidi" w:cstheme="majorBidi"/>
                <w:sz w:val="28"/>
                <w:szCs w:val="28"/>
              </w:rPr>
              <w:t>02500</w:t>
            </w:r>
          </w:p>
        </w:tc>
        <w:tc>
          <w:tcPr>
            <w:tcW w:w="270" w:type="dxa"/>
            <w:shd w:val="clear" w:color="auto" w:fill="auto"/>
          </w:tcPr>
          <w:p w14:paraId="77241107" w14:textId="77777777" w:rsidR="008D7399" w:rsidRPr="00CB02C1" w:rsidRDefault="008D7399" w:rsidP="0087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AE2909" w14:textId="1E54F215" w:rsidR="008D7399" w:rsidRPr="00CB02C1" w:rsidRDefault="5D6955D3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17,866</w:t>
            </w:r>
          </w:p>
        </w:tc>
      </w:tr>
      <w:tr w:rsidR="00487D70" w:rsidRPr="00CB02C1" w14:paraId="5B5FABA6" w14:textId="77777777" w:rsidTr="00484407">
        <w:tc>
          <w:tcPr>
            <w:tcW w:w="3168" w:type="dxa"/>
            <w:shd w:val="clear" w:color="auto" w:fill="auto"/>
          </w:tcPr>
          <w:p w14:paraId="78B27ECA" w14:textId="407EBE4C" w:rsidR="00487D70" w:rsidRPr="00CB02C1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74E4" w:rsidRPr="00CB02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2" w:type="dxa"/>
            <w:shd w:val="clear" w:color="auto" w:fill="auto"/>
          </w:tcPr>
          <w:p w14:paraId="72B702D1" w14:textId="36A8680F" w:rsidR="00487D70" w:rsidRPr="00CB02C1" w:rsidRDefault="006D7105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87D70"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87D70"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487D70"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3AF" w:rsidRPr="00CB02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71F3FA71" w14:textId="4AD40F87" w:rsidR="00487D70" w:rsidRPr="00CB02C1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73AF" w:rsidRPr="00CB02C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7DBBE42" w14:textId="4E52E469" w:rsidR="00487D70" w:rsidRPr="00CB02C1" w:rsidRDefault="007C440A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0.04</w:t>
            </w:r>
            <w:r w:rsidR="00476635" w:rsidRPr="00CB02C1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041EB189" w14:textId="77777777" w:rsidR="00487D70" w:rsidRPr="00CB02C1" w:rsidRDefault="00487D70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88D9A28" w14:textId="2D4FA309" w:rsidR="00487D70" w:rsidRPr="00CB02C1" w:rsidRDefault="68F60740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32,988</w:t>
            </w:r>
          </w:p>
        </w:tc>
      </w:tr>
      <w:tr w:rsidR="00A93B5D" w:rsidRPr="00CB02C1" w14:paraId="6C471BE5" w14:textId="77777777" w:rsidTr="00484407">
        <w:tc>
          <w:tcPr>
            <w:tcW w:w="3168" w:type="dxa"/>
            <w:shd w:val="clear" w:color="auto" w:fill="auto"/>
          </w:tcPr>
          <w:p w14:paraId="2FF87D87" w14:textId="77777777" w:rsidR="00A93B5D" w:rsidRPr="00CB02C1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6AF47B1B" w14:textId="77777777" w:rsidR="00A93B5D" w:rsidRPr="00CB02C1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023BD8F" w14:textId="77777777" w:rsidR="00A93B5D" w:rsidRPr="00CB02C1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2BEF71" w14:textId="77777777" w:rsidR="00A93B5D" w:rsidRPr="00CB02C1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8D8962" w14:textId="77777777" w:rsidR="00A93B5D" w:rsidRPr="00CB02C1" w:rsidRDefault="00A93B5D" w:rsidP="0048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C4B72" w14:textId="37E1B6C2" w:rsidR="00A93B5D" w:rsidRPr="00CB02C1" w:rsidRDefault="68F60740" w:rsidP="00A9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50,854</w:t>
            </w:r>
          </w:p>
        </w:tc>
      </w:tr>
      <w:tr w:rsidR="002E73AF" w:rsidRPr="00CB02C1" w14:paraId="7A8E52C8" w14:textId="77777777" w:rsidTr="00484407">
        <w:tc>
          <w:tcPr>
            <w:tcW w:w="3168" w:type="dxa"/>
            <w:shd w:val="clear" w:color="auto" w:fill="auto"/>
          </w:tcPr>
          <w:p w14:paraId="21263F6D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512" w:type="dxa"/>
            <w:shd w:val="clear" w:color="auto" w:fill="auto"/>
          </w:tcPr>
          <w:p w14:paraId="535C058C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C4DBA9B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CFC919F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6B34EA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D9B8AB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73AF" w:rsidRPr="00CB02C1" w14:paraId="36004163" w14:textId="77777777" w:rsidTr="00484407">
        <w:tc>
          <w:tcPr>
            <w:tcW w:w="3168" w:type="dxa"/>
            <w:shd w:val="clear" w:color="auto" w:fill="auto"/>
          </w:tcPr>
          <w:p w14:paraId="410ABA9E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หุ้นสามัญปันผลประจำปี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12" w:type="dxa"/>
            <w:shd w:val="clear" w:color="auto" w:fill="auto"/>
          </w:tcPr>
          <w:p w14:paraId="53A611E5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25095782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26EDD7B" w14:textId="77777777" w:rsidR="002E73AF" w:rsidRPr="00CB02C1" w:rsidRDefault="002E73A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0.03571</w:t>
            </w:r>
          </w:p>
        </w:tc>
        <w:tc>
          <w:tcPr>
            <w:tcW w:w="270" w:type="dxa"/>
            <w:shd w:val="clear" w:color="auto" w:fill="auto"/>
          </w:tcPr>
          <w:p w14:paraId="2233ADEC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A4027D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23,821</w:t>
            </w:r>
          </w:p>
        </w:tc>
      </w:tr>
      <w:tr w:rsidR="002E73AF" w:rsidRPr="00CB02C1" w14:paraId="021776E3" w14:textId="77777777" w:rsidTr="00484407">
        <w:tc>
          <w:tcPr>
            <w:tcW w:w="3168" w:type="dxa"/>
            <w:shd w:val="clear" w:color="auto" w:fill="auto"/>
          </w:tcPr>
          <w:p w14:paraId="42D953D9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12" w:type="dxa"/>
            <w:shd w:val="clear" w:color="auto" w:fill="auto"/>
          </w:tcPr>
          <w:p w14:paraId="2672805A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</w:tcPr>
          <w:p w14:paraId="11B2D257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143C1EB0" w14:textId="77777777" w:rsidR="002E73AF" w:rsidRPr="00CB02C1" w:rsidRDefault="002E73AF" w:rsidP="008B3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2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0.00397</w:t>
            </w:r>
          </w:p>
        </w:tc>
        <w:tc>
          <w:tcPr>
            <w:tcW w:w="270" w:type="dxa"/>
            <w:shd w:val="clear" w:color="auto" w:fill="auto"/>
          </w:tcPr>
          <w:p w14:paraId="6171F990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7FE8EB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2,648</w:t>
            </w:r>
          </w:p>
        </w:tc>
      </w:tr>
      <w:tr w:rsidR="002E73AF" w:rsidRPr="00CB02C1" w14:paraId="0598ACD3" w14:textId="77777777" w:rsidTr="00484407">
        <w:tc>
          <w:tcPr>
            <w:tcW w:w="3168" w:type="dxa"/>
            <w:shd w:val="clear" w:color="auto" w:fill="auto"/>
          </w:tcPr>
          <w:p w14:paraId="59388B26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693F22D8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628BAD8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394CC68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E7286C1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84CD7" w14:textId="77777777" w:rsidR="002E73AF" w:rsidRPr="00CB02C1" w:rsidRDefault="002E73A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26,469</w:t>
            </w:r>
          </w:p>
        </w:tc>
      </w:tr>
    </w:tbl>
    <w:p w14:paraId="6FE10370" w14:textId="77777777" w:rsidR="00C900EC" w:rsidRDefault="00C900EC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34B92EC" w14:textId="5C457687" w:rsidR="0098490B" w:rsidRPr="00CB02C1" w:rsidRDefault="00F05512" w:rsidP="00625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D1F9B" w:rsidRPr="00CB02C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8641A4"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</w:p>
    <w:p w14:paraId="2C1D43AD" w14:textId="77777777" w:rsidR="006E7DD4" w:rsidRPr="00CB02C1" w:rsidRDefault="006E7DD4" w:rsidP="006E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FD7F02D" w14:textId="6DF5FFAA" w:rsidR="003E7529" w:rsidRPr="00CB02C1" w:rsidRDefault="003E7529" w:rsidP="006E7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B02C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</w:t>
      </w:r>
      <w:r w:rsidR="0098490B" w:rsidRPr="00CB02C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ตามบัญชีและมูลค่ายุติธรรม</w:t>
      </w:r>
    </w:p>
    <w:p w14:paraId="4A25E6AF" w14:textId="77777777" w:rsidR="003E7529" w:rsidRPr="00CB02C1" w:rsidRDefault="003E7529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0F96A0" w14:textId="5ABAABD9" w:rsidR="003E7529" w:rsidRPr="00CB02C1" w:rsidRDefault="003E7529" w:rsidP="0004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</w:t>
      </w:r>
      <w:r w:rsidR="006C1598" w:rsidRPr="00CB02C1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สินทรัพย์ทางการเงินและ</w:t>
      </w:r>
      <w:r w:rsidRPr="00CB02C1">
        <w:rPr>
          <w:rFonts w:asciiTheme="majorBidi" w:hAnsiTheme="majorBidi" w:cstheme="majorBidi"/>
          <w:sz w:val="28"/>
          <w:szCs w:val="28"/>
          <w:cs/>
        </w:rPr>
        <w:t>หนี้สินทางการเงินรวมถึงลำดับชั้นมูลค่ายุติธรรม แต่ไม่รวมถึงการแสดงข้อมูลมูลค่ายุติธรรมสำหรับ</w:t>
      </w:r>
      <w:r w:rsidR="0098490B" w:rsidRPr="00CB02C1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</w:t>
      </w:r>
      <w:r w:rsidR="002034DF" w:rsidRPr="00CB02C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CB02C1">
        <w:rPr>
          <w:rFonts w:asciiTheme="majorBidi" w:hAnsiTheme="majorBidi" w:cstheme="majorBidi"/>
          <w:sz w:val="28"/>
          <w:szCs w:val="28"/>
          <w:cs/>
        </w:rPr>
        <w:t>หนี้สินทางการเงิน</w:t>
      </w:r>
      <w:r w:rsidR="00381D23" w:rsidRPr="00CB02C1">
        <w:rPr>
          <w:rFonts w:asciiTheme="majorBidi" w:hAnsiTheme="majorBidi" w:cstheme="majorBidi" w:hint="cs"/>
          <w:sz w:val="28"/>
          <w:szCs w:val="28"/>
          <w:cs/>
        </w:rPr>
        <w:t>ที่วัดมูลค่าด้วยราคาทุนตัดจำหน่าย</w:t>
      </w:r>
      <w:r w:rsidRPr="00CB02C1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  <w:r w:rsidR="00C7719E" w:rsidRPr="00CB02C1">
        <w:rPr>
          <w:rFonts w:asciiTheme="majorBidi" w:hAnsiTheme="majorBidi" w:cstheme="majorBidi" w:hint="cs"/>
          <w:sz w:val="28"/>
          <w:szCs w:val="28"/>
          <w:cs/>
        </w:rPr>
        <w:t xml:space="preserve">ตามที่เปิดเผยในหมายเหตุข้อ </w:t>
      </w:r>
      <w:r w:rsidR="00C7719E" w:rsidRPr="00CB02C1">
        <w:rPr>
          <w:rFonts w:asciiTheme="majorBidi" w:hAnsiTheme="majorBidi" w:cstheme="majorBidi"/>
          <w:sz w:val="28"/>
          <w:szCs w:val="28"/>
        </w:rPr>
        <w:t>5</w:t>
      </w:r>
    </w:p>
    <w:p w14:paraId="101243CE" w14:textId="77777777" w:rsidR="00CC3186" w:rsidRPr="00CB02C1" w:rsidRDefault="00CC3186" w:rsidP="003E7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57" w:type="dxa"/>
        <w:tblInd w:w="270" w:type="dxa"/>
        <w:tblLook w:val="04A0" w:firstRow="1" w:lastRow="0" w:firstColumn="1" w:lastColumn="0" w:noHBand="0" w:noVBand="1"/>
      </w:tblPr>
      <w:tblGrid>
        <w:gridCol w:w="2610"/>
        <w:gridCol w:w="293"/>
        <w:gridCol w:w="1286"/>
        <w:gridCol w:w="253"/>
        <w:gridCol w:w="976"/>
        <w:gridCol w:w="243"/>
        <w:gridCol w:w="976"/>
        <w:gridCol w:w="234"/>
        <w:gridCol w:w="976"/>
        <w:gridCol w:w="234"/>
        <w:gridCol w:w="976"/>
      </w:tblGrid>
      <w:tr w:rsidR="00046974" w:rsidRPr="00CB02C1" w14:paraId="29CF971A" w14:textId="77777777" w:rsidTr="008F2B91">
        <w:trPr>
          <w:tblHeader/>
        </w:trPr>
        <w:tc>
          <w:tcPr>
            <w:tcW w:w="2610" w:type="dxa"/>
            <w:shd w:val="clear" w:color="auto" w:fill="auto"/>
          </w:tcPr>
          <w:p w14:paraId="27BFFAD9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" w:type="dxa"/>
          </w:tcPr>
          <w:p w14:paraId="3398E479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shd w:val="clear" w:color="auto" w:fill="auto"/>
          </w:tcPr>
          <w:p w14:paraId="0B07157A" w14:textId="1598FF0C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6974" w:rsidRPr="00CB02C1" w14:paraId="6C520C94" w14:textId="77777777" w:rsidTr="008F2B91">
        <w:trPr>
          <w:trHeight w:val="299"/>
          <w:tblHeader/>
        </w:trPr>
        <w:tc>
          <w:tcPr>
            <w:tcW w:w="2610" w:type="dxa"/>
            <w:shd w:val="clear" w:color="auto" w:fill="auto"/>
          </w:tcPr>
          <w:p w14:paraId="1BE4999D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93" w:type="dxa"/>
          </w:tcPr>
          <w:p w14:paraId="0DF697D2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2BE5D55B" w14:textId="0C12F322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3" w:type="dxa"/>
            <w:shd w:val="clear" w:color="auto" w:fill="auto"/>
          </w:tcPr>
          <w:p w14:paraId="2B36DC2D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0210F9" w14:textId="77777777" w:rsidR="00046974" w:rsidRPr="00CB02C1" w:rsidRDefault="00046974" w:rsidP="000F5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46974" w:rsidRPr="00CB02C1" w14:paraId="65045645" w14:textId="77777777" w:rsidTr="008F2B91">
        <w:trPr>
          <w:tblHeader/>
        </w:trPr>
        <w:tc>
          <w:tcPr>
            <w:tcW w:w="2610" w:type="dxa"/>
            <w:shd w:val="clear" w:color="auto" w:fill="auto"/>
          </w:tcPr>
          <w:p w14:paraId="033595CE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34CF28F7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39C0A9F2" w14:textId="482B00EC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3" w:type="dxa"/>
            <w:shd w:val="clear" w:color="auto" w:fill="auto"/>
          </w:tcPr>
          <w:p w14:paraId="2F4485E7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72D1C95B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14:paraId="75268B1C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62B3B678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auto" w:fill="auto"/>
          </w:tcPr>
          <w:p w14:paraId="236BF8D4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0035B1B0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auto" w:fill="auto"/>
          </w:tcPr>
          <w:p w14:paraId="26EE6A28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236B435F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03BF" w:rsidRPr="00CB02C1" w14:paraId="5AABCF2A" w14:textId="77777777" w:rsidTr="008F2B91">
        <w:trPr>
          <w:tblHeader/>
        </w:trPr>
        <w:tc>
          <w:tcPr>
            <w:tcW w:w="2610" w:type="dxa"/>
            <w:shd w:val="clear" w:color="auto" w:fill="auto"/>
          </w:tcPr>
          <w:p w14:paraId="22B967BA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93" w:type="dxa"/>
          </w:tcPr>
          <w:p w14:paraId="1E990D9D" w14:textId="5E4FEF7B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3DCD1C05" w14:textId="43211F7D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3" w:type="dxa"/>
            <w:shd w:val="clear" w:color="auto" w:fill="auto"/>
          </w:tcPr>
          <w:p w14:paraId="00B8B04E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8505490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CC8E2F1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1B7198E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14:paraId="785C4CE6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7FF1E7A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4" w:type="dxa"/>
            <w:shd w:val="clear" w:color="auto" w:fill="auto"/>
          </w:tcPr>
          <w:p w14:paraId="6140D8CE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FCA304E" w14:textId="77777777" w:rsidR="001D03BF" w:rsidRPr="00CB02C1" w:rsidRDefault="001D03BF" w:rsidP="001D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46974" w:rsidRPr="00CB02C1" w14:paraId="60F77217" w14:textId="77777777" w:rsidTr="008F2B91">
        <w:trPr>
          <w:tblHeader/>
        </w:trPr>
        <w:tc>
          <w:tcPr>
            <w:tcW w:w="2610" w:type="dxa"/>
            <w:shd w:val="clear" w:color="auto" w:fill="auto"/>
          </w:tcPr>
          <w:p w14:paraId="0C376C42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1438C5C2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54" w:type="dxa"/>
            <w:gridSpan w:val="9"/>
            <w:shd w:val="clear" w:color="auto" w:fill="auto"/>
          </w:tcPr>
          <w:p w14:paraId="4540C5F7" w14:textId="70AC11EE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6974" w:rsidRPr="00CB02C1" w14:paraId="03BB325E" w14:textId="77777777" w:rsidTr="008F2B91">
        <w:tc>
          <w:tcPr>
            <w:tcW w:w="2610" w:type="dxa"/>
            <w:shd w:val="clear" w:color="auto" w:fill="auto"/>
          </w:tcPr>
          <w:p w14:paraId="0FE0C2A3" w14:textId="421A3649" w:rsidR="00046974" w:rsidRPr="00CB02C1" w:rsidRDefault="00A42145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  <w:r w:rsidRPr="00CB02C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C7594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CB02C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ายน </w:t>
            </w:r>
            <w:r w:rsidR="00046974"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93" w:type="dxa"/>
          </w:tcPr>
          <w:p w14:paraId="73C7877B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3C97985E" w14:textId="61076556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EBD2DFC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A99DC3C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BA2D2C5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07CBBC4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C3C0CC5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6C2AEBE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5B68C4F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7319202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CB02C1" w14:paraId="358207B8" w14:textId="77777777" w:rsidTr="008F2B91">
        <w:tc>
          <w:tcPr>
            <w:tcW w:w="2610" w:type="dxa"/>
            <w:shd w:val="clear" w:color="auto" w:fill="auto"/>
          </w:tcPr>
          <w:p w14:paraId="75E92435" w14:textId="562C4D46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93" w:type="dxa"/>
          </w:tcPr>
          <w:p w14:paraId="0C1F0A8E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1DE4A275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739372C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9067691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7FF5B83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A668B55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AFBEE15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DE969EE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E91A22F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407ACEF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4BC" w:rsidRPr="00CB02C1" w14:paraId="00DE0EF8" w14:textId="77777777" w:rsidTr="008F2B91">
        <w:tc>
          <w:tcPr>
            <w:tcW w:w="2610" w:type="dxa"/>
            <w:shd w:val="clear" w:color="auto" w:fill="auto"/>
          </w:tcPr>
          <w:p w14:paraId="10F9B728" w14:textId="34443DD1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 w:rsidR="00F830CA"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93" w:type="dxa"/>
          </w:tcPr>
          <w:p w14:paraId="56F4401D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734C766B" w14:textId="1BCA61A7" w:rsidR="00C654BC" w:rsidRPr="00CB02C1" w:rsidRDefault="005A65BA" w:rsidP="008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F2B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A2B19">
              <w:rPr>
                <w:rFonts w:asciiTheme="majorBidi" w:hAnsiTheme="majorBidi" w:cstheme="majorBidi"/>
                <w:sz w:val="28"/>
                <w:szCs w:val="28"/>
              </w:rPr>
              <w:t>15,299</w:t>
            </w:r>
          </w:p>
        </w:tc>
        <w:tc>
          <w:tcPr>
            <w:tcW w:w="253" w:type="dxa"/>
            <w:shd w:val="clear" w:color="auto" w:fill="auto"/>
          </w:tcPr>
          <w:p w14:paraId="5767D790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5C59058" w14:textId="23396178" w:rsidR="00C654BC" w:rsidRPr="00CB02C1" w:rsidRDefault="0013284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73F626D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5AFBCFF" w14:textId="2E037505" w:rsidR="00C654BC" w:rsidRPr="00CB02C1" w:rsidRDefault="0013284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1F274D4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D78BBF5" w14:textId="49C9F7BE" w:rsidR="00C654BC" w:rsidRPr="00CB02C1" w:rsidRDefault="0013284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14,800</w:t>
            </w:r>
          </w:p>
        </w:tc>
        <w:tc>
          <w:tcPr>
            <w:tcW w:w="234" w:type="dxa"/>
            <w:shd w:val="clear" w:color="auto" w:fill="auto"/>
          </w:tcPr>
          <w:p w14:paraId="4BCFA921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8982C07" w14:textId="5930FC7C" w:rsidR="00C654BC" w:rsidRPr="00CB02C1" w:rsidRDefault="00D21247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14,800</w:t>
            </w:r>
          </w:p>
        </w:tc>
      </w:tr>
      <w:tr w:rsidR="00C654BC" w:rsidRPr="00CB02C1" w14:paraId="4E225EA0" w14:textId="77777777" w:rsidTr="008F2B91">
        <w:tc>
          <w:tcPr>
            <w:tcW w:w="2610" w:type="dxa"/>
            <w:shd w:val="clear" w:color="auto" w:fill="auto"/>
          </w:tcPr>
          <w:p w14:paraId="169FBBD9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08F630C1" w14:textId="77777777" w:rsidR="00C654BC" w:rsidRPr="00CB02C1" w:rsidRDefault="00C654BC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67B90313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FB7DB20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B5E31B2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37A52FB0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7234B5A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14:paraId="000EA26D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C79E432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B343FA2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E7A1FCB" w14:textId="77777777" w:rsidR="00C654BC" w:rsidRPr="00CB02C1" w:rsidRDefault="00C654BC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6974" w:rsidRPr="00CB02C1" w14:paraId="68FB74AE" w14:textId="77777777" w:rsidTr="008F2B91">
        <w:tc>
          <w:tcPr>
            <w:tcW w:w="2610" w:type="dxa"/>
            <w:shd w:val="clear" w:color="auto" w:fill="auto"/>
          </w:tcPr>
          <w:p w14:paraId="3F87F93F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3" w:type="dxa"/>
          </w:tcPr>
          <w:p w14:paraId="0B98B560" w14:textId="77777777" w:rsidR="00046974" w:rsidRPr="00CB02C1" w:rsidRDefault="00046974" w:rsidP="007D4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5E71A919" w14:textId="48A56176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970FB4C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E657CF0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676ACFF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1D79A1C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7401E74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1DD32C3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DF14EF6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D6F1167" w14:textId="77777777" w:rsidR="00046974" w:rsidRPr="00CB02C1" w:rsidRDefault="00046974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6B3D" w:rsidRPr="00CB02C1" w14:paraId="18308631" w14:textId="77777777" w:rsidTr="008F2B91">
        <w:tc>
          <w:tcPr>
            <w:tcW w:w="2610" w:type="dxa"/>
            <w:shd w:val="clear" w:color="auto" w:fill="auto"/>
          </w:tcPr>
          <w:p w14:paraId="319FB301" w14:textId="4D4EAF9B" w:rsidR="009B6B3D" w:rsidRPr="00CB02C1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93" w:type="dxa"/>
          </w:tcPr>
          <w:p w14:paraId="73C503E5" w14:textId="77777777" w:rsidR="009B6B3D" w:rsidRPr="00CB02C1" w:rsidRDefault="009B6B3D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56A2E87B" w14:textId="2622EAAC" w:rsidR="009B6B3D" w:rsidRPr="00CB02C1" w:rsidRDefault="009A2B19" w:rsidP="008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10,842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2BD9C96" w14:textId="77777777" w:rsidR="009B6B3D" w:rsidRPr="00CB02C1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F2D0187" w14:textId="6B5D1042" w:rsidR="009B6B3D" w:rsidRPr="00CB02C1" w:rsidRDefault="0013284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CA08C7A" w14:textId="77777777" w:rsidR="009B6B3D" w:rsidRPr="00CB02C1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63A2F03" w14:textId="6722682D" w:rsidR="009B6B3D" w:rsidRPr="00CB02C1" w:rsidRDefault="0013284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10,512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12A6851" w14:textId="77777777" w:rsidR="009B6B3D" w:rsidRPr="00CB02C1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2F0F0A7" w14:textId="643213DB" w:rsidR="009B6B3D" w:rsidRPr="00CB02C1" w:rsidRDefault="0013284F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04CE8A4" w14:textId="77777777" w:rsidR="009B6B3D" w:rsidRPr="00CB02C1" w:rsidRDefault="009B6B3D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185E1B4" w14:textId="0090C878" w:rsidR="009B6B3D" w:rsidRPr="00CB02C1" w:rsidRDefault="00D21247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10,512</w:t>
            </w:r>
          </w:p>
        </w:tc>
      </w:tr>
      <w:tr w:rsidR="00DD2D60" w:rsidRPr="00CB02C1" w14:paraId="4A09CD59" w14:textId="77777777" w:rsidTr="008F2B91">
        <w:tc>
          <w:tcPr>
            <w:tcW w:w="2610" w:type="dxa"/>
            <w:shd w:val="clear" w:color="auto" w:fill="auto"/>
          </w:tcPr>
          <w:p w14:paraId="32CB113E" w14:textId="77777777" w:rsidR="00DD2D60" w:rsidRPr="00CB02C1" w:rsidRDefault="00DD2D60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" w:type="dxa"/>
          </w:tcPr>
          <w:p w14:paraId="336155DC" w14:textId="77777777" w:rsidR="00DD2D60" w:rsidRPr="00CB02C1" w:rsidRDefault="00DD2D60" w:rsidP="009B6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3827A6B3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6432E955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02E4696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A56A0C3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862427D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C9D9397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434146C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D0043C9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E35339D" w14:textId="77777777" w:rsidR="00DD2D60" w:rsidRPr="00CB02C1" w:rsidRDefault="00DD2D60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3CE329E6" w14:textId="77777777" w:rsidTr="008F2B91">
        <w:tc>
          <w:tcPr>
            <w:tcW w:w="2610" w:type="dxa"/>
            <w:shd w:val="clear" w:color="auto" w:fill="auto"/>
          </w:tcPr>
          <w:p w14:paraId="49A7E190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93" w:type="dxa"/>
          </w:tcPr>
          <w:p w14:paraId="48851FC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36205C80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2895A1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52EC8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A495A7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B1FD256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ED4D79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265F144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89A5EA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52F2675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5838AB8B" w14:textId="77777777" w:rsidTr="008F2B91">
        <w:tc>
          <w:tcPr>
            <w:tcW w:w="2610" w:type="dxa"/>
            <w:shd w:val="clear" w:color="auto" w:fill="auto"/>
          </w:tcPr>
          <w:p w14:paraId="71CB3CC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93" w:type="dxa"/>
          </w:tcPr>
          <w:p w14:paraId="1CE6E75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6146FBF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7B3CB4AD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2EC466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D5603D6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07DDEC7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7C5E5F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2E138F1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F6644B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1662F7D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0CBF0060" w14:textId="77777777" w:rsidTr="008F2B91">
        <w:tc>
          <w:tcPr>
            <w:tcW w:w="2610" w:type="dxa"/>
            <w:shd w:val="clear" w:color="auto" w:fill="auto"/>
          </w:tcPr>
          <w:p w14:paraId="1119EB3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ลูกหนี้เงินให้สินเชื่ออื่น</w:t>
            </w:r>
          </w:p>
        </w:tc>
        <w:tc>
          <w:tcPr>
            <w:tcW w:w="293" w:type="dxa"/>
          </w:tcPr>
          <w:p w14:paraId="2A621A5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10984DC6" w14:textId="77777777" w:rsidR="00A42145" w:rsidRPr="00CB02C1" w:rsidRDefault="00A42145" w:rsidP="008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15,042</w:t>
            </w:r>
          </w:p>
        </w:tc>
        <w:tc>
          <w:tcPr>
            <w:tcW w:w="253" w:type="dxa"/>
            <w:shd w:val="clear" w:color="auto" w:fill="auto"/>
          </w:tcPr>
          <w:p w14:paraId="3DEC6F2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272382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2E07D4A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9337345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5DA13C8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35A0D8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11,823</w:t>
            </w:r>
          </w:p>
        </w:tc>
        <w:tc>
          <w:tcPr>
            <w:tcW w:w="234" w:type="dxa"/>
            <w:shd w:val="clear" w:color="auto" w:fill="auto"/>
          </w:tcPr>
          <w:p w14:paraId="3668595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5C38DE8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11,823</w:t>
            </w:r>
          </w:p>
        </w:tc>
      </w:tr>
      <w:tr w:rsidR="00A42145" w:rsidRPr="00CB02C1" w14:paraId="1365DF0B" w14:textId="77777777" w:rsidTr="008F2B91">
        <w:tc>
          <w:tcPr>
            <w:tcW w:w="2610" w:type="dxa"/>
            <w:shd w:val="clear" w:color="auto" w:fill="auto"/>
          </w:tcPr>
          <w:p w14:paraId="167E0FF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" w:type="dxa"/>
          </w:tcPr>
          <w:p w14:paraId="7D37F75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671962D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3F15A1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D1B41C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9B8874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72A89F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5FC3E3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78EAE01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5A41A6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63962DB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760F8674" w14:textId="77777777" w:rsidTr="008F2B91">
        <w:tc>
          <w:tcPr>
            <w:tcW w:w="2610" w:type="dxa"/>
            <w:shd w:val="clear" w:color="auto" w:fill="auto"/>
          </w:tcPr>
          <w:p w14:paraId="462A56A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3" w:type="dxa"/>
          </w:tcPr>
          <w:p w14:paraId="614A29B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752F396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2FBA2226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12BCDDD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7297CA0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42FA7C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3450AC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3ABC8EE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EC2F660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872C57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4B51E374" w14:textId="77777777" w:rsidTr="008F2B91">
        <w:tc>
          <w:tcPr>
            <w:tcW w:w="2610" w:type="dxa"/>
            <w:shd w:val="clear" w:color="auto" w:fill="auto"/>
          </w:tcPr>
          <w:p w14:paraId="4CA610D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93" w:type="dxa"/>
          </w:tcPr>
          <w:p w14:paraId="19E1F0E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0BE2FEF2" w14:textId="77777777" w:rsidR="00A42145" w:rsidRPr="00CB02C1" w:rsidRDefault="00A42145" w:rsidP="008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13,310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E5B5286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-17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0799288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F7398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167E7B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A31E766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786EE33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E6CF29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4A28EE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</w:tr>
    </w:tbl>
    <w:p w14:paraId="0F4B0552" w14:textId="68096D1D" w:rsidR="00A42145" w:rsidRPr="00CB02C1" w:rsidRDefault="00B33238">
      <w:pPr>
        <w:rPr>
          <w:sz w:val="28"/>
          <w:szCs w:val="28"/>
        </w:rPr>
      </w:pPr>
      <w:r>
        <w:rPr>
          <w:sz w:val="28"/>
          <w:szCs w:val="28"/>
          <w:cs/>
        </w:rPr>
        <w:br/>
      </w:r>
      <w:r>
        <w:rPr>
          <w:sz w:val="28"/>
          <w:szCs w:val="28"/>
          <w:cs/>
        </w:rPr>
        <w:br/>
      </w:r>
    </w:p>
    <w:tbl>
      <w:tblPr>
        <w:tblW w:w="9306" w:type="dxa"/>
        <w:tblInd w:w="270" w:type="dxa"/>
        <w:tblLook w:val="04A0" w:firstRow="1" w:lastRow="0" w:firstColumn="1" w:lastColumn="0" w:noHBand="0" w:noVBand="1"/>
      </w:tblPr>
      <w:tblGrid>
        <w:gridCol w:w="2610"/>
        <w:gridCol w:w="287"/>
        <w:gridCol w:w="1513"/>
        <w:gridCol w:w="258"/>
        <w:gridCol w:w="1002"/>
        <w:gridCol w:w="246"/>
        <w:gridCol w:w="962"/>
        <w:gridCol w:w="236"/>
        <w:gridCol w:w="986"/>
        <w:gridCol w:w="236"/>
        <w:gridCol w:w="970"/>
      </w:tblGrid>
      <w:tr w:rsidR="00472021" w:rsidRPr="00CB02C1" w14:paraId="1E259CBB" w14:textId="77777777" w:rsidTr="00342BAA">
        <w:trPr>
          <w:tblHeader/>
        </w:trPr>
        <w:tc>
          <w:tcPr>
            <w:tcW w:w="2610" w:type="dxa"/>
            <w:shd w:val="clear" w:color="auto" w:fill="auto"/>
          </w:tcPr>
          <w:p w14:paraId="343C2689" w14:textId="7C7428B8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" w:type="dxa"/>
          </w:tcPr>
          <w:p w14:paraId="029F2306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09" w:type="dxa"/>
            <w:gridSpan w:val="9"/>
            <w:shd w:val="clear" w:color="auto" w:fill="auto"/>
          </w:tcPr>
          <w:p w14:paraId="2E0F5B12" w14:textId="6E99993F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021" w:rsidRPr="00CB02C1" w14:paraId="08785345" w14:textId="77777777" w:rsidTr="00342BAA">
        <w:trPr>
          <w:tblHeader/>
        </w:trPr>
        <w:tc>
          <w:tcPr>
            <w:tcW w:w="2610" w:type="dxa"/>
            <w:shd w:val="clear" w:color="auto" w:fill="auto"/>
          </w:tcPr>
          <w:p w14:paraId="23FA7E96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87" w:type="dxa"/>
          </w:tcPr>
          <w:p w14:paraId="5BD7135D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650EAC93" w14:textId="4F68A8D9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shd w:val="clear" w:color="auto" w:fill="auto"/>
          </w:tcPr>
          <w:p w14:paraId="7EFF82C7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3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3AC3DA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72021" w:rsidRPr="00CB02C1" w14:paraId="325D2660" w14:textId="77777777" w:rsidTr="00342BAA">
        <w:trPr>
          <w:tblHeader/>
        </w:trPr>
        <w:tc>
          <w:tcPr>
            <w:tcW w:w="2610" w:type="dxa"/>
            <w:shd w:val="clear" w:color="auto" w:fill="auto"/>
          </w:tcPr>
          <w:p w14:paraId="0B1F4613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49D00FBB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4DF8680D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58" w:type="dxa"/>
            <w:shd w:val="clear" w:color="auto" w:fill="auto"/>
          </w:tcPr>
          <w:p w14:paraId="4DBCA2D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58C1314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068C830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</w:tcPr>
          <w:p w14:paraId="578C7924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1037BD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60372972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F3DE7C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4F2D18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021" w:rsidRPr="00CB02C1" w14:paraId="7EB9D239" w14:textId="77777777" w:rsidTr="00342BAA">
        <w:trPr>
          <w:tblHeader/>
        </w:trPr>
        <w:tc>
          <w:tcPr>
            <w:tcW w:w="2610" w:type="dxa"/>
            <w:shd w:val="clear" w:color="auto" w:fill="auto"/>
          </w:tcPr>
          <w:p w14:paraId="3A95EDCB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87" w:type="dxa"/>
          </w:tcPr>
          <w:p w14:paraId="24D05213" w14:textId="12797BBA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10" w:hanging="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66E967C2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8" w:type="dxa"/>
            <w:shd w:val="clear" w:color="auto" w:fill="auto"/>
          </w:tcPr>
          <w:p w14:paraId="233E7AE9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EFDF2AB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14:paraId="5F536289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CF80880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26ACB19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5FE6B8E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C70E89A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2981065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72021" w:rsidRPr="00CB02C1" w14:paraId="409BC58E" w14:textId="77777777" w:rsidTr="00342BAA">
        <w:trPr>
          <w:tblHeader/>
        </w:trPr>
        <w:tc>
          <w:tcPr>
            <w:tcW w:w="2610" w:type="dxa"/>
            <w:shd w:val="clear" w:color="auto" w:fill="auto"/>
          </w:tcPr>
          <w:p w14:paraId="39C2C540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14:paraId="0015FB80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9" w:type="dxa"/>
            <w:gridSpan w:val="9"/>
            <w:shd w:val="clear" w:color="auto" w:fill="auto"/>
          </w:tcPr>
          <w:p w14:paraId="665E096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2021" w:rsidRPr="00CB02C1" w14:paraId="7B5552CA" w14:textId="77777777" w:rsidTr="00342BAA">
        <w:tc>
          <w:tcPr>
            <w:tcW w:w="2610" w:type="dxa"/>
            <w:shd w:val="clear" w:color="auto" w:fill="auto"/>
          </w:tcPr>
          <w:p w14:paraId="32F6B9D8" w14:textId="32E0E65F" w:rsidR="00472021" w:rsidRPr="00CB02C1" w:rsidRDefault="002C7594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30</w:t>
            </w:r>
            <w:r w:rsidRPr="00CB02C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CB02C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ายน </w:t>
            </w:r>
            <w:r w:rsidR="00A42145"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87" w:type="dxa"/>
          </w:tcPr>
          <w:p w14:paraId="3E446477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60CF10A1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02BDE3C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49D91E37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9690FA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E8A6B2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3ECB0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6FFCD66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E776D37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A5A26E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CB02C1" w14:paraId="44243F11" w14:textId="77777777" w:rsidTr="00342BAA">
        <w:tc>
          <w:tcPr>
            <w:tcW w:w="2610" w:type="dxa"/>
            <w:shd w:val="clear" w:color="auto" w:fill="auto"/>
          </w:tcPr>
          <w:p w14:paraId="6F4D682A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" w:type="dxa"/>
          </w:tcPr>
          <w:p w14:paraId="07A217CF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7078201C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4B74D00D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B5E628E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4EF7C7A3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2B2A131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DE9AA2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1BDF1DC8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864ED5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08B1EAB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021" w:rsidRPr="00CB02C1" w14:paraId="4CAEF27E" w14:textId="77777777" w:rsidTr="00342BAA">
        <w:tc>
          <w:tcPr>
            <w:tcW w:w="2610" w:type="dxa"/>
            <w:shd w:val="clear" w:color="auto" w:fill="auto"/>
          </w:tcPr>
          <w:p w14:paraId="3D944AD0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87" w:type="dxa"/>
          </w:tcPr>
          <w:p w14:paraId="7D06ED05" w14:textId="77777777" w:rsidR="00472021" w:rsidRPr="00CB02C1" w:rsidRDefault="00472021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DBFC265" w14:textId="1E586EA0" w:rsidR="00472021" w:rsidRPr="00CB02C1" w:rsidRDefault="00D21247" w:rsidP="008F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10,842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10914D9F" w14:textId="77777777" w:rsidR="00472021" w:rsidRPr="00CB02C1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315B97B1" w14:textId="4EAA4A54" w:rsidR="00472021" w:rsidRPr="00CB02C1" w:rsidRDefault="006562A6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D72D5B" w14:textId="77777777" w:rsidR="00472021" w:rsidRPr="00CB02C1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6F3BD8B" w14:textId="64BC79A1" w:rsidR="00472021" w:rsidRPr="00CB02C1" w:rsidRDefault="006562A6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BB7441" w14:textId="77777777" w:rsidR="00472021" w:rsidRPr="00CB02C1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567DDFF" w14:textId="2D92F027" w:rsidR="00472021" w:rsidRPr="00CB02C1" w:rsidRDefault="006562A6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C4731" w14:textId="77777777" w:rsidR="00472021" w:rsidRPr="00CB02C1" w:rsidRDefault="00472021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E040E8D" w14:textId="1228E927" w:rsidR="00472021" w:rsidRPr="00CB02C1" w:rsidRDefault="006562A6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10,512</w:t>
            </w:r>
          </w:p>
        </w:tc>
      </w:tr>
      <w:tr w:rsidR="00A42145" w:rsidRPr="00CB02C1" w14:paraId="3CF1D24D" w14:textId="77777777" w:rsidTr="00342BAA">
        <w:tc>
          <w:tcPr>
            <w:tcW w:w="2610" w:type="dxa"/>
            <w:shd w:val="clear" w:color="auto" w:fill="auto"/>
          </w:tcPr>
          <w:p w14:paraId="58C229B5" w14:textId="77777777" w:rsidR="00A42145" w:rsidRPr="00CB02C1" w:rsidRDefault="00A4214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BC6F872" w14:textId="77777777" w:rsidR="00A42145" w:rsidRPr="00CB02C1" w:rsidRDefault="00A42145" w:rsidP="00753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0B35F24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14:paraId="2F9C3E7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8166A8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016F1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50FD27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093A6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C11625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6B24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021D4E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0BAB648B" w14:textId="77777777" w:rsidTr="00342BAA">
        <w:tc>
          <w:tcPr>
            <w:tcW w:w="2610" w:type="dxa"/>
            <w:shd w:val="clear" w:color="auto" w:fill="auto"/>
          </w:tcPr>
          <w:p w14:paraId="3C493270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firstLine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87" w:type="dxa"/>
          </w:tcPr>
          <w:p w14:paraId="5F20D71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09E8767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3616207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9E7DED5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1F5C38F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30014BC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C58735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00E0DBA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56DED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8AEF9A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656B2052" w14:textId="77777777" w:rsidTr="00342BAA">
        <w:tc>
          <w:tcPr>
            <w:tcW w:w="2610" w:type="dxa"/>
            <w:shd w:val="clear" w:color="auto" w:fill="auto"/>
          </w:tcPr>
          <w:p w14:paraId="493CCDC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7" w:type="dxa"/>
          </w:tcPr>
          <w:p w14:paraId="3CB06992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14:paraId="56CEEB0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shd w:val="clear" w:color="auto" w:fill="auto"/>
          </w:tcPr>
          <w:p w14:paraId="5B1BD924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666133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24FD1135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B89F65F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BD655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7AE68C3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9E9F6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5628E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145" w:rsidRPr="00CB02C1" w14:paraId="77BB2782" w14:textId="77777777" w:rsidTr="00342BAA">
        <w:tc>
          <w:tcPr>
            <w:tcW w:w="2610" w:type="dxa"/>
            <w:shd w:val="clear" w:color="auto" w:fill="auto"/>
          </w:tcPr>
          <w:p w14:paraId="59C3C8CC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4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87" w:type="dxa"/>
          </w:tcPr>
          <w:p w14:paraId="46FB203D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14:paraId="2B108DBE" w14:textId="77777777" w:rsidR="00A42145" w:rsidRPr="00CB02C1" w:rsidRDefault="00A42145" w:rsidP="00D7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13,310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351A73BD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8" w:right="-90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2D6D899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40559A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A20BDA1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17844E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223B94B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58F17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00F584B" w14:textId="77777777" w:rsidR="00A42145" w:rsidRPr="00CB02C1" w:rsidRDefault="00A42145" w:rsidP="00A42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12,695</w:t>
            </w:r>
          </w:p>
        </w:tc>
      </w:tr>
    </w:tbl>
    <w:p w14:paraId="6189408F" w14:textId="77777777" w:rsidR="00A42145" w:rsidRPr="00CB02C1" w:rsidRDefault="00A42145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0E4E7" w14:textId="23FC80DA" w:rsidR="0048098F" w:rsidRPr="00CB02C1" w:rsidRDefault="0048098F" w:rsidP="004B0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มูลค่ายุติธรรมของ</w:t>
      </w:r>
      <w:r w:rsidR="00F830CA" w:rsidRPr="00CB02C1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ลูกหนี้เงินให้สินเชื่ออื่นและ</w:t>
      </w:r>
      <w:r w:rsidR="005D1D2A" w:rsidRPr="00CB02C1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</w:t>
      </w:r>
      <w:r w:rsidR="00E84E31" w:rsidRPr="00CB02C1">
        <w:rPr>
          <w:rFonts w:asciiTheme="majorBidi" w:hAnsiTheme="majorBidi" w:cstheme="majorBidi"/>
          <w:sz w:val="28"/>
          <w:szCs w:val="28"/>
          <w:cs/>
        </w:rPr>
        <w:t>บุคคล</w:t>
      </w:r>
      <w:r w:rsidR="005D1D2A" w:rsidRPr="00CB02C1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CB02C1">
        <w:rPr>
          <w:rFonts w:asciiTheme="majorBidi" w:hAnsiTheme="majorBidi" w:cstheme="majorBidi"/>
          <w:sz w:val="28"/>
          <w:szCs w:val="28"/>
          <w:cs/>
        </w:rPr>
        <w:t>ที่มีอัตราดอกเบี้ย</w:t>
      </w:r>
      <w:r w:rsidRPr="00CB02C1">
        <w:rPr>
          <w:rFonts w:asciiTheme="majorBidi" w:hAnsiTheme="majorBidi" w:cstheme="majorBidi"/>
          <w:spacing w:val="-4"/>
          <w:sz w:val="28"/>
          <w:szCs w:val="28"/>
          <w:cs/>
        </w:rPr>
        <w:t>คงที่ และมีวันครบกำหนดเหลืออยู่มากกว่า 1 ปี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4C1B5686" w14:textId="77777777" w:rsidR="00873851" w:rsidRPr="00CB02C1" w:rsidRDefault="00873851" w:rsidP="00DD2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0C92ABC" w14:textId="732D2AFC" w:rsidR="007D264F" w:rsidRPr="00CB02C1" w:rsidRDefault="007D264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1E011F33" w14:textId="060A1CE1" w:rsidR="0048098F" w:rsidRPr="00CB02C1" w:rsidRDefault="0048098F" w:rsidP="007D2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E06C96" w14:textId="38E6B42D" w:rsidR="000C3FD4" w:rsidRPr="00CB02C1" w:rsidRDefault="000C3FD4" w:rsidP="000C3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 ลูกหนี้จากการซื้อสิทธิเรียกร้อง ลูกหนี้อื่น เงินกู้ยืมระยะสั้น</w:t>
      </w:r>
      <w:r w:rsidR="00102D1E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/>
          <w:sz w:val="28"/>
          <w:szCs w:val="28"/>
          <w:cs/>
        </w:rPr>
        <w:t>จากสถาบันการเงิน เจ้าหนี้อื่น เงินกู้ยืมระยะสั้นจากบุคคลและกิจการที่เกี่ยวข้องกัน</w:t>
      </w:r>
      <w:r w:rsidR="002261A9" w:rsidRPr="00CB02C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และเงินกู้ยืมระยะสั้นจากบุคคลอื่น </w:t>
      </w:r>
      <w:r w:rsidR="00921459">
        <w:rPr>
          <w:rFonts w:asciiTheme="majorBidi" w:hAnsiTheme="majorBidi" w:cstheme="majorBidi"/>
          <w:sz w:val="28"/>
          <w:szCs w:val="28"/>
        </w:rPr>
        <w:br/>
      </w:r>
      <w:r w:rsidRPr="00CB02C1">
        <w:rPr>
          <w:rFonts w:asciiTheme="majorBidi" w:hAnsiTheme="majorBidi" w:cstheme="majorBidi"/>
          <w:sz w:val="28"/>
          <w:szCs w:val="28"/>
          <w:cs/>
        </w:rPr>
        <w:t>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57265837" w14:textId="77777777" w:rsidR="002034DF" w:rsidRPr="00CB02C1" w:rsidRDefault="002034DF" w:rsidP="00EE4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2EFF8A7" w14:textId="1B22D166" w:rsidR="002034DF" w:rsidRPr="00CB02C1" w:rsidRDefault="00B356A2" w:rsidP="00203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 w:hint="cs"/>
          <w:sz w:val="28"/>
          <w:szCs w:val="28"/>
          <w:cs/>
        </w:rPr>
        <w:t xml:space="preserve">มูลค่ายุติธรรมของเงินกู้ยืมระยะยาวจากสถาบันการเงินที่มีอัตราดอกเบี้ยแบบลอยตัว ประมาณโดยใช้มูลค่าตามบัญชี </w:t>
      </w:r>
      <w:r w:rsidRPr="00CB02C1">
        <w:rPr>
          <w:rFonts w:asciiTheme="majorBidi" w:hAnsiTheme="majorBidi" w:cstheme="majorBidi"/>
          <w:sz w:val="28"/>
          <w:szCs w:val="28"/>
          <w:cs/>
        </w:rPr>
        <w:br/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</w:p>
    <w:p w14:paraId="2A8D8E75" w14:textId="43E00894" w:rsidR="00DD2D60" w:rsidRDefault="00DD2D60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B5E904" w14:textId="4CABF290" w:rsidR="00B0557E" w:rsidRDefault="00B0557E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854FE8" w14:textId="77777777" w:rsidR="00B33238" w:rsidRDefault="00B33238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03B632" w14:textId="2F716FC9" w:rsidR="00B0557E" w:rsidRDefault="00B0557E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DA40C5" w14:textId="28F39BBC" w:rsidR="00B0557E" w:rsidRDefault="00B0557E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AA50CB" w14:textId="34EA38E3" w:rsidR="00B0557E" w:rsidRDefault="00B0557E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953EB3" w14:textId="30931186" w:rsidR="00B0557E" w:rsidRDefault="00B0557E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1419E0" w14:textId="059AFA8B" w:rsidR="00B0557E" w:rsidRDefault="00B0557E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8A51F5" w14:textId="77777777" w:rsidR="00921459" w:rsidRPr="00CB02C1" w:rsidRDefault="00921459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D28BC" w14:textId="78AA06B2" w:rsidR="00DE2FB0" w:rsidRPr="00CB02C1" w:rsidRDefault="002261A9" w:rsidP="00226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D1F9B" w:rsidRPr="00CB02C1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DE2FB0"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ภาระผูกพัน</w:t>
      </w:r>
      <w:r w:rsidR="00665235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กับ</w:t>
      </w:r>
      <w:r w:rsidR="00D1515C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บุคคล</w:t>
      </w:r>
      <w:r w:rsidR="006B033B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หรือ</w:t>
      </w:r>
      <w:r w:rsidR="00665235" w:rsidRPr="00CB02C1">
        <w:rPr>
          <w:rFonts w:asciiTheme="majorBidi" w:hAnsiTheme="majorBidi" w:cstheme="majorBidi"/>
          <w:b/>
          <w:bCs/>
          <w:sz w:val="28"/>
          <w:szCs w:val="28"/>
          <w:cs/>
        </w:rPr>
        <w:t>กิจการที่ไม่เกี่ยวข้องกัน</w:t>
      </w:r>
    </w:p>
    <w:p w14:paraId="41AEB26B" w14:textId="4E150F02" w:rsidR="00EE49E3" w:rsidRPr="00CB02C1" w:rsidRDefault="00EE49E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233"/>
        <w:gridCol w:w="270"/>
        <w:gridCol w:w="1080"/>
        <w:gridCol w:w="270"/>
        <w:gridCol w:w="1170"/>
      </w:tblGrid>
      <w:tr w:rsidR="006E1D11" w:rsidRPr="00CB02C1" w14:paraId="1799FDF6" w14:textId="77777777" w:rsidTr="00484407">
        <w:trPr>
          <w:tblHeader/>
        </w:trPr>
        <w:tc>
          <w:tcPr>
            <w:tcW w:w="3780" w:type="dxa"/>
          </w:tcPr>
          <w:p w14:paraId="33AF6217" w14:textId="76497B41" w:rsidR="006E1D11" w:rsidRPr="00CB02C1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22D10C99" w14:textId="072D8576" w:rsidR="006E1D11" w:rsidRPr="00CB02C1" w:rsidRDefault="006E1D11" w:rsidP="006E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DD1376" w14:textId="77777777" w:rsidR="006E1D11" w:rsidRPr="00CB02C1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4407373" w14:textId="77777777" w:rsidR="006E1D11" w:rsidRPr="00CB02C1" w:rsidRDefault="006E1D11" w:rsidP="00415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3CB" w:rsidRPr="00CB02C1" w14:paraId="039C2D42" w14:textId="77777777" w:rsidTr="00484407">
        <w:trPr>
          <w:tblHeader/>
        </w:trPr>
        <w:tc>
          <w:tcPr>
            <w:tcW w:w="3780" w:type="dxa"/>
          </w:tcPr>
          <w:p w14:paraId="09B09186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B7C46" w14:textId="4F3D3204" w:rsidR="000803CB" w:rsidRPr="00CB02C1" w:rsidRDefault="000803CB" w:rsidP="0048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C759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70" w:type="dxa"/>
          </w:tcPr>
          <w:p w14:paraId="7A6B64EA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50B5CE6" w14:textId="641C105F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FF788A5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41F868" w14:textId="3AC748FB" w:rsidR="000803CB" w:rsidRPr="00CB02C1" w:rsidRDefault="002C7594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70" w:type="dxa"/>
          </w:tcPr>
          <w:p w14:paraId="5BE39F25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5D47E6" w14:textId="547B0DCC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803CB" w:rsidRPr="00CB02C1" w14:paraId="23857874" w14:textId="77777777" w:rsidTr="00484407">
        <w:trPr>
          <w:tblHeader/>
        </w:trPr>
        <w:tc>
          <w:tcPr>
            <w:tcW w:w="3780" w:type="dxa"/>
          </w:tcPr>
          <w:p w14:paraId="53154EF4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82CD5D" w14:textId="657C7EE0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C0D6A1C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9ACA1CB" w14:textId="7CC90C69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EC7B8B1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5573D" w14:textId="4B51987C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AF07914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61DDC3" w14:textId="68A91EF6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803CB" w:rsidRPr="00CB02C1" w14:paraId="67BA2F31" w14:textId="77777777" w:rsidTr="00484407">
        <w:trPr>
          <w:tblHeader/>
        </w:trPr>
        <w:tc>
          <w:tcPr>
            <w:tcW w:w="3780" w:type="dxa"/>
          </w:tcPr>
          <w:p w14:paraId="1980E345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108" w:hanging="1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3" w:type="dxa"/>
            <w:gridSpan w:val="7"/>
          </w:tcPr>
          <w:p w14:paraId="009B7A94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03CB" w:rsidRPr="00CB02C1" w14:paraId="40A74CC8" w14:textId="77777777" w:rsidTr="00484407">
        <w:tc>
          <w:tcPr>
            <w:tcW w:w="3780" w:type="dxa"/>
          </w:tcPr>
          <w:p w14:paraId="20BA834E" w14:textId="23C4D4DE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ภาระผูกพันอื่น</w:t>
            </w:r>
          </w:p>
        </w:tc>
        <w:tc>
          <w:tcPr>
            <w:tcW w:w="1170" w:type="dxa"/>
          </w:tcPr>
          <w:p w14:paraId="2E4C0C0C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6F17E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C1B2D0B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9BB04D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74161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4040C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BC2A16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3CB" w:rsidRPr="00CB02C1" w14:paraId="0222BA9A" w14:textId="77777777" w:rsidTr="00484407">
        <w:tc>
          <w:tcPr>
            <w:tcW w:w="3780" w:type="dxa"/>
          </w:tcPr>
          <w:p w14:paraId="2AA4927F" w14:textId="60064C3C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1170" w:type="dxa"/>
          </w:tcPr>
          <w:p w14:paraId="0694D008" w14:textId="4DFF453E" w:rsidR="000803CB" w:rsidRPr="00CB02C1" w:rsidRDefault="000709F4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270" w:type="dxa"/>
          </w:tcPr>
          <w:p w14:paraId="15FD77BC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7E71CF2" w14:textId="5AD614C4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3,318</w:t>
            </w:r>
          </w:p>
        </w:tc>
        <w:tc>
          <w:tcPr>
            <w:tcW w:w="270" w:type="dxa"/>
          </w:tcPr>
          <w:p w14:paraId="384E4BDA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C0BF2A" w14:textId="4D072E20" w:rsidR="000803CB" w:rsidRPr="00CB02C1" w:rsidRDefault="000709F4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270" w:type="dxa"/>
          </w:tcPr>
          <w:p w14:paraId="33728759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BF3A0C" w14:textId="1C21A6FD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3,318</w:t>
            </w:r>
          </w:p>
        </w:tc>
      </w:tr>
      <w:tr w:rsidR="000803CB" w:rsidRPr="00CB02C1" w14:paraId="57762835" w14:textId="77777777" w:rsidTr="00484407">
        <w:tc>
          <w:tcPr>
            <w:tcW w:w="3780" w:type="dxa"/>
          </w:tcPr>
          <w:p w14:paraId="6D3976BC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D0195" w14:textId="4F6806DF" w:rsidR="000803CB" w:rsidRPr="00CB02C1" w:rsidRDefault="000709F4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270" w:type="dxa"/>
          </w:tcPr>
          <w:p w14:paraId="4C829190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8171262" w14:textId="0BA03F0C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  <w:tc>
          <w:tcPr>
            <w:tcW w:w="270" w:type="dxa"/>
          </w:tcPr>
          <w:p w14:paraId="382927F9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EF444A" w14:textId="148344F0" w:rsidR="000803CB" w:rsidRPr="00CB02C1" w:rsidRDefault="000709F4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270" w:type="dxa"/>
          </w:tcPr>
          <w:p w14:paraId="7F1B93A2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FBBC5D" w14:textId="4727EDC0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1,101</w:t>
            </w:r>
          </w:p>
        </w:tc>
      </w:tr>
      <w:tr w:rsidR="000803CB" w:rsidRPr="00CB02C1" w14:paraId="6F1373F3" w14:textId="77777777" w:rsidTr="00484407">
        <w:tc>
          <w:tcPr>
            <w:tcW w:w="3780" w:type="dxa"/>
          </w:tcPr>
          <w:p w14:paraId="6AF14CB9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93C62" w14:textId="7B5DF70C" w:rsidR="000803CB" w:rsidRPr="00CB02C1" w:rsidRDefault="000709F4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2,766</w:t>
            </w:r>
          </w:p>
        </w:tc>
        <w:tc>
          <w:tcPr>
            <w:tcW w:w="270" w:type="dxa"/>
          </w:tcPr>
          <w:p w14:paraId="512E5A16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A42D9B4" w14:textId="06F5B98A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4,421</w:t>
            </w:r>
          </w:p>
        </w:tc>
        <w:tc>
          <w:tcPr>
            <w:tcW w:w="270" w:type="dxa"/>
          </w:tcPr>
          <w:p w14:paraId="71A6B4D1" w14:textId="2822E318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739B75" w14:textId="305FA483" w:rsidR="000803CB" w:rsidRPr="00CB02C1" w:rsidRDefault="000709F4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2,414</w:t>
            </w:r>
          </w:p>
        </w:tc>
        <w:tc>
          <w:tcPr>
            <w:tcW w:w="270" w:type="dxa"/>
          </w:tcPr>
          <w:p w14:paraId="251F8FC7" w14:textId="77777777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B8894" w14:textId="5195F161" w:rsidR="000803CB" w:rsidRPr="00CB02C1" w:rsidRDefault="000803CB" w:rsidP="00080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4,419</w:t>
            </w:r>
          </w:p>
        </w:tc>
      </w:tr>
      <w:bookmarkEnd w:id="0"/>
    </w:tbl>
    <w:p w14:paraId="704419AB" w14:textId="77777777" w:rsidR="002D7647" w:rsidRPr="00CB02C1" w:rsidRDefault="002D7647" w:rsidP="00AC4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803DF61" w14:textId="36F0B711" w:rsidR="00DB3ACF" w:rsidRPr="00CB02C1" w:rsidRDefault="00DB3ACF" w:rsidP="00DB3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CB02C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C114CA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CB02C1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F7848" w:rsidRPr="00CB02C1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การจัดประเภทรายการใหม่</w:t>
      </w:r>
    </w:p>
    <w:p w14:paraId="4D686489" w14:textId="186D302B" w:rsidR="00A8553C" w:rsidRPr="00CB02C1" w:rsidRDefault="00A8553C" w:rsidP="00A85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0A0CD91" w14:textId="759012BE" w:rsidR="00C255DD" w:rsidRPr="00CB02C1" w:rsidRDefault="00C255DD" w:rsidP="00C2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0" w:name="_Hlk78578108"/>
      <w:r w:rsidRPr="00CB02C1">
        <w:rPr>
          <w:rFonts w:asciiTheme="majorBidi" w:hAnsiTheme="majorBidi" w:cstheme="majorBidi"/>
          <w:sz w:val="28"/>
          <w:szCs w:val="28"/>
          <w:cs/>
        </w:rPr>
        <w:t>รายการบางรายการในงบแสดงฐานะการเงิน</w:t>
      </w:r>
      <w:r w:rsidR="003C6256" w:rsidRPr="00CB02C1">
        <w:rPr>
          <w:rFonts w:asciiTheme="majorBidi" w:hAnsiTheme="majorBidi" w:cstheme="majorBidi"/>
          <w:sz w:val="28"/>
          <w:szCs w:val="28"/>
        </w:rPr>
        <w:t xml:space="preserve"> </w:t>
      </w:r>
      <w:r w:rsidR="003C6256" w:rsidRPr="00CB02C1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CB02C1">
        <w:rPr>
          <w:rFonts w:asciiTheme="majorBidi" w:hAnsiTheme="majorBidi" w:cstheme="majorBidi"/>
          <w:sz w:val="28"/>
          <w:szCs w:val="28"/>
        </w:rPr>
        <w:t>31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B02C1">
        <w:rPr>
          <w:rFonts w:asciiTheme="majorBidi" w:hAnsiTheme="majorBidi" w:cstheme="majorBidi"/>
          <w:sz w:val="28"/>
          <w:szCs w:val="28"/>
        </w:rPr>
        <w:t xml:space="preserve">2563 </w:t>
      </w:r>
      <w:r w:rsidRPr="00CB02C1">
        <w:rPr>
          <w:rFonts w:asciiTheme="majorBidi" w:hAnsiTheme="majorBidi" w:cstheme="majorBidi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CB02C1">
        <w:rPr>
          <w:rFonts w:asciiTheme="majorBidi" w:hAnsiTheme="majorBidi" w:cstheme="majorBidi"/>
          <w:sz w:val="28"/>
          <w:szCs w:val="28"/>
        </w:rPr>
        <w:t xml:space="preserve">2564 </w:t>
      </w:r>
      <w:r w:rsidRPr="00CB02C1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การจัดประเภทรายการใหม่ที่มีสาระสำคัญ มีดังนี้</w:t>
      </w:r>
    </w:p>
    <w:bookmarkEnd w:id="10"/>
    <w:p w14:paraId="33FAE7FA" w14:textId="77777777" w:rsidR="00C255DD" w:rsidRPr="00CB02C1" w:rsidRDefault="00C255DD" w:rsidP="00C2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5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42"/>
        <w:gridCol w:w="1764"/>
        <w:gridCol w:w="262"/>
        <w:gridCol w:w="1764"/>
        <w:gridCol w:w="262"/>
        <w:gridCol w:w="1765"/>
      </w:tblGrid>
      <w:tr w:rsidR="00C255DD" w:rsidRPr="00CB02C1" w14:paraId="5DCFE5B4" w14:textId="77777777" w:rsidTr="00DE1E50">
        <w:trPr>
          <w:trHeight w:val="347"/>
          <w:tblHeader/>
        </w:trPr>
        <w:tc>
          <w:tcPr>
            <w:tcW w:w="3542" w:type="dxa"/>
          </w:tcPr>
          <w:p w14:paraId="3BA2336B" w14:textId="77777777" w:rsidR="00C255DD" w:rsidRPr="00CB02C1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589B6DCB" w14:textId="77777777" w:rsidR="00C255DD" w:rsidRPr="00CB02C1" w:rsidRDefault="00C255DD" w:rsidP="00DE1E50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55DD" w:rsidRPr="00CB02C1" w14:paraId="5D81C546" w14:textId="77777777" w:rsidTr="00BD0BBC">
        <w:trPr>
          <w:trHeight w:val="357"/>
          <w:tblHeader/>
        </w:trPr>
        <w:tc>
          <w:tcPr>
            <w:tcW w:w="3542" w:type="dxa"/>
          </w:tcPr>
          <w:p w14:paraId="0BAC05E2" w14:textId="77777777" w:rsidR="00C255DD" w:rsidRPr="00CB02C1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16A5A42" w14:textId="77777777" w:rsidR="00C255DD" w:rsidRPr="00CB02C1" w:rsidRDefault="00C255DD" w:rsidP="00DE1E5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62" w:type="dxa"/>
          </w:tcPr>
          <w:p w14:paraId="481587CB" w14:textId="77777777" w:rsidR="00C255DD" w:rsidRPr="00CB02C1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D074D36" w14:textId="77777777" w:rsidR="00C255DD" w:rsidRPr="00CB02C1" w:rsidRDefault="00C255DD" w:rsidP="00DE1E5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2" w:type="dxa"/>
          </w:tcPr>
          <w:p w14:paraId="1C2A01FC" w14:textId="77777777" w:rsidR="00C255DD" w:rsidRPr="00CB02C1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129AF3A5" w14:textId="77777777" w:rsidR="00C255DD" w:rsidRPr="00CB02C1" w:rsidRDefault="00C255DD" w:rsidP="00DE1E50">
            <w:pPr>
              <w:pStyle w:val="BodyText"/>
              <w:spacing w:after="0" w:line="38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C255DD" w:rsidRPr="00CB02C1" w14:paraId="1CECD751" w14:textId="77777777" w:rsidTr="00DE1E50">
        <w:trPr>
          <w:trHeight w:val="347"/>
          <w:tblHeader/>
        </w:trPr>
        <w:tc>
          <w:tcPr>
            <w:tcW w:w="3542" w:type="dxa"/>
          </w:tcPr>
          <w:p w14:paraId="567A0172" w14:textId="77777777" w:rsidR="00C255DD" w:rsidRPr="00CB02C1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21964549" w14:textId="77777777" w:rsidR="00C255DD" w:rsidRPr="00CB02C1" w:rsidRDefault="00C255DD" w:rsidP="00DE1E5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255DD" w:rsidRPr="00CB02C1" w14:paraId="65C1161A" w14:textId="77777777" w:rsidTr="00BD0BBC">
        <w:trPr>
          <w:trHeight w:val="357"/>
        </w:trPr>
        <w:tc>
          <w:tcPr>
            <w:tcW w:w="3542" w:type="dxa"/>
          </w:tcPr>
          <w:p w14:paraId="450CF114" w14:textId="77777777" w:rsidR="00C255DD" w:rsidRPr="00CB02C1" w:rsidRDefault="00C255DD" w:rsidP="00DE1E50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764" w:type="dxa"/>
          </w:tcPr>
          <w:p w14:paraId="1C895E04" w14:textId="77777777" w:rsidR="00C255DD" w:rsidRPr="00CB02C1" w:rsidRDefault="00C255DD" w:rsidP="00DE1E5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5CE87972" w14:textId="77777777" w:rsidR="00C255DD" w:rsidRPr="00CB02C1" w:rsidRDefault="00C255DD" w:rsidP="00DE1E5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5D87FAE1" w14:textId="77777777" w:rsidR="00C255DD" w:rsidRPr="00CB02C1" w:rsidRDefault="00C255DD" w:rsidP="00DE1E5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44B07C3B" w14:textId="77777777" w:rsidR="00C255DD" w:rsidRPr="00CB02C1" w:rsidRDefault="00C255DD" w:rsidP="00DE1E5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419AABE4" w14:textId="77777777" w:rsidR="00C255DD" w:rsidRPr="00CB02C1" w:rsidRDefault="00C255DD" w:rsidP="00DE1E5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55DD" w:rsidRPr="00CB02C1" w14:paraId="73349C59" w14:textId="77777777" w:rsidTr="00BD0BBC">
        <w:trPr>
          <w:trHeight w:val="347"/>
        </w:trPr>
        <w:tc>
          <w:tcPr>
            <w:tcW w:w="3542" w:type="dxa"/>
          </w:tcPr>
          <w:p w14:paraId="3B79E034" w14:textId="13B41054" w:rsidR="00C255DD" w:rsidRPr="00CB02C1" w:rsidRDefault="00CA1EE0" w:rsidP="00DE1E50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64" w:type="dxa"/>
          </w:tcPr>
          <w:p w14:paraId="4D9AEEED" w14:textId="197F7719" w:rsidR="00C255DD" w:rsidRPr="00CB02C1" w:rsidRDefault="00A4318B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2,371</w:t>
            </w:r>
          </w:p>
        </w:tc>
        <w:tc>
          <w:tcPr>
            <w:tcW w:w="262" w:type="dxa"/>
          </w:tcPr>
          <w:p w14:paraId="4BCCD13D" w14:textId="77777777" w:rsidR="00C255DD" w:rsidRPr="00CB02C1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B83F485" w14:textId="25A98324" w:rsidR="00C255DD" w:rsidRPr="00CB02C1" w:rsidRDefault="002D4D12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5376" w:rsidRPr="00CB02C1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517A11" w:rsidRPr="00CB02C1">
              <w:rPr>
                <w:rFonts w:asciiTheme="majorBidi" w:hAnsiTheme="majorBidi" w:cstheme="majorBidi"/>
                <w:sz w:val="28"/>
                <w:szCs w:val="28"/>
              </w:rPr>
              <w:t>031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6048403F" w14:textId="77777777" w:rsidR="00C255DD" w:rsidRPr="00CB02C1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4ED597FD" w14:textId="229DDDC6" w:rsidR="00C255DD" w:rsidRPr="00CB02C1" w:rsidRDefault="00517A11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C255DD" w:rsidRPr="00CB02C1" w14:paraId="37A8EA66" w14:textId="77777777" w:rsidTr="00BD0BBC">
        <w:trPr>
          <w:trHeight w:val="347"/>
        </w:trPr>
        <w:tc>
          <w:tcPr>
            <w:tcW w:w="3542" w:type="dxa"/>
          </w:tcPr>
          <w:p w14:paraId="236161F4" w14:textId="27A4AA2E" w:rsidR="00C255DD" w:rsidRPr="00CB02C1" w:rsidRDefault="00360A86" w:rsidP="00DE1E50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64" w:type="dxa"/>
          </w:tcPr>
          <w:p w14:paraId="69F7A30F" w14:textId="487147A9" w:rsidR="00C255DD" w:rsidRPr="00CB02C1" w:rsidRDefault="00CE24B4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17,898</w:t>
            </w:r>
          </w:p>
        </w:tc>
        <w:tc>
          <w:tcPr>
            <w:tcW w:w="262" w:type="dxa"/>
          </w:tcPr>
          <w:p w14:paraId="5C3752FC" w14:textId="77777777" w:rsidR="00C255DD" w:rsidRPr="00CB02C1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517773E6" w14:textId="1C1FB2FC" w:rsidR="00C255DD" w:rsidRPr="00CB02C1" w:rsidRDefault="00517A11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2,031</w:t>
            </w:r>
          </w:p>
        </w:tc>
        <w:tc>
          <w:tcPr>
            <w:tcW w:w="262" w:type="dxa"/>
          </w:tcPr>
          <w:p w14:paraId="6EA61D09" w14:textId="77777777" w:rsidR="00C255DD" w:rsidRPr="00CB02C1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75B4E458" w14:textId="597AB5E7" w:rsidR="00C255DD" w:rsidRPr="00CB02C1" w:rsidRDefault="005D1163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19,929</w:t>
            </w:r>
          </w:p>
        </w:tc>
      </w:tr>
      <w:tr w:rsidR="00C255DD" w:rsidRPr="00CB02C1" w14:paraId="531B7B9F" w14:textId="77777777" w:rsidTr="00BD0BBC">
        <w:trPr>
          <w:trHeight w:val="347"/>
        </w:trPr>
        <w:tc>
          <w:tcPr>
            <w:tcW w:w="3542" w:type="dxa"/>
          </w:tcPr>
          <w:p w14:paraId="66350A38" w14:textId="77777777" w:rsidR="00C255DD" w:rsidRPr="00CB02C1" w:rsidRDefault="00C255DD" w:rsidP="00DE1E50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1BD5E4E8" w14:textId="77777777" w:rsidR="00C255DD" w:rsidRPr="00CB02C1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7BB5498" w14:textId="77777777" w:rsidR="00C255DD" w:rsidRPr="00CB02C1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68A953E3" w14:textId="77777777" w:rsidR="00C255DD" w:rsidRPr="00CB02C1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304114B" w14:textId="77777777" w:rsidR="00C255DD" w:rsidRPr="00CB02C1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0E183E52" w14:textId="77777777" w:rsidR="00C255DD" w:rsidRPr="00CB02C1" w:rsidRDefault="00C255DD" w:rsidP="00DE1E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A05A06B" w14:textId="77777777" w:rsidR="00C255DD" w:rsidRPr="002C7594" w:rsidRDefault="00C255DD" w:rsidP="00C2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35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42"/>
        <w:gridCol w:w="1764"/>
        <w:gridCol w:w="262"/>
        <w:gridCol w:w="1764"/>
        <w:gridCol w:w="262"/>
        <w:gridCol w:w="1765"/>
      </w:tblGrid>
      <w:tr w:rsidR="00C255DD" w:rsidRPr="00CB02C1" w14:paraId="25B3C281" w14:textId="77777777" w:rsidTr="00DE1E50">
        <w:trPr>
          <w:trHeight w:val="347"/>
          <w:tblHeader/>
        </w:trPr>
        <w:tc>
          <w:tcPr>
            <w:tcW w:w="3542" w:type="dxa"/>
          </w:tcPr>
          <w:p w14:paraId="04E7F740" w14:textId="44F918CA" w:rsidR="00C255DD" w:rsidRPr="00CB02C1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52050593" w14:textId="77777777" w:rsidR="00C255DD" w:rsidRPr="00CB02C1" w:rsidRDefault="00C255DD" w:rsidP="00DE1E50">
            <w:pPr>
              <w:pStyle w:val="BodyText"/>
              <w:spacing w:after="0" w:line="38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</w:t>
            </w:r>
            <w:r w:rsidRPr="00CB02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C255DD" w:rsidRPr="00CB02C1" w14:paraId="203A318C" w14:textId="77777777" w:rsidTr="00DE1E50">
        <w:trPr>
          <w:trHeight w:val="357"/>
          <w:tblHeader/>
        </w:trPr>
        <w:tc>
          <w:tcPr>
            <w:tcW w:w="3542" w:type="dxa"/>
          </w:tcPr>
          <w:p w14:paraId="7C398A21" w14:textId="77777777" w:rsidR="00C255DD" w:rsidRPr="00CB02C1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467507D4" w14:textId="77777777" w:rsidR="00C255DD" w:rsidRPr="00CB02C1" w:rsidRDefault="00C255DD" w:rsidP="00DE1E5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62" w:type="dxa"/>
          </w:tcPr>
          <w:p w14:paraId="12BA22F7" w14:textId="77777777" w:rsidR="00C255DD" w:rsidRPr="00CB02C1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9DC1422" w14:textId="77777777" w:rsidR="00C255DD" w:rsidRPr="00CB02C1" w:rsidRDefault="00C255DD" w:rsidP="00DE1E5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2" w:type="dxa"/>
          </w:tcPr>
          <w:p w14:paraId="5AFD0AE1" w14:textId="77777777" w:rsidR="00C255DD" w:rsidRPr="00CB02C1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38975239" w14:textId="77777777" w:rsidR="00C255DD" w:rsidRPr="00CB02C1" w:rsidRDefault="00C255DD" w:rsidP="00DE1E50">
            <w:pPr>
              <w:pStyle w:val="BodyText"/>
              <w:spacing w:after="0" w:line="38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C255DD" w:rsidRPr="00CB02C1" w14:paraId="5CFE0C85" w14:textId="77777777" w:rsidTr="00DE1E50">
        <w:trPr>
          <w:trHeight w:val="347"/>
          <w:tblHeader/>
        </w:trPr>
        <w:tc>
          <w:tcPr>
            <w:tcW w:w="3542" w:type="dxa"/>
          </w:tcPr>
          <w:p w14:paraId="738B7D5B" w14:textId="77777777" w:rsidR="00C255DD" w:rsidRPr="00CB02C1" w:rsidRDefault="00C255DD" w:rsidP="00DE1E50">
            <w:pPr>
              <w:pStyle w:val="BodyText"/>
              <w:spacing w:after="0" w:line="380" w:lineRule="exac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7" w:type="dxa"/>
            <w:gridSpan w:val="5"/>
          </w:tcPr>
          <w:p w14:paraId="4955006C" w14:textId="77777777" w:rsidR="00C255DD" w:rsidRPr="00CB02C1" w:rsidRDefault="00C255DD" w:rsidP="00DE1E50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B02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255DD" w:rsidRPr="00CB02C1" w14:paraId="70E4DB6D" w14:textId="77777777" w:rsidTr="00DE1E50">
        <w:trPr>
          <w:trHeight w:val="357"/>
        </w:trPr>
        <w:tc>
          <w:tcPr>
            <w:tcW w:w="3542" w:type="dxa"/>
          </w:tcPr>
          <w:p w14:paraId="193329A1" w14:textId="77777777" w:rsidR="00C255DD" w:rsidRPr="00CB02C1" w:rsidRDefault="00C255DD" w:rsidP="00DE1E50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B02C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B02C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764" w:type="dxa"/>
          </w:tcPr>
          <w:p w14:paraId="5AD0BAC3" w14:textId="77777777" w:rsidR="00C255DD" w:rsidRPr="00CB02C1" w:rsidRDefault="00C255DD" w:rsidP="00DE1E5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499AA4D" w14:textId="77777777" w:rsidR="00C255DD" w:rsidRPr="00CB02C1" w:rsidRDefault="00C255DD" w:rsidP="00DE1E5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6270F2E" w14:textId="77777777" w:rsidR="00C255DD" w:rsidRPr="00CB02C1" w:rsidRDefault="00C255DD" w:rsidP="00DE1E5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37E554B" w14:textId="77777777" w:rsidR="00C255DD" w:rsidRPr="00CB02C1" w:rsidRDefault="00C255DD" w:rsidP="00DE1E50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209AE235" w14:textId="77777777" w:rsidR="00C255DD" w:rsidRPr="00CB02C1" w:rsidRDefault="00C255DD" w:rsidP="00DE1E50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24B4" w:rsidRPr="00CB02C1" w14:paraId="18E98034" w14:textId="77777777" w:rsidTr="00DE1E50">
        <w:trPr>
          <w:trHeight w:val="347"/>
        </w:trPr>
        <w:tc>
          <w:tcPr>
            <w:tcW w:w="3542" w:type="dxa"/>
          </w:tcPr>
          <w:p w14:paraId="16C2CC14" w14:textId="6378F0D3" w:rsidR="00CE24B4" w:rsidRPr="00CB02C1" w:rsidRDefault="00CE24B4" w:rsidP="00CE24B4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64" w:type="dxa"/>
          </w:tcPr>
          <w:p w14:paraId="4A1BC8E6" w14:textId="634E2B8A" w:rsidR="00CE24B4" w:rsidRPr="00CB02C1" w:rsidRDefault="00495026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262" w:type="dxa"/>
          </w:tcPr>
          <w:p w14:paraId="26F6EAC9" w14:textId="77777777" w:rsidR="00CE24B4" w:rsidRPr="00CB02C1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999E294" w14:textId="70DB93AF" w:rsidR="00CE24B4" w:rsidRPr="00CB02C1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6726" w:rsidRPr="00CB02C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87593" w:rsidRPr="00CB02C1">
              <w:rPr>
                <w:rFonts w:asciiTheme="majorBidi" w:hAnsiTheme="majorBidi" w:cstheme="majorBidi"/>
                <w:sz w:val="28"/>
                <w:szCs w:val="28"/>
              </w:rPr>
              <w:t>475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4F96457F" w14:textId="77777777" w:rsidR="00CE24B4" w:rsidRPr="00CB02C1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52F4EB08" w14:textId="124285C4" w:rsidR="00CE24B4" w:rsidRPr="00CB02C1" w:rsidRDefault="00F87593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CE24B4" w:rsidRPr="00CB02C1" w14:paraId="52B5EC98" w14:textId="77777777" w:rsidTr="00DE1E50">
        <w:trPr>
          <w:trHeight w:val="347"/>
        </w:trPr>
        <w:tc>
          <w:tcPr>
            <w:tcW w:w="3542" w:type="dxa"/>
          </w:tcPr>
          <w:p w14:paraId="2725E5ED" w14:textId="0B046FDE" w:rsidR="00CE24B4" w:rsidRPr="00CB02C1" w:rsidRDefault="00CE24B4" w:rsidP="00CE24B4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2C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64" w:type="dxa"/>
          </w:tcPr>
          <w:p w14:paraId="73F280FF" w14:textId="2186C982" w:rsidR="00CE24B4" w:rsidRPr="00CB02C1" w:rsidRDefault="00604F41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11,254</w:t>
            </w:r>
          </w:p>
        </w:tc>
        <w:tc>
          <w:tcPr>
            <w:tcW w:w="262" w:type="dxa"/>
          </w:tcPr>
          <w:p w14:paraId="394BB6EA" w14:textId="77777777" w:rsidR="00CE24B4" w:rsidRPr="00CB02C1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8B507A6" w14:textId="4B85C998" w:rsidR="00CE24B4" w:rsidRPr="00CB02C1" w:rsidRDefault="00E96726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573"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87593" w:rsidRPr="00CB02C1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62" w:type="dxa"/>
          </w:tcPr>
          <w:p w14:paraId="43F34093" w14:textId="77777777" w:rsidR="00CE24B4" w:rsidRPr="00CB02C1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66011600" w14:textId="229E8A2C" w:rsidR="00CE24B4" w:rsidRPr="00CB02C1" w:rsidRDefault="004429AC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D506E9" w:rsidRPr="00CB02C1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CB02C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E24B4" w:rsidRPr="00CB02C1" w14:paraId="52EC56BE" w14:textId="77777777" w:rsidTr="00DE1E50">
        <w:trPr>
          <w:trHeight w:val="347"/>
        </w:trPr>
        <w:tc>
          <w:tcPr>
            <w:tcW w:w="3542" w:type="dxa"/>
          </w:tcPr>
          <w:p w14:paraId="284260F5" w14:textId="77777777" w:rsidR="00CE24B4" w:rsidRPr="00CB02C1" w:rsidRDefault="00CE24B4" w:rsidP="00CE24B4">
            <w:pPr>
              <w:pStyle w:val="BodyText"/>
              <w:spacing w:after="0" w:line="240" w:lineRule="auto"/>
              <w:ind w:right="-405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158E5366" w14:textId="77777777" w:rsidR="00CE24B4" w:rsidRPr="00CB02C1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02232F8" w14:textId="77777777" w:rsidR="00CE24B4" w:rsidRPr="00CB02C1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0B0A0F71" w14:textId="77777777" w:rsidR="00CE24B4" w:rsidRPr="00CB02C1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CB02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BFF1022" w14:textId="77777777" w:rsidR="00CE24B4" w:rsidRPr="00CB02C1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5" w:type="dxa"/>
          </w:tcPr>
          <w:p w14:paraId="231AB707" w14:textId="77777777" w:rsidR="00CE24B4" w:rsidRPr="00CB02C1" w:rsidRDefault="00CE24B4" w:rsidP="00CE2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8"/>
              </w:tabs>
              <w:spacing w:after="0" w:line="240" w:lineRule="auto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D6A7703" w14:textId="4B6D4BA5" w:rsidR="00F23412" w:rsidRPr="00CB02C1" w:rsidRDefault="00F23412" w:rsidP="00F2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FF6F758" w14:textId="42761748" w:rsidR="000C3BD5" w:rsidRPr="00F23412" w:rsidRDefault="000C3BD5" w:rsidP="000C3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B02C1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</w:t>
      </w:r>
      <w:r w:rsidRPr="00CB02C1">
        <w:rPr>
          <w:rFonts w:asciiTheme="majorBidi" w:hAnsiTheme="majorBidi" w:cstheme="majorBidi" w:hint="cs"/>
          <w:sz w:val="28"/>
          <w:szCs w:val="28"/>
          <w:cs/>
        </w:rPr>
        <w:t>นี้</w:t>
      </w:r>
      <w:r w:rsidR="00DC21E1" w:rsidRPr="00CB02C1">
        <w:rPr>
          <w:rFonts w:asciiTheme="majorBidi" w:hAnsiTheme="majorBidi" w:cstheme="majorBidi" w:hint="cs"/>
          <w:sz w:val="28"/>
          <w:szCs w:val="28"/>
          <w:cs/>
        </w:rPr>
        <w:t>เกิดขึ้นเนื่อง</w:t>
      </w:r>
      <w:r w:rsidR="00CA0699" w:rsidRPr="00CB02C1">
        <w:rPr>
          <w:rFonts w:asciiTheme="majorBidi" w:hAnsiTheme="majorBidi" w:cstheme="majorBidi" w:hint="cs"/>
          <w:sz w:val="28"/>
          <w:szCs w:val="28"/>
          <w:cs/>
        </w:rPr>
        <w:t>จากฝ่ายบริหาร</w:t>
      </w:r>
      <w:r w:rsidR="00F3468B" w:rsidRPr="00CB02C1">
        <w:rPr>
          <w:rFonts w:asciiTheme="majorBidi" w:hAnsiTheme="majorBidi" w:cstheme="majorBidi" w:hint="cs"/>
          <w:sz w:val="28"/>
          <w:szCs w:val="28"/>
          <w:cs/>
        </w:rPr>
        <w:t>เชื่อว่าการจัดประเภทรายการใหม่มีความเหมาะสม</w:t>
      </w:r>
      <w:r w:rsidR="00C86387" w:rsidRPr="00CB02C1">
        <w:rPr>
          <w:rFonts w:asciiTheme="majorBidi" w:hAnsiTheme="majorBidi" w:cstheme="majorBidi" w:hint="cs"/>
          <w:sz w:val="28"/>
          <w:szCs w:val="28"/>
          <w:cs/>
        </w:rPr>
        <w:t>กับธุรกิจของกลุ่มบริษัทมากกว่า</w:t>
      </w:r>
    </w:p>
    <w:p w14:paraId="6129DFAF" w14:textId="06220CCF" w:rsidR="00A8553C" w:rsidRPr="007C5D1E" w:rsidRDefault="00A8553C" w:rsidP="007C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sectPr w:rsidR="00A8553C" w:rsidRPr="007C5D1E" w:rsidSect="00412838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3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DCE40" w14:textId="77777777" w:rsidR="0023636E" w:rsidRDefault="0023636E" w:rsidP="003B1575">
      <w:r>
        <w:separator/>
      </w:r>
    </w:p>
  </w:endnote>
  <w:endnote w:type="continuationSeparator" w:id="0">
    <w:p w14:paraId="2BAE7497" w14:textId="77777777" w:rsidR="0023636E" w:rsidRDefault="0023636E" w:rsidP="003B1575">
      <w:r>
        <w:continuationSeparator/>
      </w:r>
    </w:p>
  </w:endnote>
  <w:endnote w:type="continuationNotice" w:id="1">
    <w:p w14:paraId="5C821E54" w14:textId="77777777" w:rsidR="0023636E" w:rsidRDefault="002363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2ED44" w14:textId="77777777" w:rsidR="00DD1CB1" w:rsidRPr="0013720E" w:rsidRDefault="00DD1CB1">
    <w:pPr>
      <w:pStyle w:val="Footer"/>
      <w:jc w:val="center"/>
      <w:rPr>
        <w:rFonts w:ascii="Angsana New" w:hAnsi="Angsana New"/>
        <w:sz w:val="30"/>
        <w:szCs w:val="30"/>
      </w:rPr>
    </w:pPr>
    <w:r w:rsidRPr="0013720E">
      <w:rPr>
        <w:rFonts w:ascii="Angsana New" w:hAnsi="Angsana New"/>
        <w:sz w:val="30"/>
        <w:szCs w:val="30"/>
      </w:rPr>
      <w:fldChar w:fldCharType="begin"/>
    </w:r>
    <w:r w:rsidRPr="0013720E">
      <w:rPr>
        <w:rFonts w:ascii="Angsana New" w:hAnsi="Angsana New"/>
        <w:sz w:val="30"/>
        <w:szCs w:val="30"/>
      </w:rPr>
      <w:instrText xml:space="preserve"> PAGE   \* MERGEFORMAT </w:instrText>
    </w:r>
    <w:r w:rsidRPr="0013720E">
      <w:rPr>
        <w:rFonts w:ascii="Angsana New" w:hAnsi="Angsana New"/>
        <w:sz w:val="30"/>
        <w:szCs w:val="30"/>
      </w:rPr>
      <w:fldChar w:fldCharType="separate"/>
    </w:r>
    <w:r w:rsidRPr="0013720E">
      <w:rPr>
        <w:rFonts w:ascii="Angsana New" w:hAnsi="Angsana New"/>
        <w:noProof/>
        <w:sz w:val="30"/>
        <w:szCs w:val="30"/>
      </w:rPr>
      <w:t>2</w:t>
    </w:r>
    <w:r w:rsidRPr="0013720E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27CFB" w14:textId="3144A4D2" w:rsidR="006C0102" w:rsidRPr="0032044D" w:rsidRDefault="006C0102">
    <w:pPr>
      <w:pStyle w:val="Footer"/>
      <w:jc w:val="center"/>
      <w:rPr>
        <w:rFonts w:ascii="Angsana New" w:hAnsi="Angsana New"/>
        <w:sz w:val="30"/>
        <w:szCs w:val="30"/>
      </w:rPr>
    </w:pPr>
  </w:p>
  <w:p w14:paraId="4D6208AA" w14:textId="559F397E" w:rsidR="006C0102" w:rsidRPr="0079184A" w:rsidRDefault="006C0102" w:rsidP="0032044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sz w:val="30"/>
        <w:szCs w:val="30"/>
      </w:rPr>
      <w:t>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2675955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0C7DC5B" w14:textId="7F65FE8B" w:rsidR="006C0102" w:rsidRPr="00F17C90" w:rsidRDefault="006C010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F17C90">
          <w:rPr>
            <w:rFonts w:ascii="Angsana New" w:hAnsi="Angsana New" w:hint="cs"/>
            <w:sz w:val="30"/>
            <w:szCs w:val="30"/>
          </w:rPr>
          <w:fldChar w:fldCharType="begin"/>
        </w:r>
        <w:r w:rsidRPr="00F17C9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F17C90">
          <w:rPr>
            <w:rFonts w:ascii="Angsana New" w:hAnsi="Angsana New" w:hint="cs"/>
            <w:sz w:val="30"/>
            <w:szCs w:val="30"/>
          </w:rPr>
          <w:fldChar w:fldCharType="separate"/>
        </w:r>
        <w:r w:rsidRPr="00F17C90">
          <w:rPr>
            <w:rFonts w:ascii="Angsana New" w:hAnsi="Angsana New" w:hint="cs"/>
            <w:noProof/>
            <w:sz w:val="30"/>
            <w:szCs w:val="30"/>
          </w:rPr>
          <w:t>2</w:t>
        </w:r>
        <w:r w:rsidRPr="00F17C9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232C66BD" w14:textId="12048094" w:rsidR="006C0102" w:rsidRPr="0079184A" w:rsidRDefault="006C0102" w:rsidP="00A2293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2278541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63922C1" w14:textId="77777777" w:rsidR="006C0102" w:rsidRDefault="006C0102" w:rsidP="00A22932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ind w:right="360"/>
          <w:jc w:val="center"/>
          <w:rPr>
            <w:rStyle w:val="PageNumber"/>
            <w:rFonts w:ascii="Angsana New" w:hAnsi="Angsana New"/>
            <w:sz w:val="30"/>
            <w:szCs w:val="30"/>
          </w:rPr>
        </w:pPr>
        <w:r w:rsidRPr="00412838">
          <w:rPr>
            <w:rFonts w:ascii="Angsana New" w:hAnsi="Angsana New" w:hint="cs"/>
            <w:sz w:val="30"/>
            <w:szCs w:val="30"/>
          </w:rPr>
          <w:fldChar w:fldCharType="begin"/>
        </w:r>
        <w:r w:rsidRPr="00412838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412838">
          <w:rPr>
            <w:rFonts w:ascii="Angsana New" w:hAnsi="Angsana New" w:hint="cs"/>
            <w:sz w:val="30"/>
            <w:szCs w:val="30"/>
          </w:rPr>
          <w:fldChar w:fldCharType="separate"/>
        </w:r>
        <w:r w:rsidRPr="00412838">
          <w:rPr>
            <w:rFonts w:ascii="Angsana New" w:hAnsi="Angsana New" w:hint="cs"/>
            <w:noProof/>
            <w:sz w:val="30"/>
            <w:szCs w:val="30"/>
          </w:rPr>
          <w:t>2</w:t>
        </w:r>
        <w:r w:rsidRPr="0041283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703399B" w14:textId="28F6FF0F" w:rsidR="006C0102" w:rsidRPr="0079184A" w:rsidRDefault="006C0102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8DC1D3" w14:textId="77777777" w:rsidR="0023636E" w:rsidRDefault="0023636E" w:rsidP="003B1575">
      <w:r>
        <w:separator/>
      </w:r>
    </w:p>
  </w:footnote>
  <w:footnote w:type="continuationSeparator" w:id="0">
    <w:p w14:paraId="580BF281" w14:textId="77777777" w:rsidR="0023636E" w:rsidRDefault="0023636E" w:rsidP="003B1575">
      <w:r>
        <w:continuationSeparator/>
      </w:r>
    </w:p>
  </w:footnote>
  <w:footnote w:type="continuationNotice" w:id="1">
    <w:p w14:paraId="3FE24A1A" w14:textId="77777777" w:rsidR="0023636E" w:rsidRDefault="002363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3B796" w14:textId="77777777" w:rsidR="006C0102" w:rsidRPr="00F66BC1" w:rsidRDefault="006C0102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8B51C9F" w14:textId="77777777" w:rsidR="006C0102" w:rsidRPr="00174ABB" w:rsidRDefault="006C0102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B98C1BD" w14:textId="03149102" w:rsidR="006C0102" w:rsidRPr="00174ABB" w:rsidRDefault="006C0102" w:rsidP="00174AB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B5B63">
      <w:rPr>
        <w:rFonts w:ascii="Angsana New" w:hAnsi="Angsana New"/>
        <w:bCs/>
        <w:sz w:val="32"/>
        <w:szCs w:val="32"/>
        <w:cs/>
      </w:rPr>
      <w:t>สำหรับ</w:t>
    </w:r>
    <w:r w:rsidRPr="006B5B63">
      <w:rPr>
        <w:rFonts w:ascii="Angsana New" w:hAnsi="Angsana New" w:hint="cs"/>
        <w:bCs/>
        <w:sz w:val="32"/>
        <w:szCs w:val="32"/>
        <w:cs/>
      </w:rPr>
      <w:t>งวดสามเดือนและเก้าเดือน</w:t>
    </w:r>
    <w:r w:rsidRPr="006B5B63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6B5B63">
      <w:rPr>
        <w:rFonts w:ascii="Angsana New" w:hAnsi="Angsana New"/>
        <w:bCs/>
        <w:sz w:val="32"/>
        <w:szCs w:val="32"/>
      </w:rPr>
      <w:t xml:space="preserve">30 </w:t>
    </w:r>
    <w:r w:rsidRPr="006B5B63">
      <w:rPr>
        <w:rFonts w:ascii="Angsana New" w:hAnsi="Angsana New"/>
        <w:bCs/>
        <w:sz w:val="32"/>
        <w:szCs w:val="32"/>
        <w:cs/>
      </w:rPr>
      <w:t>กันยายน</w:t>
    </w:r>
    <w:r w:rsidRPr="00174ABB">
      <w:rPr>
        <w:rFonts w:ascii="Angsana New" w:hAnsi="Angsana New" w:cs="Angsana New" w:hint="cs"/>
        <w:bCs/>
        <w:sz w:val="32"/>
        <w:szCs w:val="32"/>
        <w:cs/>
      </w:rPr>
      <w:t xml:space="preserve"> </w:t>
    </w:r>
    <w:r w:rsidRPr="00174ABB">
      <w:rPr>
        <w:rFonts w:ascii="Angsana New" w:hAnsi="Angsana New" w:cs="Angsana New" w:hint="cs"/>
        <w:bCs/>
        <w:sz w:val="32"/>
        <w:szCs w:val="32"/>
      </w:rPr>
      <w:t>256</w:t>
    </w:r>
    <w:r>
      <w:rPr>
        <w:rFonts w:ascii="Angsana New" w:hAnsi="Angsana New" w:cs="Angsana New"/>
        <w:bCs/>
        <w:sz w:val="32"/>
        <w:szCs w:val="32"/>
      </w:rPr>
      <w:t>4</w:t>
    </w:r>
    <w:r w:rsidRPr="00174ABB">
      <w:rPr>
        <w:rFonts w:ascii="Angsana New" w:hAnsi="Angsana New" w:cs="Angsana New" w:hint="cs"/>
        <w:bCs/>
        <w:sz w:val="32"/>
        <w:szCs w:val="32"/>
      </w:rPr>
      <w:t xml:space="preserve"> (</w:t>
    </w:r>
    <w:r w:rsidRPr="00174ABB">
      <w:rPr>
        <w:rFonts w:ascii="Angsana New" w:hAnsi="Angsana New" w:cs="Angsana New" w:hint="cs"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cs="Angsana New" w:hint="cs"/>
        <w:bCs/>
        <w:sz w:val="32"/>
        <w:szCs w:val="32"/>
      </w:rPr>
      <w:t>)</w:t>
    </w:r>
  </w:p>
  <w:p w14:paraId="0E4D4D79" w14:textId="77777777" w:rsidR="006C0102" w:rsidRPr="0079184A" w:rsidRDefault="006C0102" w:rsidP="00B137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EDA8C" w14:textId="77777777" w:rsidR="006C0102" w:rsidRPr="00F66BC1" w:rsidRDefault="006C0102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6BF4024" w14:textId="77777777" w:rsidR="006C0102" w:rsidRPr="00174ABB" w:rsidRDefault="006C0102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659136" w14:textId="6AC45D96" w:rsidR="006C0102" w:rsidRDefault="006C0102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B5B63">
      <w:rPr>
        <w:rFonts w:ascii="Angsana New" w:hAnsi="Angsana New"/>
        <w:b/>
        <w:bCs/>
        <w:sz w:val="32"/>
        <w:szCs w:val="32"/>
        <w:cs/>
      </w:rPr>
      <w:t>สำหรับ</w:t>
    </w:r>
    <w:r w:rsidRPr="006B5B63"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6B5B6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6B5B63">
      <w:rPr>
        <w:rFonts w:ascii="Angsana New" w:hAnsi="Angsana New"/>
        <w:b/>
        <w:bCs/>
        <w:sz w:val="32"/>
        <w:szCs w:val="32"/>
      </w:rPr>
      <w:t xml:space="preserve">30 </w:t>
    </w:r>
    <w:r w:rsidRPr="006B5B63">
      <w:rPr>
        <w:rFonts w:ascii="Angsana New" w:hAnsi="Angsana New"/>
        <w:b/>
        <w:bCs/>
        <w:sz w:val="32"/>
        <w:szCs w:val="32"/>
        <w:cs/>
      </w:rPr>
      <w:t>กันยายน</w:t>
    </w:r>
    <w:r w:rsidRPr="006B5B6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6B5B63">
      <w:rPr>
        <w:rFonts w:ascii="Angsana New" w:hAnsi="Angsana New" w:hint="cs"/>
        <w:b/>
        <w:bCs/>
        <w:sz w:val="32"/>
        <w:szCs w:val="32"/>
      </w:rPr>
      <w:t>256</w:t>
    </w:r>
    <w:r w:rsidRPr="006B5B63">
      <w:rPr>
        <w:rFonts w:ascii="Angsana New" w:hAnsi="Angsana New"/>
        <w:b/>
        <w:sz w:val="32"/>
        <w:szCs w:val="32"/>
      </w:rPr>
      <w:t>4</w:t>
    </w:r>
    <w:r w:rsidRPr="00174ABB">
      <w:rPr>
        <w:rFonts w:ascii="Angsana New" w:hAnsi="Angsana New" w:hint="cs"/>
        <w:b/>
        <w:bCs/>
        <w:sz w:val="32"/>
        <w:szCs w:val="32"/>
      </w:rPr>
      <w:t xml:space="preserve"> (</w:t>
    </w:r>
    <w:r w:rsidRPr="00174AB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hint="cs"/>
        <w:b/>
        <w:bCs/>
        <w:sz w:val="32"/>
        <w:szCs w:val="32"/>
      </w:rPr>
      <w:t>)</w:t>
    </w:r>
  </w:p>
  <w:p w14:paraId="0A472640" w14:textId="77777777" w:rsidR="006C0102" w:rsidRDefault="006C0102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B07B2" w14:textId="77777777" w:rsidR="006C0102" w:rsidRPr="00F66BC1" w:rsidRDefault="006C0102" w:rsidP="00942D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66BC1">
      <w:rPr>
        <w:rFonts w:ascii="Angsana New" w:hAnsi="Angsana New"/>
        <w:b/>
        <w:bCs/>
        <w:sz w:val="32"/>
        <w:szCs w:val="32"/>
        <w:cs/>
      </w:rPr>
      <w:t>บริษัท</w:t>
    </w:r>
    <w:r w:rsidRPr="00F66BC1">
      <w:rPr>
        <w:rFonts w:ascii="Angsana New" w:hAnsi="Angsana New" w:hint="cs"/>
        <w:b/>
        <w:bCs/>
        <w:sz w:val="32"/>
        <w:szCs w:val="32"/>
        <w:cs/>
      </w:rPr>
      <w:t xml:space="preserve"> มิตรสิบ </w:t>
    </w:r>
    <w:r w:rsidRPr="00F66BC1">
      <w:rPr>
        <w:rFonts w:ascii="Angsana New" w:hAnsi="Angsana New"/>
        <w:b/>
        <w:bCs/>
        <w:sz w:val="32"/>
        <w:szCs w:val="32"/>
        <w:cs/>
      </w:rPr>
      <w:t xml:space="preserve">ลิสซิ่ง จำกัด </w:t>
    </w:r>
    <w:r w:rsidRPr="00F66BC1">
      <w:rPr>
        <w:rFonts w:ascii="Angsana New" w:hAnsi="Angsana New"/>
        <w:b/>
        <w:bCs/>
        <w:sz w:val="32"/>
        <w:szCs w:val="32"/>
      </w:rPr>
      <w:t>(</w:t>
    </w:r>
    <w:r w:rsidRPr="00F66BC1">
      <w:rPr>
        <w:rFonts w:ascii="Angsana New" w:hAnsi="Angsana New"/>
        <w:b/>
        <w:bCs/>
        <w:sz w:val="32"/>
        <w:szCs w:val="32"/>
        <w:cs/>
      </w:rPr>
      <w:t>มหาชน</w:t>
    </w:r>
    <w:r w:rsidRPr="00F66BC1"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49317B9" w14:textId="77777777" w:rsidR="006C0102" w:rsidRPr="00174ABB" w:rsidRDefault="006C0102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01FFCD" w14:textId="3BDDA8C4" w:rsidR="006C0102" w:rsidRDefault="006C0102" w:rsidP="00174A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74ABB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3B5BBB">
      <w:rPr>
        <w:rFonts w:ascii="Angsana New" w:hAnsi="Angsana New" w:hint="cs"/>
        <w:b/>
        <w:bCs/>
        <w:sz w:val="32"/>
        <w:szCs w:val="32"/>
        <w:cs/>
      </w:rPr>
      <w:t>เก้า</w:t>
    </w:r>
    <w:r w:rsidRPr="00174ABB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174ABB">
      <w:rPr>
        <w:rFonts w:ascii="Angsana New" w:hAnsi="Angsana New" w:hint="cs"/>
        <w:b/>
        <w:bCs/>
        <w:sz w:val="32"/>
        <w:szCs w:val="32"/>
      </w:rPr>
      <w:t>30</w:t>
    </w:r>
    <w:r w:rsidRPr="00174AB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B5BBB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174AB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74ABB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Cs/>
        <w:sz w:val="32"/>
        <w:szCs w:val="32"/>
      </w:rPr>
      <w:t>4</w:t>
    </w:r>
    <w:r w:rsidRPr="00174ABB">
      <w:rPr>
        <w:rFonts w:ascii="Angsana New" w:hAnsi="Angsana New" w:hint="cs"/>
        <w:b/>
        <w:bCs/>
        <w:sz w:val="32"/>
        <w:szCs w:val="32"/>
      </w:rPr>
      <w:t xml:space="preserve"> (</w:t>
    </w:r>
    <w:r w:rsidRPr="00174AB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174ABB">
      <w:rPr>
        <w:rFonts w:ascii="Angsana New" w:hAnsi="Angsana New" w:hint="cs"/>
        <w:b/>
        <w:bCs/>
        <w:sz w:val="32"/>
        <w:szCs w:val="32"/>
      </w:rPr>
      <w:t>)</w:t>
    </w:r>
  </w:p>
  <w:p w14:paraId="39BF5562" w14:textId="77777777" w:rsidR="006C0102" w:rsidRDefault="006C0102" w:rsidP="00B236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Lc9eTCfXD2qVal" id="xAIeJKsy"/>
  </int:Manifest>
  <int:Observations>
    <int:Content id="xAIeJKs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0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2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29"/>
  </w:num>
  <w:num w:numId="14">
    <w:abstractNumId w:val="21"/>
  </w:num>
  <w:num w:numId="15">
    <w:abstractNumId w:val="25"/>
  </w:num>
  <w:num w:numId="16">
    <w:abstractNumId w:val="14"/>
  </w:num>
  <w:num w:numId="17">
    <w:abstractNumId w:val="31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0"/>
  </w:num>
  <w:num w:numId="23">
    <w:abstractNumId w:val="12"/>
  </w:num>
  <w:num w:numId="24">
    <w:abstractNumId w:val="27"/>
  </w:num>
  <w:num w:numId="25">
    <w:abstractNumId w:val="22"/>
  </w:num>
  <w:num w:numId="26">
    <w:abstractNumId w:val="10"/>
  </w:num>
  <w:num w:numId="27">
    <w:abstractNumId w:val="28"/>
  </w:num>
  <w:num w:numId="28">
    <w:abstractNumId w:val="32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B4B"/>
    <w:rsid w:val="00001F0B"/>
    <w:rsid w:val="0000204A"/>
    <w:rsid w:val="00002163"/>
    <w:rsid w:val="00002367"/>
    <w:rsid w:val="000027B6"/>
    <w:rsid w:val="0000293F"/>
    <w:rsid w:val="00002AE9"/>
    <w:rsid w:val="00002C02"/>
    <w:rsid w:val="00002D0F"/>
    <w:rsid w:val="0000355C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7B8"/>
    <w:rsid w:val="000058F5"/>
    <w:rsid w:val="000059EE"/>
    <w:rsid w:val="00005E1D"/>
    <w:rsid w:val="00005E3E"/>
    <w:rsid w:val="000060D2"/>
    <w:rsid w:val="000061C3"/>
    <w:rsid w:val="000062FB"/>
    <w:rsid w:val="000063BD"/>
    <w:rsid w:val="00006882"/>
    <w:rsid w:val="00006B88"/>
    <w:rsid w:val="00006E76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D"/>
    <w:rsid w:val="00012134"/>
    <w:rsid w:val="00012824"/>
    <w:rsid w:val="00012B2D"/>
    <w:rsid w:val="00012E40"/>
    <w:rsid w:val="00013082"/>
    <w:rsid w:val="0001343F"/>
    <w:rsid w:val="00013447"/>
    <w:rsid w:val="00013B0C"/>
    <w:rsid w:val="00013B4D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6C61"/>
    <w:rsid w:val="000170BA"/>
    <w:rsid w:val="0001714C"/>
    <w:rsid w:val="0001715C"/>
    <w:rsid w:val="0001729F"/>
    <w:rsid w:val="000177DF"/>
    <w:rsid w:val="000178B5"/>
    <w:rsid w:val="00017A94"/>
    <w:rsid w:val="00017D85"/>
    <w:rsid w:val="00017F45"/>
    <w:rsid w:val="00020091"/>
    <w:rsid w:val="000201B3"/>
    <w:rsid w:val="000203CD"/>
    <w:rsid w:val="00020492"/>
    <w:rsid w:val="000205FD"/>
    <w:rsid w:val="000206D5"/>
    <w:rsid w:val="000207B2"/>
    <w:rsid w:val="00020C53"/>
    <w:rsid w:val="000210D4"/>
    <w:rsid w:val="00021189"/>
    <w:rsid w:val="000224EB"/>
    <w:rsid w:val="000228BE"/>
    <w:rsid w:val="000228C1"/>
    <w:rsid w:val="00022A0B"/>
    <w:rsid w:val="00023131"/>
    <w:rsid w:val="00023349"/>
    <w:rsid w:val="000233CF"/>
    <w:rsid w:val="000238F7"/>
    <w:rsid w:val="00023923"/>
    <w:rsid w:val="00023FA3"/>
    <w:rsid w:val="000242BF"/>
    <w:rsid w:val="0002433C"/>
    <w:rsid w:val="0002436E"/>
    <w:rsid w:val="000244CC"/>
    <w:rsid w:val="000244DE"/>
    <w:rsid w:val="00024775"/>
    <w:rsid w:val="00025172"/>
    <w:rsid w:val="00025352"/>
    <w:rsid w:val="000253E8"/>
    <w:rsid w:val="000254E2"/>
    <w:rsid w:val="00025683"/>
    <w:rsid w:val="00025DD3"/>
    <w:rsid w:val="00025E16"/>
    <w:rsid w:val="0002687F"/>
    <w:rsid w:val="00026A7E"/>
    <w:rsid w:val="00026D65"/>
    <w:rsid w:val="00026DC7"/>
    <w:rsid w:val="00026E84"/>
    <w:rsid w:val="0002731E"/>
    <w:rsid w:val="00027BE7"/>
    <w:rsid w:val="00027D8A"/>
    <w:rsid w:val="00027EAF"/>
    <w:rsid w:val="00030525"/>
    <w:rsid w:val="000306BB"/>
    <w:rsid w:val="00030970"/>
    <w:rsid w:val="00030C2D"/>
    <w:rsid w:val="00030C88"/>
    <w:rsid w:val="00030D56"/>
    <w:rsid w:val="00030F4D"/>
    <w:rsid w:val="00031040"/>
    <w:rsid w:val="00031097"/>
    <w:rsid w:val="000314CE"/>
    <w:rsid w:val="000316E9"/>
    <w:rsid w:val="00031854"/>
    <w:rsid w:val="00031D79"/>
    <w:rsid w:val="00031DFA"/>
    <w:rsid w:val="00031E1A"/>
    <w:rsid w:val="00032B28"/>
    <w:rsid w:val="00032FB7"/>
    <w:rsid w:val="0003318E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023"/>
    <w:rsid w:val="0003734B"/>
    <w:rsid w:val="0003749B"/>
    <w:rsid w:val="0003781F"/>
    <w:rsid w:val="00037AAD"/>
    <w:rsid w:val="00037BD0"/>
    <w:rsid w:val="00037DE4"/>
    <w:rsid w:val="00037E11"/>
    <w:rsid w:val="00040552"/>
    <w:rsid w:val="0004118E"/>
    <w:rsid w:val="000411CB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3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528B"/>
    <w:rsid w:val="000464E0"/>
    <w:rsid w:val="000465BA"/>
    <w:rsid w:val="00046974"/>
    <w:rsid w:val="000469BF"/>
    <w:rsid w:val="000469CD"/>
    <w:rsid w:val="00046B6A"/>
    <w:rsid w:val="00047104"/>
    <w:rsid w:val="00047389"/>
    <w:rsid w:val="00047552"/>
    <w:rsid w:val="00047AF4"/>
    <w:rsid w:val="000508B1"/>
    <w:rsid w:val="00051073"/>
    <w:rsid w:val="00051741"/>
    <w:rsid w:val="000517A7"/>
    <w:rsid w:val="0005186C"/>
    <w:rsid w:val="00051C68"/>
    <w:rsid w:val="00051D69"/>
    <w:rsid w:val="00052267"/>
    <w:rsid w:val="000525F0"/>
    <w:rsid w:val="0005285A"/>
    <w:rsid w:val="00052F67"/>
    <w:rsid w:val="00052FCC"/>
    <w:rsid w:val="00053660"/>
    <w:rsid w:val="0005389C"/>
    <w:rsid w:val="00053A58"/>
    <w:rsid w:val="00053CE1"/>
    <w:rsid w:val="00053DA2"/>
    <w:rsid w:val="00054200"/>
    <w:rsid w:val="00054D88"/>
    <w:rsid w:val="00055482"/>
    <w:rsid w:val="00055B63"/>
    <w:rsid w:val="00055BF0"/>
    <w:rsid w:val="00055CEC"/>
    <w:rsid w:val="00055FEE"/>
    <w:rsid w:val="000567A5"/>
    <w:rsid w:val="00056CE9"/>
    <w:rsid w:val="0005702E"/>
    <w:rsid w:val="0005733E"/>
    <w:rsid w:val="000574ED"/>
    <w:rsid w:val="000578A9"/>
    <w:rsid w:val="000602AC"/>
    <w:rsid w:val="000602DE"/>
    <w:rsid w:val="0006090B"/>
    <w:rsid w:val="000611F5"/>
    <w:rsid w:val="00061550"/>
    <w:rsid w:val="00061804"/>
    <w:rsid w:val="000618F5"/>
    <w:rsid w:val="00061910"/>
    <w:rsid w:val="00061F4B"/>
    <w:rsid w:val="00062200"/>
    <w:rsid w:val="000629F1"/>
    <w:rsid w:val="00062B27"/>
    <w:rsid w:val="00062E29"/>
    <w:rsid w:val="0006336D"/>
    <w:rsid w:val="000633FE"/>
    <w:rsid w:val="00063468"/>
    <w:rsid w:val="00063892"/>
    <w:rsid w:val="00063DA1"/>
    <w:rsid w:val="00063DA3"/>
    <w:rsid w:val="0006403D"/>
    <w:rsid w:val="0006452C"/>
    <w:rsid w:val="000648F8"/>
    <w:rsid w:val="000649CB"/>
    <w:rsid w:val="00064C05"/>
    <w:rsid w:val="0006523A"/>
    <w:rsid w:val="000659CB"/>
    <w:rsid w:val="00065BBC"/>
    <w:rsid w:val="00065FEF"/>
    <w:rsid w:val="00066270"/>
    <w:rsid w:val="0006628B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9F4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321"/>
    <w:rsid w:val="000725E6"/>
    <w:rsid w:val="0007260B"/>
    <w:rsid w:val="00072626"/>
    <w:rsid w:val="00072ACA"/>
    <w:rsid w:val="00072C4B"/>
    <w:rsid w:val="00072F48"/>
    <w:rsid w:val="000736E4"/>
    <w:rsid w:val="000739D0"/>
    <w:rsid w:val="00073C98"/>
    <w:rsid w:val="00074053"/>
    <w:rsid w:val="00074170"/>
    <w:rsid w:val="000745F7"/>
    <w:rsid w:val="000747F5"/>
    <w:rsid w:val="000751C6"/>
    <w:rsid w:val="00075ADF"/>
    <w:rsid w:val="00075B1B"/>
    <w:rsid w:val="000767CD"/>
    <w:rsid w:val="00076BFD"/>
    <w:rsid w:val="00077025"/>
    <w:rsid w:val="000771F7"/>
    <w:rsid w:val="0007770C"/>
    <w:rsid w:val="00077835"/>
    <w:rsid w:val="00080157"/>
    <w:rsid w:val="0008028A"/>
    <w:rsid w:val="000803CB"/>
    <w:rsid w:val="000804AF"/>
    <w:rsid w:val="00080555"/>
    <w:rsid w:val="000809F0"/>
    <w:rsid w:val="00080F58"/>
    <w:rsid w:val="000812BA"/>
    <w:rsid w:val="00081B76"/>
    <w:rsid w:val="0008220B"/>
    <w:rsid w:val="0008258E"/>
    <w:rsid w:val="000829C3"/>
    <w:rsid w:val="00082AFC"/>
    <w:rsid w:val="00082C0D"/>
    <w:rsid w:val="0008361E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460"/>
    <w:rsid w:val="00087ABF"/>
    <w:rsid w:val="00087F54"/>
    <w:rsid w:val="00090858"/>
    <w:rsid w:val="00090861"/>
    <w:rsid w:val="0009092D"/>
    <w:rsid w:val="00090AE4"/>
    <w:rsid w:val="00091010"/>
    <w:rsid w:val="000911E9"/>
    <w:rsid w:val="00091291"/>
    <w:rsid w:val="000912E2"/>
    <w:rsid w:val="000919A0"/>
    <w:rsid w:val="00091A67"/>
    <w:rsid w:val="00091FA2"/>
    <w:rsid w:val="00091FF6"/>
    <w:rsid w:val="00092263"/>
    <w:rsid w:val="000923AC"/>
    <w:rsid w:val="00092747"/>
    <w:rsid w:val="00092C71"/>
    <w:rsid w:val="000932F4"/>
    <w:rsid w:val="0009342E"/>
    <w:rsid w:val="00093628"/>
    <w:rsid w:val="00093F2D"/>
    <w:rsid w:val="000940AD"/>
    <w:rsid w:val="00094159"/>
    <w:rsid w:val="00094256"/>
    <w:rsid w:val="000945DE"/>
    <w:rsid w:val="00094832"/>
    <w:rsid w:val="00094B35"/>
    <w:rsid w:val="00094BFE"/>
    <w:rsid w:val="00094F97"/>
    <w:rsid w:val="000951B4"/>
    <w:rsid w:val="000953C1"/>
    <w:rsid w:val="0009560E"/>
    <w:rsid w:val="0009572C"/>
    <w:rsid w:val="0009577A"/>
    <w:rsid w:val="00095921"/>
    <w:rsid w:val="00095AF1"/>
    <w:rsid w:val="00095AFB"/>
    <w:rsid w:val="00095E10"/>
    <w:rsid w:val="0009621A"/>
    <w:rsid w:val="00096704"/>
    <w:rsid w:val="00096B31"/>
    <w:rsid w:val="00096BDA"/>
    <w:rsid w:val="0009753C"/>
    <w:rsid w:val="000976D5"/>
    <w:rsid w:val="000978BF"/>
    <w:rsid w:val="00097CC6"/>
    <w:rsid w:val="00097D0C"/>
    <w:rsid w:val="000A02C3"/>
    <w:rsid w:val="000A0569"/>
    <w:rsid w:val="000A0A04"/>
    <w:rsid w:val="000A0A67"/>
    <w:rsid w:val="000A0C86"/>
    <w:rsid w:val="000A0F89"/>
    <w:rsid w:val="000A18FA"/>
    <w:rsid w:val="000A1AED"/>
    <w:rsid w:val="000A1F9F"/>
    <w:rsid w:val="000A2393"/>
    <w:rsid w:val="000A23F4"/>
    <w:rsid w:val="000A24C2"/>
    <w:rsid w:val="000A2704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44B"/>
    <w:rsid w:val="000A7F80"/>
    <w:rsid w:val="000B065E"/>
    <w:rsid w:val="000B095B"/>
    <w:rsid w:val="000B0BEB"/>
    <w:rsid w:val="000B10A1"/>
    <w:rsid w:val="000B11F2"/>
    <w:rsid w:val="000B1B53"/>
    <w:rsid w:val="000B1D6C"/>
    <w:rsid w:val="000B1E04"/>
    <w:rsid w:val="000B1E30"/>
    <w:rsid w:val="000B1F47"/>
    <w:rsid w:val="000B28DB"/>
    <w:rsid w:val="000B2C06"/>
    <w:rsid w:val="000B368C"/>
    <w:rsid w:val="000B3939"/>
    <w:rsid w:val="000B3B7A"/>
    <w:rsid w:val="000B4256"/>
    <w:rsid w:val="000B4384"/>
    <w:rsid w:val="000B4596"/>
    <w:rsid w:val="000B46DA"/>
    <w:rsid w:val="000B4EE4"/>
    <w:rsid w:val="000B50CA"/>
    <w:rsid w:val="000B532E"/>
    <w:rsid w:val="000B549E"/>
    <w:rsid w:val="000B558E"/>
    <w:rsid w:val="000B5638"/>
    <w:rsid w:val="000B59F8"/>
    <w:rsid w:val="000B5CEB"/>
    <w:rsid w:val="000B6105"/>
    <w:rsid w:val="000B6120"/>
    <w:rsid w:val="000B6139"/>
    <w:rsid w:val="000B61D8"/>
    <w:rsid w:val="000B6866"/>
    <w:rsid w:val="000B6C77"/>
    <w:rsid w:val="000B6C80"/>
    <w:rsid w:val="000B6D2D"/>
    <w:rsid w:val="000B7183"/>
    <w:rsid w:val="000B743C"/>
    <w:rsid w:val="000B7495"/>
    <w:rsid w:val="000B7893"/>
    <w:rsid w:val="000C0032"/>
    <w:rsid w:val="000C0167"/>
    <w:rsid w:val="000C02E2"/>
    <w:rsid w:val="000C0C03"/>
    <w:rsid w:val="000C0C3C"/>
    <w:rsid w:val="000C0CB9"/>
    <w:rsid w:val="000C0DB2"/>
    <w:rsid w:val="000C0E6F"/>
    <w:rsid w:val="000C194F"/>
    <w:rsid w:val="000C21A0"/>
    <w:rsid w:val="000C2250"/>
    <w:rsid w:val="000C2730"/>
    <w:rsid w:val="000C2940"/>
    <w:rsid w:val="000C2B12"/>
    <w:rsid w:val="000C2F14"/>
    <w:rsid w:val="000C33F3"/>
    <w:rsid w:val="000C3BD5"/>
    <w:rsid w:val="000C3C99"/>
    <w:rsid w:val="000C3E9C"/>
    <w:rsid w:val="000C3FD4"/>
    <w:rsid w:val="000C4129"/>
    <w:rsid w:val="000C4217"/>
    <w:rsid w:val="000C42D1"/>
    <w:rsid w:val="000C45D8"/>
    <w:rsid w:val="000C4996"/>
    <w:rsid w:val="000C4DA0"/>
    <w:rsid w:val="000C515C"/>
    <w:rsid w:val="000C544D"/>
    <w:rsid w:val="000C54AF"/>
    <w:rsid w:val="000C562E"/>
    <w:rsid w:val="000C578A"/>
    <w:rsid w:val="000C5BFA"/>
    <w:rsid w:val="000C5F70"/>
    <w:rsid w:val="000C6090"/>
    <w:rsid w:val="000C60D4"/>
    <w:rsid w:val="000C6C0D"/>
    <w:rsid w:val="000C71FE"/>
    <w:rsid w:val="000C7226"/>
    <w:rsid w:val="000C7239"/>
    <w:rsid w:val="000C736D"/>
    <w:rsid w:val="000C7B82"/>
    <w:rsid w:val="000D025C"/>
    <w:rsid w:val="000D05A0"/>
    <w:rsid w:val="000D093E"/>
    <w:rsid w:val="000D0DB6"/>
    <w:rsid w:val="000D0DD1"/>
    <w:rsid w:val="000D0FCC"/>
    <w:rsid w:val="000D12DE"/>
    <w:rsid w:val="000D14AA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99"/>
    <w:rsid w:val="000D4998"/>
    <w:rsid w:val="000D4A07"/>
    <w:rsid w:val="000D4D1A"/>
    <w:rsid w:val="000D5194"/>
    <w:rsid w:val="000D5826"/>
    <w:rsid w:val="000D5987"/>
    <w:rsid w:val="000D5AF4"/>
    <w:rsid w:val="000D5D0E"/>
    <w:rsid w:val="000D5D0F"/>
    <w:rsid w:val="000D5F3F"/>
    <w:rsid w:val="000D5FAD"/>
    <w:rsid w:val="000D65D5"/>
    <w:rsid w:val="000D6804"/>
    <w:rsid w:val="000D6BC2"/>
    <w:rsid w:val="000D6E99"/>
    <w:rsid w:val="000D6F33"/>
    <w:rsid w:val="000D785D"/>
    <w:rsid w:val="000D7D90"/>
    <w:rsid w:val="000D7E4F"/>
    <w:rsid w:val="000D7F01"/>
    <w:rsid w:val="000D7F8F"/>
    <w:rsid w:val="000E0B82"/>
    <w:rsid w:val="000E0C63"/>
    <w:rsid w:val="000E157A"/>
    <w:rsid w:val="000E16CD"/>
    <w:rsid w:val="000E1F61"/>
    <w:rsid w:val="000E228F"/>
    <w:rsid w:val="000E24B5"/>
    <w:rsid w:val="000E2CA8"/>
    <w:rsid w:val="000E31AA"/>
    <w:rsid w:val="000E3235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C49"/>
    <w:rsid w:val="000E6C67"/>
    <w:rsid w:val="000E70F4"/>
    <w:rsid w:val="000E73BC"/>
    <w:rsid w:val="000E74C4"/>
    <w:rsid w:val="000E7628"/>
    <w:rsid w:val="000E7B73"/>
    <w:rsid w:val="000E7C20"/>
    <w:rsid w:val="000E7EDB"/>
    <w:rsid w:val="000E7F73"/>
    <w:rsid w:val="000F01BB"/>
    <w:rsid w:val="000F095D"/>
    <w:rsid w:val="000F0E3E"/>
    <w:rsid w:val="000F0F7B"/>
    <w:rsid w:val="000F11E8"/>
    <w:rsid w:val="000F13A2"/>
    <w:rsid w:val="000F16DA"/>
    <w:rsid w:val="000F1921"/>
    <w:rsid w:val="000F1AA1"/>
    <w:rsid w:val="000F1C53"/>
    <w:rsid w:val="000F1D25"/>
    <w:rsid w:val="000F23AE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4A94"/>
    <w:rsid w:val="000F5315"/>
    <w:rsid w:val="000F59F0"/>
    <w:rsid w:val="000F5AB1"/>
    <w:rsid w:val="000F5BA9"/>
    <w:rsid w:val="000F5D56"/>
    <w:rsid w:val="000F5D5C"/>
    <w:rsid w:val="000F5F46"/>
    <w:rsid w:val="000F645A"/>
    <w:rsid w:val="000F67A7"/>
    <w:rsid w:val="000F7F72"/>
    <w:rsid w:val="00100193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1E"/>
    <w:rsid w:val="00102D9F"/>
    <w:rsid w:val="00102F40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1F"/>
    <w:rsid w:val="0010782B"/>
    <w:rsid w:val="0010792B"/>
    <w:rsid w:val="001103CD"/>
    <w:rsid w:val="001106AC"/>
    <w:rsid w:val="0011070A"/>
    <w:rsid w:val="00110828"/>
    <w:rsid w:val="0011093C"/>
    <w:rsid w:val="00110A81"/>
    <w:rsid w:val="00110F4B"/>
    <w:rsid w:val="0011148C"/>
    <w:rsid w:val="00111F76"/>
    <w:rsid w:val="00111FB6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7028"/>
    <w:rsid w:val="0011703F"/>
    <w:rsid w:val="001173C8"/>
    <w:rsid w:val="001176F1"/>
    <w:rsid w:val="0012030E"/>
    <w:rsid w:val="0012039B"/>
    <w:rsid w:val="00120490"/>
    <w:rsid w:val="00120739"/>
    <w:rsid w:val="00120752"/>
    <w:rsid w:val="00120E18"/>
    <w:rsid w:val="001210EF"/>
    <w:rsid w:val="0012145D"/>
    <w:rsid w:val="001215D9"/>
    <w:rsid w:val="00121685"/>
    <w:rsid w:val="001216BB"/>
    <w:rsid w:val="00121CE6"/>
    <w:rsid w:val="00121D5C"/>
    <w:rsid w:val="001224C6"/>
    <w:rsid w:val="0012255A"/>
    <w:rsid w:val="001225BC"/>
    <w:rsid w:val="001227BE"/>
    <w:rsid w:val="00122835"/>
    <w:rsid w:val="001235A0"/>
    <w:rsid w:val="00123904"/>
    <w:rsid w:val="00123AAA"/>
    <w:rsid w:val="00123C2F"/>
    <w:rsid w:val="00123C86"/>
    <w:rsid w:val="00123FD2"/>
    <w:rsid w:val="0012412D"/>
    <w:rsid w:val="0012421D"/>
    <w:rsid w:val="00124330"/>
    <w:rsid w:val="00124B1E"/>
    <w:rsid w:val="0012503F"/>
    <w:rsid w:val="00125372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A79"/>
    <w:rsid w:val="00126EC7"/>
    <w:rsid w:val="00126F82"/>
    <w:rsid w:val="00127B47"/>
    <w:rsid w:val="00127D8F"/>
    <w:rsid w:val="0013035D"/>
    <w:rsid w:val="001305C3"/>
    <w:rsid w:val="00130860"/>
    <w:rsid w:val="001308AE"/>
    <w:rsid w:val="00130C67"/>
    <w:rsid w:val="00130D3B"/>
    <w:rsid w:val="001311B1"/>
    <w:rsid w:val="001319A0"/>
    <w:rsid w:val="0013240A"/>
    <w:rsid w:val="00132433"/>
    <w:rsid w:val="00132527"/>
    <w:rsid w:val="00132754"/>
    <w:rsid w:val="0013284F"/>
    <w:rsid w:val="00132A08"/>
    <w:rsid w:val="00132B8A"/>
    <w:rsid w:val="00132DAE"/>
    <w:rsid w:val="00132F4B"/>
    <w:rsid w:val="00133433"/>
    <w:rsid w:val="00133641"/>
    <w:rsid w:val="00133706"/>
    <w:rsid w:val="0013380A"/>
    <w:rsid w:val="00133A91"/>
    <w:rsid w:val="001345DD"/>
    <w:rsid w:val="00134A81"/>
    <w:rsid w:val="00134B53"/>
    <w:rsid w:val="00134F65"/>
    <w:rsid w:val="00135061"/>
    <w:rsid w:val="00135120"/>
    <w:rsid w:val="00135A78"/>
    <w:rsid w:val="00136053"/>
    <w:rsid w:val="00136355"/>
    <w:rsid w:val="00136890"/>
    <w:rsid w:val="00136932"/>
    <w:rsid w:val="00136944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344"/>
    <w:rsid w:val="0014244E"/>
    <w:rsid w:val="00142B27"/>
    <w:rsid w:val="00142C47"/>
    <w:rsid w:val="00142DCE"/>
    <w:rsid w:val="001431AB"/>
    <w:rsid w:val="001431FB"/>
    <w:rsid w:val="001438BB"/>
    <w:rsid w:val="00143942"/>
    <w:rsid w:val="0014399D"/>
    <w:rsid w:val="0014460B"/>
    <w:rsid w:val="00145106"/>
    <w:rsid w:val="001451D3"/>
    <w:rsid w:val="0014546A"/>
    <w:rsid w:val="0014638A"/>
    <w:rsid w:val="0014655B"/>
    <w:rsid w:val="00146A67"/>
    <w:rsid w:val="00146B84"/>
    <w:rsid w:val="00146EE8"/>
    <w:rsid w:val="00147174"/>
    <w:rsid w:val="00147287"/>
    <w:rsid w:val="00147484"/>
    <w:rsid w:val="00147D09"/>
    <w:rsid w:val="001506CA"/>
    <w:rsid w:val="0015070C"/>
    <w:rsid w:val="00150DAA"/>
    <w:rsid w:val="00150E9A"/>
    <w:rsid w:val="0015184F"/>
    <w:rsid w:val="00151918"/>
    <w:rsid w:val="001526CC"/>
    <w:rsid w:val="00153108"/>
    <w:rsid w:val="00153261"/>
    <w:rsid w:val="00153361"/>
    <w:rsid w:val="0015374D"/>
    <w:rsid w:val="00153795"/>
    <w:rsid w:val="00153B1B"/>
    <w:rsid w:val="00153C67"/>
    <w:rsid w:val="00153D2C"/>
    <w:rsid w:val="00153E51"/>
    <w:rsid w:val="00154129"/>
    <w:rsid w:val="0015412B"/>
    <w:rsid w:val="0015449D"/>
    <w:rsid w:val="00154667"/>
    <w:rsid w:val="001549A5"/>
    <w:rsid w:val="00154A87"/>
    <w:rsid w:val="00154C64"/>
    <w:rsid w:val="00154E8C"/>
    <w:rsid w:val="001552C2"/>
    <w:rsid w:val="001553A5"/>
    <w:rsid w:val="00155BE2"/>
    <w:rsid w:val="00155FA3"/>
    <w:rsid w:val="00156040"/>
    <w:rsid w:val="001560D7"/>
    <w:rsid w:val="00156531"/>
    <w:rsid w:val="0015668B"/>
    <w:rsid w:val="00156913"/>
    <w:rsid w:val="00156A37"/>
    <w:rsid w:val="00156EFE"/>
    <w:rsid w:val="001571CD"/>
    <w:rsid w:val="00157915"/>
    <w:rsid w:val="00157A9D"/>
    <w:rsid w:val="00157BCE"/>
    <w:rsid w:val="00157EE8"/>
    <w:rsid w:val="00157F46"/>
    <w:rsid w:val="00157FA0"/>
    <w:rsid w:val="00160806"/>
    <w:rsid w:val="0016080E"/>
    <w:rsid w:val="00160BFE"/>
    <w:rsid w:val="00161251"/>
    <w:rsid w:val="0016132B"/>
    <w:rsid w:val="0016142C"/>
    <w:rsid w:val="00161B7B"/>
    <w:rsid w:val="00161FB0"/>
    <w:rsid w:val="001624EF"/>
    <w:rsid w:val="00162596"/>
    <w:rsid w:val="00162EE7"/>
    <w:rsid w:val="00162F56"/>
    <w:rsid w:val="0016307F"/>
    <w:rsid w:val="001630A2"/>
    <w:rsid w:val="00163390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61CE"/>
    <w:rsid w:val="001664A0"/>
    <w:rsid w:val="001664D2"/>
    <w:rsid w:val="001670FA"/>
    <w:rsid w:val="00170957"/>
    <w:rsid w:val="00171037"/>
    <w:rsid w:val="0017107B"/>
    <w:rsid w:val="00171388"/>
    <w:rsid w:val="001717B0"/>
    <w:rsid w:val="00171814"/>
    <w:rsid w:val="001718EE"/>
    <w:rsid w:val="00171A78"/>
    <w:rsid w:val="00171EAB"/>
    <w:rsid w:val="001723F7"/>
    <w:rsid w:val="00172543"/>
    <w:rsid w:val="001727C9"/>
    <w:rsid w:val="0017280D"/>
    <w:rsid w:val="00172FBC"/>
    <w:rsid w:val="001735C0"/>
    <w:rsid w:val="00173758"/>
    <w:rsid w:val="00173773"/>
    <w:rsid w:val="00173CDA"/>
    <w:rsid w:val="00174ABB"/>
    <w:rsid w:val="00175452"/>
    <w:rsid w:val="001756AB"/>
    <w:rsid w:val="001759FE"/>
    <w:rsid w:val="00175B8D"/>
    <w:rsid w:val="00175BEC"/>
    <w:rsid w:val="00175E1B"/>
    <w:rsid w:val="0017605F"/>
    <w:rsid w:val="00176442"/>
    <w:rsid w:val="0017670F"/>
    <w:rsid w:val="00176C51"/>
    <w:rsid w:val="0017736B"/>
    <w:rsid w:val="00177391"/>
    <w:rsid w:val="00177A36"/>
    <w:rsid w:val="0018071C"/>
    <w:rsid w:val="00180A0E"/>
    <w:rsid w:val="00180BBE"/>
    <w:rsid w:val="00181095"/>
    <w:rsid w:val="001810C5"/>
    <w:rsid w:val="0018139E"/>
    <w:rsid w:val="001815BE"/>
    <w:rsid w:val="00181907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3F7D"/>
    <w:rsid w:val="001841AA"/>
    <w:rsid w:val="00184377"/>
    <w:rsid w:val="00184ED8"/>
    <w:rsid w:val="00185177"/>
    <w:rsid w:val="001852E1"/>
    <w:rsid w:val="001859ED"/>
    <w:rsid w:val="00185CBA"/>
    <w:rsid w:val="00185DFE"/>
    <w:rsid w:val="00185F57"/>
    <w:rsid w:val="001867B7"/>
    <w:rsid w:val="0018686B"/>
    <w:rsid w:val="00186CBE"/>
    <w:rsid w:val="00187150"/>
    <w:rsid w:val="0018779B"/>
    <w:rsid w:val="00187CFB"/>
    <w:rsid w:val="00187FA3"/>
    <w:rsid w:val="0019007F"/>
    <w:rsid w:val="00190155"/>
    <w:rsid w:val="0019068C"/>
    <w:rsid w:val="001906E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1CF4"/>
    <w:rsid w:val="001923C6"/>
    <w:rsid w:val="00192558"/>
    <w:rsid w:val="00192785"/>
    <w:rsid w:val="00192D46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BCA"/>
    <w:rsid w:val="00195D36"/>
    <w:rsid w:val="0019662D"/>
    <w:rsid w:val="00196FD5"/>
    <w:rsid w:val="00197048"/>
    <w:rsid w:val="00197109"/>
    <w:rsid w:val="0019728D"/>
    <w:rsid w:val="00197948"/>
    <w:rsid w:val="00197EE1"/>
    <w:rsid w:val="001A02D1"/>
    <w:rsid w:val="001A0D0D"/>
    <w:rsid w:val="001A1246"/>
    <w:rsid w:val="001A1778"/>
    <w:rsid w:val="001A1836"/>
    <w:rsid w:val="001A1E47"/>
    <w:rsid w:val="001A22B1"/>
    <w:rsid w:val="001A2396"/>
    <w:rsid w:val="001A290B"/>
    <w:rsid w:val="001A314E"/>
    <w:rsid w:val="001A351D"/>
    <w:rsid w:val="001A3890"/>
    <w:rsid w:val="001A3BED"/>
    <w:rsid w:val="001A3D69"/>
    <w:rsid w:val="001A3F16"/>
    <w:rsid w:val="001A4325"/>
    <w:rsid w:val="001A4565"/>
    <w:rsid w:val="001A4D0A"/>
    <w:rsid w:val="001A5046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22E"/>
    <w:rsid w:val="001A6FD1"/>
    <w:rsid w:val="001A7327"/>
    <w:rsid w:val="001A76AC"/>
    <w:rsid w:val="001A7811"/>
    <w:rsid w:val="001A7976"/>
    <w:rsid w:val="001A7D35"/>
    <w:rsid w:val="001A7E07"/>
    <w:rsid w:val="001A7E95"/>
    <w:rsid w:val="001B048E"/>
    <w:rsid w:val="001B0778"/>
    <w:rsid w:val="001B0969"/>
    <w:rsid w:val="001B0B7E"/>
    <w:rsid w:val="001B1001"/>
    <w:rsid w:val="001B105D"/>
    <w:rsid w:val="001B15A0"/>
    <w:rsid w:val="001B1AFA"/>
    <w:rsid w:val="001B1D63"/>
    <w:rsid w:val="001B1EB9"/>
    <w:rsid w:val="001B2418"/>
    <w:rsid w:val="001B2551"/>
    <w:rsid w:val="001B288F"/>
    <w:rsid w:val="001B28D4"/>
    <w:rsid w:val="001B2BB9"/>
    <w:rsid w:val="001B2D25"/>
    <w:rsid w:val="001B34AA"/>
    <w:rsid w:val="001B3693"/>
    <w:rsid w:val="001B3AF8"/>
    <w:rsid w:val="001B3B4D"/>
    <w:rsid w:val="001B3EA1"/>
    <w:rsid w:val="001B40EA"/>
    <w:rsid w:val="001B462C"/>
    <w:rsid w:val="001B49F0"/>
    <w:rsid w:val="001B4CD6"/>
    <w:rsid w:val="001B5137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8B4"/>
    <w:rsid w:val="001B7F22"/>
    <w:rsid w:val="001B7FD6"/>
    <w:rsid w:val="001BD418"/>
    <w:rsid w:val="001C00D8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BE0"/>
    <w:rsid w:val="001C1E6F"/>
    <w:rsid w:val="001C1FCA"/>
    <w:rsid w:val="001C246A"/>
    <w:rsid w:val="001C282B"/>
    <w:rsid w:val="001C2A15"/>
    <w:rsid w:val="001C330C"/>
    <w:rsid w:val="001C3538"/>
    <w:rsid w:val="001C36A2"/>
    <w:rsid w:val="001C3F3C"/>
    <w:rsid w:val="001C430F"/>
    <w:rsid w:val="001C449F"/>
    <w:rsid w:val="001C499C"/>
    <w:rsid w:val="001C4C22"/>
    <w:rsid w:val="001C4CC3"/>
    <w:rsid w:val="001C53FE"/>
    <w:rsid w:val="001C55D2"/>
    <w:rsid w:val="001C5769"/>
    <w:rsid w:val="001C5A82"/>
    <w:rsid w:val="001C5B8C"/>
    <w:rsid w:val="001C68B1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2E"/>
    <w:rsid w:val="001D2A9B"/>
    <w:rsid w:val="001D2B60"/>
    <w:rsid w:val="001D2C68"/>
    <w:rsid w:val="001D2CBB"/>
    <w:rsid w:val="001D3034"/>
    <w:rsid w:val="001D3058"/>
    <w:rsid w:val="001D30F6"/>
    <w:rsid w:val="001D3265"/>
    <w:rsid w:val="001D331F"/>
    <w:rsid w:val="001D33AC"/>
    <w:rsid w:val="001D34AA"/>
    <w:rsid w:val="001D3E0A"/>
    <w:rsid w:val="001D435D"/>
    <w:rsid w:val="001D4837"/>
    <w:rsid w:val="001D5539"/>
    <w:rsid w:val="001D56A5"/>
    <w:rsid w:val="001D56CE"/>
    <w:rsid w:val="001D5A13"/>
    <w:rsid w:val="001D5D2A"/>
    <w:rsid w:val="001D5E8F"/>
    <w:rsid w:val="001D5E93"/>
    <w:rsid w:val="001D5F5A"/>
    <w:rsid w:val="001D7D02"/>
    <w:rsid w:val="001E015E"/>
    <w:rsid w:val="001E029E"/>
    <w:rsid w:val="001E06CD"/>
    <w:rsid w:val="001E0701"/>
    <w:rsid w:val="001E0A83"/>
    <w:rsid w:val="001E1067"/>
    <w:rsid w:val="001E10D1"/>
    <w:rsid w:val="001E12FA"/>
    <w:rsid w:val="001E1425"/>
    <w:rsid w:val="001E1590"/>
    <w:rsid w:val="001E1948"/>
    <w:rsid w:val="001E1B49"/>
    <w:rsid w:val="001E1EDC"/>
    <w:rsid w:val="001E1EFA"/>
    <w:rsid w:val="001E1F59"/>
    <w:rsid w:val="001E207D"/>
    <w:rsid w:val="001E2132"/>
    <w:rsid w:val="001E2135"/>
    <w:rsid w:val="001E299D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627"/>
    <w:rsid w:val="001F2775"/>
    <w:rsid w:val="001F290A"/>
    <w:rsid w:val="001F2CB7"/>
    <w:rsid w:val="001F2E3F"/>
    <w:rsid w:val="001F30F2"/>
    <w:rsid w:val="001F3496"/>
    <w:rsid w:val="001F35A1"/>
    <w:rsid w:val="001F3863"/>
    <w:rsid w:val="001F3A9A"/>
    <w:rsid w:val="001F3B47"/>
    <w:rsid w:val="001F3BCB"/>
    <w:rsid w:val="001F3CC4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4AB"/>
    <w:rsid w:val="001F6D6D"/>
    <w:rsid w:val="001F704E"/>
    <w:rsid w:val="001F7463"/>
    <w:rsid w:val="001F7607"/>
    <w:rsid w:val="001F7637"/>
    <w:rsid w:val="001F76C4"/>
    <w:rsid w:val="001F795C"/>
    <w:rsid w:val="001F7963"/>
    <w:rsid w:val="001F7FA2"/>
    <w:rsid w:val="001F7FE1"/>
    <w:rsid w:val="0020036B"/>
    <w:rsid w:val="00200408"/>
    <w:rsid w:val="002004A9"/>
    <w:rsid w:val="002006A5"/>
    <w:rsid w:val="00200847"/>
    <w:rsid w:val="00200D3B"/>
    <w:rsid w:val="0020132F"/>
    <w:rsid w:val="00201338"/>
    <w:rsid w:val="002013DE"/>
    <w:rsid w:val="00201A17"/>
    <w:rsid w:val="00201D56"/>
    <w:rsid w:val="00202063"/>
    <w:rsid w:val="002025FB"/>
    <w:rsid w:val="00202672"/>
    <w:rsid w:val="00202ACB"/>
    <w:rsid w:val="002033F8"/>
    <w:rsid w:val="002034DF"/>
    <w:rsid w:val="00203511"/>
    <w:rsid w:val="00203804"/>
    <w:rsid w:val="0020382F"/>
    <w:rsid w:val="00203D01"/>
    <w:rsid w:val="0020414A"/>
    <w:rsid w:val="00204161"/>
    <w:rsid w:val="002041E0"/>
    <w:rsid w:val="00204E9D"/>
    <w:rsid w:val="002053DD"/>
    <w:rsid w:val="00205B53"/>
    <w:rsid w:val="00205E16"/>
    <w:rsid w:val="00205FEC"/>
    <w:rsid w:val="0020707C"/>
    <w:rsid w:val="00207228"/>
    <w:rsid w:val="00207537"/>
    <w:rsid w:val="0020765C"/>
    <w:rsid w:val="002076F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C2B"/>
    <w:rsid w:val="00211C51"/>
    <w:rsid w:val="00211D3F"/>
    <w:rsid w:val="0021208A"/>
    <w:rsid w:val="00212286"/>
    <w:rsid w:val="0021240A"/>
    <w:rsid w:val="00213077"/>
    <w:rsid w:val="002134A0"/>
    <w:rsid w:val="002134A3"/>
    <w:rsid w:val="00213A34"/>
    <w:rsid w:val="00213ADA"/>
    <w:rsid w:val="00213DF4"/>
    <w:rsid w:val="00213E12"/>
    <w:rsid w:val="00213F9E"/>
    <w:rsid w:val="002142EC"/>
    <w:rsid w:val="00214CAF"/>
    <w:rsid w:val="00214F10"/>
    <w:rsid w:val="002151AB"/>
    <w:rsid w:val="002153F4"/>
    <w:rsid w:val="002158E5"/>
    <w:rsid w:val="002163BC"/>
    <w:rsid w:val="002166A6"/>
    <w:rsid w:val="00216FAC"/>
    <w:rsid w:val="00217046"/>
    <w:rsid w:val="0021715C"/>
    <w:rsid w:val="002176A2"/>
    <w:rsid w:val="00217771"/>
    <w:rsid w:val="00217A7F"/>
    <w:rsid w:val="00217D62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1EE4"/>
    <w:rsid w:val="00222102"/>
    <w:rsid w:val="0022216E"/>
    <w:rsid w:val="0022222E"/>
    <w:rsid w:val="00222444"/>
    <w:rsid w:val="0022244B"/>
    <w:rsid w:val="00222F14"/>
    <w:rsid w:val="00222FD4"/>
    <w:rsid w:val="00223739"/>
    <w:rsid w:val="00223AC5"/>
    <w:rsid w:val="00223CEB"/>
    <w:rsid w:val="00224201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1A9"/>
    <w:rsid w:val="00226891"/>
    <w:rsid w:val="00226B77"/>
    <w:rsid w:val="00226BF6"/>
    <w:rsid w:val="00226E01"/>
    <w:rsid w:val="0022766D"/>
    <w:rsid w:val="00227759"/>
    <w:rsid w:val="00227F78"/>
    <w:rsid w:val="00227FEE"/>
    <w:rsid w:val="00230467"/>
    <w:rsid w:val="002304FF"/>
    <w:rsid w:val="00230B4E"/>
    <w:rsid w:val="00230B62"/>
    <w:rsid w:val="00230F33"/>
    <w:rsid w:val="00230FC1"/>
    <w:rsid w:val="00231247"/>
    <w:rsid w:val="002319A1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F52"/>
    <w:rsid w:val="00235347"/>
    <w:rsid w:val="002353C0"/>
    <w:rsid w:val="002354D5"/>
    <w:rsid w:val="00235DC3"/>
    <w:rsid w:val="00235E78"/>
    <w:rsid w:val="00235E96"/>
    <w:rsid w:val="00235EE1"/>
    <w:rsid w:val="0023618F"/>
    <w:rsid w:val="002361B2"/>
    <w:rsid w:val="0023636E"/>
    <w:rsid w:val="002368D4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5EB"/>
    <w:rsid w:val="002444E2"/>
    <w:rsid w:val="002445AF"/>
    <w:rsid w:val="00244918"/>
    <w:rsid w:val="00244EFC"/>
    <w:rsid w:val="00245496"/>
    <w:rsid w:val="0024552D"/>
    <w:rsid w:val="00245576"/>
    <w:rsid w:val="002458F9"/>
    <w:rsid w:val="00245991"/>
    <w:rsid w:val="002459BC"/>
    <w:rsid w:val="00245B47"/>
    <w:rsid w:val="00245DF6"/>
    <w:rsid w:val="00246051"/>
    <w:rsid w:val="002460FB"/>
    <w:rsid w:val="0024630F"/>
    <w:rsid w:val="00246783"/>
    <w:rsid w:val="002468D4"/>
    <w:rsid w:val="00246A2C"/>
    <w:rsid w:val="00246AB3"/>
    <w:rsid w:val="00246BC5"/>
    <w:rsid w:val="00246C19"/>
    <w:rsid w:val="00246C31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1D16"/>
    <w:rsid w:val="002521DC"/>
    <w:rsid w:val="00252313"/>
    <w:rsid w:val="002523B1"/>
    <w:rsid w:val="00252593"/>
    <w:rsid w:val="0025282E"/>
    <w:rsid w:val="00252B80"/>
    <w:rsid w:val="0025324C"/>
    <w:rsid w:val="0025331E"/>
    <w:rsid w:val="00253340"/>
    <w:rsid w:val="002535A4"/>
    <w:rsid w:val="002535E8"/>
    <w:rsid w:val="0025419F"/>
    <w:rsid w:val="00254643"/>
    <w:rsid w:val="00255216"/>
    <w:rsid w:val="00255442"/>
    <w:rsid w:val="002556EF"/>
    <w:rsid w:val="002559EE"/>
    <w:rsid w:val="00255AE3"/>
    <w:rsid w:val="00255BDA"/>
    <w:rsid w:val="00255BF3"/>
    <w:rsid w:val="00255ED1"/>
    <w:rsid w:val="002561D1"/>
    <w:rsid w:val="002565D5"/>
    <w:rsid w:val="00260016"/>
    <w:rsid w:val="002600E4"/>
    <w:rsid w:val="0026026F"/>
    <w:rsid w:val="002603A2"/>
    <w:rsid w:val="002605EA"/>
    <w:rsid w:val="002605EB"/>
    <w:rsid w:val="002606AB"/>
    <w:rsid w:val="0026075B"/>
    <w:rsid w:val="00260E59"/>
    <w:rsid w:val="002613FC"/>
    <w:rsid w:val="00261AB4"/>
    <w:rsid w:val="00261FD3"/>
    <w:rsid w:val="00262244"/>
    <w:rsid w:val="002623EB"/>
    <w:rsid w:val="00262761"/>
    <w:rsid w:val="00262946"/>
    <w:rsid w:val="002629E8"/>
    <w:rsid w:val="00263454"/>
    <w:rsid w:val="002637E4"/>
    <w:rsid w:val="00263860"/>
    <w:rsid w:val="002638DF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3FF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AAB"/>
    <w:rsid w:val="00267C2D"/>
    <w:rsid w:val="00267F45"/>
    <w:rsid w:val="002700D6"/>
    <w:rsid w:val="002700E4"/>
    <w:rsid w:val="0027022A"/>
    <w:rsid w:val="0027046A"/>
    <w:rsid w:val="00270EE5"/>
    <w:rsid w:val="0027103F"/>
    <w:rsid w:val="002710C9"/>
    <w:rsid w:val="002711CD"/>
    <w:rsid w:val="00271264"/>
    <w:rsid w:val="00271287"/>
    <w:rsid w:val="00272386"/>
    <w:rsid w:val="00272610"/>
    <w:rsid w:val="00272CF4"/>
    <w:rsid w:val="00272D60"/>
    <w:rsid w:val="00272EC4"/>
    <w:rsid w:val="00272FF2"/>
    <w:rsid w:val="00273069"/>
    <w:rsid w:val="002732A3"/>
    <w:rsid w:val="00273679"/>
    <w:rsid w:val="002742B0"/>
    <w:rsid w:val="00274656"/>
    <w:rsid w:val="00274B92"/>
    <w:rsid w:val="00275A1B"/>
    <w:rsid w:val="00275A41"/>
    <w:rsid w:val="00276193"/>
    <w:rsid w:val="00276474"/>
    <w:rsid w:val="00276814"/>
    <w:rsid w:val="002768FB"/>
    <w:rsid w:val="00277265"/>
    <w:rsid w:val="002774ED"/>
    <w:rsid w:val="002779C3"/>
    <w:rsid w:val="00277A4D"/>
    <w:rsid w:val="00277A6B"/>
    <w:rsid w:val="00277BA0"/>
    <w:rsid w:val="00277D1F"/>
    <w:rsid w:val="00277EF5"/>
    <w:rsid w:val="00277FEA"/>
    <w:rsid w:val="002801FF"/>
    <w:rsid w:val="002803C0"/>
    <w:rsid w:val="0028066E"/>
    <w:rsid w:val="00280911"/>
    <w:rsid w:val="00280CB1"/>
    <w:rsid w:val="00280DB6"/>
    <w:rsid w:val="00280E2E"/>
    <w:rsid w:val="002811A6"/>
    <w:rsid w:val="00281DF7"/>
    <w:rsid w:val="00282166"/>
    <w:rsid w:val="002821E3"/>
    <w:rsid w:val="002824E7"/>
    <w:rsid w:val="002828EF"/>
    <w:rsid w:val="002838C8"/>
    <w:rsid w:val="00283F3F"/>
    <w:rsid w:val="002847D5"/>
    <w:rsid w:val="00284B49"/>
    <w:rsid w:val="00284E02"/>
    <w:rsid w:val="00284EC7"/>
    <w:rsid w:val="00284F2F"/>
    <w:rsid w:val="00285142"/>
    <w:rsid w:val="002851EC"/>
    <w:rsid w:val="002854B9"/>
    <w:rsid w:val="00285BB5"/>
    <w:rsid w:val="00285EF9"/>
    <w:rsid w:val="00286132"/>
    <w:rsid w:val="0028650F"/>
    <w:rsid w:val="002866FF"/>
    <w:rsid w:val="0028692A"/>
    <w:rsid w:val="00286D20"/>
    <w:rsid w:val="00286FA8"/>
    <w:rsid w:val="002875C5"/>
    <w:rsid w:val="00287932"/>
    <w:rsid w:val="0028794E"/>
    <w:rsid w:val="0029051E"/>
    <w:rsid w:val="00290967"/>
    <w:rsid w:val="0029121E"/>
    <w:rsid w:val="0029130A"/>
    <w:rsid w:val="00291383"/>
    <w:rsid w:val="002914C2"/>
    <w:rsid w:val="00291ADA"/>
    <w:rsid w:val="00291CC9"/>
    <w:rsid w:val="00291CCF"/>
    <w:rsid w:val="00291CF0"/>
    <w:rsid w:val="00291E0F"/>
    <w:rsid w:val="00291FB0"/>
    <w:rsid w:val="00291FC9"/>
    <w:rsid w:val="002928F0"/>
    <w:rsid w:val="00292BFC"/>
    <w:rsid w:val="00292C98"/>
    <w:rsid w:val="00292ECF"/>
    <w:rsid w:val="00293327"/>
    <w:rsid w:val="002939CB"/>
    <w:rsid w:val="002946A5"/>
    <w:rsid w:val="00294C0C"/>
    <w:rsid w:val="00294C9E"/>
    <w:rsid w:val="00295AA6"/>
    <w:rsid w:val="00295F6F"/>
    <w:rsid w:val="0029661B"/>
    <w:rsid w:val="0029665B"/>
    <w:rsid w:val="00296661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5FF"/>
    <w:rsid w:val="002A1673"/>
    <w:rsid w:val="002A1A0C"/>
    <w:rsid w:val="002A1BFB"/>
    <w:rsid w:val="002A1E90"/>
    <w:rsid w:val="002A2147"/>
    <w:rsid w:val="002A226E"/>
    <w:rsid w:val="002A23BD"/>
    <w:rsid w:val="002A24DF"/>
    <w:rsid w:val="002A2502"/>
    <w:rsid w:val="002A2519"/>
    <w:rsid w:val="002A28DB"/>
    <w:rsid w:val="002A3157"/>
    <w:rsid w:val="002A3248"/>
    <w:rsid w:val="002A3529"/>
    <w:rsid w:val="002A37B5"/>
    <w:rsid w:val="002A3AA1"/>
    <w:rsid w:val="002A4621"/>
    <w:rsid w:val="002A4B3A"/>
    <w:rsid w:val="002A4E30"/>
    <w:rsid w:val="002A561E"/>
    <w:rsid w:val="002A5640"/>
    <w:rsid w:val="002A5A18"/>
    <w:rsid w:val="002A5EAD"/>
    <w:rsid w:val="002A647D"/>
    <w:rsid w:val="002A6CE6"/>
    <w:rsid w:val="002A72F8"/>
    <w:rsid w:val="002B0037"/>
    <w:rsid w:val="002B0490"/>
    <w:rsid w:val="002B0B56"/>
    <w:rsid w:val="002B0BAE"/>
    <w:rsid w:val="002B0DCF"/>
    <w:rsid w:val="002B15B8"/>
    <w:rsid w:val="002B1AC6"/>
    <w:rsid w:val="002B26AA"/>
    <w:rsid w:val="002B34A6"/>
    <w:rsid w:val="002B34DE"/>
    <w:rsid w:val="002B3BFD"/>
    <w:rsid w:val="002B3E70"/>
    <w:rsid w:val="002B433E"/>
    <w:rsid w:val="002B46C3"/>
    <w:rsid w:val="002B4863"/>
    <w:rsid w:val="002B4A31"/>
    <w:rsid w:val="002B4AB2"/>
    <w:rsid w:val="002B52FD"/>
    <w:rsid w:val="002B53BF"/>
    <w:rsid w:val="002B5898"/>
    <w:rsid w:val="002B592D"/>
    <w:rsid w:val="002B59A1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4B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2E44"/>
    <w:rsid w:val="002C38C1"/>
    <w:rsid w:val="002C3959"/>
    <w:rsid w:val="002C3A89"/>
    <w:rsid w:val="002C3AF1"/>
    <w:rsid w:val="002C3B3C"/>
    <w:rsid w:val="002C3DAC"/>
    <w:rsid w:val="002C4511"/>
    <w:rsid w:val="002C4BEF"/>
    <w:rsid w:val="002C51B9"/>
    <w:rsid w:val="002C5449"/>
    <w:rsid w:val="002C5536"/>
    <w:rsid w:val="002C5EBF"/>
    <w:rsid w:val="002C6119"/>
    <w:rsid w:val="002C61F9"/>
    <w:rsid w:val="002C65F7"/>
    <w:rsid w:val="002C720D"/>
    <w:rsid w:val="002C7344"/>
    <w:rsid w:val="002C7594"/>
    <w:rsid w:val="002C77B7"/>
    <w:rsid w:val="002C787A"/>
    <w:rsid w:val="002C7904"/>
    <w:rsid w:val="002C7BB2"/>
    <w:rsid w:val="002C7F09"/>
    <w:rsid w:val="002C7F67"/>
    <w:rsid w:val="002D04CA"/>
    <w:rsid w:val="002D0946"/>
    <w:rsid w:val="002D09B4"/>
    <w:rsid w:val="002D0C1B"/>
    <w:rsid w:val="002D0ECC"/>
    <w:rsid w:val="002D0FD0"/>
    <w:rsid w:val="002D1F68"/>
    <w:rsid w:val="002D207F"/>
    <w:rsid w:val="002D241E"/>
    <w:rsid w:val="002D2A9D"/>
    <w:rsid w:val="002D2D29"/>
    <w:rsid w:val="002D2F59"/>
    <w:rsid w:val="002D3549"/>
    <w:rsid w:val="002D3A7D"/>
    <w:rsid w:val="002D3C62"/>
    <w:rsid w:val="002D3D86"/>
    <w:rsid w:val="002D3F6D"/>
    <w:rsid w:val="002D41D1"/>
    <w:rsid w:val="002D456E"/>
    <w:rsid w:val="002D491A"/>
    <w:rsid w:val="002D4A85"/>
    <w:rsid w:val="002D4D12"/>
    <w:rsid w:val="002D4F12"/>
    <w:rsid w:val="002D4F72"/>
    <w:rsid w:val="002D5395"/>
    <w:rsid w:val="002D540A"/>
    <w:rsid w:val="002D5590"/>
    <w:rsid w:val="002D5622"/>
    <w:rsid w:val="002D583A"/>
    <w:rsid w:val="002D58A6"/>
    <w:rsid w:val="002D5A36"/>
    <w:rsid w:val="002D5C1F"/>
    <w:rsid w:val="002D5C3D"/>
    <w:rsid w:val="002D601B"/>
    <w:rsid w:val="002D62CA"/>
    <w:rsid w:val="002D63D8"/>
    <w:rsid w:val="002D64CE"/>
    <w:rsid w:val="002D679E"/>
    <w:rsid w:val="002D6F19"/>
    <w:rsid w:val="002D7647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661"/>
    <w:rsid w:val="002E371E"/>
    <w:rsid w:val="002E3C77"/>
    <w:rsid w:val="002E40FA"/>
    <w:rsid w:val="002E41EF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3AF"/>
    <w:rsid w:val="002E73B6"/>
    <w:rsid w:val="002E78F8"/>
    <w:rsid w:val="002E7A83"/>
    <w:rsid w:val="002E7C74"/>
    <w:rsid w:val="002E7E82"/>
    <w:rsid w:val="002F0875"/>
    <w:rsid w:val="002F0A58"/>
    <w:rsid w:val="002F1348"/>
    <w:rsid w:val="002F1949"/>
    <w:rsid w:val="002F19B1"/>
    <w:rsid w:val="002F1C46"/>
    <w:rsid w:val="002F20DC"/>
    <w:rsid w:val="002F243B"/>
    <w:rsid w:val="002F2ADC"/>
    <w:rsid w:val="002F2B68"/>
    <w:rsid w:val="002F3329"/>
    <w:rsid w:val="002F3341"/>
    <w:rsid w:val="002F3692"/>
    <w:rsid w:val="002F3DDB"/>
    <w:rsid w:val="002F400D"/>
    <w:rsid w:val="002F4C28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A21"/>
    <w:rsid w:val="002F7D5B"/>
    <w:rsid w:val="0030074F"/>
    <w:rsid w:val="003008CC"/>
    <w:rsid w:val="00300AC3"/>
    <w:rsid w:val="00300ACF"/>
    <w:rsid w:val="00300D23"/>
    <w:rsid w:val="003010E8"/>
    <w:rsid w:val="00301955"/>
    <w:rsid w:val="00301B92"/>
    <w:rsid w:val="00301CDF"/>
    <w:rsid w:val="00301E3E"/>
    <w:rsid w:val="00302211"/>
    <w:rsid w:val="00302B57"/>
    <w:rsid w:val="00302ECB"/>
    <w:rsid w:val="00302F00"/>
    <w:rsid w:val="0030312E"/>
    <w:rsid w:val="003034E1"/>
    <w:rsid w:val="003039A3"/>
    <w:rsid w:val="0030407B"/>
    <w:rsid w:val="00304B34"/>
    <w:rsid w:val="00304DBE"/>
    <w:rsid w:val="0030520E"/>
    <w:rsid w:val="003052A4"/>
    <w:rsid w:val="003054D6"/>
    <w:rsid w:val="00305573"/>
    <w:rsid w:val="0030571B"/>
    <w:rsid w:val="003059DF"/>
    <w:rsid w:val="00305D2B"/>
    <w:rsid w:val="00305DEF"/>
    <w:rsid w:val="00305F1E"/>
    <w:rsid w:val="00306386"/>
    <w:rsid w:val="003066D4"/>
    <w:rsid w:val="003070ED"/>
    <w:rsid w:val="003078BF"/>
    <w:rsid w:val="00307ADA"/>
    <w:rsid w:val="00307E80"/>
    <w:rsid w:val="00310131"/>
    <w:rsid w:val="00310718"/>
    <w:rsid w:val="00310740"/>
    <w:rsid w:val="00310795"/>
    <w:rsid w:val="003109C4"/>
    <w:rsid w:val="00310D53"/>
    <w:rsid w:val="00310FC3"/>
    <w:rsid w:val="00311133"/>
    <w:rsid w:val="003115CB"/>
    <w:rsid w:val="00311700"/>
    <w:rsid w:val="0031196A"/>
    <w:rsid w:val="00311F68"/>
    <w:rsid w:val="003123DA"/>
    <w:rsid w:val="00312505"/>
    <w:rsid w:val="003126EC"/>
    <w:rsid w:val="00312A4C"/>
    <w:rsid w:val="00312A5C"/>
    <w:rsid w:val="00312AA1"/>
    <w:rsid w:val="00312BFE"/>
    <w:rsid w:val="00312CD3"/>
    <w:rsid w:val="00313068"/>
    <w:rsid w:val="00313255"/>
    <w:rsid w:val="00313A5B"/>
    <w:rsid w:val="00313ACC"/>
    <w:rsid w:val="0031402A"/>
    <w:rsid w:val="003140BB"/>
    <w:rsid w:val="00314338"/>
    <w:rsid w:val="0031443C"/>
    <w:rsid w:val="0031447D"/>
    <w:rsid w:val="0031496B"/>
    <w:rsid w:val="00314A4E"/>
    <w:rsid w:val="0031504C"/>
    <w:rsid w:val="00315AC5"/>
    <w:rsid w:val="0031623A"/>
    <w:rsid w:val="0031635A"/>
    <w:rsid w:val="003169B6"/>
    <w:rsid w:val="00316B34"/>
    <w:rsid w:val="00316D4F"/>
    <w:rsid w:val="0031726C"/>
    <w:rsid w:val="00317336"/>
    <w:rsid w:val="003175A0"/>
    <w:rsid w:val="00317A6D"/>
    <w:rsid w:val="00317AA0"/>
    <w:rsid w:val="00317AD1"/>
    <w:rsid w:val="00317B37"/>
    <w:rsid w:val="00317B79"/>
    <w:rsid w:val="00320093"/>
    <w:rsid w:val="003201E0"/>
    <w:rsid w:val="003203E8"/>
    <w:rsid w:val="0032043D"/>
    <w:rsid w:val="0032044D"/>
    <w:rsid w:val="0032062E"/>
    <w:rsid w:val="0032085A"/>
    <w:rsid w:val="00321033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46"/>
    <w:rsid w:val="00323AF3"/>
    <w:rsid w:val="0032418B"/>
    <w:rsid w:val="0032451E"/>
    <w:rsid w:val="00324873"/>
    <w:rsid w:val="00324915"/>
    <w:rsid w:val="0032500E"/>
    <w:rsid w:val="00325AEA"/>
    <w:rsid w:val="00325AF5"/>
    <w:rsid w:val="00325DD9"/>
    <w:rsid w:val="00325EBB"/>
    <w:rsid w:val="00325FA3"/>
    <w:rsid w:val="003261EC"/>
    <w:rsid w:val="00326264"/>
    <w:rsid w:val="0032689A"/>
    <w:rsid w:val="003271CA"/>
    <w:rsid w:val="003273C9"/>
    <w:rsid w:val="003278EA"/>
    <w:rsid w:val="00327A24"/>
    <w:rsid w:val="00327BC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63D"/>
    <w:rsid w:val="00331D4D"/>
    <w:rsid w:val="00331F7B"/>
    <w:rsid w:val="0033230C"/>
    <w:rsid w:val="00332B01"/>
    <w:rsid w:val="00333537"/>
    <w:rsid w:val="00333EC3"/>
    <w:rsid w:val="0033429D"/>
    <w:rsid w:val="00334457"/>
    <w:rsid w:val="003344AF"/>
    <w:rsid w:val="00334576"/>
    <w:rsid w:val="00334A58"/>
    <w:rsid w:val="00334B89"/>
    <w:rsid w:val="00334BBF"/>
    <w:rsid w:val="00334E7D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37FFE"/>
    <w:rsid w:val="003400EA"/>
    <w:rsid w:val="00340257"/>
    <w:rsid w:val="00340835"/>
    <w:rsid w:val="00340CED"/>
    <w:rsid w:val="00340FF9"/>
    <w:rsid w:val="003419E5"/>
    <w:rsid w:val="0034282A"/>
    <w:rsid w:val="00342BAA"/>
    <w:rsid w:val="00342BD6"/>
    <w:rsid w:val="00342CB4"/>
    <w:rsid w:val="00342E70"/>
    <w:rsid w:val="00342F3A"/>
    <w:rsid w:val="003432E3"/>
    <w:rsid w:val="003432F0"/>
    <w:rsid w:val="003434F7"/>
    <w:rsid w:val="003435A1"/>
    <w:rsid w:val="003437D7"/>
    <w:rsid w:val="00343996"/>
    <w:rsid w:val="00343B35"/>
    <w:rsid w:val="003443C0"/>
    <w:rsid w:val="003444CB"/>
    <w:rsid w:val="00344C31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A4E"/>
    <w:rsid w:val="00352C41"/>
    <w:rsid w:val="00352C5B"/>
    <w:rsid w:val="0035395F"/>
    <w:rsid w:val="00353A1D"/>
    <w:rsid w:val="00353BCC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776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0A86"/>
    <w:rsid w:val="00360DFB"/>
    <w:rsid w:val="00361553"/>
    <w:rsid w:val="003618D8"/>
    <w:rsid w:val="00362481"/>
    <w:rsid w:val="0036271F"/>
    <w:rsid w:val="0036296F"/>
    <w:rsid w:val="00362B0F"/>
    <w:rsid w:val="00362D68"/>
    <w:rsid w:val="00362E32"/>
    <w:rsid w:val="00363376"/>
    <w:rsid w:val="00363675"/>
    <w:rsid w:val="00363869"/>
    <w:rsid w:val="0036460B"/>
    <w:rsid w:val="0036468B"/>
    <w:rsid w:val="0036478D"/>
    <w:rsid w:val="003648DF"/>
    <w:rsid w:val="00364EEC"/>
    <w:rsid w:val="00365AA0"/>
    <w:rsid w:val="00365C79"/>
    <w:rsid w:val="00366700"/>
    <w:rsid w:val="00366CBA"/>
    <w:rsid w:val="00367128"/>
    <w:rsid w:val="003672E0"/>
    <w:rsid w:val="0036730C"/>
    <w:rsid w:val="003673A1"/>
    <w:rsid w:val="00370080"/>
    <w:rsid w:val="003702F6"/>
    <w:rsid w:val="00370302"/>
    <w:rsid w:val="00370406"/>
    <w:rsid w:val="00370769"/>
    <w:rsid w:val="00370DBB"/>
    <w:rsid w:val="00371B01"/>
    <w:rsid w:val="00372259"/>
    <w:rsid w:val="003722E0"/>
    <w:rsid w:val="00372960"/>
    <w:rsid w:val="0037408E"/>
    <w:rsid w:val="00374178"/>
    <w:rsid w:val="0037448F"/>
    <w:rsid w:val="00374771"/>
    <w:rsid w:val="00374F45"/>
    <w:rsid w:val="003750B8"/>
    <w:rsid w:val="00375287"/>
    <w:rsid w:val="0037537B"/>
    <w:rsid w:val="0037543A"/>
    <w:rsid w:val="00375481"/>
    <w:rsid w:val="0037563C"/>
    <w:rsid w:val="00375934"/>
    <w:rsid w:val="00375A14"/>
    <w:rsid w:val="00375CAE"/>
    <w:rsid w:val="0037601F"/>
    <w:rsid w:val="003760C8"/>
    <w:rsid w:val="003763FF"/>
    <w:rsid w:val="00376BFD"/>
    <w:rsid w:val="00376EA6"/>
    <w:rsid w:val="0037728B"/>
    <w:rsid w:val="003776F1"/>
    <w:rsid w:val="00377730"/>
    <w:rsid w:val="0037778F"/>
    <w:rsid w:val="003778D9"/>
    <w:rsid w:val="003802D6"/>
    <w:rsid w:val="0038030E"/>
    <w:rsid w:val="00380682"/>
    <w:rsid w:val="00380744"/>
    <w:rsid w:val="003808A6"/>
    <w:rsid w:val="003809FF"/>
    <w:rsid w:val="00381549"/>
    <w:rsid w:val="003817E5"/>
    <w:rsid w:val="00381871"/>
    <w:rsid w:val="00381A47"/>
    <w:rsid w:val="00381D23"/>
    <w:rsid w:val="00381D8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5"/>
    <w:rsid w:val="00384976"/>
    <w:rsid w:val="00384C56"/>
    <w:rsid w:val="00385B5B"/>
    <w:rsid w:val="0038654D"/>
    <w:rsid w:val="003865ED"/>
    <w:rsid w:val="00386699"/>
    <w:rsid w:val="00387331"/>
    <w:rsid w:val="00387389"/>
    <w:rsid w:val="00387615"/>
    <w:rsid w:val="00387E93"/>
    <w:rsid w:val="003906C0"/>
    <w:rsid w:val="00390C40"/>
    <w:rsid w:val="00390DD7"/>
    <w:rsid w:val="003915FC"/>
    <w:rsid w:val="00391722"/>
    <w:rsid w:val="0039184C"/>
    <w:rsid w:val="00391E30"/>
    <w:rsid w:val="0039207A"/>
    <w:rsid w:val="00392433"/>
    <w:rsid w:val="00392486"/>
    <w:rsid w:val="00392529"/>
    <w:rsid w:val="00392AA6"/>
    <w:rsid w:val="00392AB1"/>
    <w:rsid w:val="00392BEA"/>
    <w:rsid w:val="00392D3E"/>
    <w:rsid w:val="00392F4E"/>
    <w:rsid w:val="00393233"/>
    <w:rsid w:val="00393F80"/>
    <w:rsid w:val="003945F2"/>
    <w:rsid w:val="0039490E"/>
    <w:rsid w:val="00394A18"/>
    <w:rsid w:val="003950EF"/>
    <w:rsid w:val="003952C0"/>
    <w:rsid w:val="0039615F"/>
    <w:rsid w:val="003967D5"/>
    <w:rsid w:val="00396914"/>
    <w:rsid w:val="0039713C"/>
    <w:rsid w:val="003971E9"/>
    <w:rsid w:val="00397236"/>
    <w:rsid w:val="003976CA"/>
    <w:rsid w:val="003979F5"/>
    <w:rsid w:val="003A0133"/>
    <w:rsid w:val="003A03C9"/>
    <w:rsid w:val="003A0637"/>
    <w:rsid w:val="003A0A9F"/>
    <w:rsid w:val="003A0DB5"/>
    <w:rsid w:val="003A163D"/>
    <w:rsid w:val="003A184B"/>
    <w:rsid w:val="003A19C5"/>
    <w:rsid w:val="003A1E3B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C02"/>
    <w:rsid w:val="003A5F58"/>
    <w:rsid w:val="003A668E"/>
    <w:rsid w:val="003A67A9"/>
    <w:rsid w:val="003A6FA7"/>
    <w:rsid w:val="003A7677"/>
    <w:rsid w:val="003A7A3B"/>
    <w:rsid w:val="003B010E"/>
    <w:rsid w:val="003B0378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6B6"/>
    <w:rsid w:val="003B2860"/>
    <w:rsid w:val="003B2D48"/>
    <w:rsid w:val="003B3076"/>
    <w:rsid w:val="003B3153"/>
    <w:rsid w:val="003B3897"/>
    <w:rsid w:val="003B3E6C"/>
    <w:rsid w:val="003B4288"/>
    <w:rsid w:val="003B45AB"/>
    <w:rsid w:val="003B47B7"/>
    <w:rsid w:val="003B4A71"/>
    <w:rsid w:val="003B5223"/>
    <w:rsid w:val="003B589E"/>
    <w:rsid w:val="003B5BBB"/>
    <w:rsid w:val="003B5C48"/>
    <w:rsid w:val="003B5C72"/>
    <w:rsid w:val="003B5D20"/>
    <w:rsid w:val="003B62D1"/>
    <w:rsid w:val="003B7281"/>
    <w:rsid w:val="003B785C"/>
    <w:rsid w:val="003B7DB4"/>
    <w:rsid w:val="003C0CAB"/>
    <w:rsid w:val="003C1098"/>
    <w:rsid w:val="003C1254"/>
    <w:rsid w:val="003C126E"/>
    <w:rsid w:val="003C14C8"/>
    <w:rsid w:val="003C160D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735"/>
    <w:rsid w:val="003C4AC5"/>
    <w:rsid w:val="003C4AE4"/>
    <w:rsid w:val="003C4E8A"/>
    <w:rsid w:val="003C4F63"/>
    <w:rsid w:val="003C5101"/>
    <w:rsid w:val="003C551C"/>
    <w:rsid w:val="003C5975"/>
    <w:rsid w:val="003C5F05"/>
    <w:rsid w:val="003C6256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886"/>
    <w:rsid w:val="003D0BAC"/>
    <w:rsid w:val="003D0E34"/>
    <w:rsid w:val="003D11FB"/>
    <w:rsid w:val="003D16FC"/>
    <w:rsid w:val="003D1DD5"/>
    <w:rsid w:val="003D1F9F"/>
    <w:rsid w:val="003D201F"/>
    <w:rsid w:val="003D210E"/>
    <w:rsid w:val="003D2170"/>
    <w:rsid w:val="003D23F9"/>
    <w:rsid w:val="003D265C"/>
    <w:rsid w:val="003D2678"/>
    <w:rsid w:val="003D26AE"/>
    <w:rsid w:val="003D2B4E"/>
    <w:rsid w:val="003D2CBF"/>
    <w:rsid w:val="003D2D2D"/>
    <w:rsid w:val="003D2D3C"/>
    <w:rsid w:val="003D3146"/>
    <w:rsid w:val="003D3B27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6C23"/>
    <w:rsid w:val="003D70DD"/>
    <w:rsid w:val="003D7658"/>
    <w:rsid w:val="003D7CAC"/>
    <w:rsid w:val="003D7F12"/>
    <w:rsid w:val="003E0136"/>
    <w:rsid w:val="003E0156"/>
    <w:rsid w:val="003E026E"/>
    <w:rsid w:val="003E0537"/>
    <w:rsid w:val="003E0650"/>
    <w:rsid w:val="003E0935"/>
    <w:rsid w:val="003E0AED"/>
    <w:rsid w:val="003E0C3B"/>
    <w:rsid w:val="003E131A"/>
    <w:rsid w:val="003E132E"/>
    <w:rsid w:val="003E17A4"/>
    <w:rsid w:val="003E182A"/>
    <w:rsid w:val="003E1B20"/>
    <w:rsid w:val="003E1C86"/>
    <w:rsid w:val="003E1D05"/>
    <w:rsid w:val="003E1EF2"/>
    <w:rsid w:val="003E1F51"/>
    <w:rsid w:val="003E20D6"/>
    <w:rsid w:val="003E2907"/>
    <w:rsid w:val="003E2CD9"/>
    <w:rsid w:val="003E2E82"/>
    <w:rsid w:val="003E303B"/>
    <w:rsid w:val="003E324B"/>
    <w:rsid w:val="003E35D5"/>
    <w:rsid w:val="003E3B9D"/>
    <w:rsid w:val="003E3E30"/>
    <w:rsid w:val="003E40DB"/>
    <w:rsid w:val="003E40ED"/>
    <w:rsid w:val="003E4464"/>
    <w:rsid w:val="003E44D9"/>
    <w:rsid w:val="003E4821"/>
    <w:rsid w:val="003E4967"/>
    <w:rsid w:val="003E4D1F"/>
    <w:rsid w:val="003E4E25"/>
    <w:rsid w:val="003E521C"/>
    <w:rsid w:val="003E5283"/>
    <w:rsid w:val="003E5B20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6F9"/>
    <w:rsid w:val="003E67D8"/>
    <w:rsid w:val="003E6923"/>
    <w:rsid w:val="003E6B67"/>
    <w:rsid w:val="003E6CAD"/>
    <w:rsid w:val="003E6FD1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4"/>
    <w:rsid w:val="003F0A62"/>
    <w:rsid w:val="003F0C63"/>
    <w:rsid w:val="003F0E87"/>
    <w:rsid w:val="003F14C3"/>
    <w:rsid w:val="003F1A3D"/>
    <w:rsid w:val="003F1AC0"/>
    <w:rsid w:val="003F1B0B"/>
    <w:rsid w:val="003F1B1C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C2B"/>
    <w:rsid w:val="003F5F58"/>
    <w:rsid w:val="003F6549"/>
    <w:rsid w:val="003F68BD"/>
    <w:rsid w:val="003F68D0"/>
    <w:rsid w:val="003F6A94"/>
    <w:rsid w:val="003F746B"/>
    <w:rsid w:val="003F7968"/>
    <w:rsid w:val="003F7B8F"/>
    <w:rsid w:val="003F7CF5"/>
    <w:rsid w:val="0040045D"/>
    <w:rsid w:val="00400DCE"/>
    <w:rsid w:val="004013C6"/>
    <w:rsid w:val="00401901"/>
    <w:rsid w:val="00401CDE"/>
    <w:rsid w:val="00401E53"/>
    <w:rsid w:val="0040200E"/>
    <w:rsid w:val="004024DE"/>
    <w:rsid w:val="00402927"/>
    <w:rsid w:val="00402A08"/>
    <w:rsid w:val="00402D08"/>
    <w:rsid w:val="00402F4C"/>
    <w:rsid w:val="0040300E"/>
    <w:rsid w:val="00403746"/>
    <w:rsid w:val="004039CF"/>
    <w:rsid w:val="00403A2A"/>
    <w:rsid w:val="00403BE4"/>
    <w:rsid w:val="00404249"/>
    <w:rsid w:val="004042AF"/>
    <w:rsid w:val="004043D3"/>
    <w:rsid w:val="004047CF"/>
    <w:rsid w:val="00404E17"/>
    <w:rsid w:val="00404F45"/>
    <w:rsid w:val="004050B9"/>
    <w:rsid w:val="0040511A"/>
    <w:rsid w:val="0040512D"/>
    <w:rsid w:val="00405E4C"/>
    <w:rsid w:val="00405E75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0C88"/>
    <w:rsid w:val="004112E0"/>
    <w:rsid w:val="00411584"/>
    <w:rsid w:val="00411771"/>
    <w:rsid w:val="00411AD0"/>
    <w:rsid w:val="00411F8F"/>
    <w:rsid w:val="004120AB"/>
    <w:rsid w:val="00412838"/>
    <w:rsid w:val="00412A5A"/>
    <w:rsid w:val="00412A6A"/>
    <w:rsid w:val="00412B62"/>
    <w:rsid w:val="00412B82"/>
    <w:rsid w:val="004130B3"/>
    <w:rsid w:val="00413556"/>
    <w:rsid w:val="00413ABF"/>
    <w:rsid w:val="00414A79"/>
    <w:rsid w:val="00414FDE"/>
    <w:rsid w:val="0041531C"/>
    <w:rsid w:val="0041532F"/>
    <w:rsid w:val="004153DC"/>
    <w:rsid w:val="0041587F"/>
    <w:rsid w:val="00415CAE"/>
    <w:rsid w:val="00415DF5"/>
    <w:rsid w:val="00415E5D"/>
    <w:rsid w:val="00415F2D"/>
    <w:rsid w:val="00416088"/>
    <w:rsid w:val="0041612F"/>
    <w:rsid w:val="0041616E"/>
    <w:rsid w:val="0041635F"/>
    <w:rsid w:val="00416A86"/>
    <w:rsid w:val="00416AF8"/>
    <w:rsid w:val="00416DEF"/>
    <w:rsid w:val="00416FC8"/>
    <w:rsid w:val="004170F9"/>
    <w:rsid w:val="00417258"/>
    <w:rsid w:val="00417290"/>
    <w:rsid w:val="004172F1"/>
    <w:rsid w:val="00417909"/>
    <w:rsid w:val="00417F39"/>
    <w:rsid w:val="004200F7"/>
    <w:rsid w:val="004202DF"/>
    <w:rsid w:val="00420614"/>
    <w:rsid w:val="00420677"/>
    <w:rsid w:val="00420694"/>
    <w:rsid w:val="004206DA"/>
    <w:rsid w:val="00420A1E"/>
    <w:rsid w:val="00420C65"/>
    <w:rsid w:val="00421409"/>
    <w:rsid w:val="00421501"/>
    <w:rsid w:val="00421740"/>
    <w:rsid w:val="0042198A"/>
    <w:rsid w:val="00421CDC"/>
    <w:rsid w:val="00421FBF"/>
    <w:rsid w:val="00421FF8"/>
    <w:rsid w:val="0042210D"/>
    <w:rsid w:val="00422C24"/>
    <w:rsid w:val="00423735"/>
    <w:rsid w:val="00423BAE"/>
    <w:rsid w:val="00424202"/>
    <w:rsid w:val="004242C8"/>
    <w:rsid w:val="004242E6"/>
    <w:rsid w:val="00424603"/>
    <w:rsid w:val="004247E5"/>
    <w:rsid w:val="0042486F"/>
    <w:rsid w:val="00424CD8"/>
    <w:rsid w:val="00424E9E"/>
    <w:rsid w:val="00424F5B"/>
    <w:rsid w:val="0042515A"/>
    <w:rsid w:val="00425185"/>
    <w:rsid w:val="00425693"/>
    <w:rsid w:val="00425747"/>
    <w:rsid w:val="004257C1"/>
    <w:rsid w:val="00425986"/>
    <w:rsid w:val="00426400"/>
    <w:rsid w:val="004268A4"/>
    <w:rsid w:val="00427AB9"/>
    <w:rsid w:val="00427D96"/>
    <w:rsid w:val="004301CD"/>
    <w:rsid w:val="004302B9"/>
    <w:rsid w:val="0043110D"/>
    <w:rsid w:val="0043110E"/>
    <w:rsid w:val="00431B75"/>
    <w:rsid w:val="00431B8F"/>
    <w:rsid w:val="00431F7B"/>
    <w:rsid w:val="004320F4"/>
    <w:rsid w:val="004322D8"/>
    <w:rsid w:val="00432437"/>
    <w:rsid w:val="0043260A"/>
    <w:rsid w:val="00432803"/>
    <w:rsid w:val="00433026"/>
    <w:rsid w:val="004332F4"/>
    <w:rsid w:val="00433383"/>
    <w:rsid w:val="00433836"/>
    <w:rsid w:val="00433A5F"/>
    <w:rsid w:val="00433B57"/>
    <w:rsid w:val="004340B7"/>
    <w:rsid w:val="00434232"/>
    <w:rsid w:val="00434642"/>
    <w:rsid w:val="00434728"/>
    <w:rsid w:val="00434798"/>
    <w:rsid w:val="0043493E"/>
    <w:rsid w:val="00434A7D"/>
    <w:rsid w:val="00434F72"/>
    <w:rsid w:val="00434F9F"/>
    <w:rsid w:val="00435637"/>
    <w:rsid w:val="00435A1C"/>
    <w:rsid w:val="004361FA"/>
    <w:rsid w:val="004369C7"/>
    <w:rsid w:val="00436A7E"/>
    <w:rsid w:val="00436FCD"/>
    <w:rsid w:val="00436FDA"/>
    <w:rsid w:val="00437436"/>
    <w:rsid w:val="004376A5"/>
    <w:rsid w:val="00437F3E"/>
    <w:rsid w:val="0044051E"/>
    <w:rsid w:val="004405A2"/>
    <w:rsid w:val="00441605"/>
    <w:rsid w:val="00441A2F"/>
    <w:rsid w:val="00441D55"/>
    <w:rsid w:val="004421A0"/>
    <w:rsid w:val="004429AC"/>
    <w:rsid w:val="00443104"/>
    <w:rsid w:val="0044312A"/>
    <w:rsid w:val="00443895"/>
    <w:rsid w:val="00443D1F"/>
    <w:rsid w:val="00444A74"/>
    <w:rsid w:val="00444AD7"/>
    <w:rsid w:val="00445248"/>
    <w:rsid w:val="004458DD"/>
    <w:rsid w:val="0044594D"/>
    <w:rsid w:val="004459C9"/>
    <w:rsid w:val="00446256"/>
    <w:rsid w:val="00446D59"/>
    <w:rsid w:val="00447C1E"/>
    <w:rsid w:val="00450451"/>
    <w:rsid w:val="00450773"/>
    <w:rsid w:val="004508B9"/>
    <w:rsid w:val="00450A8A"/>
    <w:rsid w:val="00450DA3"/>
    <w:rsid w:val="00450E59"/>
    <w:rsid w:val="004510C2"/>
    <w:rsid w:val="004511F9"/>
    <w:rsid w:val="0045189E"/>
    <w:rsid w:val="00452260"/>
    <w:rsid w:val="00452A04"/>
    <w:rsid w:val="00453C1C"/>
    <w:rsid w:val="00454067"/>
    <w:rsid w:val="004540EC"/>
    <w:rsid w:val="004541F3"/>
    <w:rsid w:val="00454ABB"/>
    <w:rsid w:val="00454CB5"/>
    <w:rsid w:val="00454D95"/>
    <w:rsid w:val="00454FB4"/>
    <w:rsid w:val="00454FD9"/>
    <w:rsid w:val="00455046"/>
    <w:rsid w:val="004552CD"/>
    <w:rsid w:val="0045596C"/>
    <w:rsid w:val="00455BFA"/>
    <w:rsid w:val="00455E78"/>
    <w:rsid w:val="0045670C"/>
    <w:rsid w:val="004569DD"/>
    <w:rsid w:val="00456DCF"/>
    <w:rsid w:val="0045702F"/>
    <w:rsid w:val="004578D1"/>
    <w:rsid w:val="00457B1D"/>
    <w:rsid w:val="00457CA8"/>
    <w:rsid w:val="00457D22"/>
    <w:rsid w:val="00460863"/>
    <w:rsid w:val="00461080"/>
    <w:rsid w:val="00461677"/>
    <w:rsid w:val="0046168F"/>
    <w:rsid w:val="004619D7"/>
    <w:rsid w:val="00461C54"/>
    <w:rsid w:val="00462388"/>
    <w:rsid w:val="0046269A"/>
    <w:rsid w:val="004627AE"/>
    <w:rsid w:val="004629BE"/>
    <w:rsid w:val="00462AEB"/>
    <w:rsid w:val="00463848"/>
    <w:rsid w:val="00463E58"/>
    <w:rsid w:val="00464044"/>
    <w:rsid w:val="0046409D"/>
    <w:rsid w:val="00464210"/>
    <w:rsid w:val="0046430E"/>
    <w:rsid w:val="004649AC"/>
    <w:rsid w:val="00464C13"/>
    <w:rsid w:val="00464D1C"/>
    <w:rsid w:val="004655B9"/>
    <w:rsid w:val="0046575C"/>
    <w:rsid w:val="0046584F"/>
    <w:rsid w:val="00465C10"/>
    <w:rsid w:val="00465C15"/>
    <w:rsid w:val="00465CD5"/>
    <w:rsid w:val="00465F50"/>
    <w:rsid w:val="00465F93"/>
    <w:rsid w:val="0046684C"/>
    <w:rsid w:val="00467443"/>
    <w:rsid w:val="00467850"/>
    <w:rsid w:val="0046791C"/>
    <w:rsid w:val="00467C0D"/>
    <w:rsid w:val="00467CF7"/>
    <w:rsid w:val="0046AA65"/>
    <w:rsid w:val="00470709"/>
    <w:rsid w:val="00470B99"/>
    <w:rsid w:val="00470EEB"/>
    <w:rsid w:val="0047105E"/>
    <w:rsid w:val="00471BDA"/>
    <w:rsid w:val="00472021"/>
    <w:rsid w:val="0047219B"/>
    <w:rsid w:val="0047255B"/>
    <w:rsid w:val="00472A8E"/>
    <w:rsid w:val="00472AFE"/>
    <w:rsid w:val="00472B48"/>
    <w:rsid w:val="0047311F"/>
    <w:rsid w:val="0047317E"/>
    <w:rsid w:val="00473C95"/>
    <w:rsid w:val="00474A5B"/>
    <w:rsid w:val="00474A6C"/>
    <w:rsid w:val="00474C03"/>
    <w:rsid w:val="00475615"/>
    <w:rsid w:val="0047570B"/>
    <w:rsid w:val="00475AED"/>
    <w:rsid w:val="00476635"/>
    <w:rsid w:val="00476975"/>
    <w:rsid w:val="00476ADC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137"/>
    <w:rsid w:val="00480478"/>
    <w:rsid w:val="004806C4"/>
    <w:rsid w:val="004808BB"/>
    <w:rsid w:val="00480966"/>
    <w:rsid w:val="0048098F"/>
    <w:rsid w:val="004813EC"/>
    <w:rsid w:val="00481682"/>
    <w:rsid w:val="004822FD"/>
    <w:rsid w:val="004824B1"/>
    <w:rsid w:val="004824E7"/>
    <w:rsid w:val="0048276D"/>
    <w:rsid w:val="00482A4B"/>
    <w:rsid w:val="00482F60"/>
    <w:rsid w:val="0048335C"/>
    <w:rsid w:val="00483608"/>
    <w:rsid w:val="00483858"/>
    <w:rsid w:val="00484081"/>
    <w:rsid w:val="004841CC"/>
    <w:rsid w:val="00484407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4FB"/>
    <w:rsid w:val="00486E48"/>
    <w:rsid w:val="004872C4"/>
    <w:rsid w:val="004874DB"/>
    <w:rsid w:val="00487604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81F"/>
    <w:rsid w:val="00491843"/>
    <w:rsid w:val="00491BF2"/>
    <w:rsid w:val="00491DA3"/>
    <w:rsid w:val="00492157"/>
    <w:rsid w:val="0049278D"/>
    <w:rsid w:val="004927D0"/>
    <w:rsid w:val="00492BBC"/>
    <w:rsid w:val="00492EFE"/>
    <w:rsid w:val="0049404E"/>
    <w:rsid w:val="004945AD"/>
    <w:rsid w:val="0049491D"/>
    <w:rsid w:val="00494B03"/>
    <w:rsid w:val="00494D9E"/>
    <w:rsid w:val="00495026"/>
    <w:rsid w:val="0049529F"/>
    <w:rsid w:val="00495333"/>
    <w:rsid w:val="00495523"/>
    <w:rsid w:val="0049572D"/>
    <w:rsid w:val="00495985"/>
    <w:rsid w:val="00495BF4"/>
    <w:rsid w:val="00495E0E"/>
    <w:rsid w:val="00496124"/>
    <w:rsid w:val="00496555"/>
    <w:rsid w:val="00496BED"/>
    <w:rsid w:val="00496D78"/>
    <w:rsid w:val="0049704C"/>
    <w:rsid w:val="004972BE"/>
    <w:rsid w:val="004973CD"/>
    <w:rsid w:val="00497741"/>
    <w:rsid w:val="00497787"/>
    <w:rsid w:val="00497A64"/>
    <w:rsid w:val="00497D33"/>
    <w:rsid w:val="004A01B8"/>
    <w:rsid w:val="004A04AA"/>
    <w:rsid w:val="004A087C"/>
    <w:rsid w:val="004A1009"/>
    <w:rsid w:val="004A181D"/>
    <w:rsid w:val="004A1B8B"/>
    <w:rsid w:val="004A1FAC"/>
    <w:rsid w:val="004A23BB"/>
    <w:rsid w:val="004A2AF8"/>
    <w:rsid w:val="004A2BAD"/>
    <w:rsid w:val="004A2CD2"/>
    <w:rsid w:val="004A325F"/>
    <w:rsid w:val="004A32B1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750E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2F"/>
    <w:rsid w:val="004B1475"/>
    <w:rsid w:val="004B17B3"/>
    <w:rsid w:val="004B191C"/>
    <w:rsid w:val="004B198A"/>
    <w:rsid w:val="004B1B70"/>
    <w:rsid w:val="004B1EF0"/>
    <w:rsid w:val="004B240D"/>
    <w:rsid w:val="004B2E28"/>
    <w:rsid w:val="004B306A"/>
    <w:rsid w:val="004B3313"/>
    <w:rsid w:val="004B3695"/>
    <w:rsid w:val="004B392E"/>
    <w:rsid w:val="004B3C88"/>
    <w:rsid w:val="004B3E5C"/>
    <w:rsid w:val="004B3EC3"/>
    <w:rsid w:val="004B44AA"/>
    <w:rsid w:val="004B44FA"/>
    <w:rsid w:val="004B4734"/>
    <w:rsid w:val="004B5538"/>
    <w:rsid w:val="004B553D"/>
    <w:rsid w:val="004B593C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C1F"/>
    <w:rsid w:val="004C0F9E"/>
    <w:rsid w:val="004C0FE2"/>
    <w:rsid w:val="004C11E6"/>
    <w:rsid w:val="004C15EA"/>
    <w:rsid w:val="004C17E6"/>
    <w:rsid w:val="004C1B58"/>
    <w:rsid w:val="004C1C67"/>
    <w:rsid w:val="004C1F8A"/>
    <w:rsid w:val="004C2000"/>
    <w:rsid w:val="004C2387"/>
    <w:rsid w:val="004C244B"/>
    <w:rsid w:val="004C26C6"/>
    <w:rsid w:val="004C27C6"/>
    <w:rsid w:val="004C284A"/>
    <w:rsid w:val="004C285E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258"/>
    <w:rsid w:val="004C47A8"/>
    <w:rsid w:val="004C4B10"/>
    <w:rsid w:val="004C4E76"/>
    <w:rsid w:val="004C52EE"/>
    <w:rsid w:val="004C546B"/>
    <w:rsid w:val="004C5B31"/>
    <w:rsid w:val="004C679A"/>
    <w:rsid w:val="004C6D7E"/>
    <w:rsid w:val="004C70F6"/>
    <w:rsid w:val="004C72EE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1DBC"/>
    <w:rsid w:val="004D2509"/>
    <w:rsid w:val="004D2A44"/>
    <w:rsid w:val="004D2A82"/>
    <w:rsid w:val="004D2AA0"/>
    <w:rsid w:val="004D2E74"/>
    <w:rsid w:val="004D3497"/>
    <w:rsid w:val="004D34A5"/>
    <w:rsid w:val="004D3625"/>
    <w:rsid w:val="004D39B8"/>
    <w:rsid w:val="004D3D9D"/>
    <w:rsid w:val="004D3DC0"/>
    <w:rsid w:val="004D41FE"/>
    <w:rsid w:val="004D4373"/>
    <w:rsid w:val="004D4522"/>
    <w:rsid w:val="004D4718"/>
    <w:rsid w:val="004D48E5"/>
    <w:rsid w:val="004D4A80"/>
    <w:rsid w:val="004D4CE4"/>
    <w:rsid w:val="004D4E40"/>
    <w:rsid w:val="004D4F13"/>
    <w:rsid w:val="004D51E6"/>
    <w:rsid w:val="004D5529"/>
    <w:rsid w:val="004D5674"/>
    <w:rsid w:val="004D5C52"/>
    <w:rsid w:val="004D71CD"/>
    <w:rsid w:val="004D78B3"/>
    <w:rsid w:val="004D7A21"/>
    <w:rsid w:val="004D7B11"/>
    <w:rsid w:val="004D7C8F"/>
    <w:rsid w:val="004D7D63"/>
    <w:rsid w:val="004D7E22"/>
    <w:rsid w:val="004E02FB"/>
    <w:rsid w:val="004E0431"/>
    <w:rsid w:val="004E0671"/>
    <w:rsid w:val="004E0943"/>
    <w:rsid w:val="004E0BAF"/>
    <w:rsid w:val="004E0CDA"/>
    <w:rsid w:val="004E1094"/>
    <w:rsid w:val="004E157B"/>
    <w:rsid w:val="004E19C3"/>
    <w:rsid w:val="004E1C0D"/>
    <w:rsid w:val="004E1C1E"/>
    <w:rsid w:val="004E1DC6"/>
    <w:rsid w:val="004E1DE4"/>
    <w:rsid w:val="004E2196"/>
    <w:rsid w:val="004E22D4"/>
    <w:rsid w:val="004E2470"/>
    <w:rsid w:val="004E26B4"/>
    <w:rsid w:val="004E3F22"/>
    <w:rsid w:val="004E4ACB"/>
    <w:rsid w:val="004E4D7B"/>
    <w:rsid w:val="004E4FF5"/>
    <w:rsid w:val="004E5006"/>
    <w:rsid w:val="004E52DD"/>
    <w:rsid w:val="004E549B"/>
    <w:rsid w:val="004E5A94"/>
    <w:rsid w:val="004E6062"/>
    <w:rsid w:val="004E6C64"/>
    <w:rsid w:val="004E7185"/>
    <w:rsid w:val="004E7A4E"/>
    <w:rsid w:val="004E7BFF"/>
    <w:rsid w:val="004E7CE0"/>
    <w:rsid w:val="004F045E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286C"/>
    <w:rsid w:val="004F3D1E"/>
    <w:rsid w:val="004F43CD"/>
    <w:rsid w:val="004F44C4"/>
    <w:rsid w:val="004F478F"/>
    <w:rsid w:val="004F4BB5"/>
    <w:rsid w:val="004F4DBE"/>
    <w:rsid w:val="004F5165"/>
    <w:rsid w:val="004F51B2"/>
    <w:rsid w:val="004F56F1"/>
    <w:rsid w:val="004F571C"/>
    <w:rsid w:val="004F58AC"/>
    <w:rsid w:val="004F58DE"/>
    <w:rsid w:val="004F5B4E"/>
    <w:rsid w:val="004F5E38"/>
    <w:rsid w:val="004F5E67"/>
    <w:rsid w:val="004F633A"/>
    <w:rsid w:val="004F63E5"/>
    <w:rsid w:val="004F74A9"/>
    <w:rsid w:val="004F7651"/>
    <w:rsid w:val="004F793E"/>
    <w:rsid w:val="004F7F62"/>
    <w:rsid w:val="004F7FA8"/>
    <w:rsid w:val="0050024B"/>
    <w:rsid w:val="00500459"/>
    <w:rsid w:val="005005D2"/>
    <w:rsid w:val="005008D1"/>
    <w:rsid w:val="00500CB2"/>
    <w:rsid w:val="005010C6"/>
    <w:rsid w:val="0050112A"/>
    <w:rsid w:val="005015B6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3F7A"/>
    <w:rsid w:val="00504211"/>
    <w:rsid w:val="005047E7"/>
    <w:rsid w:val="00504E14"/>
    <w:rsid w:val="00505542"/>
    <w:rsid w:val="005057DA"/>
    <w:rsid w:val="00505B9C"/>
    <w:rsid w:val="00506197"/>
    <w:rsid w:val="005061A1"/>
    <w:rsid w:val="005065C8"/>
    <w:rsid w:val="00506AD3"/>
    <w:rsid w:val="00506C07"/>
    <w:rsid w:val="0050750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681"/>
    <w:rsid w:val="00511966"/>
    <w:rsid w:val="00512295"/>
    <w:rsid w:val="005123EC"/>
    <w:rsid w:val="00512864"/>
    <w:rsid w:val="005136A6"/>
    <w:rsid w:val="005136C8"/>
    <w:rsid w:val="005136CE"/>
    <w:rsid w:val="00513B78"/>
    <w:rsid w:val="00513DA9"/>
    <w:rsid w:val="00513E7B"/>
    <w:rsid w:val="00514960"/>
    <w:rsid w:val="0051499B"/>
    <w:rsid w:val="00515730"/>
    <w:rsid w:val="00515894"/>
    <w:rsid w:val="00515D01"/>
    <w:rsid w:val="00515DC9"/>
    <w:rsid w:val="00515F50"/>
    <w:rsid w:val="005164CF"/>
    <w:rsid w:val="005166C9"/>
    <w:rsid w:val="00516C6F"/>
    <w:rsid w:val="00516CAB"/>
    <w:rsid w:val="00517192"/>
    <w:rsid w:val="00517A11"/>
    <w:rsid w:val="00517AE8"/>
    <w:rsid w:val="00517D88"/>
    <w:rsid w:val="00517E09"/>
    <w:rsid w:val="00517E2B"/>
    <w:rsid w:val="0052015E"/>
    <w:rsid w:val="00520418"/>
    <w:rsid w:val="0052045E"/>
    <w:rsid w:val="005205C8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61F"/>
    <w:rsid w:val="0052375E"/>
    <w:rsid w:val="00523E45"/>
    <w:rsid w:val="00523F85"/>
    <w:rsid w:val="005240BC"/>
    <w:rsid w:val="00524292"/>
    <w:rsid w:val="0052434D"/>
    <w:rsid w:val="0052470F"/>
    <w:rsid w:val="00524746"/>
    <w:rsid w:val="00524C49"/>
    <w:rsid w:val="00524CC1"/>
    <w:rsid w:val="00524DB8"/>
    <w:rsid w:val="005250EB"/>
    <w:rsid w:val="00525867"/>
    <w:rsid w:val="00525CA4"/>
    <w:rsid w:val="00525D6F"/>
    <w:rsid w:val="00526589"/>
    <w:rsid w:val="00526756"/>
    <w:rsid w:val="005269B8"/>
    <w:rsid w:val="00526BCE"/>
    <w:rsid w:val="0052719F"/>
    <w:rsid w:val="0052726D"/>
    <w:rsid w:val="00527733"/>
    <w:rsid w:val="00527C05"/>
    <w:rsid w:val="00530250"/>
    <w:rsid w:val="005303C4"/>
    <w:rsid w:val="005305F0"/>
    <w:rsid w:val="005308CA"/>
    <w:rsid w:val="0053096B"/>
    <w:rsid w:val="00530F1B"/>
    <w:rsid w:val="00530FEF"/>
    <w:rsid w:val="005315B4"/>
    <w:rsid w:val="00531721"/>
    <w:rsid w:val="00531DCA"/>
    <w:rsid w:val="00531E2A"/>
    <w:rsid w:val="0053236F"/>
    <w:rsid w:val="005326B8"/>
    <w:rsid w:val="0053293F"/>
    <w:rsid w:val="005334DD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37B32"/>
    <w:rsid w:val="00540514"/>
    <w:rsid w:val="00540585"/>
    <w:rsid w:val="00541493"/>
    <w:rsid w:val="0054159C"/>
    <w:rsid w:val="00541AED"/>
    <w:rsid w:val="005420B2"/>
    <w:rsid w:val="0054297C"/>
    <w:rsid w:val="00542AF1"/>
    <w:rsid w:val="00543301"/>
    <w:rsid w:val="005441DB"/>
    <w:rsid w:val="0054436D"/>
    <w:rsid w:val="005447DD"/>
    <w:rsid w:val="005448BD"/>
    <w:rsid w:val="00544962"/>
    <w:rsid w:val="00544D00"/>
    <w:rsid w:val="0054510E"/>
    <w:rsid w:val="005455B4"/>
    <w:rsid w:val="00545B06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EAE"/>
    <w:rsid w:val="00550FC7"/>
    <w:rsid w:val="0055134D"/>
    <w:rsid w:val="00551370"/>
    <w:rsid w:val="005513D2"/>
    <w:rsid w:val="005517B1"/>
    <w:rsid w:val="00551CB0"/>
    <w:rsid w:val="00551F24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998"/>
    <w:rsid w:val="00554BEF"/>
    <w:rsid w:val="00554C2A"/>
    <w:rsid w:val="005555B3"/>
    <w:rsid w:val="00556B76"/>
    <w:rsid w:val="00556D71"/>
    <w:rsid w:val="00556FF1"/>
    <w:rsid w:val="0055746A"/>
    <w:rsid w:val="00557571"/>
    <w:rsid w:val="0055758C"/>
    <w:rsid w:val="0055793E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D22"/>
    <w:rsid w:val="00562E30"/>
    <w:rsid w:val="00562E36"/>
    <w:rsid w:val="005631A3"/>
    <w:rsid w:val="00563327"/>
    <w:rsid w:val="00563A9F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9F9"/>
    <w:rsid w:val="00565B15"/>
    <w:rsid w:val="00565E55"/>
    <w:rsid w:val="00565FBF"/>
    <w:rsid w:val="00566469"/>
    <w:rsid w:val="00566843"/>
    <w:rsid w:val="00566E1D"/>
    <w:rsid w:val="005676EC"/>
    <w:rsid w:val="00567798"/>
    <w:rsid w:val="005704CB"/>
    <w:rsid w:val="005708C8"/>
    <w:rsid w:val="0057101A"/>
    <w:rsid w:val="00571020"/>
    <w:rsid w:val="0057104C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341"/>
    <w:rsid w:val="00574A42"/>
    <w:rsid w:val="00574F59"/>
    <w:rsid w:val="0057508B"/>
    <w:rsid w:val="005750B1"/>
    <w:rsid w:val="0057521F"/>
    <w:rsid w:val="005753E8"/>
    <w:rsid w:val="005759B3"/>
    <w:rsid w:val="00575F50"/>
    <w:rsid w:val="00575FD9"/>
    <w:rsid w:val="00576123"/>
    <w:rsid w:val="005768E8"/>
    <w:rsid w:val="00576E82"/>
    <w:rsid w:val="005771CB"/>
    <w:rsid w:val="00577638"/>
    <w:rsid w:val="0057784A"/>
    <w:rsid w:val="00577D9B"/>
    <w:rsid w:val="0058035B"/>
    <w:rsid w:val="00580378"/>
    <w:rsid w:val="00580537"/>
    <w:rsid w:val="00580863"/>
    <w:rsid w:val="00580A87"/>
    <w:rsid w:val="00580DBA"/>
    <w:rsid w:val="00581423"/>
    <w:rsid w:val="00581D44"/>
    <w:rsid w:val="0058265F"/>
    <w:rsid w:val="0058297A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6B3F"/>
    <w:rsid w:val="00586BDE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1E"/>
    <w:rsid w:val="00591650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A91"/>
    <w:rsid w:val="00596B94"/>
    <w:rsid w:val="00596FAE"/>
    <w:rsid w:val="0059731E"/>
    <w:rsid w:val="0059740B"/>
    <w:rsid w:val="0059740C"/>
    <w:rsid w:val="005978CF"/>
    <w:rsid w:val="00597BE5"/>
    <w:rsid w:val="005A04D2"/>
    <w:rsid w:val="005A07DC"/>
    <w:rsid w:val="005A0C1C"/>
    <w:rsid w:val="005A0F05"/>
    <w:rsid w:val="005A11FD"/>
    <w:rsid w:val="005A14C2"/>
    <w:rsid w:val="005A158C"/>
    <w:rsid w:val="005A163C"/>
    <w:rsid w:val="005A186A"/>
    <w:rsid w:val="005A1DED"/>
    <w:rsid w:val="005A1ED6"/>
    <w:rsid w:val="005A20EB"/>
    <w:rsid w:val="005A23AB"/>
    <w:rsid w:val="005A2B03"/>
    <w:rsid w:val="005A2CAC"/>
    <w:rsid w:val="005A33D1"/>
    <w:rsid w:val="005A37E9"/>
    <w:rsid w:val="005A392B"/>
    <w:rsid w:val="005A3AC4"/>
    <w:rsid w:val="005A3ECC"/>
    <w:rsid w:val="005A4665"/>
    <w:rsid w:val="005A49D3"/>
    <w:rsid w:val="005A4C8E"/>
    <w:rsid w:val="005A51EA"/>
    <w:rsid w:val="005A5646"/>
    <w:rsid w:val="005A5726"/>
    <w:rsid w:val="005A5BAE"/>
    <w:rsid w:val="005A5CDC"/>
    <w:rsid w:val="005A5F51"/>
    <w:rsid w:val="005A6034"/>
    <w:rsid w:val="005A63F4"/>
    <w:rsid w:val="005A65BA"/>
    <w:rsid w:val="005A67DA"/>
    <w:rsid w:val="005A6D6A"/>
    <w:rsid w:val="005A7C00"/>
    <w:rsid w:val="005B007E"/>
    <w:rsid w:val="005B0170"/>
    <w:rsid w:val="005B01AE"/>
    <w:rsid w:val="005B01C3"/>
    <w:rsid w:val="005B01E4"/>
    <w:rsid w:val="005B05C6"/>
    <w:rsid w:val="005B05E3"/>
    <w:rsid w:val="005B0D55"/>
    <w:rsid w:val="005B1354"/>
    <w:rsid w:val="005B172A"/>
    <w:rsid w:val="005B199C"/>
    <w:rsid w:val="005B1A7F"/>
    <w:rsid w:val="005B1AA3"/>
    <w:rsid w:val="005B1CB4"/>
    <w:rsid w:val="005B1D5B"/>
    <w:rsid w:val="005B1FEB"/>
    <w:rsid w:val="005B2C18"/>
    <w:rsid w:val="005B2E5B"/>
    <w:rsid w:val="005B2F40"/>
    <w:rsid w:val="005B30E4"/>
    <w:rsid w:val="005B32C8"/>
    <w:rsid w:val="005B3327"/>
    <w:rsid w:val="005B3434"/>
    <w:rsid w:val="005B344C"/>
    <w:rsid w:val="005B35B1"/>
    <w:rsid w:val="005B3D4B"/>
    <w:rsid w:val="005B43ED"/>
    <w:rsid w:val="005B4594"/>
    <w:rsid w:val="005B471C"/>
    <w:rsid w:val="005B484E"/>
    <w:rsid w:val="005B4C62"/>
    <w:rsid w:val="005B4DFF"/>
    <w:rsid w:val="005B4EDD"/>
    <w:rsid w:val="005B50C3"/>
    <w:rsid w:val="005B5144"/>
    <w:rsid w:val="005B546A"/>
    <w:rsid w:val="005B5892"/>
    <w:rsid w:val="005B6217"/>
    <w:rsid w:val="005B68A7"/>
    <w:rsid w:val="005B697A"/>
    <w:rsid w:val="005B69B4"/>
    <w:rsid w:val="005B6A93"/>
    <w:rsid w:val="005B6F18"/>
    <w:rsid w:val="005B7050"/>
    <w:rsid w:val="005B709A"/>
    <w:rsid w:val="005B7324"/>
    <w:rsid w:val="005B7C08"/>
    <w:rsid w:val="005B7C51"/>
    <w:rsid w:val="005B7C99"/>
    <w:rsid w:val="005C05D1"/>
    <w:rsid w:val="005C07D4"/>
    <w:rsid w:val="005C0BB2"/>
    <w:rsid w:val="005C0BDE"/>
    <w:rsid w:val="005C0E09"/>
    <w:rsid w:val="005C0E0C"/>
    <w:rsid w:val="005C0EBD"/>
    <w:rsid w:val="005C13DB"/>
    <w:rsid w:val="005C1AE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661"/>
    <w:rsid w:val="005C477A"/>
    <w:rsid w:val="005C4C02"/>
    <w:rsid w:val="005C4DD0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91"/>
    <w:rsid w:val="005C7DD4"/>
    <w:rsid w:val="005D0A46"/>
    <w:rsid w:val="005D0C06"/>
    <w:rsid w:val="005D0CA3"/>
    <w:rsid w:val="005D1071"/>
    <w:rsid w:val="005D1163"/>
    <w:rsid w:val="005D18F0"/>
    <w:rsid w:val="005D1D2A"/>
    <w:rsid w:val="005D1D64"/>
    <w:rsid w:val="005D1E5F"/>
    <w:rsid w:val="005D1FC8"/>
    <w:rsid w:val="005D223A"/>
    <w:rsid w:val="005D232A"/>
    <w:rsid w:val="005D24D4"/>
    <w:rsid w:val="005D2A07"/>
    <w:rsid w:val="005D2EE1"/>
    <w:rsid w:val="005D3782"/>
    <w:rsid w:val="005D3F3A"/>
    <w:rsid w:val="005D45CE"/>
    <w:rsid w:val="005D4649"/>
    <w:rsid w:val="005D4A21"/>
    <w:rsid w:val="005D4E1F"/>
    <w:rsid w:val="005D5ABE"/>
    <w:rsid w:val="005D5AC2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B48"/>
    <w:rsid w:val="005E2C46"/>
    <w:rsid w:val="005E2F89"/>
    <w:rsid w:val="005E2FF8"/>
    <w:rsid w:val="005E30E1"/>
    <w:rsid w:val="005E33FA"/>
    <w:rsid w:val="005E3552"/>
    <w:rsid w:val="005E3D3B"/>
    <w:rsid w:val="005E41E1"/>
    <w:rsid w:val="005E4438"/>
    <w:rsid w:val="005E474A"/>
    <w:rsid w:val="005E4843"/>
    <w:rsid w:val="005E4A14"/>
    <w:rsid w:val="005E4B8A"/>
    <w:rsid w:val="005E508A"/>
    <w:rsid w:val="005E50BF"/>
    <w:rsid w:val="005E51B8"/>
    <w:rsid w:val="005E548C"/>
    <w:rsid w:val="005E55C1"/>
    <w:rsid w:val="005E5D8D"/>
    <w:rsid w:val="005E625A"/>
    <w:rsid w:val="005E676E"/>
    <w:rsid w:val="005E695F"/>
    <w:rsid w:val="005E7240"/>
    <w:rsid w:val="005E72C9"/>
    <w:rsid w:val="005E7565"/>
    <w:rsid w:val="005E777E"/>
    <w:rsid w:val="005E7849"/>
    <w:rsid w:val="005E79D7"/>
    <w:rsid w:val="005E7CF9"/>
    <w:rsid w:val="005E7D75"/>
    <w:rsid w:val="005E7E02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38C"/>
    <w:rsid w:val="005F1D62"/>
    <w:rsid w:val="005F1DD9"/>
    <w:rsid w:val="005F1E32"/>
    <w:rsid w:val="005F21E6"/>
    <w:rsid w:val="005F228D"/>
    <w:rsid w:val="005F22A0"/>
    <w:rsid w:val="005F239B"/>
    <w:rsid w:val="005F24D1"/>
    <w:rsid w:val="005F26D9"/>
    <w:rsid w:val="005F27D1"/>
    <w:rsid w:val="005F27F9"/>
    <w:rsid w:val="005F289B"/>
    <w:rsid w:val="005F2CB3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5CE0"/>
    <w:rsid w:val="005F62C8"/>
    <w:rsid w:val="005F6A6A"/>
    <w:rsid w:val="005F6C45"/>
    <w:rsid w:val="005F6C96"/>
    <w:rsid w:val="005F6E3E"/>
    <w:rsid w:val="005F6E88"/>
    <w:rsid w:val="005F6F46"/>
    <w:rsid w:val="005F705E"/>
    <w:rsid w:val="005F7A61"/>
    <w:rsid w:val="00600063"/>
    <w:rsid w:val="006000B3"/>
    <w:rsid w:val="006002E2"/>
    <w:rsid w:val="0060064C"/>
    <w:rsid w:val="006011F5"/>
    <w:rsid w:val="0060138A"/>
    <w:rsid w:val="00601666"/>
    <w:rsid w:val="00601920"/>
    <w:rsid w:val="00601C91"/>
    <w:rsid w:val="00601CF7"/>
    <w:rsid w:val="00601F13"/>
    <w:rsid w:val="00601F81"/>
    <w:rsid w:val="006020C3"/>
    <w:rsid w:val="0060232C"/>
    <w:rsid w:val="006026B5"/>
    <w:rsid w:val="006029C9"/>
    <w:rsid w:val="00603128"/>
    <w:rsid w:val="006034E8"/>
    <w:rsid w:val="0060351B"/>
    <w:rsid w:val="0060364F"/>
    <w:rsid w:val="00603687"/>
    <w:rsid w:val="006037C2"/>
    <w:rsid w:val="006039A7"/>
    <w:rsid w:val="0060401C"/>
    <w:rsid w:val="006040E5"/>
    <w:rsid w:val="0060433D"/>
    <w:rsid w:val="00604622"/>
    <w:rsid w:val="00604A65"/>
    <w:rsid w:val="00604F41"/>
    <w:rsid w:val="0060513A"/>
    <w:rsid w:val="0060514E"/>
    <w:rsid w:val="00605557"/>
    <w:rsid w:val="00605744"/>
    <w:rsid w:val="006059BD"/>
    <w:rsid w:val="00605C19"/>
    <w:rsid w:val="00605E7F"/>
    <w:rsid w:val="00605EC2"/>
    <w:rsid w:val="0060611E"/>
    <w:rsid w:val="00606168"/>
    <w:rsid w:val="006065E8"/>
    <w:rsid w:val="00606BE7"/>
    <w:rsid w:val="00606F92"/>
    <w:rsid w:val="00607002"/>
    <w:rsid w:val="006071FD"/>
    <w:rsid w:val="0060729E"/>
    <w:rsid w:val="00607765"/>
    <w:rsid w:val="00610175"/>
    <w:rsid w:val="00610257"/>
    <w:rsid w:val="0061055D"/>
    <w:rsid w:val="00610576"/>
    <w:rsid w:val="0061089D"/>
    <w:rsid w:val="006110E4"/>
    <w:rsid w:val="006111C9"/>
    <w:rsid w:val="006112BA"/>
    <w:rsid w:val="00611415"/>
    <w:rsid w:val="0061183E"/>
    <w:rsid w:val="00611AD5"/>
    <w:rsid w:val="00611D8B"/>
    <w:rsid w:val="0061260D"/>
    <w:rsid w:val="00612B8B"/>
    <w:rsid w:val="00612CBD"/>
    <w:rsid w:val="00612F5A"/>
    <w:rsid w:val="00613665"/>
    <w:rsid w:val="006136DC"/>
    <w:rsid w:val="006137EA"/>
    <w:rsid w:val="00613C17"/>
    <w:rsid w:val="00613F57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1BE"/>
    <w:rsid w:val="0061766B"/>
    <w:rsid w:val="006177DA"/>
    <w:rsid w:val="0061792D"/>
    <w:rsid w:val="00617DCA"/>
    <w:rsid w:val="00620228"/>
    <w:rsid w:val="00620ABB"/>
    <w:rsid w:val="00620BE9"/>
    <w:rsid w:val="00620DFE"/>
    <w:rsid w:val="00621006"/>
    <w:rsid w:val="00621108"/>
    <w:rsid w:val="00621D7B"/>
    <w:rsid w:val="00621FB2"/>
    <w:rsid w:val="006221CA"/>
    <w:rsid w:val="006223F9"/>
    <w:rsid w:val="00622602"/>
    <w:rsid w:val="006226AA"/>
    <w:rsid w:val="00622977"/>
    <w:rsid w:val="00622B4D"/>
    <w:rsid w:val="00622B64"/>
    <w:rsid w:val="00622EFD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53E0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B7E"/>
    <w:rsid w:val="00630CD2"/>
    <w:rsid w:val="00630EC1"/>
    <w:rsid w:val="00631268"/>
    <w:rsid w:val="00631527"/>
    <w:rsid w:val="00631592"/>
    <w:rsid w:val="00631692"/>
    <w:rsid w:val="00631869"/>
    <w:rsid w:val="00631908"/>
    <w:rsid w:val="00631FA7"/>
    <w:rsid w:val="00632714"/>
    <w:rsid w:val="006329E9"/>
    <w:rsid w:val="00632EA1"/>
    <w:rsid w:val="00633249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200"/>
    <w:rsid w:val="006354B3"/>
    <w:rsid w:val="0063579A"/>
    <w:rsid w:val="00635A90"/>
    <w:rsid w:val="00635BC1"/>
    <w:rsid w:val="00636188"/>
    <w:rsid w:val="00636315"/>
    <w:rsid w:val="0063658E"/>
    <w:rsid w:val="006366B7"/>
    <w:rsid w:val="0063693B"/>
    <w:rsid w:val="00636D74"/>
    <w:rsid w:val="00636F67"/>
    <w:rsid w:val="006374C4"/>
    <w:rsid w:val="006376DD"/>
    <w:rsid w:val="00637837"/>
    <w:rsid w:val="00637C25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577"/>
    <w:rsid w:val="0064557D"/>
    <w:rsid w:val="00645618"/>
    <w:rsid w:val="006456C5"/>
    <w:rsid w:val="00645AE8"/>
    <w:rsid w:val="006462B9"/>
    <w:rsid w:val="006463D3"/>
    <w:rsid w:val="0064672A"/>
    <w:rsid w:val="00646B6C"/>
    <w:rsid w:val="00646C0A"/>
    <w:rsid w:val="00646EFD"/>
    <w:rsid w:val="0064714C"/>
    <w:rsid w:val="006474AB"/>
    <w:rsid w:val="006479B1"/>
    <w:rsid w:val="006503D2"/>
    <w:rsid w:val="00650864"/>
    <w:rsid w:val="0065088D"/>
    <w:rsid w:val="00650C81"/>
    <w:rsid w:val="006510E5"/>
    <w:rsid w:val="006511D2"/>
    <w:rsid w:val="006515E5"/>
    <w:rsid w:val="00651647"/>
    <w:rsid w:val="006517C2"/>
    <w:rsid w:val="006517F6"/>
    <w:rsid w:val="00651B8E"/>
    <w:rsid w:val="00651E39"/>
    <w:rsid w:val="00651E84"/>
    <w:rsid w:val="00651EC6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0E9"/>
    <w:rsid w:val="006548DB"/>
    <w:rsid w:val="00654B22"/>
    <w:rsid w:val="006552D0"/>
    <w:rsid w:val="00655694"/>
    <w:rsid w:val="00655B10"/>
    <w:rsid w:val="00655DA7"/>
    <w:rsid w:val="00655E6C"/>
    <w:rsid w:val="006562A6"/>
    <w:rsid w:val="00656850"/>
    <w:rsid w:val="00656A39"/>
    <w:rsid w:val="00656B72"/>
    <w:rsid w:val="00656B99"/>
    <w:rsid w:val="00656DFF"/>
    <w:rsid w:val="00657130"/>
    <w:rsid w:val="00657143"/>
    <w:rsid w:val="00657558"/>
    <w:rsid w:val="0065797C"/>
    <w:rsid w:val="006579A7"/>
    <w:rsid w:val="00657E4F"/>
    <w:rsid w:val="00660B01"/>
    <w:rsid w:val="00661489"/>
    <w:rsid w:val="00661693"/>
    <w:rsid w:val="00661A19"/>
    <w:rsid w:val="00661C9D"/>
    <w:rsid w:val="00661E03"/>
    <w:rsid w:val="0066233E"/>
    <w:rsid w:val="00662DFB"/>
    <w:rsid w:val="00663008"/>
    <w:rsid w:val="00663070"/>
    <w:rsid w:val="0066330C"/>
    <w:rsid w:val="0066375B"/>
    <w:rsid w:val="00663C0E"/>
    <w:rsid w:val="00663E53"/>
    <w:rsid w:val="006640E7"/>
    <w:rsid w:val="006643C1"/>
    <w:rsid w:val="006644E9"/>
    <w:rsid w:val="00665235"/>
    <w:rsid w:val="00665DD2"/>
    <w:rsid w:val="00665F57"/>
    <w:rsid w:val="006664C2"/>
    <w:rsid w:val="0066658D"/>
    <w:rsid w:val="006666F7"/>
    <w:rsid w:val="00666798"/>
    <w:rsid w:val="00666873"/>
    <w:rsid w:val="00666A7D"/>
    <w:rsid w:val="00666B81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15E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50EF"/>
    <w:rsid w:val="006763A3"/>
    <w:rsid w:val="00676B37"/>
    <w:rsid w:val="00676F61"/>
    <w:rsid w:val="0067731D"/>
    <w:rsid w:val="006804E8"/>
    <w:rsid w:val="006805F9"/>
    <w:rsid w:val="0068072C"/>
    <w:rsid w:val="0068087D"/>
    <w:rsid w:val="00680A01"/>
    <w:rsid w:val="00680D2E"/>
    <w:rsid w:val="00680D5D"/>
    <w:rsid w:val="0068131E"/>
    <w:rsid w:val="0068136D"/>
    <w:rsid w:val="00681384"/>
    <w:rsid w:val="006817D4"/>
    <w:rsid w:val="00681AFD"/>
    <w:rsid w:val="00681E0D"/>
    <w:rsid w:val="0068206A"/>
    <w:rsid w:val="006820D3"/>
    <w:rsid w:val="0068232E"/>
    <w:rsid w:val="00682B06"/>
    <w:rsid w:val="00683036"/>
    <w:rsid w:val="006830D6"/>
    <w:rsid w:val="0068355D"/>
    <w:rsid w:val="00683938"/>
    <w:rsid w:val="00684166"/>
    <w:rsid w:val="006843E9"/>
    <w:rsid w:val="0068511F"/>
    <w:rsid w:val="006852D8"/>
    <w:rsid w:val="00685307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210"/>
    <w:rsid w:val="006875D6"/>
    <w:rsid w:val="00687791"/>
    <w:rsid w:val="006878B8"/>
    <w:rsid w:val="00687A96"/>
    <w:rsid w:val="00687BAC"/>
    <w:rsid w:val="00690157"/>
    <w:rsid w:val="006901B6"/>
    <w:rsid w:val="00690279"/>
    <w:rsid w:val="006902D5"/>
    <w:rsid w:val="00690DFC"/>
    <w:rsid w:val="0069100D"/>
    <w:rsid w:val="006911B8"/>
    <w:rsid w:val="00691A9D"/>
    <w:rsid w:val="00691FE5"/>
    <w:rsid w:val="0069203F"/>
    <w:rsid w:val="006923E5"/>
    <w:rsid w:val="00692E9B"/>
    <w:rsid w:val="006930A6"/>
    <w:rsid w:val="006935A2"/>
    <w:rsid w:val="00693D15"/>
    <w:rsid w:val="006940F9"/>
    <w:rsid w:val="00694396"/>
    <w:rsid w:val="0069445F"/>
    <w:rsid w:val="00694A87"/>
    <w:rsid w:val="00694C95"/>
    <w:rsid w:val="0069532C"/>
    <w:rsid w:val="0069551F"/>
    <w:rsid w:val="00695706"/>
    <w:rsid w:val="0069570B"/>
    <w:rsid w:val="006959D6"/>
    <w:rsid w:val="00696114"/>
    <w:rsid w:val="006965AB"/>
    <w:rsid w:val="006966B9"/>
    <w:rsid w:val="00696849"/>
    <w:rsid w:val="00696BC8"/>
    <w:rsid w:val="00696BDE"/>
    <w:rsid w:val="00696D3D"/>
    <w:rsid w:val="00696D63"/>
    <w:rsid w:val="006973C1"/>
    <w:rsid w:val="006977A3"/>
    <w:rsid w:val="006978E0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A62"/>
    <w:rsid w:val="006A3E3B"/>
    <w:rsid w:val="006A40DF"/>
    <w:rsid w:val="006A42EC"/>
    <w:rsid w:val="006A442F"/>
    <w:rsid w:val="006A44A5"/>
    <w:rsid w:val="006A4994"/>
    <w:rsid w:val="006A4B86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10BD"/>
    <w:rsid w:val="006B132A"/>
    <w:rsid w:val="006B1448"/>
    <w:rsid w:val="006B17FB"/>
    <w:rsid w:val="006B23C1"/>
    <w:rsid w:val="006B2891"/>
    <w:rsid w:val="006B2B59"/>
    <w:rsid w:val="006B2D88"/>
    <w:rsid w:val="006B2D9F"/>
    <w:rsid w:val="006B30CD"/>
    <w:rsid w:val="006B351D"/>
    <w:rsid w:val="006B361C"/>
    <w:rsid w:val="006B3A25"/>
    <w:rsid w:val="006B3B18"/>
    <w:rsid w:val="006B417F"/>
    <w:rsid w:val="006B4636"/>
    <w:rsid w:val="006B4E83"/>
    <w:rsid w:val="006B565B"/>
    <w:rsid w:val="006B5788"/>
    <w:rsid w:val="006B57AD"/>
    <w:rsid w:val="006B5B63"/>
    <w:rsid w:val="006B5DB1"/>
    <w:rsid w:val="006B5E64"/>
    <w:rsid w:val="006B5E9E"/>
    <w:rsid w:val="006B5FD0"/>
    <w:rsid w:val="006B60B8"/>
    <w:rsid w:val="006B63BA"/>
    <w:rsid w:val="006B6857"/>
    <w:rsid w:val="006B69DC"/>
    <w:rsid w:val="006B69FF"/>
    <w:rsid w:val="006B6DA4"/>
    <w:rsid w:val="006B7D6F"/>
    <w:rsid w:val="006B7E0C"/>
    <w:rsid w:val="006B7E76"/>
    <w:rsid w:val="006B7F02"/>
    <w:rsid w:val="006C0102"/>
    <w:rsid w:val="006C026E"/>
    <w:rsid w:val="006C0659"/>
    <w:rsid w:val="006C0675"/>
    <w:rsid w:val="006C0BA7"/>
    <w:rsid w:val="006C0F02"/>
    <w:rsid w:val="006C1306"/>
    <w:rsid w:val="006C1598"/>
    <w:rsid w:val="006C1681"/>
    <w:rsid w:val="006C1D52"/>
    <w:rsid w:val="006C1D9C"/>
    <w:rsid w:val="006C22A1"/>
    <w:rsid w:val="006C2854"/>
    <w:rsid w:val="006C2913"/>
    <w:rsid w:val="006C2953"/>
    <w:rsid w:val="006C2ED7"/>
    <w:rsid w:val="006C35D2"/>
    <w:rsid w:val="006C4575"/>
    <w:rsid w:val="006C48D3"/>
    <w:rsid w:val="006C4A88"/>
    <w:rsid w:val="006C4CFF"/>
    <w:rsid w:val="006C4F36"/>
    <w:rsid w:val="006C520B"/>
    <w:rsid w:val="006C5488"/>
    <w:rsid w:val="006C5928"/>
    <w:rsid w:val="006C5ED4"/>
    <w:rsid w:val="006C61E7"/>
    <w:rsid w:val="006C61EC"/>
    <w:rsid w:val="006C63F6"/>
    <w:rsid w:val="006C6539"/>
    <w:rsid w:val="006C6860"/>
    <w:rsid w:val="006C6895"/>
    <w:rsid w:val="006C69B7"/>
    <w:rsid w:val="006C723D"/>
    <w:rsid w:val="006C75E5"/>
    <w:rsid w:val="006C7656"/>
    <w:rsid w:val="006C7FB2"/>
    <w:rsid w:val="006D011F"/>
    <w:rsid w:val="006D0258"/>
    <w:rsid w:val="006D1014"/>
    <w:rsid w:val="006D1038"/>
    <w:rsid w:val="006D1467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105"/>
    <w:rsid w:val="006D7504"/>
    <w:rsid w:val="006D75C7"/>
    <w:rsid w:val="006D7D00"/>
    <w:rsid w:val="006E0678"/>
    <w:rsid w:val="006E07BE"/>
    <w:rsid w:val="006E1466"/>
    <w:rsid w:val="006E1887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BC"/>
    <w:rsid w:val="006E2CD2"/>
    <w:rsid w:val="006E346F"/>
    <w:rsid w:val="006E3CF5"/>
    <w:rsid w:val="006E3DFB"/>
    <w:rsid w:val="006E3F9B"/>
    <w:rsid w:val="006E4193"/>
    <w:rsid w:val="006E41C2"/>
    <w:rsid w:val="006E428D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BD1"/>
    <w:rsid w:val="006E6E89"/>
    <w:rsid w:val="006E6F91"/>
    <w:rsid w:val="006E73B0"/>
    <w:rsid w:val="006E7675"/>
    <w:rsid w:val="006E7DB7"/>
    <w:rsid w:val="006E7DD4"/>
    <w:rsid w:val="006E7E75"/>
    <w:rsid w:val="006E7F03"/>
    <w:rsid w:val="006F0450"/>
    <w:rsid w:val="006F06F2"/>
    <w:rsid w:val="006F0781"/>
    <w:rsid w:val="006F09F8"/>
    <w:rsid w:val="006F0E48"/>
    <w:rsid w:val="006F104D"/>
    <w:rsid w:val="006F116F"/>
    <w:rsid w:val="006F13D1"/>
    <w:rsid w:val="006F1419"/>
    <w:rsid w:val="006F193D"/>
    <w:rsid w:val="006F1DD2"/>
    <w:rsid w:val="006F1E96"/>
    <w:rsid w:val="006F1EFA"/>
    <w:rsid w:val="006F1F4B"/>
    <w:rsid w:val="006F1FB1"/>
    <w:rsid w:val="006F20A8"/>
    <w:rsid w:val="006F21AA"/>
    <w:rsid w:val="006F22CE"/>
    <w:rsid w:val="006F25FF"/>
    <w:rsid w:val="006F26D7"/>
    <w:rsid w:val="006F391C"/>
    <w:rsid w:val="006F3BC7"/>
    <w:rsid w:val="006F3ED6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C0A"/>
    <w:rsid w:val="006F5D8A"/>
    <w:rsid w:val="006F6623"/>
    <w:rsid w:val="006F6C22"/>
    <w:rsid w:val="006F6C3C"/>
    <w:rsid w:val="006F6CA1"/>
    <w:rsid w:val="006F6CBE"/>
    <w:rsid w:val="006F767E"/>
    <w:rsid w:val="006F79E9"/>
    <w:rsid w:val="006F7AC4"/>
    <w:rsid w:val="006F7B47"/>
    <w:rsid w:val="006F7E42"/>
    <w:rsid w:val="006F7EE1"/>
    <w:rsid w:val="006F7F5D"/>
    <w:rsid w:val="007007A1"/>
    <w:rsid w:val="007009B2"/>
    <w:rsid w:val="00700A9C"/>
    <w:rsid w:val="00700BE0"/>
    <w:rsid w:val="00700D9C"/>
    <w:rsid w:val="00700DB5"/>
    <w:rsid w:val="00700EDC"/>
    <w:rsid w:val="00701237"/>
    <w:rsid w:val="007012B7"/>
    <w:rsid w:val="00701AD1"/>
    <w:rsid w:val="00701C01"/>
    <w:rsid w:val="00701CCF"/>
    <w:rsid w:val="00701E71"/>
    <w:rsid w:val="007024D8"/>
    <w:rsid w:val="00702D6D"/>
    <w:rsid w:val="00703383"/>
    <w:rsid w:val="00703C35"/>
    <w:rsid w:val="00703DBD"/>
    <w:rsid w:val="00703EDA"/>
    <w:rsid w:val="007043FB"/>
    <w:rsid w:val="00704BA5"/>
    <w:rsid w:val="00704F48"/>
    <w:rsid w:val="00704F72"/>
    <w:rsid w:val="007056D4"/>
    <w:rsid w:val="00705A1A"/>
    <w:rsid w:val="00705D0A"/>
    <w:rsid w:val="00706282"/>
    <w:rsid w:val="00706417"/>
    <w:rsid w:val="00706782"/>
    <w:rsid w:val="007069D6"/>
    <w:rsid w:val="00706AE5"/>
    <w:rsid w:val="00706BB2"/>
    <w:rsid w:val="00706E3A"/>
    <w:rsid w:val="007071EC"/>
    <w:rsid w:val="00707803"/>
    <w:rsid w:val="00707A3D"/>
    <w:rsid w:val="00707F2B"/>
    <w:rsid w:val="00707FEB"/>
    <w:rsid w:val="00710181"/>
    <w:rsid w:val="007106FA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3AC9"/>
    <w:rsid w:val="00713DF6"/>
    <w:rsid w:val="00714155"/>
    <w:rsid w:val="00714391"/>
    <w:rsid w:val="007148AE"/>
    <w:rsid w:val="007149EF"/>
    <w:rsid w:val="00714AE0"/>
    <w:rsid w:val="00715062"/>
    <w:rsid w:val="007155E8"/>
    <w:rsid w:val="00715A12"/>
    <w:rsid w:val="007160FC"/>
    <w:rsid w:val="007161EA"/>
    <w:rsid w:val="00716497"/>
    <w:rsid w:val="007168F4"/>
    <w:rsid w:val="00716A50"/>
    <w:rsid w:val="00716C28"/>
    <w:rsid w:val="00716F2B"/>
    <w:rsid w:val="007172BA"/>
    <w:rsid w:val="00717385"/>
    <w:rsid w:val="00717664"/>
    <w:rsid w:val="00717774"/>
    <w:rsid w:val="007178A5"/>
    <w:rsid w:val="00717B5B"/>
    <w:rsid w:val="00717BBF"/>
    <w:rsid w:val="00720131"/>
    <w:rsid w:val="007207FD"/>
    <w:rsid w:val="00720EF8"/>
    <w:rsid w:val="007212F9"/>
    <w:rsid w:val="0072182A"/>
    <w:rsid w:val="00721B03"/>
    <w:rsid w:val="007230EF"/>
    <w:rsid w:val="0072330C"/>
    <w:rsid w:val="0072338E"/>
    <w:rsid w:val="007233FE"/>
    <w:rsid w:val="007234BC"/>
    <w:rsid w:val="00724007"/>
    <w:rsid w:val="007241C0"/>
    <w:rsid w:val="00724347"/>
    <w:rsid w:val="00724B0D"/>
    <w:rsid w:val="00724FC5"/>
    <w:rsid w:val="007254B1"/>
    <w:rsid w:val="00725998"/>
    <w:rsid w:val="00725B9F"/>
    <w:rsid w:val="00725BDE"/>
    <w:rsid w:val="00725CFA"/>
    <w:rsid w:val="007261E1"/>
    <w:rsid w:val="00726A60"/>
    <w:rsid w:val="00727176"/>
    <w:rsid w:val="00727B79"/>
    <w:rsid w:val="00727CCF"/>
    <w:rsid w:val="00727D5A"/>
    <w:rsid w:val="0073014F"/>
    <w:rsid w:val="00730444"/>
    <w:rsid w:val="0073053C"/>
    <w:rsid w:val="007308CD"/>
    <w:rsid w:val="00730B87"/>
    <w:rsid w:val="007320FF"/>
    <w:rsid w:val="0073243B"/>
    <w:rsid w:val="0073269D"/>
    <w:rsid w:val="00732781"/>
    <w:rsid w:val="007327B2"/>
    <w:rsid w:val="00732C58"/>
    <w:rsid w:val="00732C9C"/>
    <w:rsid w:val="007330CC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94"/>
    <w:rsid w:val="007351CA"/>
    <w:rsid w:val="0073539F"/>
    <w:rsid w:val="00735C74"/>
    <w:rsid w:val="00736116"/>
    <w:rsid w:val="007365A9"/>
    <w:rsid w:val="00736D6C"/>
    <w:rsid w:val="00736DF7"/>
    <w:rsid w:val="007370D3"/>
    <w:rsid w:val="0073777C"/>
    <w:rsid w:val="007377C6"/>
    <w:rsid w:val="007378EF"/>
    <w:rsid w:val="00737967"/>
    <w:rsid w:val="00740732"/>
    <w:rsid w:val="0074095A"/>
    <w:rsid w:val="00740A74"/>
    <w:rsid w:val="00741193"/>
    <w:rsid w:val="0074143D"/>
    <w:rsid w:val="00741461"/>
    <w:rsid w:val="00741463"/>
    <w:rsid w:val="00741A26"/>
    <w:rsid w:val="00741A67"/>
    <w:rsid w:val="00741EE8"/>
    <w:rsid w:val="0074281C"/>
    <w:rsid w:val="00742A7E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56"/>
    <w:rsid w:val="00746BE7"/>
    <w:rsid w:val="00746FA8"/>
    <w:rsid w:val="0074737E"/>
    <w:rsid w:val="00747398"/>
    <w:rsid w:val="00747AE2"/>
    <w:rsid w:val="00747DA6"/>
    <w:rsid w:val="00747E4F"/>
    <w:rsid w:val="00747FA4"/>
    <w:rsid w:val="00747FC9"/>
    <w:rsid w:val="007502B2"/>
    <w:rsid w:val="00750372"/>
    <w:rsid w:val="00750406"/>
    <w:rsid w:val="00750485"/>
    <w:rsid w:val="007504FC"/>
    <w:rsid w:val="00750814"/>
    <w:rsid w:val="00750943"/>
    <w:rsid w:val="00750CA1"/>
    <w:rsid w:val="007514F0"/>
    <w:rsid w:val="00751701"/>
    <w:rsid w:val="00751A7E"/>
    <w:rsid w:val="00751ADD"/>
    <w:rsid w:val="00751D19"/>
    <w:rsid w:val="00751DA9"/>
    <w:rsid w:val="00751DDE"/>
    <w:rsid w:val="00751EDF"/>
    <w:rsid w:val="00752322"/>
    <w:rsid w:val="00752452"/>
    <w:rsid w:val="0075255D"/>
    <w:rsid w:val="00752AD1"/>
    <w:rsid w:val="00752E5A"/>
    <w:rsid w:val="00752F17"/>
    <w:rsid w:val="00753043"/>
    <w:rsid w:val="00753223"/>
    <w:rsid w:val="00753376"/>
    <w:rsid w:val="007534DE"/>
    <w:rsid w:val="007539CB"/>
    <w:rsid w:val="00753A37"/>
    <w:rsid w:val="00753A4A"/>
    <w:rsid w:val="00753B70"/>
    <w:rsid w:val="00753C50"/>
    <w:rsid w:val="00753FBF"/>
    <w:rsid w:val="007545A5"/>
    <w:rsid w:val="00754D68"/>
    <w:rsid w:val="0075535C"/>
    <w:rsid w:val="00755E00"/>
    <w:rsid w:val="00756221"/>
    <w:rsid w:val="007563DB"/>
    <w:rsid w:val="00756B43"/>
    <w:rsid w:val="00756DB1"/>
    <w:rsid w:val="00756EB7"/>
    <w:rsid w:val="0075741D"/>
    <w:rsid w:val="007574C8"/>
    <w:rsid w:val="007575E9"/>
    <w:rsid w:val="007576C3"/>
    <w:rsid w:val="00757CDC"/>
    <w:rsid w:val="007607DC"/>
    <w:rsid w:val="0076086F"/>
    <w:rsid w:val="007608A5"/>
    <w:rsid w:val="00760A6B"/>
    <w:rsid w:val="00760B98"/>
    <w:rsid w:val="00760D5D"/>
    <w:rsid w:val="00760E42"/>
    <w:rsid w:val="0076170C"/>
    <w:rsid w:val="007618A7"/>
    <w:rsid w:val="00761B47"/>
    <w:rsid w:val="00761F76"/>
    <w:rsid w:val="00762564"/>
    <w:rsid w:val="007625A5"/>
    <w:rsid w:val="00762862"/>
    <w:rsid w:val="00762DCD"/>
    <w:rsid w:val="007630F1"/>
    <w:rsid w:val="00763212"/>
    <w:rsid w:val="00763313"/>
    <w:rsid w:val="007637A9"/>
    <w:rsid w:val="00763A01"/>
    <w:rsid w:val="00763BBC"/>
    <w:rsid w:val="00763BC0"/>
    <w:rsid w:val="00763CDD"/>
    <w:rsid w:val="0076549A"/>
    <w:rsid w:val="00765523"/>
    <w:rsid w:val="007658D2"/>
    <w:rsid w:val="00765CD2"/>
    <w:rsid w:val="00765CD8"/>
    <w:rsid w:val="00765DF8"/>
    <w:rsid w:val="00766521"/>
    <w:rsid w:val="00766544"/>
    <w:rsid w:val="00766BAF"/>
    <w:rsid w:val="00766D91"/>
    <w:rsid w:val="0076747A"/>
    <w:rsid w:val="007678B6"/>
    <w:rsid w:val="00767935"/>
    <w:rsid w:val="00770019"/>
    <w:rsid w:val="007704F8"/>
    <w:rsid w:val="00770848"/>
    <w:rsid w:val="00770867"/>
    <w:rsid w:val="00770C03"/>
    <w:rsid w:val="00771067"/>
    <w:rsid w:val="007712F7"/>
    <w:rsid w:val="00771A0B"/>
    <w:rsid w:val="00773B8E"/>
    <w:rsid w:val="007740E5"/>
    <w:rsid w:val="007744AE"/>
    <w:rsid w:val="00774C79"/>
    <w:rsid w:val="00774FC7"/>
    <w:rsid w:val="0077509E"/>
    <w:rsid w:val="007753A5"/>
    <w:rsid w:val="00775A9C"/>
    <w:rsid w:val="00775CDE"/>
    <w:rsid w:val="00775E2D"/>
    <w:rsid w:val="00775F42"/>
    <w:rsid w:val="0077668D"/>
    <w:rsid w:val="00776911"/>
    <w:rsid w:val="00776E03"/>
    <w:rsid w:val="0077719F"/>
    <w:rsid w:val="007805CF"/>
    <w:rsid w:val="0078089C"/>
    <w:rsid w:val="00780D74"/>
    <w:rsid w:val="00780E54"/>
    <w:rsid w:val="007816A8"/>
    <w:rsid w:val="00781899"/>
    <w:rsid w:val="00782401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287"/>
    <w:rsid w:val="007843BC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777"/>
    <w:rsid w:val="007879EE"/>
    <w:rsid w:val="00787A3A"/>
    <w:rsid w:val="00787C58"/>
    <w:rsid w:val="00787DAB"/>
    <w:rsid w:val="00787F17"/>
    <w:rsid w:val="0079004C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40B5"/>
    <w:rsid w:val="007940E4"/>
    <w:rsid w:val="007942A4"/>
    <w:rsid w:val="0079441D"/>
    <w:rsid w:val="0079453D"/>
    <w:rsid w:val="00794941"/>
    <w:rsid w:val="00795B72"/>
    <w:rsid w:val="00795D7F"/>
    <w:rsid w:val="007963E8"/>
    <w:rsid w:val="0079732A"/>
    <w:rsid w:val="00797373"/>
    <w:rsid w:val="00797424"/>
    <w:rsid w:val="0079783C"/>
    <w:rsid w:val="007978CC"/>
    <w:rsid w:val="0079798D"/>
    <w:rsid w:val="00797B9D"/>
    <w:rsid w:val="00797BA6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0EB"/>
    <w:rsid w:val="007A41DD"/>
    <w:rsid w:val="007A42B2"/>
    <w:rsid w:val="007A44FB"/>
    <w:rsid w:val="007A45B8"/>
    <w:rsid w:val="007A481E"/>
    <w:rsid w:val="007A4A7C"/>
    <w:rsid w:val="007A4AB7"/>
    <w:rsid w:val="007A4B5D"/>
    <w:rsid w:val="007A4F84"/>
    <w:rsid w:val="007A5579"/>
    <w:rsid w:val="007A5976"/>
    <w:rsid w:val="007A5C7C"/>
    <w:rsid w:val="007A5D92"/>
    <w:rsid w:val="007A6112"/>
    <w:rsid w:val="007A6294"/>
    <w:rsid w:val="007A64CB"/>
    <w:rsid w:val="007A67C3"/>
    <w:rsid w:val="007A7479"/>
    <w:rsid w:val="007A750B"/>
    <w:rsid w:val="007A7921"/>
    <w:rsid w:val="007A7D04"/>
    <w:rsid w:val="007A7F6E"/>
    <w:rsid w:val="007B014A"/>
    <w:rsid w:val="007B0321"/>
    <w:rsid w:val="007B0611"/>
    <w:rsid w:val="007B071B"/>
    <w:rsid w:val="007B0B0A"/>
    <w:rsid w:val="007B0D5E"/>
    <w:rsid w:val="007B141A"/>
    <w:rsid w:val="007B1ABD"/>
    <w:rsid w:val="007B206C"/>
    <w:rsid w:val="007B20E0"/>
    <w:rsid w:val="007B2201"/>
    <w:rsid w:val="007B2C4E"/>
    <w:rsid w:val="007B2DBB"/>
    <w:rsid w:val="007B33FC"/>
    <w:rsid w:val="007B3629"/>
    <w:rsid w:val="007B3E00"/>
    <w:rsid w:val="007B40E0"/>
    <w:rsid w:val="007B43A9"/>
    <w:rsid w:val="007B5128"/>
    <w:rsid w:val="007B5328"/>
    <w:rsid w:val="007B5384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72A5"/>
    <w:rsid w:val="007B789A"/>
    <w:rsid w:val="007B79EB"/>
    <w:rsid w:val="007B7C8B"/>
    <w:rsid w:val="007C0193"/>
    <w:rsid w:val="007C0506"/>
    <w:rsid w:val="007C08D5"/>
    <w:rsid w:val="007C1662"/>
    <w:rsid w:val="007C17AE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40A"/>
    <w:rsid w:val="007C4CDC"/>
    <w:rsid w:val="007C4CE6"/>
    <w:rsid w:val="007C4D49"/>
    <w:rsid w:val="007C4DD7"/>
    <w:rsid w:val="007C5553"/>
    <w:rsid w:val="007C59B0"/>
    <w:rsid w:val="007C5D1E"/>
    <w:rsid w:val="007C652C"/>
    <w:rsid w:val="007C65C4"/>
    <w:rsid w:val="007C6633"/>
    <w:rsid w:val="007C6A5A"/>
    <w:rsid w:val="007C7214"/>
    <w:rsid w:val="007C7652"/>
    <w:rsid w:val="007C77CB"/>
    <w:rsid w:val="007C7C4A"/>
    <w:rsid w:val="007D070F"/>
    <w:rsid w:val="007D0C15"/>
    <w:rsid w:val="007D0F66"/>
    <w:rsid w:val="007D12F4"/>
    <w:rsid w:val="007D1363"/>
    <w:rsid w:val="007D1630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5E0"/>
    <w:rsid w:val="007D37D7"/>
    <w:rsid w:val="007D39AF"/>
    <w:rsid w:val="007D44DD"/>
    <w:rsid w:val="007D44E7"/>
    <w:rsid w:val="007D476F"/>
    <w:rsid w:val="007D4E75"/>
    <w:rsid w:val="007D5033"/>
    <w:rsid w:val="007D5C87"/>
    <w:rsid w:val="007D626B"/>
    <w:rsid w:val="007D64CB"/>
    <w:rsid w:val="007D6E8B"/>
    <w:rsid w:val="007D6ED3"/>
    <w:rsid w:val="007D6F7C"/>
    <w:rsid w:val="007D7638"/>
    <w:rsid w:val="007D7BCB"/>
    <w:rsid w:val="007E0121"/>
    <w:rsid w:val="007E02C8"/>
    <w:rsid w:val="007E034F"/>
    <w:rsid w:val="007E04D3"/>
    <w:rsid w:val="007E0523"/>
    <w:rsid w:val="007E0543"/>
    <w:rsid w:val="007E0C9D"/>
    <w:rsid w:val="007E0E68"/>
    <w:rsid w:val="007E1275"/>
    <w:rsid w:val="007E130A"/>
    <w:rsid w:val="007E171B"/>
    <w:rsid w:val="007E174F"/>
    <w:rsid w:val="007E1FA0"/>
    <w:rsid w:val="007E2671"/>
    <w:rsid w:val="007E2D27"/>
    <w:rsid w:val="007E2EA2"/>
    <w:rsid w:val="007E3343"/>
    <w:rsid w:val="007E33C7"/>
    <w:rsid w:val="007E3867"/>
    <w:rsid w:val="007E3BBC"/>
    <w:rsid w:val="007E3F20"/>
    <w:rsid w:val="007E4034"/>
    <w:rsid w:val="007E47BA"/>
    <w:rsid w:val="007E4AEB"/>
    <w:rsid w:val="007E4E34"/>
    <w:rsid w:val="007E4FAC"/>
    <w:rsid w:val="007E5056"/>
    <w:rsid w:val="007E54CD"/>
    <w:rsid w:val="007E5A89"/>
    <w:rsid w:val="007E5E7D"/>
    <w:rsid w:val="007E74E4"/>
    <w:rsid w:val="007E75F0"/>
    <w:rsid w:val="007E7723"/>
    <w:rsid w:val="007E7865"/>
    <w:rsid w:val="007E7B70"/>
    <w:rsid w:val="007F0C6D"/>
    <w:rsid w:val="007F0D12"/>
    <w:rsid w:val="007F0F4F"/>
    <w:rsid w:val="007F1348"/>
    <w:rsid w:val="007F23B4"/>
    <w:rsid w:val="007F24E7"/>
    <w:rsid w:val="007F2937"/>
    <w:rsid w:val="007F2A37"/>
    <w:rsid w:val="007F2E1B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748"/>
    <w:rsid w:val="007F4A29"/>
    <w:rsid w:val="007F4A85"/>
    <w:rsid w:val="007F50E3"/>
    <w:rsid w:val="007F5129"/>
    <w:rsid w:val="007F5248"/>
    <w:rsid w:val="007F5294"/>
    <w:rsid w:val="007F5444"/>
    <w:rsid w:val="007F581C"/>
    <w:rsid w:val="007F5A24"/>
    <w:rsid w:val="007F5A53"/>
    <w:rsid w:val="007F5F4C"/>
    <w:rsid w:val="007F62F9"/>
    <w:rsid w:val="007F6CAC"/>
    <w:rsid w:val="007F721A"/>
    <w:rsid w:val="007F7476"/>
    <w:rsid w:val="007F7665"/>
    <w:rsid w:val="007F76A4"/>
    <w:rsid w:val="007F7E3E"/>
    <w:rsid w:val="007F7F3F"/>
    <w:rsid w:val="00800173"/>
    <w:rsid w:val="00800293"/>
    <w:rsid w:val="008004A1"/>
    <w:rsid w:val="00800664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38CC"/>
    <w:rsid w:val="00804051"/>
    <w:rsid w:val="0080441E"/>
    <w:rsid w:val="0080464F"/>
    <w:rsid w:val="00804789"/>
    <w:rsid w:val="00804BC7"/>
    <w:rsid w:val="00805429"/>
    <w:rsid w:val="0080548E"/>
    <w:rsid w:val="008067BE"/>
    <w:rsid w:val="00806A5E"/>
    <w:rsid w:val="00806EF2"/>
    <w:rsid w:val="0080703F"/>
    <w:rsid w:val="00807CAA"/>
    <w:rsid w:val="00807D19"/>
    <w:rsid w:val="00807E43"/>
    <w:rsid w:val="0081025B"/>
    <w:rsid w:val="0081033F"/>
    <w:rsid w:val="00810BD4"/>
    <w:rsid w:val="008114C0"/>
    <w:rsid w:val="008119AA"/>
    <w:rsid w:val="00811B5D"/>
    <w:rsid w:val="00811C64"/>
    <w:rsid w:val="00811DC1"/>
    <w:rsid w:val="008123A3"/>
    <w:rsid w:val="0081247E"/>
    <w:rsid w:val="008129ED"/>
    <w:rsid w:val="008132C2"/>
    <w:rsid w:val="00813A66"/>
    <w:rsid w:val="00813BD5"/>
    <w:rsid w:val="00813ECF"/>
    <w:rsid w:val="0081442F"/>
    <w:rsid w:val="00814825"/>
    <w:rsid w:val="008148D2"/>
    <w:rsid w:val="00814CD4"/>
    <w:rsid w:val="0081502C"/>
    <w:rsid w:val="00815856"/>
    <w:rsid w:val="008158C6"/>
    <w:rsid w:val="008159D6"/>
    <w:rsid w:val="00815E51"/>
    <w:rsid w:val="00816199"/>
    <w:rsid w:val="008166E1"/>
    <w:rsid w:val="00816B4F"/>
    <w:rsid w:val="00816BFB"/>
    <w:rsid w:val="00817181"/>
    <w:rsid w:val="008171E8"/>
    <w:rsid w:val="008172E9"/>
    <w:rsid w:val="00817301"/>
    <w:rsid w:val="00817825"/>
    <w:rsid w:val="0081792C"/>
    <w:rsid w:val="0081795A"/>
    <w:rsid w:val="008179E6"/>
    <w:rsid w:val="00817FB1"/>
    <w:rsid w:val="00820615"/>
    <w:rsid w:val="0082094A"/>
    <w:rsid w:val="00820B8D"/>
    <w:rsid w:val="00820D1B"/>
    <w:rsid w:val="00820FCF"/>
    <w:rsid w:val="0082153F"/>
    <w:rsid w:val="00821ADC"/>
    <w:rsid w:val="00821EA9"/>
    <w:rsid w:val="0082260A"/>
    <w:rsid w:val="00822651"/>
    <w:rsid w:val="008228C2"/>
    <w:rsid w:val="00822AB2"/>
    <w:rsid w:val="00822F61"/>
    <w:rsid w:val="00823252"/>
    <w:rsid w:val="008233EA"/>
    <w:rsid w:val="00823BBD"/>
    <w:rsid w:val="0082440D"/>
    <w:rsid w:val="00824437"/>
    <w:rsid w:val="0082444F"/>
    <w:rsid w:val="0082488C"/>
    <w:rsid w:val="00825ACD"/>
    <w:rsid w:val="00825ACF"/>
    <w:rsid w:val="00825EC5"/>
    <w:rsid w:val="008266CB"/>
    <w:rsid w:val="00826D13"/>
    <w:rsid w:val="00826DAF"/>
    <w:rsid w:val="0082788F"/>
    <w:rsid w:val="008278F8"/>
    <w:rsid w:val="00827A6E"/>
    <w:rsid w:val="00827BC3"/>
    <w:rsid w:val="00827C21"/>
    <w:rsid w:val="00827C7F"/>
    <w:rsid w:val="00827C90"/>
    <w:rsid w:val="008300B9"/>
    <w:rsid w:val="0083023F"/>
    <w:rsid w:val="00830BCC"/>
    <w:rsid w:val="00830F2A"/>
    <w:rsid w:val="00831167"/>
    <w:rsid w:val="008312D0"/>
    <w:rsid w:val="0083137C"/>
    <w:rsid w:val="00831433"/>
    <w:rsid w:val="008318F3"/>
    <w:rsid w:val="00832139"/>
    <w:rsid w:val="00832A6E"/>
    <w:rsid w:val="00832C07"/>
    <w:rsid w:val="008332A1"/>
    <w:rsid w:val="00833392"/>
    <w:rsid w:val="0083340B"/>
    <w:rsid w:val="00833411"/>
    <w:rsid w:val="008336A0"/>
    <w:rsid w:val="00833B33"/>
    <w:rsid w:val="0083411F"/>
    <w:rsid w:val="00834427"/>
    <w:rsid w:val="008346D7"/>
    <w:rsid w:val="00834D79"/>
    <w:rsid w:val="00834D9E"/>
    <w:rsid w:val="00834FB2"/>
    <w:rsid w:val="0083503F"/>
    <w:rsid w:val="00835376"/>
    <w:rsid w:val="00835389"/>
    <w:rsid w:val="00835550"/>
    <w:rsid w:val="008357ED"/>
    <w:rsid w:val="00835C6C"/>
    <w:rsid w:val="00835F26"/>
    <w:rsid w:val="00835F2C"/>
    <w:rsid w:val="0083628D"/>
    <w:rsid w:val="008363F7"/>
    <w:rsid w:val="0083653B"/>
    <w:rsid w:val="0083675E"/>
    <w:rsid w:val="0083687A"/>
    <w:rsid w:val="00836FDE"/>
    <w:rsid w:val="0083700F"/>
    <w:rsid w:val="00837014"/>
    <w:rsid w:val="0083721E"/>
    <w:rsid w:val="008373E4"/>
    <w:rsid w:val="00837D84"/>
    <w:rsid w:val="00837E1E"/>
    <w:rsid w:val="00840139"/>
    <w:rsid w:val="00840709"/>
    <w:rsid w:val="0084112B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8B7"/>
    <w:rsid w:val="008439FF"/>
    <w:rsid w:val="00843A72"/>
    <w:rsid w:val="00843CB7"/>
    <w:rsid w:val="00844087"/>
    <w:rsid w:val="0084464F"/>
    <w:rsid w:val="00844705"/>
    <w:rsid w:val="00844BE8"/>
    <w:rsid w:val="008450AE"/>
    <w:rsid w:val="0084577F"/>
    <w:rsid w:val="00845960"/>
    <w:rsid w:val="00845BE4"/>
    <w:rsid w:val="00845D5B"/>
    <w:rsid w:val="008469E3"/>
    <w:rsid w:val="00846C61"/>
    <w:rsid w:val="00846E02"/>
    <w:rsid w:val="00846EA3"/>
    <w:rsid w:val="00847340"/>
    <w:rsid w:val="00847D66"/>
    <w:rsid w:val="00847E55"/>
    <w:rsid w:val="008500FF"/>
    <w:rsid w:val="00850629"/>
    <w:rsid w:val="0085066D"/>
    <w:rsid w:val="00850B7B"/>
    <w:rsid w:val="008511E2"/>
    <w:rsid w:val="008518B2"/>
    <w:rsid w:val="00852A65"/>
    <w:rsid w:val="008537CC"/>
    <w:rsid w:val="0085394A"/>
    <w:rsid w:val="00853AAE"/>
    <w:rsid w:val="0085490E"/>
    <w:rsid w:val="00854A45"/>
    <w:rsid w:val="00854CAA"/>
    <w:rsid w:val="00854DDB"/>
    <w:rsid w:val="00855137"/>
    <w:rsid w:val="008552DF"/>
    <w:rsid w:val="00855369"/>
    <w:rsid w:val="00855584"/>
    <w:rsid w:val="0085563F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57EC4"/>
    <w:rsid w:val="00857FD1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1F9A"/>
    <w:rsid w:val="008620CE"/>
    <w:rsid w:val="0086247D"/>
    <w:rsid w:val="008630D1"/>
    <w:rsid w:val="008631E2"/>
    <w:rsid w:val="008633AC"/>
    <w:rsid w:val="008636AC"/>
    <w:rsid w:val="00863B64"/>
    <w:rsid w:val="00864012"/>
    <w:rsid w:val="008640E2"/>
    <w:rsid w:val="0086412B"/>
    <w:rsid w:val="008641A4"/>
    <w:rsid w:val="00864A0C"/>
    <w:rsid w:val="00864B58"/>
    <w:rsid w:val="00864EF1"/>
    <w:rsid w:val="008653A0"/>
    <w:rsid w:val="008655E4"/>
    <w:rsid w:val="00865650"/>
    <w:rsid w:val="00865863"/>
    <w:rsid w:val="00865A00"/>
    <w:rsid w:val="00866160"/>
    <w:rsid w:val="0086641D"/>
    <w:rsid w:val="00866D42"/>
    <w:rsid w:val="008673F4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40C"/>
    <w:rsid w:val="00872677"/>
    <w:rsid w:val="0087277D"/>
    <w:rsid w:val="00872BAC"/>
    <w:rsid w:val="00872CF4"/>
    <w:rsid w:val="00873403"/>
    <w:rsid w:val="008736DA"/>
    <w:rsid w:val="00873807"/>
    <w:rsid w:val="00873851"/>
    <w:rsid w:val="00873C87"/>
    <w:rsid w:val="00873D3F"/>
    <w:rsid w:val="00873D9E"/>
    <w:rsid w:val="00873EDD"/>
    <w:rsid w:val="00873F0B"/>
    <w:rsid w:val="00873F54"/>
    <w:rsid w:val="00874E2A"/>
    <w:rsid w:val="00874F3A"/>
    <w:rsid w:val="00874FCA"/>
    <w:rsid w:val="00875346"/>
    <w:rsid w:val="008753D2"/>
    <w:rsid w:val="00875AEA"/>
    <w:rsid w:val="0087670F"/>
    <w:rsid w:val="00876C24"/>
    <w:rsid w:val="00877037"/>
    <w:rsid w:val="0087707B"/>
    <w:rsid w:val="00877370"/>
    <w:rsid w:val="00877547"/>
    <w:rsid w:val="00877A35"/>
    <w:rsid w:val="00877DA5"/>
    <w:rsid w:val="00880222"/>
    <w:rsid w:val="008802DD"/>
    <w:rsid w:val="008802E7"/>
    <w:rsid w:val="0088053D"/>
    <w:rsid w:val="008805F4"/>
    <w:rsid w:val="008805FA"/>
    <w:rsid w:val="00880641"/>
    <w:rsid w:val="00880820"/>
    <w:rsid w:val="00881148"/>
    <w:rsid w:val="00881202"/>
    <w:rsid w:val="008813CA"/>
    <w:rsid w:val="008817AB"/>
    <w:rsid w:val="00881999"/>
    <w:rsid w:val="00882283"/>
    <w:rsid w:val="008822B6"/>
    <w:rsid w:val="00882497"/>
    <w:rsid w:val="008826E4"/>
    <w:rsid w:val="00882914"/>
    <w:rsid w:val="00882986"/>
    <w:rsid w:val="00882EEF"/>
    <w:rsid w:val="0088305E"/>
    <w:rsid w:val="008834FA"/>
    <w:rsid w:val="00883655"/>
    <w:rsid w:val="00883A4F"/>
    <w:rsid w:val="00883ABF"/>
    <w:rsid w:val="00883C06"/>
    <w:rsid w:val="00883D1D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96E"/>
    <w:rsid w:val="00884DAE"/>
    <w:rsid w:val="00884E4B"/>
    <w:rsid w:val="008853AD"/>
    <w:rsid w:val="0088580E"/>
    <w:rsid w:val="008858A0"/>
    <w:rsid w:val="0088590E"/>
    <w:rsid w:val="00885AA3"/>
    <w:rsid w:val="00885B5D"/>
    <w:rsid w:val="00885D9D"/>
    <w:rsid w:val="00886000"/>
    <w:rsid w:val="0088644B"/>
    <w:rsid w:val="008864F9"/>
    <w:rsid w:val="0088671D"/>
    <w:rsid w:val="00886812"/>
    <w:rsid w:val="008868B8"/>
    <w:rsid w:val="00886B2A"/>
    <w:rsid w:val="0088709E"/>
    <w:rsid w:val="00887312"/>
    <w:rsid w:val="008873D5"/>
    <w:rsid w:val="0088754A"/>
    <w:rsid w:val="008876B1"/>
    <w:rsid w:val="008877B7"/>
    <w:rsid w:val="00887A5D"/>
    <w:rsid w:val="00887ACD"/>
    <w:rsid w:val="00887D1A"/>
    <w:rsid w:val="0089022A"/>
    <w:rsid w:val="00891160"/>
    <w:rsid w:val="00891514"/>
    <w:rsid w:val="0089176F"/>
    <w:rsid w:val="00891942"/>
    <w:rsid w:val="00891B25"/>
    <w:rsid w:val="00891C45"/>
    <w:rsid w:val="00891FB0"/>
    <w:rsid w:val="008920F9"/>
    <w:rsid w:val="00892931"/>
    <w:rsid w:val="00892EAC"/>
    <w:rsid w:val="00893112"/>
    <w:rsid w:val="00893251"/>
    <w:rsid w:val="0089353A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0AA"/>
    <w:rsid w:val="0089658C"/>
    <w:rsid w:val="00896D96"/>
    <w:rsid w:val="008970D0"/>
    <w:rsid w:val="00897774"/>
    <w:rsid w:val="00897ABB"/>
    <w:rsid w:val="00897C02"/>
    <w:rsid w:val="008A05D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D4F"/>
    <w:rsid w:val="008A3F36"/>
    <w:rsid w:val="008A4025"/>
    <w:rsid w:val="008A4381"/>
    <w:rsid w:val="008A5187"/>
    <w:rsid w:val="008A53A8"/>
    <w:rsid w:val="008A5450"/>
    <w:rsid w:val="008A5462"/>
    <w:rsid w:val="008A5570"/>
    <w:rsid w:val="008A5B90"/>
    <w:rsid w:val="008A6137"/>
    <w:rsid w:val="008A6203"/>
    <w:rsid w:val="008A620F"/>
    <w:rsid w:val="008A655D"/>
    <w:rsid w:val="008A6CC5"/>
    <w:rsid w:val="008A7226"/>
    <w:rsid w:val="008B01E8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43D"/>
    <w:rsid w:val="008B2504"/>
    <w:rsid w:val="008B2920"/>
    <w:rsid w:val="008B2994"/>
    <w:rsid w:val="008B2BD2"/>
    <w:rsid w:val="008B2C5C"/>
    <w:rsid w:val="008B2C83"/>
    <w:rsid w:val="008B2E5A"/>
    <w:rsid w:val="008B31BA"/>
    <w:rsid w:val="008B3244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5CCB"/>
    <w:rsid w:val="008B5FF2"/>
    <w:rsid w:val="008B63DA"/>
    <w:rsid w:val="008B64F6"/>
    <w:rsid w:val="008B6EBA"/>
    <w:rsid w:val="008B72B9"/>
    <w:rsid w:val="008B73C7"/>
    <w:rsid w:val="008B743A"/>
    <w:rsid w:val="008B7EA6"/>
    <w:rsid w:val="008B7FCC"/>
    <w:rsid w:val="008C0780"/>
    <w:rsid w:val="008C0A60"/>
    <w:rsid w:val="008C0B7C"/>
    <w:rsid w:val="008C0BF2"/>
    <w:rsid w:val="008C0DEF"/>
    <w:rsid w:val="008C0EA6"/>
    <w:rsid w:val="008C15D3"/>
    <w:rsid w:val="008C1651"/>
    <w:rsid w:val="008C170F"/>
    <w:rsid w:val="008C1A69"/>
    <w:rsid w:val="008C1E38"/>
    <w:rsid w:val="008C223A"/>
    <w:rsid w:val="008C22C2"/>
    <w:rsid w:val="008C25B7"/>
    <w:rsid w:val="008C27D0"/>
    <w:rsid w:val="008C2ADE"/>
    <w:rsid w:val="008C2F98"/>
    <w:rsid w:val="008C367E"/>
    <w:rsid w:val="008C36CF"/>
    <w:rsid w:val="008C3B33"/>
    <w:rsid w:val="008C3C46"/>
    <w:rsid w:val="008C3CE0"/>
    <w:rsid w:val="008C3DFE"/>
    <w:rsid w:val="008C4511"/>
    <w:rsid w:val="008C46E5"/>
    <w:rsid w:val="008C49CE"/>
    <w:rsid w:val="008C49EB"/>
    <w:rsid w:val="008C4A5A"/>
    <w:rsid w:val="008C4AF7"/>
    <w:rsid w:val="008C4D90"/>
    <w:rsid w:val="008C53D2"/>
    <w:rsid w:val="008C572A"/>
    <w:rsid w:val="008C5BF8"/>
    <w:rsid w:val="008C5EDC"/>
    <w:rsid w:val="008C6633"/>
    <w:rsid w:val="008C66B8"/>
    <w:rsid w:val="008C66F7"/>
    <w:rsid w:val="008C67FB"/>
    <w:rsid w:val="008C6AF2"/>
    <w:rsid w:val="008C6DF8"/>
    <w:rsid w:val="008C7033"/>
    <w:rsid w:val="008C7C89"/>
    <w:rsid w:val="008C7D72"/>
    <w:rsid w:val="008C7EAE"/>
    <w:rsid w:val="008D0297"/>
    <w:rsid w:val="008D02D4"/>
    <w:rsid w:val="008D0308"/>
    <w:rsid w:val="008D05A5"/>
    <w:rsid w:val="008D05B5"/>
    <w:rsid w:val="008D0809"/>
    <w:rsid w:val="008D08F3"/>
    <w:rsid w:val="008D0AE4"/>
    <w:rsid w:val="008D0B85"/>
    <w:rsid w:val="008D0B94"/>
    <w:rsid w:val="008D1907"/>
    <w:rsid w:val="008D1BD7"/>
    <w:rsid w:val="008D1C57"/>
    <w:rsid w:val="008D2286"/>
    <w:rsid w:val="008D247A"/>
    <w:rsid w:val="008D253E"/>
    <w:rsid w:val="008D288E"/>
    <w:rsid w:val="008D2B15"/>
    <w:rsid w:val="008D359F"/>
    <w:rsid w:val="008D3B3B"/>
    <w:rsid w:val="008D3B4D"/>
    <w:rsid w:val="008D45CC"/>
    <w:rsid w:val="008D4B43"/>
    <w:rsid w:val="008D4B60"/>
    <w:rsid w:val="008D4BEF"/>
    <w:rsid w:val="008D4C29"/>
    <w:rsid w:val="008D4E31"/>
    <w:rsid w:val="008D4EA4"/>
    <w:rsid w:val="008D5352"/>
    <w:rsid w:val="008D58B3"/>
    <w:rsid w:val="008D5957"/>
    <w:rsid w:val="008D5E69"/>
    <w:rsid w:val="008D68EA"/>
    <w:rsid w:val="008D6A56"/>
    <w:rsid w:val="008D7399"/>
    <w:rsid w:val="008D77C4"/>
    <w:rsid w:val="008D7919"/>
    <w:rsid w:val="008D7B85"/>
    <w:rsid w:val="008E012C"/>
    <w:rsid w:val="008E01FD"/>
    <w:rsid w:val="008E0434"/>
    <w:rsid w:val="008E047D"/>
    <w:rsid w:val="008E0598"/>
    <w:rsid w:val="008E071B"/>
    <w:rsid w:val="008E15E7"/>
    <w:rsid w:val="008E1FA6"/>
    <w:rsid w:val="008E2366"/>
    <w:rsid w:val="008E280C"/>
    <w:rsid w:val="008E2814"/>
    <w:rsid w:val="008E28C0"/>
    <w:rsid w:val="008E2903"/>
    <w:rsid w:val="008E295C"/>
    <w:rsid w:val="008E298F"/>
    <w:rsid w:val="008E2A0D"/>
    <w:rsid w:val="008E2A4C"/>
    <w:rsid w:val="008E2B6A"/>
    <w:rsid w:val="008E2C1D"/>
    <w:rsid w:val="008E2D65"/>
    <w:rsid w:val="008E35DA"/>
    <w:rsid w:val="008E36C7"/>
    <w:rsid w:val="008E37F8"/>
    <w:rsid w:val="008E41A4"/>
    <w:rsid w:val="008E489B"/>
    <w:rsid w:val="008E48CF"/>
    <w:rsid w:val="008E4BBA"/>
    <w:rsid w:val="008E4E9A"/>
    <w:rsid w:val="008E4EF4"/>
    <w:rsid w:val="008E5841"/>
    <w:rsid w:val="008E5CCE"/>
    <w:rsid w:val="008E608A"/>
    <w:rsid w:val="008E60EB"/>
    <w:rsid w:val="008E610E"/>
    <w:rsid w:val="008E6177"/>
    <w:rsid w:val="008E61BF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641"/>
    <w:rsid w:val="008F278D"/>
    <w:rsid w:val="008F2B91"/>
    <w:rsid w:val="008F2E28"/>
    <w:rsid w:val="008F2E35"/>
    <w:rsid w:val="008F392A"/>
    <w:rsid w:val="008F3A73"/>
    <w:rsid w:val="008F3AE9"/>
    <w:rsid w:val="008F3CD0"/>
    <w:rsid w:val="008F4209"/>
    <w:rsid w:val="008F431F"/>
    <w:rsid w:val="008F4627"/>
    <w:rsid w:val="008F4A68"/>
    <w:rsid w:val="008F5169"/>
    <w:rsid w:val="008F54C8"/>
    <w:rsid w:val="008F55A5"/>
    <w:rsid w:val="008F579E"/>
    <w:rsid w:val="008F5F29"/>
    <w:rsid w:val="008F646E"/>
    <w:rsid w:val="008F6686"/>
    <w:rsid w:val="008F66FA"/>
    <w:rsid w:val="008F671F"/>
    <w:rsid w:val="008F6808"/>
    <w:rsid w:val="008F6E73"/>
    <w:rsid w:val="008F6ED7"/>
    <w:rsid w:val="008F6FEB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1A98"/>
    <w:rsid w:val="009020F3"/>
    <w:rsid w:val="00902391"/>
    <w:rsid w:val="009029A6"/>
    <w:rsid w:val="00902B09"/>
    <w:rsid w:val="00902D9A"/>
    <w:rsid w:val="00902ECC"/>
    <w:rsid w:val="009038F4"/>
    <w:rsid w:val="00904143"/>
    <w:rsid w:val="009045F7"/>
    <w:rsid w:val="0090476D"/>
    <w:rsid w:val="00904F0E"/>
    <w:rsid w:val="0090523F"/>
    <w:rsid w:val="009054D8"/>
    <w:rsid w:val="00905A6D"/>
    <w:rsid w:val="00905F6D"/>
    <w:rsid w:val="00906837"/>
    <w:rsid w:val="00906A13"/>
    <w:rsid w:val="00906DAD"/>
    <w:rsid w:val="0090724F"/>
    <w:rsid w:val="00907616"/>
    <w:rsid w:val="00907AFA"/>
    <w:rsid w:val="0091045B"/>
    <w:rsid w:val="00910676"/>
    <w:rsid w:val="00910692"/>
    <w:rsid w:val="00910730"/>
    <w:rsid w:val="009109F5"/>
    <w:rsid w:val="00910C15"/>
    <w:rsid w:val="00910EEB"/>
    <w:rsid w:val="00910FC9"/>
    <w:rsid w:val="009112C6"/>
    <w:rsid w:val="0091142B"/>
    <w:rsid w:val="009114E5"/>
    <w:rsid w:val="00911A31"/>
    <w:rsid w:val="009120C4"/>
    <w:rsid w:val="009121E6"/>
    <w:rsid w:val="00912386"/>
    <w:rsid w:val="009123C2"/>
    <w:rsid w:val="0091256D"/>
    <w:rsid w:val="0091275C"/>
    <w:rsid w:val="009127F8"/>
    <w:rsid w:val="009128AB"/>
    <w:rsid w:val="00912E58"/>
    <w:rsid w:val="00913143"/>
    <w:rsid w:val="0091368E"/>
    <w:rsid w:val="009139FA"/>
    <w:rsid w:val="00913C0C"/>
    <w:rsid w:val="00913DA4"/>
    <w:rsid w:val="00913DCD"/>
    <w:rsid w:val="00914028"/>
    <w:rsid w:val="0091412B"/>
    <w:rsid w:val="0091444B"/>
    <w:rsid w:val="00914695"/>
    <w:rsid w:val="009147C5"/>
    <w:rsid w:val="009149EB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061"/>
    <w:rsid w:val="00916346"/>
    <w:rsid w:val="00916BB1"/>
    <w:rsid w:val="0091716D"/>
    <w:rsid w:val="00917431"/>
    <w:rsid w:val="00917C23"/>
    <w:rsid w:val="00917C6A"/>
    <w:rsid w:val="00917DA5"/>
    <w:rsid w:val="009207A4"/>
    <w:rsid w:val="009208A3"/>
    <w:rsid w:val="009212C2"/>
    <w:rsid w:val="00921459"/>
    <w:rsid w:val="00921B59"/>
    <w:rsid w:val="00921CCF"/>
    <w:rsid w:val="00921DAE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4C32"/>
    <w:rsid w:val="00924E0A"/>
    <w:rsid w:val="009256CE"/>
    <w:rsid w:val="00925B06"/>
    <w:rsid w:val="00925FC1"/>
    <w:rsid w:val="00926133"/>
    <w:rsid w:val="009263E7"/>
    <w:rsid w:val="009266CB"/>
    <w:rsid w:val="009268ED"/>
    <w:rsid w:val="00926BA9"/>
    <w:rsid w:val="00926D44"/>
    <w:rsid w:val="0092729B"/>
    <w:rsid w:val="009274AE"/>
    <w:rsid w:val="009274D9"/>
    <w:rsid w:val="00927787"/>
    <w:rsid w:val="00927C0F"/>
    <w:rsid w:val="009300B8"/>
    <w:rsid w:val="009301BF"/>
    <w:rsid w:val="00930549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8FD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4F40"/>
    <w:rsid w:val="0093523D"/>
    <w:rsid w:val="00935439"/>
    <w:rsid w:val="00935475"/>
    <w:rsid w:val="0093573A"/>
    <w:rsid w:val="00935EAE"/>
    <w:rsid w:val="00935F26"/>
    <w:rsid w:val="009366E4"/>
    <w:rsid w:val="0093678B"/>
    <w:rsid w:val="00936847"/>
    <w:rsid w:val="0093692E"/>
    <w:rsid w:val="00936A51"/>
    <w:rsid w:val="00936BCA"/>
    <w:rsid w:val="00936F25"/>
    <w:rsid w:val="00936F70"/>
    <w:rsid w:val="0093749A"/>
    <w:rsid w:val="0093758C"/>
    <w:rsid w:val="00937CF1"/>
    <w:rsid w:val="00937E91"/>
    <w:rsid w:val="00940192"/>
    <w:rsid w:val="00940E19"/>
    <w:rsid w:val="009410D5"/>
    <w:rsid w:val="009412BD"/>
    <w:rsid w:val="00941679"/>
    <w:rsid w:val="00941708"/>
    <w:rsid w:val="00941718"/>
    <w:rsid w:val="00941847"/>
    <w:rsid w:val="00941957"/>
    <w:rsid w:val="00941E7B"/>
    <w:rsid w:val="00941F50"/>
    <w:rsid w:val="009421A1"/>
    <w:rsid w:val="0094265F"/>
    <w:rsid w:val="00942A8B"/>
    <w:rsid w:val="00942DB7"/>
    <w:rsid w:val="009433FE"/>
    <w:rsid w:val="009435C8"/>
    <w:rsid w:val="00943602"/>
    <w:rsid w:val="009437B2"/>
    <w:rsid w:val="009439DA"/>
    <w:rsid w:val="00943C29"/>
    <w:rsid w:val="00944B1B"/>
    <w:rsid w:val="00944DA4"/>
    <w:rsid w:val="009453B3"/>
    <w:rsid w:val="00945500"/>
    <w:rsid w:val="009455AE"/>
    <w:rsid w:val="00945B36"/>
    <w:rsid w:val="009463DE"/>
    <w:rsid w:val="00946AD4"/>
    <w:rsid w:val="00946ADE"/>
    <w:rsid w:val="00946E87"/>
    <w:rsid w:val="00946EF3"/>
    <w:rsid w:val="00946F4F"/>
    <w:rsid w:val="0094770D"/>
    <w:rsid w:val="009477A6"/>
    <w:rsid w:val="009477E1"/>
    <w:rsid w:val="00947BE1"/>
    <w:rsid w:val="00947CF0"/>
    <w:rsid w:val="00947DD5"/>
    <w:rsid w:val="00947EA9"/>
    <w:rsid w:val="00947F79"/>
    <w:rsid w:val="00947FB1"/>
    <w:rsid w:val="00950000"/>
    <w:rsid w:val="00950329"/>
    <w:rsid w:val="0095053C"/>
    <w:rsid w:val="0095094D"/>
    <w:rsid w:val="0095097F"/>
    <w:rsid w:val="009509E6"/>
    <w:rsid w:val="00950AB0"/>
    <w:rsid w:val="00951013"/>
    <w:rsid w:val="00951153"/>
    <w:rsid w:val="00951163"/>
    <w:rsid w:val="00951452"/>
    <w:rsid w:val="00951514"/>
    <w:rsid w:val="00951D67"/>
    <w:rsid w:val="00951E44"/>
    <w:rsid w:val="00952051"/>
    <w:rsid w:val="00952DC7"/>
    <w:rsid w:val="00952FF4"/>
    <w:rsid w:val="00953331"/>
    <w:rsid w:val="009534E9"/>
    <w:rsid w:val="00953FFC"/>
    <w:rsid w:val="00954560"/>
    <w:rsid w:val="00954B9C"/>
    <w:rsid w:val="00954C59"/>
    <w:rsid w:val="00954E5B"/>
    <w:rsid w:val="00955113"/>
    <w:rsid w:val="00955154"/>
    <w:rsid w:val="00955326"/>
    <w:rsid w:val="00955354"/>
    <w:rsid w:val="009554BF"/>
    <w:rsid w:val="00955720"/>
    <w:rsid w:val="00955CD6"/>
    <w:rsid w:val="009561AF"/>
    <w:rsid w:val="009562C9"/>
    <w:rsid w:val="009568B6"/>
    <w:rsid w:val="00957862"/>
    <w:rsid w:val="009578D4"/>
    <w:rsid w:val="00957B73"/>
    <w:rsid w:val="00957CF6"/>
    <w:rsid w:val="009600CC"/>
    <w:rsid w:val="00960A97"/>
    <w:rsid w:val="00960C59"/>
    <w:rsid w:val="00960E59"/>
    <w:rsid w:val="009611D5"/>
    <w:rsid w:val="0096125C"/>
    <w:rsid w:val="00961373"/>
    <w:rsid w:val="00961C8A"/>
    <w:rsid w:val="00961EF0"/>
    <w:rsid w:val="00961FC4"/>
    <w:rsid w:val="009625C3"/>
    <w:rsid w:val="009629CA"/>
    <w:rsid w:val="0096322A"/>
    <w:rsid w:val="00963589"/>
    <w:rsid w:val="00963AAD"/>
    <w:rsid w:val="00963B6A"/>
    <w:rsid w:val="00963E5C"/>
    <w:rsid w:val="009642EF"/>
    <w:rsid w:val="00964380"/>
    <w:rsid w:val="009646F8"/>
    <w:rsid w:val="0096475E"/>
    <w:rsid w:val="00964C34"/>
    <w:rsid w:val="009652F1"/>
    <w:rsid w:val="00965388"/>
    <w:rsid w:val="00965E92"/>
    <w:rsid w:val="00965EBC"/>
    <w:rsid w:val="009660AF"/>
    <w:rsid w:val="009660FF"/>
    <w:rsid w:val="0096616E"/>
    <w:rsid w:val="009661DC"/>
    <w:rsid w:val="0096636C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4FC"/>
    <w:rsid w:val="009706A2"/>
    <w:rsid w:val="009710D4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33ED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92F"/>
    <w:rsid w:val="00977D2E"/>
    <w:rsid w:val="00977DDE"/>
    <w:rsid w:val="00977F6A"/>
    <w:rsid w:val="00980271"/>
    <w:rsid w:val="00980526"/>
    <w:rsid w:val="009807D8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3B33"/>
    <w:rsid w:val="00984015"/>
    <w:rsid w:val="0098490B"/>
    <w:rsid w:val="00984A88"/>
    <w:rsid w:val="009855F0"/>
    <w:rsid w:val="009857C4"/>
    <w:rsid w:val="00985877"/>
    <w:rsid w:val="00985DA8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864"/>
    <w:rsid w:val="00987E6B"/>
    <w:rsid w:val="009900AD"/>
    <w:rsid w:val="009902EB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61F"/>
    <w:rsid w:val="00992BC7"/>
    <w:rsid w:val="009930BB"/>
    <w:rsid w:val="0099314E"/>
    <w:rsid w:val="009932A6"/>
    <w:rsid w:val="0099353B"/>
    <w:rsid w:val="0099427C"/>
    <w:rsid w:val="0099442F"/>
    <w:rsid w:val="00995199"/>
    <w:rsid w:val="009951F4"/>
    <w:rsid w:val="009956FF"/>
    <w:rsid w:val="00995869"/>
    <w:rsid w:val="00995EAC"/>
    <w:rsid w:val="0099613D"/>
    <w:rsid w:val="00996246"/>
    <w:rsid w:val="009962DA"/>
    <w:rsid w:val="00996473"/>
    <w:rsid w:val="00996855"/>
    <w:rsid w:val="00996A9A"/>
    <w:rsid w:val="00996B34"/>
    <w:rsid w:val="00996DB7"/>
    <w:rsid w:val="0099730E"/>
    <w:rsid w:val="00997462"/>
    <w:rsid w:val="0099747E"/>
    <w:rsid w:val="00997727"/>
    <w:rsid w:val="00997BC4"/>
    <w:rsid w:val="009A0112"/>
    <w:rsid w:val="009A03A6"/>
    <w:rsid w:val="009A060C"/>
    <w:rsid w:val="009A1138"/>
    <w:rsid w:val="009A1260"/>
    <w:rsid w:val="009A13BC"/>
    <w:rsid w:val="009A1B79"/>
    <w:rsid w:val="009A1C92"/>
    <w:rsid w:val="009A21FB"/>
    <w:rsid w:val="009A27BB"/>
    <w:rsid w:val="009A29C6"/>
    <w:rsid w:val="009A2B19"/>
    <w:rsid w:val="009A2BD2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5F18"/>
    <w:rsid w:val="009A6310"/>
    <w:rsid w:val="009A6463"/>
    <w:rsid w:val="009A681A"/>
    <w:rsid w:val="009A6937"/>
    <w:rsid w:val="009A6A64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AD3"/>
    <w:rsid w:val="009B0CEE"/>
    <w:rsid w:val="009B12CF"/>
    <w:rsid w:val="009B14B1"/>
    <w:rsid w:val="009B1669"/>
    <w:rsid w:val="009B1751"/>
    <w:rsid w:val="009B1820"/>
    <w:rsid w:val="009B1880"/>
    <w:rsid w:val="009B1886"/>
    <w:rsid w:val="009B1972"/>
    <w:rsid w:val="009B2019"/>
    <w:rsid w:val="009B2897"/>
    <w:rsid w:val="009B2ECE"/>
    <w:rsid w:val="009B3160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500"/>
    <w:rsid w:val="009B576B"/>
    <w:rsid w:val="009B58B7"/>
    <w:rsid w:val="009B62CC"/>
    <w:rsid w:val="009B6446"/>
    <w:rsid w:val="009B6B3D"/>
    <w:rsid w:val="009B6EF0"/>
    <w:rsid w:val="009B6FE6"/>
    <w:rsid w:val="009B7092"/>
    <w:rsid w:val="009B7138"/>
    <w:rsid w:val="009B71E2"/>
    <w:rsid w:val="009B71E7"/>
    <w:rsid w:val="009B7623"/>
    <w:rsid w:val="009B762F"/>
    <w:rsid w:val="009B77D7"/>
    <w:rsid w:val="009B7AF5"/>
    <w:rsid w:val="009B7BFB"/>
    <w:rsid w:val="009C0270"/>
    <w:rsid w:val="009C042A"/>
    <w:rsid w:val="009C0775"/>
    <w:rsid w:val="009C0C6A"/>
    <w:rsid w:val="009C0F2C"/>
    <w:rsid w:val="009C106B"/>
    <w:rsid w:val="009C14F7"/>
    <w:rsid w:val="009C22D7"/>
    <w:rsid w:val="009C2AFA"/>
    <w:rsid w:val="009C2DDA"/>
    <w:rsid w:val="009C2E79"/>
    <w:rsid w:val="009C305C"/>
    <w:rsid w:val="009C31E4"/>
    <w:rsid w:val="009C3A15"/>
    <w:rsid w:val="009C3AE9"/>
    <w:rsid w:val="009C41AF"/>
    <w:rsid w:val="009C44C5"/>
    <w:rsid w:val="009C4613"/>
    <w:rsid w:val="009C4C8A"/>
    <w:rsid w:val="009C4CB9"/>
    <w:rsid w:val="009C4D8E"/>
    <w:rsid w:val="009C4EA7"/>
    <w:rsid w:val="009C542C"/>
    <w:rsid w:val="009C5CDD"/>
    <w:rsid w:val="009C5D34"/>
    <w:rsid w:val="009C6043"/>
    <w:rsid w:val="009C622A"/>
    <w:rsid w:val="009C68BC"/>
    <w:rsid w:val="009C6DED"/>
    <w:rsid w:val="009C6EAB"/>
    <w:rsid w:val="009C7243"/>
    <w:rsid w:val="009C72CC"/>
    <w:rsid w:val="009C74FE"/>
    <w:rsid w:val="009C77F3"/>
    <w:rsid w:val="009C79D8"/>
    <w:rsid w:val="009C7A7C"/>
    <w:rsid w:val="009D0248"/>
    <w:rsid w:val="009D03BE"/>
    <w:rsid w:val="009D0432"/>
    <w:rsid w:val="009D04F9"/>
    <w:rsid w:val="009D0741"/>
    <w:rsid w:val="009D0744"/>
    <w:rsid w:val="009D11AE"/>
    <w:rsid w:val="009D1B7E"/>
    <w:rsid w:val="009D1CFD"/>
    <w:rsid w:val="009D1D7F"/>
    <w:rsid w:val="009D2029"/>
    <w:rsid w:val="009D2367"/>
    <w:rsid w:val="009D2423"/>
    <w:rsid w:val="009D2810"/>
    <w:rsid w:val="009D2D7C"/>
    <w:rsid w:val="009D2DE7"/>
    <w:rsid w:val="009D30CB"/>
    <w:rsid w:val="009D3101"/>
    <w:rsid w:val="009D31C2"/>
    <w:rsid w:val="009D3774"/>
    <w:rsid w:val="009D3CEF"/>
    <w:rsid w:val="009D3D2A"/>
    <w:rsid w:val="009D3D91"/>
    <w:rsid w:val="009D417D"/>
    <w:rsid w:val="009D41CB"/>
    <w:rsid w:val="009D428C"/>
    <w:rsid w:val="009D439D"/>
    <w:rsid w:val="009D45A9"/>
    <w:rsid w:val="009D46E2"/>
    <w:rsid w:val="009D4915"/>
    <w:rsid w:val="009D4DF4"/>
    <w:rsid w:val="009D5111"/>
    <w:rsid w:val="009D62E8"/>
    <w:rsid w:val="009D663A"/>
    <w:rsid w:val="009D66EC"/>
    <w:rsid w:val="009D6AD3"/>
    <w:rsid w:val="009D6E1B"/>
    <w:rsid w:val="009D6F4A"/>
    <w:rsid w:val="009D73E2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DA9"/>
    <w:rsid w:val="009E2E85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164"/>
    <w:rsid w:val="009E66F3"/>
    <w:rsid w:val="009E681E"/>
    <w:rsid w:val="009E70EC"/>
    <w:rsid w:val="009E796F"/>
    <w:rsid w:val="009F01AB"/>
    <w:rsid w:val="009F0484"/>
    <w:rsid w:val="009F0517"/>
    <w:rsid w:val="009F056F"/>
    <w:rsid w:val="009F0C5B"/>
    <w:rsid w:val="009F0E69"/>
    <w:rsid w:val="009F1114"/>
    <w:rsid w:val="009F15EF"/>
    <w:rsid w:val="009F17AC"/>
    <w:rsid w:val="009F1BDB"/>
    <w:rsid w:val="009F2428"/>
    <w:rsid w:val="009F2841"/>
    <w:rsid w:val="009F2CBA"/>
    <w:rsid w:val="009F2DE9"/>
    <w:rsid w:val="009F2EDF"/>
    <w:rsid w:val="009F31BE"/>
    <w:rsid w:val="009F477E"/>
    <w:rsid w:val="009F481A"/>
    <w:rsid w:val="009F4A62"/>
    <w:rsid w:val="009F4CFD"/>
    <w:rsid w:val="009F4F01"/>
    <w:rsid w:val="009F59DF"/>
    <w:rsid w:val="009F5BAE"/>
    <w:rsid w:val="009F5C3B"/>
    <w:rsid w:val="009F5CB3"/>
    <w:rsid w:val="009F5F25"/>
    <w:rsid w:val="009F5FDA"/>
    <w:rsid w:val="009F6166"/>
    <w:rsid w:val="009F6527"/>
    <w:rsid w:val="009F65A8"/>
    <w:rsid w:val="009F66A8"/>
    <w:rsid w:val="009F68DF"/>
    <w:rsid w:val="009F6E0B"/>
    <w:rsid w:val="009F6FFD"/>
    <w:rsid w:val="009F72F9"/>
    <w:rsid w:val="009F73AC"/>
    <w:rsid w:val="009F741A"/>
    <w:rsid w:val="009F7A92"/>
    <w:rsid w:val="009F7C0D"/>
    <w:rsid w:val="009F7FBB"/>
    <w:rsid w:val="00A0030D"/>
    <w:rsid w:val="00A00549"/>
    <w:rsid w:val="00A006FB"/>
    <w:rsid w:val="00A00916"/>
    <w:rsid w:val="00A00DB7"/>
    <w:rsid w:val="00A01097"/>
    <w:rsid w:val="00A015E3"/>
    <w:rsid w:val="00A01691"/>
    <w:rsid w:val="00A01FB8"/>
    <w:rsid w:val="00A02442"/>
    <w:rsid w:val="00A025AB"/>
    <w:rsid w:val="00A02A94"/>
    <w:rsid w:val="00A03488"/>
    <w:rsid w:val="00A034AC"/>
    <w:rsid w:val="00A0351A"/>
    <w:rsid w:val="00A036BB"/>
    <w:rsid w:val="00A03D1E"/>
    <w:rsid w:val="00A03FCD"/>
    <w:rsid w:val="00A04876"/>
    <w:rsid w:val="00A04A87"/>
    <w:rsid w:val="00A04EB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5BE"/>
    <w:rsid w:val="00A066A6"/>
    <w:rsid w:val="00A06B1C"/>
    <w:rsid w:val="00A06B2A"/>
    <w:rsid w:val="00A06F71"/>
    <w:rsid w:val="00A072AF"/>
    <w:rsid w:val="00A0773E"/>
    <w:rsid w:val="00A07856"/>
    <w:rsid w:val="00A07D15"/>
    <w:rsid w:val="00A10368"/>
    <w:rsid w:val="00A104E3"/>
    <w:rsid w:val="00A107CC"/>
    <w:rsid w:val="00A110BA"/>
    <w:rsid w:val="00A11D26"/>
    <w:rsid w:val="00A1212F"/>
    <w:rsid w:val="00A1231F"/>
    <w:rsid w:val="00A1233E"/>
    <w:rsid w:val="00A12574"/>
    <w:rsid w:val="00A12884"/>
    <w:rsid w:val="00A1343E"/>
    <w:rsid w:val="00A136AE"/>
    <w:rsid w:val="00A13B40"/>
    <w:rsid w:val="00A13BC5"/>
    <w:rsid w:val="00A13E48"/>
    <w:rsid w:val="00A14037"/>
    <w:rsid w:val="00A15229"/>
    <w:rsid w:val="00A15431"/>
    <w:rsid w:val="00A15C20"/>
    <w:rsid w:val="00A1601B"/>
    <w:rsid w:val="00A1645A"/>
    <w:rsid w:val="00A16AD8"/>
    <w:rsid w:val="00A16CCB"/>
    <w:rsid w:val="00A17120"/>
    <w:rsid w:val="00A17821"/>
    <w:rsid w:val="00A17959"/>
    <w:rsid w:val="00A17DFB"/>
    <w:rsid w:val="00A201C9"/>
    <w:rsid w:val="00A2052C"/>
    <w:rsid w:val="00A20799"/>
    <w:rsid w:val="00A2079A"/>
    <w:rsid w:val="00A207AB"/>
    <w:rsid w:val="00A20B8A"/>
    <w:rsid w:val="00A20EAF"/>
    <w:rsid w:val="00A21156"/>
    <w:rsid w:val="00A21346"/>
    <w:rsid w:val="00A2137D"/>
    <w:rsid w:val="00A21A29"/>
    <w:rsid w:val="00A21BE2"/>
    <w:rsid w:val="00A21D5D"/>
    <w:rsid w:val="00A21E10"/>
    <w:rsid w:val="00A2226C"/>
    <w:rsid w:val="00A226EE"/>
    <w:rsid w:val="00A22853"/>
    <w:rsid w:val="00A22932"/>
    <w:rsid w:val="00A22A7B"/>
    <w:rsid w:val="00A22B81"/>
    <w:rsid w:val="00A22CB7"/>
    <w:rsid w:val="00A23741"/>
    <w:rsid w:val="00A23F35"/>
    <w:rsid w:val="00A240C9"/>
    <w:rsid w:val="00A2474A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153"/>
    <w:rsid w:val="00A264AC"/>
    <w:rsid w:val="00A26726"/>
    <w:rsid w:val="00A26812"/>
    <w:rsid w:val="00A2696C"/>
    <w:rsid w:val="00A26BE0"/>
    <w:rsid w:val="00A26F41"/>
    <w:rsid w:val="00A275E9"/>
    <w:rsid w:val="00A27727"/>
    <w:rsid w:val="00A278DA"/>
    <w:rsid w:val="00A27B66"/>
    <w:rsid w:val="00A27D85"/>
    <w:rsid w:val="00A3014D"/>
    <w:rsid w:val="00A30638"/>
    <w:rsid w:val="00A30762"/>
    <w:rsid w:val="00A30940"/>
    <w:rsid w:val="00A30B70"/>
    <w:rsid w:val="00A30EFF"/>
    <w:rsid w:val="00A3148E"/>
    <w:rsid w:val="00A314A8"/>
    <w:rsid w:val="00A314FC"/>
    <w:rsid w:val="00A31C38"/>
    <w:rsid w:val="00A31DC8"/>
    <w:rsid w:val="00A3215A"/>
    <w:rsid w:val="00A323A7"/>
    <w:rsid w:val="00A326E7"/>
    <w:rsid w:val="00A32B63"/>
    <w:rsid w:val="00A32FAB"/>
    <w:rsid w:val="00A33552"/>
    <w:rsid w:val="00A335C9"/>
    <w:rsid w:val="00A3371F"/>
    <w:rsid w:val="00A33A20"/>
    <w:rsid w:val="00A33AD5"/>
    <w:rsid w:val="00A33CA7"/>
    <w:rsid w:val="00A33D93"/>
    <w:rsid w:val="00A343F5"/>
    <w:rsid w:val="00A34C8E"/>
    <w:rsid w:val="00A3515A"/>
    <w:rsid w:val="00A35777"/>
    <w:rsid w:val="00A35AC5"/>
    <w:rsid w:val="00A35AF0"/>
    <w:rsid w:val="00A361BE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1BA3"/>
    <w:rsid w:val="00A42145"/>
    <w:rsid w:val="00A425BD"/>
    <w:rsid w:val="00A4298E"/>
    <w:rsid w:val="00A42AB3"/>
    <w:rsid w:val="00A42E64"/>
    <w:rsid w:val="00A4318B"/>
    <w:rsid w:val="00A43253"/>
    <w:rsid w:val="00A434F8"/>
    <w:rsid w:val="00A435BD"/>
    <w:rsid w:val="00A437A7"/>
    <w:rsid w:val="00A43867"/>
    <w:rsid w:val="00A43AAC"/>
    <w:rsid w:val="00A44795"/>
    <w:rsid w:val="00A44865"/>
    <w:rsid w:val="00A44BB6"/>
    <w:rsid w:val="00A44D26"/>
    <w:rsid w:val="00A44F2E"/>
    <w:rsid w:val="00A452F0"/>
    <w:rsid w:val="00A45490"/>
    <w:rsid w:val="00A45557"/>
    <w:rsid w:val="00A458B8"/>
    <w:rsid w:val="00A45EF5"/>
    <w:rsid w:val="00A461B2"/>
    <w:rsid w:val="00A464E9"/>
    <w:rsid w:val="00A46528"/>
    <w:rsid w:val="00A467BC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83"/>
    <w:rsid w:val="00A5100D"/>
    <w:rsid w:val="00A51394"/>
    <w:rsid w:val="00A518C2"/>
    <w:rsid w:val="00A51FAA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F2C"/>
    <w:rsid w:val="00A5412B"/>
    <w:rsid w:val="00A54145"/>
    <w:rsid w:val="00A543FB"/>
    <w:rsid w:val="00A545B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C5C"/>
    <w:rsid w:val="00A57F13"/>
    <w:rsid w:val="00A600E7"/>
    <w:rsid w:val="00A60288"/>
    <w:rsid w:val="00A60489"/>
    <w:rsid w:val="00A606F4"/>
    <w:rsid w:val="00A6176D"/>
    <w:rsid w:val="00A61A60"/>
    <w:rsid w:val="00A61B98"/>
    <w:rsid w:val="00A61CC2"/>
    <w:rsid w:val="00A61DBC"/>
    <w:rsid w:val="00A61F30"/>
    <w:rsid w:val="00A62F96"/>
    <w:rsid w:val="00A6311D"/>
    <w:rsid w:val="00A6344E"/>
    <w:rsid w:val="00A6351F"/>
    <w:rsid w:val="00A63DDE"/>
    <w:rsid w:val="00A63F9A"/>
    <w:rsid w:val="00A643DC"/>
    <w:rsid w:val="00A6443D"/>
    <w:rsid w:val="00A64816"/>
    <w:rsid w:val="00A64AD4"/>
    <w:rsid w:val="00A64B53"/>
    <w:rsid w:val="00A64D64"/>
    <w:rsid w:val="00A64ED2"/>
    <w:rsid w:val="00A6578F"/>
    <w:rsid w:val="00A65A57"/>
    <w:rsid w:val="00A65BD2"/>
    <w:rsid w:val="00A65EE3"/>
    <w:rsid w:val="00A65F5C"/>
    <w:rsid w:val="00A66040"/>
    <w:rsid w:val="00A66067"/>
    <w:rsid w:val="00A66108"/>
    <w:rsid w:val="00A6647F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A3"/>
    <w:rsid w:val="00A73956"/>
    <w:rsid w:val="00A73CCD"/>
    <w:rsid w:val="00A73D40"/>
    <w:rsid w:val="00A73E4C"/>
    <w:rsid w:val="00A743E4"/>
    <w:rsid w:val="00A7480D"/>
    <w:rsid w:val="00A7485F"/>
    <w:rsid w:val="00A748B1"/>
    <w:rsid w:val="00A748C8"/>
    <w:rsid w:val="00A749DF"/>
    <w:rsid w:val="00A74D44"/>
    <w:rsid w:val="00A74E8D"/>
    <w:rsid w:val="00A74EB6"/>
    <w:rsid w:val="00A750F9"/>
    <w:rsid w:val="00A7532B"/>
    <w:rsid w:val="00A75370"/>
    <w:rsid w:val="00A7583A"/>
    <w:rsid w:val="00A7639C"/>
    <w:rsid w:val="00A769F3"/>
    <w:rsid w:val="00A76E5F"/>
    <w:rsid w:val="00A77288"/>
    <w:rsid w:val="00A7742B"/>
    <w:rsid w:val="00A7745A"/>
    <w:rsid w:val="00A77AB3"/>
    <w:rsid w:val="00A77BC8"/>
    <w:rsid w:val="00A8027F"/>
    <w:rsid w:val="00A80AAF"/>
    <w:rsid w:val="00A80BF4"/>
    <w:rsid w:val="00A80D89"/>
    <w:rsid w:val="00A80DDE"/>
    <w:rsid w:val="00A80DFD"/>
    <w:rsid w:val="00A80FDB"/>
    <w:rsid w:val="00A810E0"/>
    <w:rsid w:val="00A81865"/>
    <w:rsid w:val="00A81B50"/>
    <w:rsid w:val="00A81E92"/>
    <w:rsid w:val="00A8223F"/>
    <w:rsid w:val="00A82461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2D"/>
    <w:rsid w:val="00A846C3"/>
    <w:rsid w:val="00A84866"/>
    <w:rsid w:val="00A849A3"/>
    <w:rsid w:val="00A84AAD"/>
    <w:rsid w:val="00A85027"/>
    <w:rsid w:val="00A8542D"/>
    <w:rsid w:val="00A8548F"/>
    <w:rsid w:val="00A8553C"/>
    <w:rsid w:val="00A857B0"/>
    <w:rsid w:val="00A858E0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2BE6"/>
    <w:rsid w:val="00A930D1"/>
    <w:rsid w:val="00A93389"/>
    <w:rsid w:val="00A93929"/>
    <w:rsid w:val="00A93A4E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8E5"/>
    <w:rsid w:val="00A95BB4"/>
    <w:rsid w:val="00A96156"/>
    <w:rsid w:val="00A965CC"/>
    <w:rsid w:val="00A96836"/>
    <w:rsid w:val="00A96B21"/>
    <w:rsid w:val="00A96F8A"/>
    <w:rsid w:val="00A97870"/>
    <w:rsid w:val="00A97A41"/>
    <w:rsid w:val="00A97B35"/>
    <w:rsid w:val="00A97E60"/>
    <w:rsid w:val="00A97F5C"/>
    <w:rsid w:val="00AA01BD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739"/>
    <w:rsid w:val="00AA59C0"/>
    <w:rsid w:val="00AA5BEA"/>
    <w:rsid w:val="00AA5C21"/>
    <w:rsid w:val="00AA5DC4"/>
    <w:rsid w:val="00AA5E9A"/>
    <w:rsid w:val="00AA6079"/>
    <w:rsid w:val="00AA65DE"/>
    <w:rsid w:val="00AA6805"/>
    <w:rsid w:val="00AA6C62"/>
    <w:rsid w:val="00AA7EB8"/>
    <w:rsid w:val="00AB0054"/>
    <w:rsid w:val="00AB02E8"/>
    <w:rsid w:val="00AB0317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585"/>
    <w:rsid w:val="00AB3A52"/>
    <w:rsid w:val="00AB3D6B"/>
    <w:rsid w:val="00AB3F0D"/>
    <w:rsid w:val="00AB469F"/>
    <w:rsid w:val="00AB47BA"/>
    <w:rsid w:val="00AB4B2F"/>
    <w:rsid w:val="00AB4DDC"/>
    <w:rsid w:val="00AB514C"/>
    <w:rsid w:val="00AB557D"/>
    <w:rsid w:val="00AB55BF"/>
    <w:rsid w:val="00AB5650"/>
    <w:rsid w:val="00AB5BFA"/>
    <w:rsid w:val="00AB64C3"/>
    <w:rsid w:val="00AB66BD"/>
    <w:rsid w:val="00AB6859"/>
    <w:rsid w:val="00AB69A7"/>
    <w:rsid w:val="00AB6E8F"/>
    <w:rsid w:val="00AB6EB2"/>
    <w:rsid w:val="00AB7061"/>
    <w:rsid w:val="00AB713D"/>
    <w:rsid w:val="00AB7240"/>
    <w:rsid w:val="00AB75D3"/>
    <w:rsid w:val="00AB781E"/>
    <w:rsid w:val="00AB79F5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579"/>
    <w:rsid w:val="00AC27CB"/>
    <w:rsid w:val="00AC2BE4"/>
    <w:rsid w:val="00AC2C5C"/>
    <w:rsid w:val="00AC2CBD"/>
    <w:rsid w:val="00AC32F1"/>
    <w:rsid w:val="00AC33F2"/>
    <w:rsid w:val="00AC3B1D"/>
    <w:rsid w:val="00AC3B82"/>
    <w:rsid w:val="00AC3E38"/>
    <w:rsid w:val="00AC3F94"/>
    <w:rsid w:val="00AC40B8"/>
    <w:rsid w:val="00AC40C9"/>
    <w:rsid w:val="00AC411B"/>
    <w:rsid w:val="00AC43FD"/>
    <w:rsid w:val="00AC446B"/>
    <w:rsid w:val="00AC47A8"/>
    <w:rsid w:val="00AC4B5A"/>
    <w:rsid w:val="00AC4C23"/>
    <w:rsid w:val="00AC4E34"/>
    <w:rsid w:val="00AC5D90"/>
    <w:rsid w:val="00AC6449"/>
    <w:rsid w:val="00AC64F7"/>
    <w:rsid w:val="00AC654D"/>
    <w:rsid w:val="00AC66B7"/>
    <w:rsid w:val="00AC72C0"/>
    <w:rsid w:val="00AC777B"/>
    <w:rsid w:val="00AC793E"/>
    <w:rsid w:val="00AC7976"/>
    <w:rsid w:val="00AC7C57"/>
    <w:rsid w:val="00AC7E76"/>
    <w:rsid w:val="00AD01A1"/>
    <w:rsid w:val="00AD041B"/>
    <w:rsid w:val="00AD0517"/>
    <w:rsid w:val="00AD078E"/>
    <w:rsid w:val="00AD0AAC"/>
    <w:rsid w:val="00AD0CD5"/>
    <w:rsid w:val="00AD111C"/>
    <w:rsid w:val="00AD1355"/>
    <w:rsid w:val="00AD15DC"/>
    <w:rsid w:val="00AD1723"/>
    <w:rsid w:val="00AD172C"/>
    <w:rsid w:val="00AD19B5"/>
    <w:rsid w:val="00AD1A42"/>
    <w:rsid w:val="00AD1C38"/>
    <w:rsid w:val="00AD1E42"/>
    <w:rsid w:val="00AD1F9B"/>
    <w:rsid w:val="00AD2326"/>
    <w:rsid w:val="00AD2B10"/>
    <w:rsid w:val="00AD2E03"/>
    <w:rsid w:val="00AD2ECF"/>
    <w:rsid w:val="00AD36C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88D"/>
    <w:rsid w:val="00AD7D1B"/>
    <w:rsid w:val="00AD7D3D"/>
    <w:rsid w:val="00AE0429"/>
    <w:rsid w:val="00AE06A3"/>
    <w:rsid w:val="00AE1451"/>
    <w:rsid w:val="00AE18D0"/>
    <w:rsid w:val="00AE1A13"/>
    <w:rsid w:val="00AE1C14"/>
    <w:rsid w:val="00AE1DB1"/>
    <w:rsid w:val="00AE1DC9"/>
    <w:rsid w:val="00AE21C6"/>
    <w:rsid w:val="00AE2322"/>
    <w:rsid w:val="00AE2941"/>
    <w:rsid w:val="00AE2E2A"/>
    <w:rsid w:val="00AE314A"/>
    <w:rsid w:val="00AE3270"/>
    <w:rsid w:val="00AE348C"/>
    <w:rsid w:val="00AE38EE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61D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15"/>
    <w:rsid w:val="00AF4096"/>
    <w:rsid w:val="00AF4619"/>
    <w:rsid w:val="00AF60DD"/>
    <w:rsid w:val="00AF623A"/>
    <w:rsid w:val="00AF6F8B"/>
    <w:rsid w:val="00AF70FC"/>
    <w:rsid w:val="00AF720D"/>
    <w:rsid w:val="00AF7B11"/>
    <w:rsid w:val="00AF7C66"/>
    <w:rsid w:val="00AF7FF9"/>
    <w:rsid w:val="00B00095"/>
    <w:rsid w:val="00B00135"/>
    <w:rsid w:val="00B00F28"/>
    <w:rsid w:val="00B0144A"/>
    <w:rsid w:val="00B015BD"/>
    <w:rsid w:val="00B016C8"/>
    <w:rsid w:val="00B0185B"/>
    <w:rsid w:val="00B01C6F"/>
    <w:rsid w:val="00B01D21"/>
    <w:rsid w:val="00B01DF5"/>
    <w:rsid w:val="00B01FDB"/>
    <w:rsid w:val="00B02251"/>
    <w:rsid w:val="00B02556"/>
    <w:rsid w:val="00B02ADA"/>
    <w:rsid w:val="00B03008"/>
    <w:rsid w:val="00B03116"/>
    <w:rsid w:val="00B03332"/>
    <w:rsid w:val="00B03368"/>
    <w:rsid w:val="00B03672"/>
    <w:rsid w:val="00B03A7B"/>
    <w:rsid w:val="00B03A93"/>
    <w:rsid w:val="00B03F87"/>
    <w:rsid w:val="00B040F0"/>
    <w:rsid w:val="00B04158"/>
    <w:rsid w:val="00B046FC"/>
    <w:rsid w:val="00B0512C"/>
    <w:rsid w:val="00B05480"/>
    <w:rsid w:val="00B05534"/>
    <w:rsid w:val="00B0557E"/>
    <w:rsid w:val="00B05CE4"/>
    <w:rsid w:val="00B05EAC"/>
    <w:rsid w:val="00B05F8F"/>
    <w:rsid w:val="00B06180"/>
    <w:rsid w:val="00B07BAD"/>
    <w:rsid w:val="00B07C8C"/>
    <w:rsid w:val="00B107F4"/>
    <w:rsid w:val="00B10A83"/>
    <w:rsid w:val="00B10C8B"/>
    <w:rsid w:val="00B11537"/>
    <w:rsid w:val="00B11A5D"/>
    <w:rsid w:val="00B11BDA"/>
    <w:rsid w:val="00B11D6E"/>
    <w:rsid w:val="00B11D70"/>
    <w:rsid w:val="00B1221E"/>
    <w:rsid w:val="00B123CA"/>
    <w:rsid w:val="00B1287C"/>
    <w:rsid w:val="00B12924"/>
    <w:rsid w:val="00B12C39"/>
    <w:rsid w:val="00B12D7C"/>
    <w:rsid w:val="00B13024"/>
    <w:rsid w:val="00B130A7"/>
    <w:rsid w:val="00B133FB"/>
    <w:rsid w:val="00B1375A"/>
    <w:rsid w:val="00B13A64"/>
    <w:rsid w:val="00B13D59"/>
    <w:rsid w:val="00B141DA"/>
    <w:rsid w:val="00B1494F"/>
    <w:rsid w:val="00B14FE9"/>
    <w:rsid w:val="00B151C2"/>
    <w:rsid w:val="00B15362"/>
    <w:rsid w:val="00B15453"/>
    <w:rsid w:val="00B154CA"/>
    <w:rsid w:val="00B156E5"/>
    <w:rsid w:val="00B15CD7"/>
    <w:rsid w:val="00B1612E"/>
    <w:rsid w:val="00B161A6"/>
    <w:rsid w:val="00B16576"/>
    <w:rsid w:val="00B165C1"/>
    <w:rsid w:val="00B16873"/>
    <w:rsid w:val="00B17C55"/>
    <w:rsid w:val="00B202D6"/>
    <w:rsid w:val="00B20659"/>
    <w:rsid w:val="00B206C2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24E"/>
    <w:rsid w:val="00B2263D"/>
    <w:rsid w:val="00B2272D"/>
    <w:rsid w:val="00B23329"/>
    <w:rsid w:val="00B23369"/>
    <w:rsid w:val="00B233E6"/>
    <w:rsid w:val="00B235AE"/>
    <w:rsid w:val="00B236BC"/>
    <w:rsid w:val="00B23A8D"/>
    <w:rsid w:val="00B23B9F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208"/>
    <w:rsid w:val="00B25939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0E6"/>
    <w:rsid w:val="00B3232E"/>
    <w:rsid w:val="00B32889"/>
    <w:rsid w:val="00B32956"/>
    <w:rsid w:val="00B32D5A"/>
    <w:rsid w:val="00B32FE7"/>
    <w:rsid w:val="00B3308E"/>
    <w:rsid w:val="00B3319F"/>
    <w:rsid w:val="00B33238"/>
    <w:rsid w:val="00B3325A"/>
    <w:rsid w:val="00B339FB"/>
    <w:rsid w:val="00B33A54"/>
    <w:rsid w:val="00B33C6F"/>
    <w:rsid w:val="00B33DFC"/>
    <w:rsid w:val="00B33EEC"/>
    <w:rsid w:val="00B3405E"/>
    <w:rsid w:val="00B3431B"/>
    <w:rsid w:val="00B3496E"/>
    <w:rsid w:val="00B3497C"/>
    <w:rsid w:val="00B35641"/>
    <w:rsid w:val="00B356A2"/>
    <w:rsid w:val="00B359A4"/>
    <w:rsid w:val="00B35A6C"/>
    <w:rsid w:val="00B35AC9"/>
    <w:rsid w:val="00B35B5A"/>
    <w:rsid w:val="00B35B70"/>
    <w:rsid w:val="00B35EC1"/>
    <w:rsid w:val="00B35F56"/>
    <w:rsid w:val="00B36350"/>
    <w:rsid w:val="00B3646C"/>
    <w:rsid w:val="00B36619"/>
    <w:rsid w:val="00B3675B"/>
    <w:rsid w:val="00B3686E"/>
    <w:rsid w:val="00B3692A"/>
    <w:rsid w:val="00B36D15"/>
    <w:rsid w:val="00B36F9F"/>
    <w:rsid w:val="00B37B5C"/>
    <w:rsid w:val="00B37B60"/>
    <w:rsid w:val="00B37D65"/>
    <w:rsid w:val="00B37E2B"/>
    <w:rsid w:val="00B403D6"/>
    <w:rsid w:val="00B406D7"/>
    <w:rsid w:val="00B40DB3"/>
    <w:rsid w:val="00B40E87"/>
    <w:rsid w:val="00B40FE8"/>
    <w:rsid w:val="00B41001"/>
    <w:rsid w:val="00B41589"/>
    <w:rsid w:val="00B419E8"/>
    <w:rsid w:val="00B41FC3"/>
    <w:rsid w:val="00B427E2"/>
    <w:rsid w:val="00B42830"/>
    <w:rsid w:val="00B42864"/>
    <w:rsid w:val="00B428E0"/>
    <w:rsid w:val="00B42BBE"/>
    <w:rsid w:val="00B42F34"/>
    <w:rsid w:val="00B43010"/>
    <w:rsid w:val="00B43349"/>
    <w:rsid w:val="00B438DF"/>
    <w:rsid w:val="00B43ABF"/>
    <w:rsid w:val="00B43AEC"/>
    <w:rsid w:val="00B43EF7"/>
    <w:rsid w:val="00B44037"/>
    <w:rsid w:val="00B44242"/>
    <w:rsid w:val="00B445C2"/>
    <w:rsid w:val="00B44B6E"/>
    <w:rsid w:val="00B4539C"/>
    <w:rsid w:val="00B456F7"/>
    <w:rsid w:val="00B4574D"/>
    <w:rsid w:val="00B45832"/>
    <w:rsid w:val="00B4584D"/>
    <w:rsid w:val="00B45943"/>
    <w:rsid w:val="00B45D2A"/>
    <w:rsid w:val="00B46403"/>
    <w:rsid w:val="00B465E6"/>
    <w:rsid w:val="00B467DF"/>
    <w:rsid w:val="00B46939"/>
    <w:rsid w:val="00B46B3C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9C"/>
    <w:rsid w:val="00B50915"/>
    <w:rsid w:val="00B50AC1"/>
    <w:rsid w:val="00B50AD4"/>
    <w:rsid w:val="00B50B5A"/>
    <w:rsid w:val="00B50B99"/>
    <w:rsid w:val="00B5105E"/>
    <w:rsid w:val="00B511C6"/>
    <w:rsid w:val="00B51204"/>
    <w:rsid w:val="00B5145C"/>
    <w:rsid w:val="00B51DCF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2A"/>
    <w:rsid w:val="00B54C30"/>
    <w:rsid w:val="00B55187"/>
    <w:rsid w:val="00B551D3"/>
    <w:rsid w:val="00B5529B"/>
    <w:rsid w:val="00B5554F"/>
    <w:rsid w:val="00B563F0"/>
    <w:rsid w:val="00B566DC"/>
    <w:rsid w:val="00B56AB9"/>
    <w:rsid w:val="00B56C9A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57ECB"/>
    <w:rsid w:val="00B6014C"/>
    <w:rsid w:val="00B601AB"/>
    <w:rsid w:val="00B6026F"/>
    <w:rsid w:val="00B603CF"/>
    <w:rsid w:val="00B6111A"/>
    <w:rsid w:val="00B6117E"/>
    <w:rsid w:val="00B6125B"/>
    <w:rsid w:val="00B61B05"/>
    <w:rsid w:val="00B61B19"/>
    <w:rsid w:val="00B61B69"/>
    <w:rsid w:val="00B620A3"/>
    <w:rsid w:val="00B620B1"/>
    <w:rsid w:val="00B6225D"/>
    <w:rsid w:val="00B62332"/>
    <w:rsid w:val="00B624F3"/>
    <w:rsid w:val="00B6273D"/>
    <w:rsid w:val="00B62835"/>
    <w:rsid w:val="00B62CC3"/>
    <w:rsid w:val="00B62EFD"/>
    <w:rsid w:val="00B6314B"/>
    <w:rsid w:val="00B63464"/>
    <w:rsid w:val="00B63484"/>
    <w:rsid w:val="00B63515"/>
    <w:rsid w:val="00B635E7"/>
    <w:rsid w:val="00B6380C"/>
    <w:rsid w:val="00B63BC3"/>
    <w:rsid w:val="00B63C72"/>
    <w:rsid w:val="00B63CA6"/>
    <w:rsid w:val="00B63F3C"/>
    <w:rsid w:val="00B63F91"/>
    <w:rsid w:val="00B640A8"/>
    <w:rsid w:val="00B6539A"/>
    <w:rsid w:val="00B6554B"/>
    <w:rsid w:val="00B655DA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69FD"/>
    <w:rsid w:val="00B66AFD"/>
    <w:rsid w:val="00B679F5"/>
    <w:rsid w:val="00B67A60"/>
    <w:rsid w:val="00B67F2B"/>
    <w:rsid w:val="00B7040B"/>
    <w:rsid w:val="00B704A4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43"/>
    <w:rsid w:val="00B728C2"/>
    <w:rsid w:val="00B72C11"/>
    <w:rsid w:val="00B731EB"/>
    <w:rsid w:val="00B733FC"/>
    <w:rsid w:val="00B734B6"/>
    <w:rsid w:val="00B73549"/>
    <w:rsid w:val="00B73690"/>
    <w:rsid w:val="00B73944"/>
    <w:rsid w:val="00B74136"/>
    <w:rsid w:val="00B741DE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8B8"/>
    <w:rsid w:val="00B80A8A"/>
    <w:rsid w:val="00B80B78"/>
    <w:rsid w:val="00B80F1D"/>
    <w:rsid w:val="00B81015"/>
    <w:rsid w:val="00B81283"/>
    <w:rsid w:val="00B812B2"/>
    <w:rsid w:val="00B820C0"/>
    <w:rsid w:val="00B82382"/>
    <w:rsid w:val="00B8290C"/>
    <w:rsid w:val="00B8296A"/>
    <w:rsid w:val="00B82D66"/>
    <w:rsid w:val="00B82E52"/>
    <w:rsid w:val="00B8306C"/>
    <w:rsid w:val="00B836DD"/>
    <w:rsid w:val="00B83E5A"/>
    <w:rsid w:val="00B84133"/>
    <w:rsid w:val="00B84222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3D2"/>
    <w:rsid w:val="00B866F8"/>
    <w:rsid w:val="00B869B1"/>
    <w:rsid w:val="00B869D9"/>
    <w:rsid w:val="00B86C94"/>
    <w:rsid w:val="00B86E32"/>
    <w:rsid w:val="00B8723A"/>
    <w:rsid w:val="00B8733D"/>
    <w:rsid w:val="00B87528"/>
    <w:rsid w:val="00B8794A"/>
    <w:rsid w:val="00B87B20"/>
    <w:rsid w:val="00B9038E"/>
    <w:rsid w:val="00B903A0"/>
    <w:rsid w:val="00B9063A"/>
    <w:rsid w:val="00B9091F"/>
    <w:rsid w:val="00B90B2B"/>
    <w:rsid w:val="00B90C01"/>
    <w:rsid w:val="00B90F8D"/>
    <w:rsid w:val="00B91815"/>
    <w:rsid w:val="00B91BD8"/>
    <w:rsid w:val="00B923D7"/>
    <w:rsid w:val="00B924AB"/>
    <w:rsid w:val="00B9265F"/>
    <w:rsid w:val="00B92956"/>
    <w:rsid w:val="00B92B84"/>
    <w:rsid w:val="00B92E68"/>
    <w:rsid w:val="00B932BD"/>
    <w:rsid w:val="00B935F6"/>
    <w:rsid w:val="00B93F1F"/>
    <w:rsid w:val="00B94223"/>
    <w:rsid w:val="00B94612"/>
    <w:rsid w:val="00B94B9D"/>
    <w:rsid w:val="00B94CC0"/>
    <w:rsid w:val="00B952B7"/>
    <w:rsid w:val="00B952D0"/>
    <w:rsid w:val="00B9555F"/>
    <w:rsid w:val="00B95870"/>
    <w:rsid w:val="00B95D94"/>
    <w:rsid w:val="00B960BC"/>
    <w:rsid w:val="00B9657F"/>
    <w:rsid w:val="00B9662A"/>
    <w:rsid w:val="00B9681D"/>
    <w:rsid w:val="00B96A45"/>
    <w:rsid w:val="00B96C6D"/>
    <w:rsid w:val="00B96FE7"/>
    <w:rsid w:val="00B971A6"/>
    <w:rsid w:val="00B972F2"/>
    <w:rsid w:val="00B9744A"/>
    <w:rsid w:val="00B9785D"/>
    <w:rsid w:val="00B9786A"/>
    <w:rsid w:val="00B978BA"/>
    <w:rsid w:val="00B97A0A"/>
    <w:rsid w:val="00B97EBF"/>
    <w:rsid w:val="00BA0815"/>
    <w:rsid w:val="00BA08BB"/>
    <w:rsid w:val="00BA08E7"/>
    <w:rsid w:val="00BA0D28"/>
    <w:rsid w:val="00BA0D49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2DFA"/>
    <w:rsid w:val="00BA3241"/>
    <w:rsid w:val="00BA3371"/>
    <w:rsid w:val="00BA36A0"/>
    <w:rsid w:val="00BA3724"/>
    <w:rsid w:val="00BA3798"/>
    <w:rsid w:val="00BA3B05"/>
    <w:rsid w:val="00BA3EDA"/>
    <w:rsid w:val="00BA4005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9C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A7EBB"/>
    <w:rsid w:val="00BB02D4"/>
    <w:rsid w:val="00BB09EB"/>
    <w:rsid w:val="00BB0C31"/>
    <w:rsid w:val="00BB0E97"/>
    <w:rsid w:val="00BB128C"/>
    <w:rsid w:val="00BB1682"/>
    <w:rsid w:val="00BB1AD2"/>
    <w:rsid w:val="00BB1B39"/>
    <w:rsid w:val="00BB1BE1"/>
    <w:rsid w:val="00BB1E08"/>
    <w:rsid w:val="00BB1E21"/>
    <w:rsid w:val="00BB1EAE"/>
    <w:rsid w:val="00BB2150"/>
    <w:rsid w:val="00BB27BA"/>
    <w:rsid w:val="00BB2935"/>
    <w:rsid w:val="00BB29EF"/>
    <w:rsid w:val="00BB32D1"/>
    <w:rsid w:val="00BB35E5"/>
    <w:rsid w:val="00BB37BE"/>
    <w:rsid w:val="00BB3924"/>
    <w:rsid w:val="00BB3AF5"/>
    <w:rsid w:val="00BB3EC5"/>
    <w:rsid w:val="00BB4960"/>
    <w:rsid w:val="00BB4DC6"/>
    <w:rsid w:val="00BB4FD3"/>
    <w:rsid w:val="00BB55EF"/>
    <w:rsid w:val="00BB5D90"/>
    <w:rsid w:val="00BB642E"/>
    <w:rsid w:val="00BB6C38"/>
    <w:rsid w:val="00BB6E1D"/>
    <w:rsid w:val="00BB6EB0"/>
    <w:rsid w:val="00BB70F1"/>
    <w:rsid w:val="00BB729C"/>
    <w:rsid w:val="00BC0009"/>
    <w:rsid w:val="00BC0630"/>
    <w:rsid w:val="00BC0890"/>
    <w:rsid w:val="00BC08F0"/>
    <w:rsid w:val="00BC12B7"/>
    <w:rsid w:val="00BC16B5"/>
    <w:rsid w:val="00BC1828"/>
    <w:rsid w:val="00BC1DA2"/>
    <w:rsid w:val="00BC2391"/>
    <w:rsid w:val="00BC2E8A"/>
    <w:rsid w:val="00BC3096"/>
    <w:rsid w:val="00BC34E2"/>
    <w:rsid w:val="00BC4A94"/>
    <w:rsid w:val="00BC5729"/>
    <w:rsid w:val="00BC608B"/>
    <w:rsid w:val="00BC634B"/>
    <w:rsid w:val="00BC65A6"/>
    <w:rsid w:val="00BC65F9"/>
    <w:rsid w:val="00BC6655"/>
    <w:rsid w:val="00BC6BA1"/>
    <w:rsid w:val="00BC6BB5"/>
    <w:rsid w:val="00BC6C00"/>
    <w:rsid w:val="00BC6E9E"/>
    <w:rsid w:val="00BC703A"/>
    <w:rsid w:val="00BC715D"/>
    <w:rsid w:val="00BC744D"/>
    <w:rsid w:val="00BC7945"/>
    <w:rsid w:val="00BC7AFA"/>
    <w:rsid w:val="00BC7BA5"/>
    <w:rsid w:val="00BD0128"/>
    <w:rsid w:val="00BD0148"/>
    <w:rsid w:val="00BD0604"/>
    <w:rsid w:val="00BD09C3"/>
    <w:rsid w:val="00BD0AE1"/>
    <w:rsid w:val="00BD0BBC"/>
    <w:rsid w:val="00BD0D81"/>
    <w:rsid w:val="00BD129D"/>
    <w:rsid w:val="00BD1A50"/>
    <w:rsid w:val="00BD1B3A"/>
    <w:rsid w:val="00BD1DE2"/>
    <w:rsid w:val="00BD261E"/>
    <w:rsid w:val="00BD276B"/>
    <w:rsid w:val="00BD31C5"/>
    <w:rsid w:val="00BD361C"/>
    <w:rsid w:val="00BD37D6"/>
    <w:rsid w:val="00BD3E24"/>
    <w:rsid w:val="00BD3EEA"/>
    <w:rsid w:val="00BD3F38"/>
    <w:rsid w:val="00BD402B"/>
    <w:rsid w:val="00BD427C"/>
    <w:rsid w:val="00BD441F"/>
    <w:rsid w:val="00BD45E9"/>
    <w:rsid w:val="00BD48F7"/>
    <w:rsid w:val="00BD4CC1"/>
    <w:rsid w:val="00BD542C"/>
    <w:rsid w:val="00BD5500"/>
    <w:rsid w:val="00BD656F"/>
    <w:rsid w:val="00BD659A"/>
    <w:rsid w:val="00BD6BA7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0CBD"/>
    <w:rsid w:val="00BE126E"/>
    <w:rsid w:val="00BE1451"/>
    <w:rsid w:val="00BE1865"/>
    <w:rsid w:val="00BE1897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762"/>
    <w:rsid w:val="00BE39B5"/>
    <w:rsid w:val="00BE3FC8"/>
    <w:rsid w:val="00BE4231"/>
    <w:rsid w:val="00BE42A4"/>
    <w:rsid w:val="00BE43C9"/>
    <w:rsid w:val="00BE454D"/>
    <w:rsid w:val="00BE4A0C"/>
    <w:rsid w:val="00BE4AD6"/>
    <w:rsid w:val="00BE4DFA"/>
    <w:rsid w:val="00BE4E86"/>
    <w:rsid w:val="00BE525D"/>
    <w:rsid w:val="00BE5409"/>
    <w:rsid w:val="00BE555E"/>
    <w:rsid w:val="00BE57CE"/>
    <w:rsid w:val="00BE57FC"/>
    <w:rsid w:val="00BE5DD3"/>
    <w:rsid w:val="00BE68B7"/>
    <w:rsid w:val="00BE6BB7"/>
    <w:rsid w:val="00BE7151"/>
    <w:rsid w:val="00BE7267"/>
    <w:rsid w:val="00BF021D"/>
    <w:rsid w:val="00BF0F34"/>
    <w:rsid w:val="00BF128F"/>
    <w:rsid w:val="00BF141F"/>
    <w:rsid w:val="00BF14A7"/>
    <w:rsid w:val="00BF16B3"/>
    <w:rsid w:val="00BF1E41"/>
    <w:rsid w:val="00BF216E"/>
    <w:rsid w:val="00BF233A"/>
    <w:rsid w:val="00BF2DEF"/>
    <w:rsid w:val="00BF2E2F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845"/>
    <w:rsid w:val="00BF5D7A"/>
    <w:rsid w:val="00BF5F43"/>
    <w:rsid w:val="00BF5FCD"/>
    <w:rsid w:val="00BF60C1"/>
    <w:rsid w:val="00BF699C"/>
    <w:rsid w:val="00BF6D33"/>
    <w:rsid w:val="00BF6FF3"/>
    <w:rsid w:val="00BF7C50"/>
    <w:rsid w:val="00BF7C7C"/>
    <w:rsid w:val="00BF7F07"/>
    <w:rsid w:val="00C006DE"/>
    <w:rsid w:val="00C00956"/>
    <w:rsid w:val="00C00B76"/>
    <w:rsid w:val="00C010BD"/>
    <w:rsid w:val="00C0128F"/>
    <w:rsid w:val="00C013E0"/>
    <w:rsid w:val="00C01611"/>
    <w:rsid w:val="00C01B0B"/>
    <w:rsid w:val="00C01B15"/>
    <w:rsid w:val="00C01DA9"/>
    <w:rsid w:val="00C01DE3"/>
    <w:rsid w:val="00C01F51"/>
    <w:rsid w:val="00C0203A"/>
    <w:rsid w:val="00C020AE"/>
    <w:rsid w:val="00C0223E"/>
    <w:rsid w:val="00C026F5"/>
    <w:rsid w:val="00C0293B"/>
    <w:rsid w:val="00C02D3D"/>
    <w:rsid w:val="00C02EF5"/>
    <w:rsid w:val="00C03186"/>
    <w:rsid w:val="00C0392E"/>
    <w:rsid w:val="00C03A2D"/>
    <w:rsid w:val="00C03C61"/>
    <w:rsid w:val="00C048F5"/>
    <w:rsid w:val="00C04AB3"/>
    <w:rsid w:val="00C04C69"/>
    <w:rsid w:val="00C04D1C"/>
    <w:rsid w:val="00C04F0D"/>
    <w:rsid w:val="00C051C9"/>
    <w:rsid w:val="00C0631A"/>
    <w:rsid w:val="00C06487"/>
    <w:rsid w:val="00C0665B"/>
    <w:rsid w:val="00C068E0"/>
    <w:rsid w:val="00C06E8A"/>
    <w:rsid w:val="00C06F01"/>
    <w:rsid w:val="00C07104"/>
    <w:rsid w:val="00C07406"/>
    <w:rsid w:val="00C075EE"/>
    <w:rsid w:val="00C0760F"/>
    <w:rsid w:val="00C07AA0"/>
    <w:rsid w:val="00C07E31"/>
    <w:rsid w:val="00C07EAA"/>
    <w:rsid w:val="00C102CF"/>
    <w:rsid w:val="00C10471"/>
    <w:rsid w:val="00C1065B"/>
    <w:rsid w:val="00C10676"/>
    <w:rsid w:val="00C107BB"/>
    <w:rsid w:val="00C10FE4"/>
    <w:rsid w:val="00C11398"/>
    <w:rsid w:val="00C114CA"/>
    <w:rsid w:val="00C11800"/>
    <w:rsid w:val="00C11945"/>
    <w:rsid w:val="00C11FAD"/>
    <w:rsid w:val="00C12153"/>
    <w:rsid w:val="00C122BD"/>
    <w:rsid w:val="00C12341"/>
    <w:rsid w:val="00C12639"/>
    <w:rsid w:val="00C126C3"/>
    <w:rsid w:val="00C1283A"/>
    <w:rsid w:val="00C12F72"/>
    <w:rsid w:val="00C134B1"/>
    <w:rsid w:val="00C135BD"/>
    <w:rsid w:val="00C136E0"/>
    <w:rsid w:val="00C13B49"/>
    <w:rsid w:val="00C13CB1"/>
    <w:rsid w:val="00C13E1B"/>
    <w:rsid w:val="00C13F5B"/>
    <w:rsid w:val="00C14225"/>
    <w:rsid w:val="00C1453A"/>
    <w:rsid w:val="00C14560"/>
    <w:rsid w:val="00C1518C"/>
    <w:rsid w:val="00C151B7"/>
    <w:rsid w:val="00C157B8"/>
    <w:rsid w:val="00C159D0"/>
    <w:rsid w:val="00C15A34"/>
    <w:rsid w:val="00C15B48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9E5"/>
    <w:rsid w:val="00C20F68"/>
    <w:rsid w:val="00C21009"/>
    <w:rsid w:val="00C21A59"/>
    <w:rsid w:val="00C21B61"/>
    <w:rsid w:val="00C21BDA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39"/>
    <w:rsid w:val="00C23F98"/>
    <w:rsid w:val="00C2400B"/>
    <w:rsid w:val="00C24291"/>
    <w:rsid w:val="00C2489A"/>
    <w:rsid w:val="00C24909"/>
    <w:rsid w:val="00C24C2C"/>
    <w:rsid w:val="00C24DBD"/>
    <w:rsid w:val="00C25087"/>
    <w:rsid w:val="00C25193"/>
    <w:rsid w:val="00C253EC"/>
    <w:rsid w:val="00C255DD"/>
    <w:rsid w:val="00C264DA"/>
    <w:rsid w:val="00C26CB5"/>
    <w:rsid w:val="00C27145"/>
    <w:rsid w:val="00C275E2"/>
    <w:rsid w:val="00C27A28"/>
    <w:rsid w:val="00C27ECE"/>
    <w:rsid w:val="00C3013F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D0A"/>
    <w:rsid w:val="00C32146"/>
    <w:rsid w:val="00C32870"/>
    <w:rsid w:val="00C329B1"/>
    <w:rsid w:val="00C32A1A"/>
    <w:rsid w:val="00C32A61"/>
    <w:rsid w:val="00C32BF4"/>
    <w:rsid w:val="00C3301E"/>
    <w:rsid w:val="00C33312"/>
    <w:rsid w:val="00C334FA"/>
    <w:rsid w:val="00C335B1"/>
    <w:rsid w:val="00C337AC"/>
    <w:rsid w:val="00C339AD"/>
    <w:rsid w:val="00C33C10"/>
    <w:rsid w:val="00C33C6E"/>
    <w:rsid w:val="00C33E65"/>
    <w:rsid w:val="00C33FAF"/>
    <w:rsid w:val="00C3402F"/>
    <w:rsid w:val="00C342DD"/>
    <w:rsid w:val="00C34642"/>
    <w:rsid w:val="00C34665"/>
    <w:rsid w:val="00C347FF"/>
    <w:rsid w:val="00C34806"/>
    <w:rsid w:val="00C34925"/>
    <w:rsid w:val="00C34D3D"/>
    <w:rsid w:val="00C351C6"/>
    <w:rsid w:val="00C35659"/>
    <w:rsid w:val="00C3576F"/>
    <w:rsid w:val="00C35A15"/>
    <w:rsid w:val="00C35A8B"/>
    <w:rsid w:val="00C35B7A"/>
    <w:rsid w:val="00C35C5C"/>
    <w:rsid w:val="00C35C7E"/>
    <w:rsid w:val="00C36149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6D"/>
    <w:rsid w:val="00C401D5"/>
    <w:rsid w:val="00C40360"/>
    <w:rsid w:val="00C404A3"/>
    <w:rsid w:val="00C40827"/>
    <w:rsid w:val="00C40AC7"/>
    <w:rsid w:val="00C40F52"/>
    <w:rsid w:val="00C40FFE"/>
    <w:rsid w:val="00C4163F"/>
    <w:rsid w:val="00C4196B"/>
    <w:rsid w:val="00C41B51"/>
    <w:rsid w:val="00C41BAC"/>
    <w:rsid w:val="00C41E1B"/>
    <w:rsid w:val="00C4224F"/>
    <w:rsid w:val="00C4259D"/>
    <w:rsid w:val="00C42C14"/>
    <w:rsid w:val="00C42F90"/>
    <w:rsid w:val="00C4304A"/>
    <w:rsid w:val="00C43514"/>
    <w:rsid w:val="00C436C4"/>
    <w:rsid w:val="00C43C60"/>
    <w:rsid w:val="00C44AB7"/>
    <w:rsid w:val="00C44BB1"/>
    <w:rsid w:val="00C44C5B"/>
    <w:rsid w:val="00C44CA3"/>
    <w:rsid w:val="00C44F2B"/>
    <w:rsid w:val="00C44FD5"/>
    <w:rsid w:val="00C4599E"/>
    <w:rsid w:val="00C4602F"/>
    <w:rsid w:val="00C467AC"/>
    <w:rsid w:val="00C4693D"/>
    <w:rsid w:val="00C46AAD"/>
    <w:rsid w:val="00C46B1B"/>
    <w:rsid w:val="00C46F81"/>
    <w:rsid w:val="00C4758E"/>
    <w:rsid w:val="00C47775"/>
    <w:rsid w:val="00C5018C"/>
    <w:rsid w:val="00C501C9"/>
    <w:rsid w:val="00C50241"/>
    <w:rsid w:val="00C50390"/>
    <w:rsid w:val="00C50682"/>
    <w:rsid w:val="00C50975"/>
    <w:rsid w:val="00C50C83"/>
    <w:rsid w:val="00C50E5C"/>
    <w:rsid w:val="00C50E9F"/>
    <w:rsid w:val="00C518B3"/>
    <w:rsid w:val="00C520CE"/>
    <w:rsid w:val="00C52125"/>
    <w:rsid w:val="00C52414"/>
    <w:rsid w:val="00C5257F"/>
    <w:rsid w:val="00C5287B"/>
    <w:rsid w:val="00C53148"/>
    <w:rsid w:val="00C5332B"/>
    <w:rsid w:val="00C534F0"/>
    <w:rsid w:val="00C53628"/>
    <w:rsid w:val="00C546C3"/>
    <w:rsid w:val="00C55059"/>
    <w:rsid w:val="00C55222"/>
    <w:rsid w:val="00C553E7"/>
    <w:rsid w:val="00C554B7"/>
    <w:rsid w:val="00C5596F"/>
    <w:rsid w:val="00C559EF"/>
    <w:rsid w:val="00C569FB"/>
    <w:rsid w:val="00C56ADE"/>
    <w:rsid w:val="00C572DB"/>
    <w:rsid w:val="00C5756D"/>
    <w:rsid w:val="00C57D6D"/>
    <w:rsid w:val="00C6016A"/>
    <w:rsid w:val="00C60215"/>
    <w:rsid w:val="00C60380"/>
    <w:rsid w:val="00C6062F"/>
    <w:rsid w:val="00C60BD3"/>
    <w:rsid w:val="00C60C12"/>
    <w:rsid w:val="00C60C27"/>
    <w:rsid w:val="00C614B1"/>
    <w:rsid w:val="00C61FA4"/>
    <w:rsid w:val="00C6201A"/>
    <w:rsid w:val="00C6216B"/>
    <w:rsid w:val="00C622AE"/>
    <w:rsid w:val="00C622C8"/>
    <w:rsid w:val="00C6273D"/>
    <w:rsid w:val="00C627FA"/>
    <w:rsid w:val="00C62997"/>
    <w:rsid w:val="00C62C95"/>
    <w:rsid w:val="00C62F9C"/>
    <w:rsid w:val="00C634DE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970"/>
    <w:rsid w:val="00C67405"/>
    <w:rsid w:val="00C67C56"/>
    <w:rsid w:val="00C67C8B"/>
    <w:rsid w:val="00C67F55"/>
    <w:rsid w:val="00C7013A"/>
    <w:rsid w:val="00C704DD"/>
    <w:rsid w:val="00C70928"/>
    <w:rsid w:val="00C712BC"/>
    <w:rsid w:val="00C712D1"/>
    <w:rsid w:val="00C71571"/>
    <w:rsid w:val="00C72EE8"/>
    <w:rsid w:val="00C72F1B"/>
    <w:rsid w:val="00C732BF"/>
    <w:rsid w:val="00C737F7"/>
    <w:rsid w:val="00C738F7"/>
    <w:rsid w:val="00C73E30"/>
    <w:rsid w:val="00C74251"/>
    <w:rsid w:val="00C742B7"/>
    <w:rsid w:val="00C743DC"/>
    <w:rsid w:val="00C74417"/>
    <w:rsid w:val="00C74605"/>
    <w:rsid w:val="00C74819"/>
    <w:rsid w:val="00C7495A"/>
    <w:rsid w:val="00C749FE"/>
    <w:rsid w:val="00C74D69"/>
    <w:rsid w:val="00C74F33"/>
    <w:rsid w:val="00C7521B"/>
    <w:rsid w:val="00C75BAA"/>
    <w:rsid w:val="00C76438"/>
    <w:rsid w:val="00C769D3"/>
    <w:rsid w:val="00C769EA"/>
    <w:rsid w:val="00C76A58"/>
    <w:rsid w:val="00C76EF5"/>
    <w:rsid w:val="00C76FBE"/>
    <w:rsid w:val="00C7719E"/>
    <w:rsid w:val="00C77244"/>
    <w:rsid w:val="00C77B04"/>
    <w:rsid w:val="00C77E61"/>
    <w:rsid w:val="00C803AA"/>
    <w:rsid w:val="00C8049E"/>
    <w:rsid w:val="00C805C8"/>
    <w:rsid w:val="00C80932"/>
    <w:rsid w:val="00C8095A"/>
    <w:rsid w:val="00C80CCF"/>
    <w:rsid w:val="00C80F60"/>
    <w:rsid w:val="00C8106B"/>
    <w:rsid w:val="00C81365"/>
    <w:rsid w:val="00C81A46"/>
    <w:rsid w:val="00C81A6F"/>
    <w:rsid w:val="00C81D51"/>
    <w:rsid w:val="00C81EDC"/>
    <w:rsid w:val="00C82036"/>
    <w:rsid w:val="00C82153"/>
    <w:rsid w:val="00C8259C"/>
    <w:rsid w:val="00C82972"/>
    <w:rsid w:val="00C834D4"/>
    <w:rsid w:val="00C835A3"/>
    <w:rsid w:val="00C83C71"/>
    <w:rsid w:val="00C83CD0"/>
    <w:rsid w:val="00C83F08"/>
    <w:rsid w:val="00C8438F"/>
    <w:rsid w:val="00C84446"/>
    <w:rsid w:val="00C8455B"/>
    <w:rsid w:val="00C84567"/>
    <w:rsid w:val="00C84B4A"/>
    <w:rsid w:val="00C84F33"/>
    <w:rsid w:val="00C851F1"/>
    <w:rsid w:val="00C852F2"/>
    <w:rsid w:val="00C858B0"/>
    <w:rsid w:val="00C858BD"/>
    <w:rsid w:val="00C85ACE"/>
    <w:rsid w:val="00C860A6"/>
    <w:rsid w:val="00C86387"/>
    <w:rsid w:val="00C86ADC"/>
    <w:rsid w:val="00C86BD7"/>
    <w:rsid w:val="00C86D38"/>
    <w:rsid w:val="00C86D58"/>
    <w:rsid w:val="00C8728A"/>
    <w:rsid w:val="00C87D0A"/>
    <w:rsid w:val="00C87DF3"/>
    <w:rsid w:val="00C90081"/>
    <w:rsid w:val="00C900EC"/>
    <w:rsid w:val="00C90455"/>
    <w:rsid w:val="00C90490"/>
    <w:rsid w:val="00C9060F"/>
    <w:rsid w:val="00C90C66"/>
    <w:rsid w:val="00C91240"/>
    <w:rsid w:val="00C9131C"/>
    <w:rsid w:val="00C914AB"/>
    <w:rsid w:val="00C91714"/>
    <w:rsid w:val="00C917D6"/>
    <w:rsid w:val="00C91BFA"/>
    <w:rsid w:val="00C92E96"/>
    <w:rsid w:val="00C93122"/>
    <w:rsid w:val="00C9320D"/>
    <w:rsid w:val="00C93763"/>
    <w:rsid w:val="00C93E1A"/>
    <w:rsid w:val="00C93EC8"/>
    <w:rsid w:val="00C94009"/>
    <w:rsid w:val="00C9421C"/>
    <w:rsid w:val="00C943D3"/>
    <w:rsid w:val="00C9450F"/>
    <w:rsid w:val="00C94744"/>
    <w:rsid w:val="00C949B5"/>
    <w:rsid w:val="00C94D49"/>
    <w:rsid w:val="00C94D5D"/>
    <w:rsid w:val="00C94E09"/>
    <w:rsid w:val="00C95178"/>
    <w:rsid w:val="00C95244"/>
    <w:rsid w:val="00C9538E"/>
    <w:rsid w:val="00C9581C"/>
    <w:rsid w:val="00C95874"/>
    <w:rsid w:val="00C95875"/>
    <w:rsid w:val="00C95F32"/>
    <w:rsid w:val="00C95FF7"/>
    <w:rsid w:val="00C9694E"/>
    <w:rsid w:val="00C96FA1"/>
    <w:rsid w:val="00C97893"/>
    <w:rsid w:val="00CA01CB"/>
    <w:rsid w:val="00CA0365"/>
    <w:rsid w:val="00CA0699"/>
    <w:rsid w:val="00CA0935"/>
    <w:rsid w:val="00CA09C3"/>
    <w:rsid w:val="00CA0CB0"/>
    <w:rsid w:val="00CA1161"/>
    <w:rsid w:val="00CA12CF"/>
    <w:rsid w:val="00CA1B6F"/>
    <w:rsid w:val="00CA1EE0"/>
    <w:rsid w:val="00CA267C"/>
    <w:rsid w:val="00CA272A"/>
    <w:rsid w:val="00CA2736"/>
    <w:rsid w:val="00CA27A4"/>
    <w:rsid w:val="00CA2970"/>
    <w:rsid w:val="00CA2B2C"/>
    <w:rsid w:val="00CA2F6E"/>
    <w:rsid w:val="00CA3128"/>
    <w:rsid w:val="00CA3247"/>
    <w:rsid w:val="00CA37CC"/>
    <w:rsid w:val="00CA3FFC"/>
    <w:rsid w:val="00CA4097"/>
    <w:rsid w:val="00CA45EC"/>
    <w:rsid w:val="00CA4802"/>
    <w:rsid w:val="00CA481B"/>
    <w:rsid w:val="00CA4A4B"/>
    <w:rsid w:val="00CA4A8E"/>
    <w:rsid w:val="00CA4C4D"/>
    <w:rsid w:val="00CA4D2A"/>
    <w:rsid w:val="00CA4D64"/>
    <w:rsid w:val="00CA5436"/>
    <w:rsid w:val="00CA57BC"/>
    <w:rsid w:val="00CA5961"/>
    <w:rsid w:val="00CA5B36"/>
    <w:rsid w:val="00CA5D04"/>
    <w:rsid w:val="00CA6156"/>
    <w:rsid w:val="00CA6448"/>
    <w:rsid w:val="00CA6614"/>
    <w:rsid w:val="00CA6873"/>
    <w:rsid w:val="00CA6D04"/>
    <w:rsid w:val="00CA7338"/>
    <w:rsid w:val="00CA747D"/>
    <w:rsid w:val="00CA74C8"/>
    <w:rsid w:val="00CA7983"/>
    <w:rsid w:val="00CB0053"/>
    <w:rsid w:val="00CB01A0"/>
    <w:rsid w:val="00CB02C1"/>
    <w:rsid w:val="00CB02F9"/>
    <w:rsid w:val="00CB0850"/>
    <w:rsid w:val="00CB08C8"/>
    <w:rsid w:val="00CB09FF"/>
    <w:rsid w:val="00CB0EA2"/>
    <w:rsid w:val="00CB1266"/>
    <w:rsid w:val="00CB1735"/>
    <w:rsid w:val="00CB1828"/>
    <w:rsid w:val="00CB1829"/>
    <w:rsid w:val="00CB1990"/>
    <w:rsid w:val="00CB220A"/>
    <w:rsid w:val="00CB2867"/>
    <w:rsid w:val="00CB2A9B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6E9"/>
    <w:rsid w:val="00CB4720"/>
    <w:rsid w:val="00CB4960"/>
    <w:rsid w:val="00CB4FA6"/>
    <w:rsid w:val="00CB56D4"/>
    <w:rsid w:val="00CB58D3"/>
    <w:rsid w:val="00CB59BE"/>
    <w:rsid w:val="00CB5ACE"/>
    <w:rsid w:val="00CB6136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602"/>
    <w:rsid w:val="00CB7C8B"/>
    <w:rsid w:val="00CB7D96"/>
    <w:rsid w:val="00CC065D"/>
    <w:rsid w:val="00CC094B"/>
    <w:rsid w:val="00CC1908"/>
    <w:rsid w:val="00CC19F1"/>
    <w:rsid w:val="00CC1EF0"/>
    <w:rsid w:val="00CC20AF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9B4"/>
    <w:rsid w:val="00CC4A2E"/>
    <w:rsid w:val="00CC4B01"/>
    <w:rsid w:val="00CC4CF6"/>
    <w:rsid w:val="00CC5015"/>
    <w:rsid w:val="00CC54C6"/>
    <w:rsid w:val="00CC5771"/>
    <w:rsid w:val="00CC5BD4"/>
    <w:rsid w:val="00CC63A8"/>
    <w:rsid w:val="00CC67D1"/>
    <w:rsid w:val="00CC684A"/>
    <w:rsid w:val="00CC6BC8"/>
    <w:rsid w:val="00CC6C2E"/>
    <w:rsid w:val="00CC6CA0"/>
    <w:rsid w:val="00CC75FF"/>
    <w:rsid w:val="00CC78B0"/>
    <w:rsid w:val="00CC7988"/>
    <w:rsid w:val="00CC7BCE"/>
    <w:rsid w:val="00CC7D94"/>
    <w:rsid w:val="00CD011E"/>
    <w:rsid w:val="00CD0E38"/>
    <w:rsid w:val="00CD0F52"/>
    <w:rsid w:val="00CD1161"/>
    <w:rsid w:val="00CD1247"/>
    <w:rsid w:val="00CD155D"/>
    <w:rsid w:val="00CD17FE"/>
    <w:rsid w:val="00CD189D"/>
    <w:rsid w:val="00CD1E02"/>
    <w:rsid w:val="00CD20F6"/>
    <w:rsid w:val="00CD22CD"/>
    <w:rsid w:val="00CD262B"/>
    <w:rsid w:val="00CD2D40"/>
    <w:rsid w:val="00CD2DF6"/>
    <w:rsid w:val="00CD35E6"/>
    <w:rsid w:val="00CD3639"/>
    <w:rsid w:val="00CD382E"/>
    <w:rsid w:val="00CD3E65"/>
    <w:rsid w:val="00CD3FF2"/>
    <w:rsid w:val="00CD437F"/>
    <w:rsid w:val="00CD449E"/>
    <w:rsid w:val="00CD452F"/>
    <w:rsid w:val="00CD459A"/>
    <w:rsid w:val="00CD4AC4"/>
    <w:rsid w:val="00CD4BD3"/>
    <w:rsid w:val="00CD4C3B"/>
    <w:rsid w:val="00CD52E4"/>
    <w:rsid w:val="00CD5961"/>
    <w:rsid w:val="00CD5CEC"/>
    <w:rsid w:val="00CD5D32"/>
    <w:rsid w:val="00CD5FD6"/>
    <w:rsid w:val="00CD6687"/>
    <w:rsid w:val="00CD6BE7"/>
    <w:rsid w:val="00CD6F1C"/>
    <w:rsid w:val="00CD6FAB"/>
    <w:rsid w:val="00CD72F9"/>
    <w:rsid w:val="00CD766F"/>
    <w:rsid w:val="00CD7B66"/>
    <w:rsid w:val="00CD7BEA"/>
    <w:rsid w:val="00CD7CFF"/>
    <w:rsid w:val="00CD7D64"/>
    <w:rsid w:val="00CD7FFC"/>
    <w:rsid w:val="00CE022D"/>
    <w:rsid w:val="00CE0602"/>
    <w:rsid w:val="00CE1A28"/>
    <w:rsid w:val="00CE1EB7"/>
    <w:rsid w:val="00CE2386"/>
    <w:rsid w:val="00CE23B5"/>
    <w:rsid w:val="00CE24B4"/>
    <w:rsid w:val="00CE36C0"/>
    <w:rsid w:val="00CE36D6"/>
    <w:rsid w:val="00CE373D"/>
    <w:rsid w:val="00CE38C9"/>
    <w:rsid w:val="00CE3901"/>
    <w:rsid w:val="00CE3927"/>
    <w:rsid w:val="00CE3BA2"/>
    <w:rsid w:val="00CE3CDC"/>
    <w:rsid w:val="00CE3DE5"/>
    <w:rsid w:val="00CE45BE"/>
    <w:rsid w:val="00CE47BC"/>
    <w:rsid w:val="00CE4B69"/>
    <w:rsid w:val="00CE4C4E"/>
    <w:rsid w:val="00CE4FAE"/>
    <w:rsid w:val="00CE4FE8"/>
    <w:rsid w:val="00CE5000"/>
    <w:rsid w:val="00CE5391"/>
    <w:rsid w:val="00CE55BF"/>
    <w:rsid w:val="00CE5EA8"/>
    <w:rsid w:val="00CE6335"/>
    <w:rsid w:val="00CE6350"/>
    <w:rsid w:val="00CE6406"/>
    <w:rsid w:val="00CE654C"/>
    <w:rsid w:val="00CE65D3"/>
    <w:rsid w:val="00CE6F9E"/>
    <w:rsid w:val="00CE730F"/>
    <w:rsid w:val="00CE7518"/>
    <w:rsid w:val="00CE77AA"/>
    <w:rsid w:val="00CF025E"/>
    <w:rsid w:val="00CF0272"/>
    <w:rsid w:val="00CF1039"/>
    <w:rsid w:val="00CF1A52"/>
    <w:rsid w:val="00CF237C"/>
    <w:rsid w:val="00CF2437"/>
    <w:rsid w:val="00CF24CA"/>
    <w:rsid w:val="00CF257C"/>
    <w:rsid w:val="00CF27F8"/>
    <w:rsid w:val="00CF28A1"/>
    <w:rsid w:val="00CF3115"/>
    <w:rsid w:val="00CF39A9"/>
    <w:rsid w:val="00CF39DA"/>
    <w:rsid w:val="00CF41C7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848"/>
    <w:rsid w:val="00CF7B58"/>
    <w:rsid w:val="00CF7E69"/>
    <w:rsid w:val="00CF7E72"/>
    <w:rsid w:val="00CF7E73"/>
    <w:rsid w:val="00D00267"/>
    <w:rsid w:val="00D004C9"/>
    <w:rsid w:val="00D0055A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869"/>
    <w:rsid w:val="00D02E15"/>
    <w:rsid w:val="00D02E9D"/>
    <w:rsid w:val="00D02F37"/>
    <w:rsid w:val="00D03250"/>
    <w:rsid w:val="00D0336A"/>
    <w:rsid w:val="00D03B9A"/>
    <w:rsid w:val="00D04158"/>
    <w:rsid w:val="00D04260"/>
    <w:rsid w:val="00D04434"/>
    <w:rsid w:val="00D046C9"/>
    <w:rsid w:val="00D04B02"/>
    <w:rsid w:val="00D05356"/>
    <w:rsid w:val="00D05561"/>
    <w:rsid w:val="00D055BC"/>
    <w:rsid w:val="00D057C7"/>
    <w:rsid w:val="00D067D4"/>
    <w:rsid w:val="00D06E42"/>
    <w:rsid w:val="00D0719D"/>
    <w:rsid w:val="00D071EF"/>
    <w:rsid w:val="00D0755A"/>
    <w:rsid w:val="00D078C5"/>
    <w:rsid w:val="00D07B72"/>
    <w:rsid w:val="00D1022A"/>
    <w:rsid w:val="00D10272"/>
    <w:rsid w:val="00D10AC1"/>
    <w:rsid w:val="00D10B0C"/>
    <w:rsid w:val="00D11458"/>
    <w:rsid w:val="00D1157C"/>
    <w:rsid w:val="00D11630"/>
    <w:rsid w:val="00D11836"/>
    <w:rsid w:val="00D1195C"/>
    <w:rsid w:val="00D11C8D"/>
    <w:rsid w:val="00D123C4"/>
    <w:rsid w:val="00D125E0"/>
    <w:rsid w:val="00D12ABB"/>
    <w:rsid w:val="00D12DE2"/>
    <w:rsid w:val="00D12ED2"/>
    <w:rsid w:val="00D13259"/>
    <w:rsid w:val="00D13440"/>
    <w:rsid w:val="00D136FD"/>
    <w:rsid w:val="00D13A92"/>
    <w:rsid w:val="00D1443F"/>
    <w:rsid w:val="00D144D5"/>
    <w:rsid w:val="00D1451D"/>
    <w:rsid w:val="00D14604"/>
    <w:rsid w:val="00D146C6"/>
    <w:rsid w:val="00D14971"/>
    <w:rsid w:val="00D14EC6"/>
    <w:rsid w:val="00D1511A"/>
    <w:rsid w:val="00D1515C"/>
    <w:rsid w:val="00D1575C"/>
    <w:rsid w:val="00D15900"/>
    <w:rsid w:val="00D15B45"/>
    <w:rsid w:val="00D15C0F"/>
    <w:rsid w:val="00D15E92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17FC3"/>
    <w:rsid w:val="00D200D2"/>
    <w:rsid w:val="00D204C7"/>
    <w:rsid w:val="00D20BD5"/>
    <w:rsid w:val="00D20D3F"/>
    <w:rsid w:val="00D20F51"/>
    <w:rsid w:val="00D2109A"/>
    <w:rsid w:val="00D21105"/>
    <w:rsid w:val="00D21247"/>
    <w:rsid w:val="00D2165C"/>
    <w:rsid w:val="00D219F1"/>
    <w:rsid w:val="00D21C1D"/>
    <w:rsid w:val="00D21D06"/>
    <w:rsid w:val="00D21DEF"/>
    <w:rsid w:val="00D22290"/>
    <w:rsid w:val="00D2274D"/>
    <w:rsid w:val="00D22B1A"/>
    <w:rsid w:val="00D22B61"/>
    <w:rsid w:val="00D22ED1"/>
    <w:rsid w:val="00D22FAB"/>
    <w:rsid w:val="00D2305C"/>
    <w:rsid w:val="00D232AA"/>
    <w:rsid w:val="00D23317"/>
    <w:rsid w:val="00D2353E"/>
    <w:rsid w:val="00D239CF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D42"/>
    <w:rsid w:val="00D25DBC"/>
    <w:rsid w:val="00D25F76"/>
    <w:rsid w:val="00D260DB"/>
    <w:rsid w:val="00D26D0F"/>
    <w:rsid w:val="00D26DEE"/>
    <w:rsid w:val="00D271A3"/>
    <w:rsid w:val="00D272DB"/>
    <w:rsid w:val="00D2750B"/>
    <w:rsid w:val="00D276AE"/>
    <w:rsid w:val="00D27908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435"/>
    <w:rsid w:val="00D336AE"/>
    <w:rsid w:val="00D338E5"/>
    <w:rsid w:val="00D339B0"/>
    <w:rsid w:val="00D33AA1"/>
    <w:rsid w:val="00D33EA8"/>
    <w:rsid w:val="00D33F09"/>
    <w:rsid w:val="00D345BD"/>
    <w:rsid w:val="00D34CC5"/>
    <w:rsid w:val="00D34DD0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AB6"/>
    <w:rsid w:val="00D35C3C"/>
    <w:rsid w:val="00D35C6E"/>
    <w:rsid w:val="00D35CDF"/>
    <w:rsid w:val="00D35F8B"/>
    <w:rsid w:val="00D35FEC"/>
    <w:rsid w:val="00D360C4"/>
    <w:rsid w:val="00D364AB"/>
    <w:rsid w:val="00D36940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2684"/>
    <w:rsid w:val="00D42E7A"/>
    <w:rsid w:val="00D432E1"/>
    <w:rsid w:val="00D436A7"/>
    <w:rsid w:val="00D43A1F"/>
    <w:rsid w:val="00D44226"/>
    <w:rsid w:val="00D44730"/>
    <w:rsid w:val="00D4474D"/>
    <w:rsid w:val="00D44A20"/>
    <w:rsid w:val="00D44C87"/>
    <w:rsid w:val="00D44FE4"/>
    <w:rsid w:val="00D4507D"/>
    <w:rsid w:val="00D451F5"/>
    <w:rsid w:val="00D454DB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8B7"/>
    <w:rsid w:val="00D47E15"/>
    <w:rsid w:val="00D500EF"/>
    <w:rsid w:val="00D505D8"/>
    <w:rsid w:val="00D50633"/>
    <w:rsid w:val="00D5064E"/>
    <w:rsid w:val="00D50673"/>
    <w:rsid w:val="00D506E9"/>
    <w:rsid w:val="00D508A3"/>
    <w:rsid w:val="00D50CE0"/>
    <w:rsid w:val="00D50E9C"/>
    <w:rsid w:val="00D51263"/>
    <w:rsid w:val="00D5154F"/>
    <w:rsid w:val="00D515F1"/>
    <w:rsid w:val="00D51DE3"/>
    <w:rsid w:val="00D52195"/>
    <w:rsid w:val="00D521C3"/>
    <w:rsid w:val="00D52542"/>
    <w:rsid w:val="00D52580"/>
    <w:rsid w:val="00D52A63"/>
    <w:rsid w:val="00D5317C"/>
    <w:rsid w:val="00D5374A"/>
    <w:rsid w:val="00D53D57"/>
    <w:rsid w:val="00D54356"/>
    <w:rsid w:val="00D54B79"/>
    <w:rsid w:val="00D54B98"/>
    <w:rsid w:val="00D54EB4"/>
    <w:rsid w:val="00D54FA9"/>
    <w:rsid w:val="00D5505C"/>
    <w:rsid w:val="00D551B3"/>
    <w:rsid w:val="00D55473"/>
    <w:rsid w:val="00D55D2E"/>
    <w:rsid w:val="00D56254"/>
    <w:rsid w:val="00D569D5"/>
    <w:rsid w:val="00D56A15"/>
    <w:rsid w:val="00D5703F"/>
    <w:rsid w:val="00D573D4"/>
    <w:rsid w:val="00D57F1E"/>
    <w:rsid w:val="00D60C3C"/>
    <w:rsid w:val="00D60D64"/>
    <w:rsid w:val="00D60E5D"/>
    <w:rsid w:val="00D60EEE"/>
    <w:rsid w:val="00D61D80"/>
    <w:rsid w:val="00D622C7"/>
    <w:rsid w:val="00D622D0"/>
    <w:rsid w:val="00D6278B"/>
    <w:rsid w:val="00D6284E"/>
    <w:rsid w:val="00D629C8"/>
    <w:rsid w:val="00D629F9"/>
    <w:rsid w:val="00D62D3A"/>
    <w:rsid w:val="00D62F54"/>
    <w:rsid w:val="00D63870"/>
    <w:rsid w:val="00D63B0A"/>
    <w:rsid w:val="00D63C2B"/>
    <w:rsid w:val="00D64074"/>
    <w:rsid w:val="00D640C8"/>
    <w:rsid w:val="00D649B0"/>
    <w:rsid w:val="00D64AF9"/>
    <w:rsid w:val="00D64FD3"/>
    <w:rsid w:val="00D6542D"/>
    <w:rsid w:val="00D654AF"/>
    <w:rsid w:val="00D656F6"/>
    <w:rsid w:val="00D659F1"/>
    <w:rsid w:val="00D6604C"/>
    <w:rsid w:val="00D662BF"/>
    <w:rsid w:val="00D663A7"/>
    <w:rsid w:val="00D66B76"/>
    <w:rsid w:val="00D66BD8"/>
    <w:rsid w:val="00D66C18"/>
    <w:rsid w:val="00D67106"/>
    <w:rsid w:val="00D674D6"/>
    <w:rsid w:val="00D6775D"/>
    <w:rsid w:val="00D67804"/>
    <w:rsid w:val="00D6796B"/>
    <w:rsid w:val="00D67B2C"/>
    <w:rsid w:val="00D67CAC"/>
    <w:rsid w:val="00D70584"/>
    <w:rsid w:val="00D70725"/>
    <w:rsid w:val="00D70ACD"/>
    <w:rsid w:val="00D70E78"/>
    <w:rsid w:val="00D70F1D"/>
    <w:rsid w:val="00D71011"/>
    <w:rsid w:val="00D714BB"/>
    <w:rsid w:val="00D71F6C"/>
    <w:rsid w:val="00D72215"/>
    <w:rsid w:val="00D72AC1"/>
    <w:rsid w:val="00D72D3F"/>
    <w:rsid w:val="00D72D59"/>
    <w:rsid w:val="00D731B7"/>
    <w:rsid w:val="00D73263"/>
    <w:rsid w:val="00D7333B"/>
    <w:rsid w:val="00D73543"/>
    <w:rsid w:val="00D73903"/>
    <w:rsid w:val="00D73BDB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847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B2D"/>
    <w:rsid w:val="00D83CF4"/>
    <w:rsid w:val="00D83EC3"/>
    <w:rsid w:val="00D846BE"/>
    <w:rsid w:val="00D846F6"/>
    <w:rsid w:val="00D849D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6FB2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C11"/>
    <w:rsid w:val="00D91CDD"/>
    <w:rsid w:val="00D91DFA"/>
    <w:rsid w:val="00D91F7A"/>
    <w:rsid w:val="00D9216D"/>
    <w:rsid w:val="00D9220B"/>
    <w:rsid w:val="00D9263F"/>
    <w:rsid w:val="00D92758"/>
    <w:rsid w:val="00D928A6"/>
    <w:rsid w:val="00D9297F"/>
    <w:rsid w:val="00D931C0"/>
    <w:rsid w:val="00D93440"/>
    <w:rsid w:val="00D936DF"/>
    <w:rsid w:val="00D93CF2"/>
    <w:rsid w:val="00D94BBA"/>
    <w:rsid w:val="00D94BE4"/>
    <w:rsid w:val="00D94EB5"/>
    <w:rsid w:val="00D9504E"/>
    <w:rsid w:val="00D95602"/>
    <w:rsid w:val="00D957B3"/>
    <w:rsid w:val="00D959C9"/>
    <w:rsid w:val="00D95A51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658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8B4"/>
    <w:rsid w:val="00DA2D29"/>
    <w:rsid w:val="00DA3588"/>
    <w:rsid w:val="00DA3C80"/>
    <w:rsid w:val="00DA3DC4"/>
    <w:rsid w:val="00DA40C2"/>
    <w:rsid w:val="00DA4B80"/>
    <w:rsid w:val="00DA4BD9"/>
    <w:rsid w:val="00DA4F84"/>
    <w:rsid w:val="00DA523B"/>
    <w:rsid w:val="00DA5605"/>
    <w:rsid w:val="00DA574C"/>
    <w:rsid w:val="00DA5890"/>
    <w:rsid w:val="00DA5A25"/>
    <w:rsid w:val="00DA61B1"/>
    <w:rsid w:val="00DA64B5"/>
    <w:rsid w:val="00DA65F3"/>
    <w:rsid w:val="00DA6648"/>
    <w:rsid w:val="00DA67F1"/>
    <w:rsid w:val="00DA685E"/>
    <w:rsid w:val="00DA6D27"/>
    <w:rsid w:val="00DA6DF2"/>
    <w:rsid w:val="00DA71AD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3BA"/>
    <w:rsid w:val="00DB0705"/>
    <w:rsid w:val="00DB09DA"/>
    <w:rsid w:val="00DB0E2A"/>
    <w:rsid w:val="00DB1F80"/>
    <w:rsid w:val="00DB2287"/>
    <w:rsid w:val="00DB22D9"/>
    <w:rsid w:val="00DB248A"/>
    <w:rsid w:val="00DB2BAD"/>
    <w:rsid w:val="00DB2E6D"/>
    <w:rsid w:val="00DB3417"/>
    <w:rsid w:val="00DB34DE"/>
    <w:rsid w:val="00DB35A4"/>
    <w:rsid w:val="00DB3873"/>
    <w:rsid w:val="00DB3A40"/>
    <w:rsid w:val="00DB3ACF"/>
    <w:rsid w:val="00DB3C6F"/>
    <w:rsid w:val="00DB3CD8"/>
    <w:rsid w:val="00DB3E6E"/>
    <w:rsid w:val="00DB3EBB"/>
    <w:rsid w:val="00DB3EEA"/>
    <w:rsid w:val="00DB4333"/>
    <w:rsid w:val="00DB48A4"/>
    <w:rsid w:val="00DB490A"/>
    <w:rsid w:val="00DB4CA9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968"/>
    <w:rsid w:val="00DC0AF0"/>
    <w:rsid w:val="00DC0B88"/>
    <w:rsid w:val="00DC0BCC"/>
    <w:rsid w:val="00DC0E74"/>
    <w:rsid w:val="00DC0EE9"/>
    <w:rsid w:val="00DC10EC"/>
    <w:rsid w:val="00DC1684"/>
    <w:rsid w:val="00DC1B23"/>
    <w:rsid w:val="00DC1BF5"/>
    <w:rsid w:val="00DC1E05"/>
    <w:rsid w:val="00DC1E8F"/>
    <w:rsid w:val="00DC1F06"/>
    <w:rsid w:val="00DC1FE8"/>
    <w:rsid w:val="00DC21E1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5466"/>
    <w:rsid w:val="00DC60CA"/>
    <w:rsid w:val="00DC6414"/>
    <w:rsid w:val="00DC678E"/>
    <w:rsid w:val="00DC6B0A"/>
    <w:rsid w:val="00DC6DD1"/>
    <w:rsid w:val="00DC7086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42"/>
    <w:rsid w:val="00DD1CB1"/>
    <w:rsid w:val="00DD1ED1"/>
    <w:rsid w:val="00DD22EA"/>
    <w:rsid w:val="00DD23CE"/>
    <w:rsid w:val="00DD25DF"/>
    <w:rsid w:val="00DD2665"/>
    <w:rsid w:val="00DD267C"/>
    <w:rsid w:val="00DD26CB"/>
    <w:rsid w:val="00DD284C"/>
    <w:rsid w:val="00DD295C"/>
    <w:rsid w:val="00DD2BCA"/>
    <w:rsid w:val="00DD2D60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2F6"/>
    <w:rsid w:val="00DD595A"/>
    <w:rsid w:val="00DD5BDE"/>
    <w:rsid w:val="00DD6985"/>
    <w:rsid w:val="00DD6E14"/>
    <w:rsid w:val="00DD6E77"/>
    <w:rsid w:val="00DD7089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50"/>
    <w:rsid w:val="00DE1E6C"/>
    <w:rsid w:val="00DE2ACC"/>
    <w:rsid w:val="00DE2FB0"/>
    <w:rsid w:val="00DE313A"/>
    <w:rsid w:val="00DE313B"/>
    <w:rsid w:val="00DE325A"/>
    <w:rsid w:val="00DE3C28"/>
    <w:rsid w:val="00DE3CE7"/>
    <w:rsid w:val="00DE4692"/>
    <w:rsid w:val="00DE46EE"/>
    <w:rsid w:val="00DE4865"/>
    <w:rsid w:val="00DE4CCB"/>
    <w:rsid w:val="00DE4DEE"/>
    <w:rsid w:val="00DE597F"/>
    <w:rsid w:val="00DE5AAF"/>
    <w:rsid w:val="00DE5F67"/>
    <w:rsid w:val="00DE6344"/>
    <w:rsid w:val="00DE66CB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995"/>
    <w:rsid w:val="00DF0B4D"/>
    <w:rsid w:val="00DF0B52"/>
    <w:rsid w:val="00DF0D1C"/>
    <w:rsid w:val="00DF0F4F"/>
    <w:rsid w:val="00DF1251"/>
    <w:rsid w:val="00DF13ED"/>
    <w:rsid w:val="00DF1CB3"/>
    <w:rsid w:val="00DF1D88"/>
    <w:rsid w:val="00DF2936"/>
    <w:rsid w:val="00DF2F69"/>
    <w:rsid w:val="00DF34A7"/>
    <w:rsid w:val="00DF36CF"/>
    <w:rsid w:val="00DF43D5"/>
    <w:rsid w:val="00DF4AE9"/>
    <w:rsid w:val="00DF4AED"/>
    <w:rsid w:val="00DF4C96"/>
    <w:rsid w:val="00DF4D7B"/>
    <w:rsid w:val="00DF4F8A"/>
    <w:rsid w:val="00DF50C7"/>
    <w:rsid w:val="00DF515E"/>
    <w:rsid w:val="00DF540D"/>
    <w:rsid w:val="00DF54F0"/>
    <w:rsid w:val="00DF58E9"/>
    <w:rsid w:val="00DF5A16"/>
    <w:rsid w:val="00DF5E12"/>
    <w:rsid w:val="00DF5F5E"/>
    <w:rsid w:val="00DF6174"/>
    <w:rsid w:val="00DF6303"/>
    <w:rsid w:val="00DF6EA9"/>
    <w:rsid w:val="00DF6F17"/>
    <w:rsid w:val="00DF6F98"/>
    <w:rsid w:val="00DF700E"/>
    <w:rsid w:val="00DF7058"/>
    <w:rsid w:val="00DF71F5"/>
    <w:rsid w:val="00DF7259"/>
    <w:rsid w:val="00DF7AB8"/>
    <w:rsid w:val="00DF7D98"/>
    <w:rsid w:val="00E0036D"/>
    <w:rsid w:val="00E0095F"/>
    <w:rsid w:val="00E009D4"/>
    <w:rsid w:val="00E00EB3"/>
    <w:rsid w:val="00E0122F"/>
    <w:rsid w:val="00E012BE"/>
    <w:rsid w:val="00E016D4"/>
    <w:rsid w:val="00E016D6"/>
    <w:rsid w:val="00E018CF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35F"/>
    <w:rsid w:val="00E0344B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64"/>
    <w:rsid w:val="00E0529B"/>
    <w:rsid w:val="00E05D1A"/>
    <w:rsid w:val="00E05DB6"/>
    <w:rsid w:val="00E0673E"/>
    <w:rsid w:val="00E06F50"/>
    <w:rsid w:val="00E06FB9"/>
    <w:rsid w:val="00E06FCD"/>
    <w:rsid w:val="00E07017"/>
    <w:rsid w:val="00E07521"/>
    <w:rsid w:val="00E075EF"/>
    <w:rsid w:val="00E076AF"/>
    <w:rsid w:val="00E07D7B"/>
    <w:rsid w:val="00E1005E"/>
    <w:rsid w:val="00E10588"/>
    <w:rsid w:val="00E1080E"/>
    <w:rsid w:val="00E10C6E"/>
    <w:rsid w:val="00E1141B"/>
    <w:rsid w:val="00E11E50"/>
    <w:rsid w:val="00E120A7"/>
    <w:rsid w:val="00E1262B"/>
    <w:rsid w:val="00E12D7F"/>
    <w:rsid w:val="00E12F26"/>
    <w:rsid w:val="00E13069"/>
    <w:rsid w:val="00E132BD"/>
    <w:rsid w:val="00E139A0"/>
    <w:rsid w:val="00E13D3B"/>
    <w:rsid w:val="00E140C6"/>
    <w:rsid w:val="00E14416"/>
    <w:rsid w:val="00E145B8"/>
    <w:rsid w:val="00E1496C"/>
    <w:rsid w:val="00E14BAE"/>
    <w:rsid w:val="00E14D1E"/>
    <w:rsid w:val="00E14FBE"/>
    <w:rsid w:val="00E1500C"/>
    <w:rsid w:val="00E1501E"/>
    <w:rsid w:val="00E15144"/>
    <w:rsid w:val="00E1523C"/>
    <w:rsid w:val="00E1523D"/>
    <w:rsid w:val="00E153BE"/>
    <w:rsid w:val="00E15621"/>
    <w:rsid w:val="00E1581A"/>
    <w:rsid w:val="00E15C1C"/>
    <w:rsid w:val="00E15C74"/>
    <w:rsid w:val="00E15CD6"/>
    <w:rsid w:val="00E1603D"/>
    <w:rsid w:val="00E16469"/>
    <w:rsid w:val="00E1668A"/>
    <w:rsid w:val="00E16A76"/>
    <w:rsid w:val="00E17269"/>
    <w:rsid w:val="00E17624"/>
    <w:rsid w:val="00E17A30"/>
    <w:rsid w:val="00E20320"/>
    <w:rsid w:val="00E2089B"/>
    <w:rsid w:val="00E208E6"/>
    <w:rsid w:val="00E209C6"/>
    <w:rsid w:val="00E20A63"/>
    <w:rsid w:val="00E20DB3"/>
    <w:rsid w:val="00E210DE"/>
    <w:rsid w:val="00E216C4"/>
    <w:rsid w:val="00E21919"/>
    <w:rsid w:val="00E21A0E"/>
    <w:rsid w:val="00E21B19"/>
    <w:rsid w:val="00E21B59"/>
    <w:rsid w:val="00E21E2C"/>
    <w:rsid w:val="00E21F78"/>
    <w:rsid w:val="00E22091"/>
    <w:rsid w:val="00E22350"/>
    <w:rsid w:val="00E22C98"/>
    <w:rsid w:val="00E22D5C"/>
    <w:rsid w:val="00E2312C"/>
    <w:rsid w:val="00E233F4"/>
    <w:rsid w:val="00E236F0"/>
    <w:rsid w:val="00E23735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27E6B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6F3"/>
    <w:rsid w:val="00E328A7"/>
    <w:rsid w:val="00E32CC0"/>
    <w:rsid w:val="00E333D1"/>
    <w:rsid w:val="00E33CA5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7717"/>
    <w:rsid w:val="00E37751"/>
    <w:rsid w:val="00E377D1"/>
    <w:rsid w:val="00E379B5"/>
    <w:rsid w:val="00E400F2"/>
    <w:rsid w:val="00E40957"/>
    <w:rsid w:val="00E40B03"/>
    <w:rsid w:val="00E40EAE"/>
    <w:rsid w:val="00E41118"/>
    <w:rsid w:val="00E412B8"/>
    <w:rsid w:val="00E416BB"/>
    <w:rsid w:val="00E418C3"/>
    <w:rsid w:val="00E41976"/>
    <w:rsid w:val="00E41D79"/>
    <w:rsid w:val="00E41EB8"/>
    <w:rsid w:val="00E4206A"/>
    <w:rsid w:val="00E423C4"/>
    <w:rsid w:val="00E42452"/>
    <w:rsid w:val="00E427D0"/>
    <w:rsid w:val="00E432E9"/>
    <w:rsid w:val="00E43454"/>
    <w:rsid w:val="00E434F7"/>
    <w:rsid w:val="00E43634"/>
    <w:rsid w:val="00E43B74"/>
    <w:rsid w:val="00E43E79"/>
    <w:rsid w:val="00E44093"/>
    <w:rsid w:val="00E44257"/>
    <w:rsid w:val="00E448EB"/>
    <w:rsid w:val="00E44B50"/>
    <w:rsid w:val="00E44E39"/>
    <w:rsid w:val="00E45037"/>
    <w:rsid w:val="00E4532B"/>
    <w:rsid w:val="00E45426"/>
    <w:rsid w:val="00E45EE9"/>
    <w:rsid w:val="00E46145"/>
    <w:rsid w:val="00E46B13"/>
    <w:rsid w:val="00E46CE6"/>
    <w:rsid w:val="00E47017"/>
    <w:rsid w:val="00E472B7"/>
    <w:rsid w:val="00E4780C"/>
    <w:rsid w:val="00E47839"/>
    <w:rsid w:val="00E479DC"/>
    <w:rsid w:val="00E500D4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AB6"/>
    <w:rsid w:val="00E51C89"/>
    <w:rsid w:val="00E5205F"/>
    <w:rsid w:val="00E52097"/>
    <w:rsid w:val="00E527DA"/>
    <w:rsid w:val="00E52B0B"/>
    <w:rsid w:val="00E52C33"/>
    <w:rsid w:val="00E52FDC"/>
    <w:rsid w:val="00E53089"/>
    <w:rsid w:val="00E53897"/>
    <w:rsid w:val="00E53BA0"/>
    <w:rsid w:val="00E540A2"/>
    <w:rsid w:val="00E543DA"/>
    <w:rsid w:val="00E5453E"/>
    <w:rsid w:val="00E5494E"/>
    <w:rsid w:val="00E54F23"/>
    <w:rsid w:val="00E54FAD"/>
    <w:rsid w:val="00E5537A"/>
    <w:rsid w:val="00E55483"/>
    <w:rsid w:val="00E55849"/>
    <w:rsid w:val="00E558B4"/>
    <w:rsid w:val="00E55D4E"/>
    <w:rsid w:val="00E5697D"/>
    <w:rsid w:val="00E56A90"/>
    <w:rsid w:val="00E56AF1"/>
    <w:rsid w:val="00E56DEB"/>
    <w:rsid w:val="00E57067"/>
    <w:rsid w:val="00E571F6"/>
    <w:rsid w:val="00E57E92"/>
    <w:rsid w:val="00E57F78"/>
    <w:rsid w:val="00E60321"/>
    <w:rsid w:val="00E60517"/>
    <w:rsid w:val="00E6097B"/>
    <w:rsid w:val="00E60AC7"/>
    <w:rsid w:val="00E61C77"/>
    <w:rsid w:val="00E620BB"/>
    <w:rsid w:val="00E62562"/>
    <w:rsid w:val="00E62FA0"/>
    <w:rsid w:val="00E6334F"/>
    <w:rsid w:val="00E63461"/>
    <w:rsid w:val="00E63685"/>
    <w:rsid w:val="00E639D8"/>
    <w:rsid w:val="00E63A06"/>
    <w:rsid w:val="00E63DB1"/>
    <w:rsid w:val="00E63EBB"/>
    <w:rsid w:val="00E640DD"/>
    <w:rsid w:val="00E64438"/>
    <w:rsid w:val="00E64606"/>
    <w:rsid w:val="00E647B3"/>
    <w:rsid w:val="00E64D61"/>
    <w:rsid w:val="00E64EA8"/>
    <w:rsid w:val="00E65313"/>
    <w:rsid w:val="00E6590D"/>
    <w:rsid w:val="00E65F5D"/>
    <w:rsid w:val="00E66298"/>
    <w:rsid w:val="00E66382"/>
    <w:rsid w:val="00E66506"/>
    <w:rsid w:val="00E66A52"/>
    <w:rsid w:val="00E66A77"/>
    <w:rsid w:val="00E66B8B"/>
    <w:rsid w:val="00E66D25"/>
    <w:rsid w:val="00E670B8"/>
    <w:rsid w:val="00E672B3"/>
    <w:rsid w:val="00E672CA"/>
    <w:rsid w:val="00E67AB4"/>
    <w:rsid w:val="00E67AFA"/>
    <w:rsid w:val="00E67CCA"/>
    <w:rsid w:val="00E700A8"/>
    <w:rsid w:val="00E702E7"/>
    <w:rsid w:val="00E70313"/>
    <w:rsid w:val="00E70362"/>
    <w:rsid w:val="00E7053D"/>
    <w:rsid w:val="00E70623"/>
    <w:rsid w:val="00E7072C"/>
    <w:rsid w:val="00E7085A"/>
    <w:rsid w:val="00E70BA2"/>
    <w:rsid w:val="00E7100C"/>
    <w:rsid w:val="00E718AE"/>
    <w:rsid w:val="00E72262"/>
    <w:rsid w:val="00E723DC"/>
    <w:rsid w:val="00E72433"/>
    <w:rsid w:val="00E728B4"/>
    <w:rsid w:val="00E72FBC"/>
    <w:rsid w:val="00E734EC"/>
    <w:rsid w:val="00E736CF"/>
    <w:rsid w:val="00E73850"/>
    <w:rsid w:val="00E738CC"/>
    <w:rsid w:val="00E73C1A"/>
    <w:rsid w:val="00E73D13"/>
    <w:rsid w:val="00E73D73"/>
    <w:rsid w:val="00E73E48"/>
    <w:rsid w:val="00E743D5"/>
    <w:rsid w:val="00E743F0"/>
    <w:rsid w:val="00E74650"/>
    <w:rsid w:val="00E74665"/>
    <w:rsid w:val="00E748D5"/>
    <w:rsid w:val="00E749B0"/>
    <w:rsid w:val="00E74A8D"/>
    <w:rsid w:val="00E74C33"/>
    <w:rsid w:val="00E7530A"/>
    <w:rsid w:val="00E75735"/>
    <w:rsid w:val="00E75B31"/>
    <w:rsid w:val="00E760A5"/>
    <w:rsid w:val="00E7611B"/>
    <w:rsid w:val="00E76390"/>
    <w:rsid w:val="00E763A5"/>
    <w:rsid w:val="00E763E5"/>
    <w:rsid w:val="00E76C6D"/>
    <w:rsid w:val="00E7709F"/>
    <w:rsid w:val="00E7721B"/>
    <w:rsid w:val="00E77BD1"/>
    <w:rsid w:val="00E77C42"/>
    <w:rsid w:val="00E77C4F"/>
    <w:rsid w:val="00E80040"/>
    <w:rsid w:val="00E80151"/>
    <w:rsid w:val="00E805DF"/>
    <w:rsid w:val="00E80858"/>
    <w:rsid w:val="00E8087F"/>
    <w:rsid w:val="00E809A9"/>
    <w:rsid w:val="00E80D4E"/>
    <w:rsid w:val="00E80D4F"/>
    <w:rsid w:val="00E81315"/>
    <w:rsid w:val="00E813AF"/>
    <w:rsid w:val="00E81802"/>
    <w:rsid w:val="00E818BD"/>
    <w:rsid w:val="00E81B47"/>
    <w:rsid w:val="00E81B9B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9A9"/>
    <w:rsid w:val="00E919EC"/>
    <w:rsid w:val="00E91B8D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726"/>
    <w:rsid w:val="00E96D00"/>
    <w:rsid w:val="00E96D8C"/>
    <w:rsid w:val="00E96FF6"/>
    <w:rsid w:val="00E97488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0747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3313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748"/>
    <w:rsid w:val="00EA482A"/>
    <w:rsid w:val="00EA4838"/>
    <w:rsid w:val="00EA4C86"/>
    <w:rsid w:val="00EA4F50"/>
    <w:rsid w:val="00EA5170"/>
    <w:rsid w:val="00EA5214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7776"/>
    <w:rsid w:val="00EA77F5"/>
    <w:rsid w:val="00EA78D7"/>
    <w:rsid w:val="00EA78DB"/>
    <w:rsid w:val="00EA7CF5"/>
    <w:rsid w:val="00EA7E5A"/>
    <w:rsid w:val="00EB08FC"/>
    <w:rsid w:val="00EB0C69"/>
    <w:rsid w:val="00EB1AE1"/>
    <w:rsid w:val="00EB1C2E"/>
    <w:rsid w:val="00EB1EC3"/>
    <w:rsid w:val="00EB1FEA"/>
    <w:rsid w:val="00EB1FEB"/>
    <w:rsid w:val="00EB213A"/>
    <w:rsid w:val="00EB255A"/>
    <w:rsid w:val="00EB27F8"/>
    <w:rsid w:val="00EB2E0E"/>
    <w:rsid w:val="00EB34E7"/>
    <w:rsid w:val="00EB34FB"/>
    <w:rsid w:val="00EB3A71"/>
    <w:rsid w:val="00EB42C8"/>
    <w:rsid w:val="00EB44A5"/>
    <w:rsid w:val="00EB4629"/>
    <w:rsid w:val="00EB4999"/>
    <w:rsid w:val="00EB4BF6"/>
    <w:rsid w:val="00EB4DB0"/>
    <w:rsid w:val="00EB5283"/>
    <w:rsid w:val="00EB5434"/>
    <w:rsid w:val="00EB5861"/>
    <w:rsid w:val="00EB5D3A"/>
    <w:rsid w:val="00EB66DE"/>
    <w:rsid w:val="00EB68A4"/>
    <w:rsid w:val="00EB709F"/>
    <w:rsid w:val="00EB728C"/>
    <w:rsid w:val="00EB72CD"/>
    <w:rsid w:val="00EB75FB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2F1"/>
    <w:rsid w:val="00EC1440"/>
    <w:rsid w:val="00EC14C1"/>
    <w:rsid w:val="00EC1F1F"/>
    <w:rsid w:val="00EC2030"/>
    <w:rsid w:val="00EC2A8D"/>
    <w:rsid w:val="00EC2BCE"/>
    <w:rsid w:val="00EC2D24"/>
    <w:rsid w:val="00EC2EB0"/>
    <w:rsid w:val="00EC3807"/>
    <w:rsid w:val="00EC3B38"/>
    <w:rsid w:val="00EC3CEC"/>
    <w:rsid w:val="00EC427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5F60"/>
    <w:rsid w:val="00EC633F"/>
    <w:rsid w:val="00EC6596"/>
    <w:rsid w:val="00EC6CB7"/>
    <w:rsid w:val="00EC70A6"/>
    <w:rsid w:val="00EC7231"/>
    <w:rsid w:val="00EC77F9"/>
    <w:rsid w:val="00EC79A7"/>
    <w:rsid w:val="00EC7AC7"/>
    <w:rsid w:val="00EC7E2D"/>
    <w:rsid w:val="00EC7E59"/>
    <w:rsid w:val="00ED017B"/>
    <w:rsid w:val="00ED02C1"/>
    <w:rsid w:val="00ED05F5"/>
    <w:rsid w:val="00ED0777"/>
    <w:rsid w:val="00ED0B97"/>
    <w:rsid w:val="00ED0F27"/>
    <w:rsid w:val="00ED114F"/>
    <w:rsid w:val="00ED12BB"/>
    <w:rsid w:val="00ED167D"/>
    <w:rsid w:val="00ED17F4"/>
    <w:rsid w:val="00ED1932"/>
    <w:rsid w:val="00ED1969"/>
    <w:rsid w:val="00ED1B45"/>
    <w:rsid w:val="00ED1E39"/>
    <w:rsid w:val="00ED2567"/>
    <w:rsid w:val="00ED2754"/>
    <w:rsid w:val="00ED27CE"/>
    <w:rsid w:val="00ED2854"/>
    <w:rsid w:val="00ED2939"/>
    <w:rsid w:val="00ED2EF5"/>
    <w:rsid w:val="00ED3217"/>
    <w:rsid w:val="00ED37E2"/>
    <w:rsid w:val="00ED394B"/>
    <w:rsid w:val="00ED46F2"/>
    <w:rsid w:val="00ED4884"/>
    <w:rsid w:val="00ED4FF9"/>
    <w:rsid w:val="00ED550B"/>
    <w:rsid w:val="00ED5A3F"/>
    <w:rsid w:val="00ED5DEF"/>
    <w:rsid w:val="00ED6094"/>
    <w:rsid w:val="00ED63E9"/>
    <w:rsid w:val="00ED6449"/>
    <w:rsid w:val="00ED6C0C"/>
    <w:rsid w:val="00ED74BA"/>
    <w:rsid w:val="00ED75EE"/>
    <w:rsid w:val="00ED79BF"/>
    <w:rsid w:val="00ED7A40"/>
    <w:rsid w:val="00ED7AAD"/>
    <w:rsid w:val="00ED7B95"/>
    <w:rsid w:val="00ED7C8D"/>
    <w:rsid w:val="00ED7CD5"/>
    <w:rsid w:val="00ED7DF5"/>
    <w:rsid w:val="00ED7FAD"/>
    <w:rsid w:val="00EE02EC"/>
    <w:rsid w:val="00EE031D"/>
    <w:rsid w:val="00EE0466"/>
    <w:rsid w:val="00EE06D9"/>
    <w:rsid w:val="00EE0E1C"/>
    <w:rsid w:val="00EE0E3D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34B"/>
    <w:rsid w:val="00EE46EB"/>
    <w:rsid w:val="00EE482F"/>
    <w:rsid w:val="00EE48D3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92"/>
    <w:rsid w:val="00EE7CA4"/>
    <w:rsid w:val="00EE7FE3"/>
    <w:rsid w:val="00EF08F9"/>
    <w:rsid w:val="00EF0C95"/>
    <w:rsid w:val="00EF106B"/>
    <w:rsid w:val="00EF116E"/>
    <w:rsid w:val="00EF1682"/>
    <w:rsid w:val="00EF180F"/>
    <w:rsid w:val="00EF18B8"/>
    <w:rsid w:val="00EF1C07"/>
    <w:rsid w:val="00EF24AC"/>
    <w:rsid w:val="00EF2818"/>
    <w:rsid w:val="00EF361E"/>
    <w:rsid w:val="00EF36F2"/>
    <w:rsid w:val="00EF3D94"/>
    <w:rsid w:val="00EF3F8B"/>
    <w:rsid w:val="00EF4319"/>
    <w:rsid w:val="00EF4559"/>
    <w:rsid w:val="00EF5181"/>
    <w:rsid w:val="00EF53A1"/>
    <w:rsid w:val="00EF5483"/>
    <w:rsid w:val="00EF5D0F"/>
    <w:rsid w:val="00EF5EF5"/>
    <w:rsid w:val="00EF6146"/>
    <w:rsid w:val="00EF6291"/>
    <w:rsid w:val="00EF6422"/>
    <w:rsid w:val="00EF6A8E"/>
    <w:rsid w:val="00EF7339"/>
    <w:rsid w:val="00F00586"/>
    <w:rsid w:val="00F005E1"/>
    <w:rsid w:val="00F01106"/>
    <w:rsid w:val="00F011D1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040"/>
    <w:rsid w:val="00F051EB"/>
    <w:rsid w:val="00F05357"/>
    <w:rsid w:val="00F053C6"/>
    <w:rsid w:val="00F05512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B7B"/>
    <w:rsid w:val="00F10EC0"/>
    <w:rsid w:val="00F10F18"/>
    <w:rsid w:val="00F1176C"/>
    <w:rsid w:val="00F117F0"/>
    <w:rsid w:val="00F1182F"/>
    <w:rsid w:val="00F11982"/>
    <w:rsid w:val="00F1251E"/>
    <w:rsid w:val="00F12572"/>
    <w:rsid w:val="00F12825"/>
    <w:rsid w:val="00F12EB1"/>
    <w:rsid w:val="00F1306C"/>
    <w:rsid w:val="00F131A8"/>
    <w:rsid w:val="00F1394F"/>
    <w:rsid w:val="00F1404B"/>
    <w:rsid w:val="00F143F4"/>
    <w:rsid w:val="00F14428"/>
    <w:rsid w:val="00F146BF"/>
    <w:rsid w:val="00F14AD5"/>
    <w:rsid w:val="00F14ED4"/>
    <w:rsid w:val="00F14FA0"/>
    <w:rsid w:val="00F150C9"/>
    <w:rsid w:val="00F15828"/>
    <w:rsid w:val="00F15914"/>
    <w:rsid w:val="00F1637E"/>
    <w:rsid w:val="00F16418"/>
    <w:rsid w:val="00F16A29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C90"/>
    <w:rsid w:val="00F17F55"/>
    <w:rsid w:val="00F201AD"/>
    <w:rsid w:val="00F20287"/>
    <w:rsid w:val="00F2069A"/>
    <w:rsid w:val="00F20870"/>
    <w:rsid w:val="00F211D0"/>
    <w:rsid w:val="00F22A27"/>
    <w:rsid w:val="00F22C19"/>
    <w:rsid w:val="00F22CE5"/>
    <w:rsid w:val="00F23063"/>
    <w:rsid w:val="00F23412"/>
    <w:rsid w:val="00F238BA"/>
    <w:rsid w:val="00F240FA"/>
    <w:rsid w:val="00F2467E"/>
    <w:rsid w:val="00F2472A"/>
    <w:rsid w:val="00F2476C"/>
    <w:rsid w:val="00F24F75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44E"/>
    <w:rsid w:val="00F27F80"/>
    <w:rsid w:val="00F27FF0"/>
    <w:rsid w:val="00F3010D"/>
    <w:rsid w:val="00F30282"/>
    <w:rsid w:val="00F31172"/>
    <w:rsid w:val="00F3146E"/>
    <w:rsid w:val="00F315B6"/>
    <w:rsid w:val="00F316BE"/>
    <w:rsid w:val="00F31812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9D4"/>
    <w:rsid w:val="00F32BB3"/>
    <w:rsid w:val="00F32D3B"/>
    <w:rsid w:val="00F3370C"/>
    <w:rsid w:val="00F3387E"/>
    <w:rsid w:val="00F33ABB"/>
    <w:rsid w:val="00F33C4C"/>
    <w:rsid w:val="00F34061"/>
    <w:rsid w:val="00F343A0"/>
    <w:rsid w:val="00F3468B"/>
    <w:rsid w:val="00F3477F"/>
    <w:rsid w:val="00F34DEB"/>
    <w:rsid w:val="00F3501C"/>
    <w:rsid w:val="00F353F4"/>
    <w:rsid w:val="00F36340"/>
    <w:rsid w:val="00F3679F"/>
    <w:rsid w:val="00F3740F"/>
    <w:rsid w:val="00F375A5"/>
    <w:rsid w:val="00F37766"/>
    <w:rsid w:val="00F377AB"/>
    <w:rsid w:val="00F37926"/>
    <w:rsid w:val="00F37CDF"/>
    <w:rsid w:val="00F402EF"/>
    <w:rsid w:val="00F403E0"/>
    <w:rsid w:val="00F405CB"/>
    <w:rsid w:val="00F40835"/>
    <w:rsid w:val="00F40DD7"/>
    <w:rsid w:val="00F40E41"/>
    <w:rsid w:val="00F40F26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C84"/>
    <w:rsid w:val="00F43D85"/>
    <w:rsid w:val="00F44133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4FC"/>
    <w:rsid w:val="00F50BA3"/>
    <w:rsid w:val="00F50D46"/>
    <w:rsid w:val="00F5158C"/>
    <w:rsid w:val="00F515F7"/>
    <w:rsid w:val="00F51BE0"/>
    <w:rsid w:val="00F51E41"/>
    <w:rsid w:val="00F52806"/>
    <w:rsid w:val="00F52B25"/>
    <w:rsid w:val="00F52C55"/>
    <w:rsid w:val="00F52D4C"/>
    <w:rsid w:val="00F53169"/>
    <w:rsid w:val="00F53269"/>
    <w:rsid w:val="00F54595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6721"/>
    <w:rsid w:val="00F56CA1"/>
    <w:rsid w:val="00F57176"/>
    <w:rsid w:val="00F57366"/>
    <w:rsid w:val="00F57568"/>
    <w:rsid w:val="00F5759E"/>
    <w:rsid w:val="00F57C2F"/>
    <w:rsid w:val="00F57C81"/>
    <w:rsid w:val="00F57EA3"/>
    <w:rsid w:val="00F6037B"/>
    <w:rsid w:val="00F603F6"/>
    <w:rsid w:val="00F605EA"/>
    <w:rsid w:val="00F615ED"/>
    <w:rsid w:val="00F61BA7"/>
    <w:rsid w:val="00F61DF1"/>
    <w:rsid w:val="00F61FC4"/>
    <w:rsid w:val="00F6218D"/>
    <w:rsid w:val="00F628C8"/>
    <w:rsid w:val="00F62A9D"/>
    <w:rsid w:val="00F63195"/>
    <w:rsid w:val="00F6323E"/>
    <w:rsid w:val="00F632D4"/>
    <w:rsid w:val="00F63328"/>
    <w:rsid w:val="00F6374E"/>
    <w:rsid w:val="00F63C7F"/>
    <w:rsid w:val="00F644E2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C00"/>
    <w:rsid w:val="00F66EBF"/>
    <w:rsid w:val="00F6716F"/>
    <w:rsid w:val="00F67532"/>
    <w:rsid w:val="00F67778"/>
    <w:rsid w:val="00F67969"/>
    <w:rsid w:val="00F679A5"/>
    <w:rsid w:val="00F67C50"/>
    <w:rsid w:val="00F67C8C"/>
    <w:rsid w:val="00F67E30"/>
    <w:rsid w:val="00F7022F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618"/>
    <w:rsid w:val="00F749E5"/>
    <w:rsid w:val="00F74BF9"/>
    <w:rsid w:val="00F7506A"/>
    <w:rsid w:val="00F75691"/>
    <w:rsid w:val="00F756E9"/>
    <w:rsid w:val="00F75EF4"/>
    <w:rsid w:val="00F7643F"/>
    <w:rsid w:val="00F7687E"/>
    <w:rsid w:val="00F76E33"/>
    <w:rsid w:val="00F76F72"/>
    <w:rsid w:val="00F775DF"/>
    <w:rsid w:val="00F7797C"/>
    <w:rsid w:val="00F77CC5"/>
    <w:rsid w:val="00F802F3"/>
    <w:rsid w:val="00F8034A"/>
    <w:rsid w:val="00F80EA5"/>
    <w:rsid w:val="00F8100C"/>
    <w:rsid w:val="00F810C5"/>
    <w:rsid w:val="00F81741"/>
    <w:rsid w:val="00F819B0"/>
    <w:rsid w:val="00F82142"/>
    <w:rsid w:val="00F822B2"/>
    <w:rsid w:val="00F82604"/>
    <w:rsid w:val="00F8296C"/>
    <w:rsid w:val="00F82D25"/>
    <w:rsid w:val="00F83095"/>
    <w:rsid w:val="00F830CA"/>
    <w:rsid w:val="00F83153"/>
    <w:rsid w:val="00F83692"/>
    <w:rsid w:val="00F837BD"/>
    <w:rsid w:val="00F840CD"/>
    <w:rsid w:val="00F8414B"/>
    <w:rsid w:val="00F841F9"/>
    <w:rsid w:val="00F84268"/>
    <w:rsid w:val="00F843DA"/>
    <w:rsid w:val="00F84D75"/>
    <w:rsid w:val="00F84E23"/>
    <w:rsid w:val="00F84FB9"/>
    <w:rsid w:val="00F855D0"/>
    <w:rsid w:val="00F857D3"/>
    <w:rsid w:val="00F859B2"/>
    <w:rsid w:val="00F860A7"/>
    <w:rsid w:val="00F8626E"/>
    <w:rsid w:val="00F86296"/>
    <w:rsid w:val="00F86943"/>
    <w:rsid w:val="00F86BBF"/>
    <w:rsid w:val="00F87593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44"/>
    <w:rsid w:val="00F90B99"/>
    <w:rsid w:val="00F90E62"/>
    <w:rsid w:val="00F910DE"/>
    <w:rsid w:val="00F911A9"/>
    <w:rsid w:val="00F912E9"/>
    <w:rsid w:val="00F912EA"/>
    <w:rsid w:val="00F913B3"/>
    <w:rsid w:val="00F9165D"/>
    <w:rsid w:val="00F91699"/>
    <w:rsid w:val="00F91827"/>
    <w:rsid w:val="00F91CFD"/>
    <w:rsid w:val="00F91DD3"/>
    <w:rsid w:val="00F9252D"/>
    <w:rsid w:val="00F92678"/>
    <w:rsid w:val="00F92920"/>
    <w:rsid w:val="00F92A9B"/>
    <w:rsid w:val="00F92C23"/>
    <w:rsid w:val="00F92F4E"/>
    <w:rsid w:val="00F931E9"/>
    <w:rsid w:val="00F932D4"/>
    <w:rsid w:val="00F9330F"/>
    <w:rsid w:val="00F9360D"/>
    <w:rsid w:val="00F93768"/>
    <w:rsid w:val="00F93E4B"/>
    <w:rsid w:val="00F93F20"/>
    <w:rsid w:val="00F93F4A"/>
    <w:rsid w:val="00F94288"/>
    <w:rsid w:val="00F9441C"/>
    <w:rsid w:val="00F945FB"/>
    <w:rsid w:val="00F9460A"/>
    <w:rsid w:val="00F9468F"/>
    <w:rsid w:val="00F94ED0"/>
    <w:rsid w:val="00F950A6"/>
    <w:rsid w:val="00F957A2"/>
    <w:rsid w:val="00F95A51"/>
    <w:rsid w:val="00F95AFD"/>
    <w:rsid w:val="00F95BE5"/>
    <w:rsid w:val="00F95CF1"/>
    <w:rsid w:val="00F95EA6"/>
    <w:rsid w:val="00F95EED"/>
    <w:rsid w:val="00F965C2"/>
    <w:rsid w:val="00F968FE"/>
    <w:rsid w:val="00F9705A"/>
    <w:rsid w:val="00F97375"/>
    <w:rsid w:val="00F9747B"/>
    <w:rsid w:val="00F974D2"/>
    <w:rsid w:val="00F97675"/>
    <w:rsid w:val="00FA00BF"/>
    <w:rsid w:val="00FA0509"/>
    <w:rsid w:val="00FA0706"/>
    <w:rsid w:val="00FA11D6"/>
    <w:rsid w:val="00FA122C"/>
    <w:rsid w:val="00FA1281"/>
    <w:rsid w:val="00FA16BA"/>
    <w:rsid w:val="00FA19D8"/>
    <w:rsid w:val="00FA1C80"/>
    <w:rsid w:val="00FA20FE"/>
    <w:rsid w:val="00FA2456"/>
    <w:rsid w:val="00FA2987"/>
    <w:rsid w:val="00FA2F37"/>
    <w:rsid w:val="00FA2F3D"/>
    <w:rsid w:val="00FA36C4"/>
    <w:rsid w:val="00FA3827"/>
    <w:rsid w:val="00FA44C1"/>
    <w:rsid w:val="00FA4653"/>
    <w:rsid w:val="00FA477E"/>
    <w:rsid w:val="00FA4D16"/>
    <w:rsid w:val="00FA514F"/>
    <w:rsid w:val="00FA51A9"/>
    <w:rsid w:val="00FA5204"/>
    <w:rsid w:val="00FA52D6"/>
    <w:rsid w:val="00FA53FB"/>
    <w:rsid w:val="00FA5524"/>
    <w:rsid w:val="00FA554E"/>
    <w:rsid w:val="00FA611C"/>
    <w:rsid w:val="00FA6925"/>
    <w:rsid w:val="00FA69DE"/>
    <w:rsid w:val="00FA7D4E"/>
    <w:rsid w:val="00FB0530"/>
    <w:rsid w:val="00FB0C8E"/>
    <w:rsid w:val="00FB0D52"/>
    <w:rsid w:val="00FB15E2"/>
    <w:rsid w:val="00FB1A3A"/>
    <w:rsid w:val="00FB1BA6"/>
    <w:rsid w:val="00FB1F72"/>
    <w:rsid w:val="00FB24D6"/>
    <w:rsid w:val="00FB2992"/>
    <w:rsid w:val="00FB2B16"/>
    <w:rsid w:val="00FB2C83"/>
    <w:rsid w:val="00FB2F80"/>
    <w:rsid w:val="00FB3759"/>
    <w:rsid w:val="00FB3853"/>
    <w:rsid w:val="00FB395D"/>
    <w:rsid w:val="00FB3FAC"/>
    <w:rsid w:val="00FB5848"/>
    <w:rsid w:val="00FB5C23"/>
    <w:rsid w:val="00FB6EB2"/>
    <w:rsid w:val="00FB7438"/>
    <w:rsid w:val="00FB74BE"/>
    <w:rsid w:val="00FB7852"/>
    <w:rsid w:val="00FB7862"/>
    <w:rsid w:val="00FB7FEF"/>
    <w:rsid w:val="00FC0000"/>
    <w:rsid w:val="00FC052A"/>
    <w:rsid w:val="00FC0722"/>
    <w:rsid w:val="00FC0EF6"/>
    <w:rsid w:val="00FC119F"/>
    <w:rsid w:val="00FC12BE"/>
    <w:rsid w:val="00FC12D0"/>
    <w:rsid w:val="00FC14AC"/>
    <w:rsid w:val="00FC1E64"/>
    <w:rsid w:val="00FC1F2D"/>
    <w:rsid w:val="00FC22D6"/>
    <w:rsid w:val="00FC2608"/>
    <w:rsid w:val="00FC2721"/>
    <w:rsid w:val="00FC27A2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DF"/>
    <w:rsid w:val="00FC5882"/>
    <w:rsid w:val="00FC5AD1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602"/>
    <w:rsid w:val="00FC77B5"/>
    <w:rsid w:val="00FC7B9E"/>
    <w:rsid w:val="00FD0082"/>
    <w:rsid w:val="00FD03DC"/>
    <w:rsid w:val="00FD0512"/>
    <w:rsid w:val="00FD0943"/>
    <w:rsid w:val="00FD0F74"/>
    <w:rsid w:val="00FD12FD"/>
    <w:rsid w:val="00FD1FF8"/>
    <w:rsid w:val="00FD2101"/>
    <w:rsid w:val="00FD2298"/>
    <w:rsid w:val="00FD26CC"/>
    <w:rsid w:val="00FD2776"/>
    <w:rsid w:val="00FD2A47"/>
    <w:rsid w:val="00FD2B15"/>
    <w:rsid w:val="00FD2C20"/>
    <w:rsid w:val="00FD303A"/>
    <w:rsid w:val="00FD30F6"/>
    <w:rsid w:val="00FD32E5"/>
    <w:rsid w:val="00FD351C"/>
    <w:rsid w:val="00FD36E7"/>
    <w:rsid w:val="00FD36F3"/>
    <w:rsid w:val="00FD382E"/>
    <w:rsid w:val="00FD3AF9"/>
    <w:rsid w:val="00FD3D9C"/>
    <w:rsid w:val="00FD3FD7"/>
    <w:rsid w:val="00FD40E6"/>
    <w:rsid w:val="00FD424A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F21"/>
    <w:rsid w:val="00FD70C7"/>
    <w:rsid w:val="00FD70CF"/>
    <w:rsid w:val="00FD7FA5"/>
    <w:rsid w:val="00FE029A"/>
    <w:rsid w:val="00FE0662"/>
    <w:rsid w:val="00FE090E"/>
    <w:rsid w:val="00FE0917"/>
    <w:rsid w:val="00FE0A11"/>
    <w:rsid w:val="00FE0CFB"/>
    <w:rsid w:val="00FE12D2"/>
    <w:rsid w:val="00FE19DA"/>
    <w:rsid w:val="00FE1D38"/>
    <w:rsid w:val="00FE1FC9"/>
    <w:rsid w:val="00FE23DF"/>
    <w:rsid w:val="00FE253B"/>
    <w:rsid w:val="00FE2968"/>
    <w:rsid w:val="00FE2B87"/>
    <w:rsid w:val="00FE2DAD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2CC"/>
    <w:rsid w:val="00FE5901"/>
    <w:rsid w:val="00FE5EB6"/>
    <w:rsid w:val="00FE63D6"/>
    <w:rsid w:val="00FE65F7"/>
    <w:rsid w:val="00FE66E2"/>
    <w:rsid w:val="00FE6939"/>
    <w:rsid w:val="00FE69BF"/>
    <w:rsid w:val="00FE6C8F"/>
    <w:rsid w:val="00FE6DC4"/>
    <w:rsid w:val="00FE7067"/>
    <w:rsid w:val="00FE7102"/>
    <w:rsid w:val="00FE743D"/>
    <w:rsid w:val="00FF0012"/>
    <w:rsid w:val="00FF02F0"/>
    <w:rsid w:val="00FF06C9"/>
    <w:rsid w:val="00FF0A1A"/>
    <w:rsid w:val="00FF0FDF"/>
    <w:rsid w:val="00FF0FFA"/>
    <w:rsid w:val="00FF13E1"/>
    <w:rsid w:val="00FF148F"/>
    <w:rsid w:val="00FF19A8"/>
    <w:rsid w:val="00FF1DFF"/>
    <w:rsid w:val="00FF1FC2"/>
    <w:rsid w:val="00FF29EE"/>
    <w:rsid w:val="00FF2EB7"/>
    <w:rsid w:val="00FF398D"/>
    <w:rsid w:val="00FF3AD4"/>
    <w:rsid w:val="00FF3AFF"/>
    <w:rsid w:val="00FF3C46"/>
    <w:rsid w:val="00FF3D4B"/>
    <w:rsid w:val="00FF3EEC"/>
    <w:rsid w:val="00FF44EB"/>
    <w:rsid w:val="00FF4520"/>
    <w:rsid w:val="00FF45E4"/>
    <w:rsid w:val="00FF4A37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AB4"/>
    <w:rsid w:val="00FF6DA0"/>
    <w:rsid w:val="00FF6F84"/>
    <w:rsid w:val="00FF73CF"/>
    <w:rsid w:val="00FF76D3"/>
    <w:rsid w:val="00FF799B"/>
    <w:rsid w:val="00FF7C78"/>
    <w:rsid w:val="01287448"/>
    <w:rsid w:val="016A39D5"/>
    <w:rsid w:val="01E74023"/>
    <w:rsid w:val="02CCBD65"/>
    <w:rsid w:val="02E143F5"/>
    <w:rsid w:val="0322C568"/>
    <w:rsid w:val="03A74EE5"/>
    <w:rsid w:val="03BCC3AC"/>
    <w:rsid w:val="04102874"/>
    <w:rsid w:val="04360E4B"/>
    <w:rsid w:val="060A5C28"/>
    <w:rsid w:val="062110D9"/>
    <w:rsid w:val="062CF75C"/>
    <w:rsid w:val="067CF14D"/>
    <w:rsid w:val="069BD0DB"/>
    <w:rsid w:val="06A51682"/>
    <w:rsid w:val="06F3AE43"/>
    <w:rsid w:val="07560D95"/>
    <w:rsid w:val="07AF7058"/>
    <w:rsid w:val="082AB56D"/>
    <w:rsid w:val="0853B546"/>
    <w:rsid w:val="099AC0D3"/>
    <w:rsid w:val="09B060C5"/>
    <w:rsid w:val="09C025AD"/>
    <w:rsid w:val="09D7F1E5"/>
    <w:rsid w:val="0B53A5E8"/>
    <w:rsid w:val="0BA3C814"/>
    <w:rsid w:val="0BFF4B22"/>
    <w:rsid w:val="0C696DE4"/>
    <w:rsid w:val="0CB1735D"/>
    <w:rsid w:val="0D17B60E"/>
    <w:rsid w:val="0D24F6C2"/>
    <w:rsid w:val="0D2BDAD4"/>
    <w:rsid w:val="0D7A895C"/>
    <w:rsid w:val="0D8ECFC6"/>
    <w:rsid w:val="0E1AF068"/>
    <w:rsid w:val="0EA86323"/>
    <w:rsid w:val="0EB30E35"/>
    <w:rsid w:val="0F068E0E"/>
    <w:rsid w:val="0F72BA25"/>
    <w:rsid w:val="103E7E9A"/>
    <w:rsid w:val="1124B7A8"/>
    <w:rsid w:val="117EEBF3"/>
    <w:rsid w:val="12712330"/>
    <w:rsid w:val="12EF131B"/>
    <w:rsid w:val="12F37FEB"/>
    <w:rsid w:val="12F3D862"/>
    <w:rsid w:val="131C7830"/>
    <w:rsid w:val="1442D64E"/>
    <w:rsid w:val="1450163F"/>
    <w:rsid w:val="14D81CA3"/>
    <w:rsid w:val="1509D786"/>
    <w:rsid w:val="163A6DBB"/>
    <w:rsid w:val="166A985D"/>
    <w:rsid w:val="167E2109"/>
    <w:rsid w:val="16F7FB71"/>
    <w:rsid w:val="1707FCD9"/>
    <w:rsid w:val="171D86B4"/>
    <w:rsid w:val="1776E445"/>
    <w:rsid w:val="178333CC"/>
    <w:rsid w:val="17926D4C"/>
    <w:rsid w:val="17D7349B"/>
    <w:rsid w:val="183143E8"/>
    <w:rsid w:val="18AF87AB"/>
    <w:rsid w:val="18F680BA"/>
    <w:rsid w:val="19F26293"/>
    <w:rsid w:val="1A516602"/>
    <w:rsid w:val="1A5C8DE8"/>
    <w:rsid w:val="1AF26987"/>
    <w:rsid w:val="1B2FEAE2"/>
    <w:rsid w:val="1B89D6F8"/>
    <w:rsid w:val="1C2EF829"/>
    <w:rsid w:val="1CE8757B"/>
    <w:rsid w:val="1CEB13BE"/>
    <w:rsid w:val="1D470326"/>
    <w:rsid w:val="1D8001FD"/>
    <w:rsid w:val="1EB33470"/>
    <w:rsid w:val="1F9E7368"/>
    <w:rsid w:val="1FD7976E"/>
    <w:rsid w:val="21EDDF8E"/>
    <w:rsid w:val="221FEFEB"/>
    <w:rsid w:val="22939422"/>
    <w:rsid w:val="22A55E46"/>
    <w:rsid w:val="231E938F"/>
    <w:rsid w:val="232BB78C"/>
    <w:rsid w:val="242C9660"/>
    <w:rsid w:val="24F1299B"/>
    <w:rsid w:val="255E5D39"/>
    <w:rsid w:val="25DCFF08"/>
    <w:rsid w:val="25DF6543"/>
    <w:rsid w:val="25E4C2BD"/>
    <w:rsid w:val="25F58BC6"/>
    <w:rsid w:val="26017DCF"/>
    <w:rsid w:val="2673D19F"/>
    <w:rsid w:val="26D5BE03"/>
    <w:rsid w:val="27AE5CA0"/>
    <w:rsid w:val="283E5752"/>
    <w:rsid w:val="28D4D139"/>
    <w:rsid w:val="28DE7C10"/>
    <w:rsid w:val="28E9FEC5"/>
    <w:rsid w:val="290905AE"/>
    <w:rsid w:val="29BC4DBB"/>
    <w:rsid w:val="2B54C3C8"/>
    <w:rsid w:val="2B85B733"/>
    <w:rsid w:val="2C592A1A"/>
    <w:rsid w:val="2C982CBC"/>
    <w:rsid w:val="2D8CAAEC"/>
    <w:rsid w:val="2E1B2328"/>
    <w:rsid w:val="2E2DEAEC"/>
    <w:rsid w:val="2E7CBA7C"/>
    <w:rsid w:val="2EA8FE71"/>
    <w:rsid w:val="2EB26FB5"/>
    <w:rsid w:val="2EEC3DEE"/>
    <w:rsid w:val="2F3D8A9A"/>
    <w:rsid w:val="2F9C2F7C"/>
    <w:rsid w:val="30036175"/>
    <w:rsid w:val="308770FE"/>
    <w:rsid w:val="30C93C48"/>
    <w:rsid w:val="30E196AC"/>
    <w:rsid w:val="30E57CBE"/>
    <w:rsid w:val="3173BD3B"/>
    <w:rsid w:val="33076E40"/>
    <w:rsid w:val="3350F7BB"/>
    <w:rsid w:val="33F7A47A"/>
    <w:rsid w:val="34472EFD"/>
    <w:rsid w:val="349B0BC1"/>
    <w:rsid w:val="34A307F6"/>
    <w:rsid w:val="34B06911"/>
    <w:rsid w:val="358D8140"/>
    <w:rsid w:val="35E1E7FB"/>
    <w:rsid w:val="35FB1058"/>
    <w:rsid w:val="361FAD3E"/>
    <w:rsid w:val="363ED857"/>
    <w:rsid w:val="37514C48"/>
    <w:rsid w:val="37DAA8B8"/>
    <w:rsid w:val="380C4AB5"/>
    <w:rsid w:val="3831FDBE"/>
    <w:rsid w:val="38D0A25E"/>
    <w:rsid w:val="395D50BC"/>
    <w:rsid w:val="398FAF2A"/>
    <w:rsid w:val="3A0781E5"/>
    <w:rsid w:val="3A1429C7"/>
    <w:rsid w:val="3A6D9A95"/>
    <w:rsid w:val="3A95F8D3"/>
    <w:rsid w:val="3AFA7CB1"/>
    <w:rsid w:val="3B072493"/>
    <w:rsid w:val="3B1B5FA9"/>
    <w:rsid w:val="3B663D26"/>
    <w:rsid w:val="3BBCCF44"/>
    <w:rsid w:val="3CCE13FA"/>
    <w:rsid w:val="3CD8987E"/>
    <w:rsid w:val="3D53B0A6"/>
    <w:rsid w:val="3DE1C7DE"/>
    <w:rsid w:val="3E2A16B4"/>
    <w:rsid w:val="3E8D0C93"/>
    <w:rsid w:val="3F0636FA"/>
    <w:rsid w:val="3F395AEB"/>
    <w:rsid w:val="4036E00F"/>
    <w:rsid w:val="4046D15C"/>
    <w:rsid w:val="40D19116"/>
    <w:rsid w:val="4113EF5C"/>
    <w:rsid w:val="411BF33D"/>
    <w:rsid w:val="41921B75"/>
    <w:rsid w:val="41BB6D39"/>
    <w:rsid w:val="42D4F80C"/>
    <w:rsid w:val="42E86910"/>
    <w:rsid w:val="4418AE36"/>
    <w:rsid w:val="44AC3E3F"/>
    <w:rsid w:val="44B92BC0"/>
    <w:rsid w:val="44F3A2F7"/>
    <w:rsid w:val="4519C37A"/>
    <w:rsid w:val="4577D519"/>
    <w:rsid w:val="45B320D9"/>
    <w:rsid w:val="46642D29"/>
    <w:rsid w:val="47344EBA"/>
    <w:rsid w:val="47758F24"/>
    <w:rsid w:val="4782C080"/>
    <w:rsid w:val="47D053B5"/>
    <w:rsid w:val="47F467C4"/>
    <w:rsid w:val="48100378"/>
    <w:rsid w:val="48945118"/>
    <w:rsid w:val="48B79364"/>
    <w:rsid w:val="4937AD35"/>
    <w:rsid w:val="496C67D0"/>
    <w:rsid w:val="49721863"/>
    <w:rsid w:val="49C556CA"/>
    <w:rsid w:val="4A0D8534"/>
    <w:rsid w:val="4ABACC6E"/>
    <w:rsid w:val="4BF9A2F5"/>
    <w:rsid w:val="4BFA8E1F"/>
    <w:rsid w:val="4C2935F6"/>
    <w:rsid w:val="4C655617"/>
    <w:rsid w:val="4C8F438F"/>
    <w:rsid w:val="4CEEB5D7"/>
    <w:rsid w:val="4E1CAAE8"/>
    <w:rsid w:val="4E479B5D"/>
    <w:rsid w:val="4EE67FE4"/>
    <w:rsid w:val="4FC4AABC"/>
    <w:rsid w:val="51298395"/>
    <w:rsid w:val="514C58AA"/>
    <w:rsid w:val="5163B751"/>
    <w:rsid w:val="51727B36"/>
    <w:rsid w:val="52AE5EDE"/>
    <w:rsid w:val="532473EB"/>
    <w:rsid w:val="53C30150"/>
    <w:rsid w:val="54BFFBAA"/>
    <w:rsid w:val="5501E155"/>
    <w:rsid w:val="552062F0"/>
    <w:rsid w:val="5549877F"/>
    <w:rsid w:val="55AB4BF2"/>
    <w:rsid w:val="55FF5E4D"/>
    <w:rsid w:val="56084514"/>
    <w:rsid w:val="565F42F5"/>
    <w:rsid w:val="56843085"/>
    <w:rsid w:val="570C2FFF"/>
    <w:rsid w:val="574F1EED"/>
    <w:rsid w:val="5764AEC3"/>
    <w:rsid w:val="57DBD09C"/>
    <w:rsid w:val="58258122"/>
    <w:rsid w:val="58F0F9F6"/>
    <w:rsid w:val="591E0271"/>
    <w:rsid w:val="5972DB29"/>
    <w:rsid w:val="597D5981"/>
    <w:rsid w:val="59FFE9A3"/>
    <w:rsid w:val="5A202746"/>
    <w:rsid w:val="5A616B4C"/>
    <w:rsid w:val="5AD57742"/>
    <w:rsid w:val="5B5BE85C"/>
    <w:rsid w:val="5BFE2DB8"/>
    <w:rsid w:val="5C70D391"/>
    <w:rsid w:val="5CB8A43F"/>
    <w:rsid w:val="5CFE7FEC"/>
    <w:rsid w:val="5D6955D3"/>
    <w:rsid w:val="5DF8FCDE"/>
    <w:rsid w:val="5E4C8802"/>
    <w:rsid w:val="5EB908DF"/>
    <w:rsid w:val="5F7D9725"/>
    <w:rsid w:val="5F83524E"/>
    <w:rsid w:val="5F9304A8"/>
    <w:rsid w:val="5FC31DD1"/>
    <w:rsid w:val="61C76E08"/>
    <w:rsid w:val="6254DC9A"/>
    <w:rsid w:val="62FA236B"/>
    <w:rsid w:val="6453166C"/>
    <w:rsid w:val="6484F91A"/>
    <w:rsid w:val="64C89126"/>
    <w:rsid w:val="65019FE9"/>
    <w:rsid w:val="651AF9B9"/>
    <w:rsid w:val="652D3A5A"/>
    <w:rsid w:val="6591D57A"/>
    <w:rsid w:val="65D02453"/>
    <w:rsid w:val="66AA7268"/>
    <w:rsid w:val="6756AB7F"/>
    <w:rsid w:val="67A79873"/>
    <w:rsid w:val="68F60740"/>
    <w:rsid w:val="6909465D"/>
    <w:rsid w:val="6A557AFE"/>
    <w:rsid w:val="6A982E2B"/>
    <w:rsid w:val="6ABB129B"/>
    <w:rsid w:val="6B1BFC54"/>
    <w:rsid w:val="6B3AF60F"/>
    <w:rsid w:val="6B829D52"/>
    <w:rsid w:val="6C63E285"/>
    <w:rsid w:val="6CB4942A"/>
    <w:rsid w:val="6D088DE1"/>
    <w:rsid w:val="6D6A785F"/>
    <w:rsid w:val="6E387E30"/>
    <w:rsid w:val="6E47BB85"/>
    <w:rsid w:val="6F9553FD"/>
    <w:rsid w:val="6F9981FB"/>
    <w:rsid w:val="71358464"/>
    <w:rsid w:val="713BEB9A"/>
    <w:rsid w:val="71999328"/>
    <w:rsid w:val="72523002"/>
    <w:rsid w:val="7252F1D2"/>
    <w:rsid w:val="72B4932D"/>
    <w:rsid w:val="73356389"/>
    <w:rsid w:val="7336B3B2"/>
    <w:rsid w:val="73861516"/>
    <w:rsid w:val="746C1731"/>
    <w:rsid w:val="7482D870"/>
    <w:rsid w:val="749A8640"/>
    <w:rsid w:val="74A8EAAA"/>
    <w:rsid w:val="75961C2F"/>
    <w:rsid w:val="75A6C754"/>
    <w:rsid w:val="75B095E4"/>
    <w:rsid w:val="75EBEB35"/>
    <w:rsid w:val="76BAF083"/>
    <w:rsid w:val="76E94172"/>
    <w:rsid w:val="775D88D6"/>
    <w:rsid w:val="77B3D1D6"/>
    <w:rsid w:val="77E4DA0C"/>
    <w:rsid w:val="77E5F27D"/>
    <w:rsid w:val="7840B912"/>
    <w:rsid w:val="78744331"/>
    <w:rsid w:val="79F681C1"/>
    <w:rsid w:val="7A30E600"/>
    <w:rsid w:val="7A7FFDB6"/>
    <w:rsid w:val="7AC192F5"/>
    <w:rsid w:val="7B70082B"/>
    <w:rsid w:val="7BB353B8"/>
    <w:rsid w:val="7C8538F0"/>
    <w:rsid w:val="7CDCBDD6"/>
    <w:rsid w:val="7D631071"/>
    <w:rsid w:val="7D7346C7"/>
    <w:rsid w:val="7DE45A6B"/>
    <w:rsid w:val="7DF3992A"/>
    <w:rsid w:val="7E0AA2E1"/>
    <w:rsid w:val="7EF5C4A5"/>
    <w:rsid w:val="7F69211A"/>
    <w:rsid w:val="7F76B56F"/>
    <w:rsid w:val="7FA3E291"/>
    <w:rsid w:val="7FB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9AC0B1C8-C71E-4CBC-B42A-E89F16894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15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5343"/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450D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CA68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2f01e426f40b40ca" Type="http://schemas.microsoft.com/office/2019/09/relationships/intelligence" Target="intelligenc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1F7B-A243-4FEE-803B-0B5E46AF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27</Pages>
  <Words>4757</Words>
  <Characters>27120</Characters>
  <Application>Microsoft Office Word</Application>
  <DocSecurity>0</DocSecurity>
  <Lines>226</Lines>
  <Paragraphs>63</Paragraphs>
  <ScaleCrop>false</ScaleCrop>
  <Company>KPMG</Company>
  <LinksUpToDate>false</LinksUpToDate>
  <CharactersWithSpaces>31814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Jiwararat, Kaewead</cp:lastModifiedBy>
  <cp:revision>4</cp:revision>
  <cp:lastPrinted>2021-11-03T05:05:00Z</cp:lastPrinted>
  <dcterms:created xsi:type="dcterms:W3CDTF">2021-11-10T03:53:00Z</dcterms:created>
  <dcterms:modified xsi:type="dcterms:W3CDTF">2021-11-10T07:38:00Z</dcterms:modified>
</cp:coreProperties>
</file>