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758911B5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6794564" w14:textId="614484CB" w:rsidR="00802DDC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B72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CB72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567D1E4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EBD305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56C6D125" w:rsidR="00802DDC" w:rsidRPr="00844A1D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30 </w:t>
      </w:r>
      <w:r w:rsidR="006667F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44A1D">
        <w:rPr>
          <w:rFonts w:ascii="Angsana New" w:hAnsi="Angsana New" w:cs="Angsana New"/>
          <w:sz w:val="30"/>
          <w:szCs w:val="30"/>
        </w:rPr>
        <w:t>2564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6667F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844A1D">
        <w:rPr>
          <w:rFonts w:ascii="Angsana New" w:hAnsi="Angsana New" w:cs="Angsana New"/>
          <w:sz w:val="30"/>
          <w:szCs w:val="30"/>
        </w:rPr>
        <w:t xml:space="preserve">30 </w:t>
      </w:r>
      <w:r w:rsidR="006667F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44A1D">
        <w:rPr>
          <w:rFonts w:ascii="Angsana New" w:hAnsi="Angsana New" w:cs="Angsana New"/>
          <w:sz w:val="30"/>
          <w:szCs w:val="30"/>
        </w:rPr>
        <w:t xml:space="preserve">2564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6667F0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FF34E4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6667F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Pr="00FF34E4">
        <w:rPr>
          <w:rFonts w:ascii="Angsana New" w:hAnsi="Angsana New" w:cs="Angsana New"/>
          <w:spacing w:val="-4"/>
          <w:sz w:val="30"/>
          <w:szCs w:val="30"/>
        </w:rPr>
        <w:t>2564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C09577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732DE89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02DDC" w:rsidSect="00E77B9D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58FDB40" w14:textId="078DC343" w:rsidR="00802DDC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48887C7" w14:textId="77777777" w:rsidR="009744B3" w:rsidRPr="00483087" w:rsidRDefault="009744B3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4CAF4571" w:rsidR="00802DDC" w:rsidRDefault="002A57C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2C7157">
        <w:rPr>
          <w:rFonts w:ascii="Angsana New" w:hAnsi="Angsana New" w:cs="Angsana New"/>
          <w:sz w:val="30"/>
          <w:szCs w:val="30"/>
        </w:rPr>
        <w:t xml:space="preserve">10 </w:t>
      </w:r>
      <w:r w:rsidRPr="002C7157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2C7157">
        <w:rPr>
          <w:rFonts w:ascii="Angsana New" w:hAnsi="Angsana New" w:cs="Angsana New"/>
          <w:sz w:val="30"/>
          <w:szCs w:val="30"/>
        </w:rPr>
        <w:t>2564</w:t>
      </w:r>
    </w:p>
    <w:sectPr w:rsidR="00802DDC" w:rsidSect="009744B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76762" w14:textId="77777777" w:rsidR="00FC59B8" w:rsidRDefault="00FC59B8">
      <w:r>
        <w:separator/>
      </w:r>
    </w:p>
  </w:endnote>
  <w:endnote w:type="continuationSeparator" w:id="0">
    <w:p w14:paraId="50045737" w14:textId="77777777" w:rsidR="00FC59B8" w:rsidRDefault="00FC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E0BE3" w14:textId="77777777" w:rsidR="00156C8F" w:rsidRDefault="00156C8F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156C8F" w:rsidRDefault="00156C8F" w:rsidP="00061884">
    <w:pPr>
      <w:pStyle w:val="Footer"/>
      <w:ind w:right="360"/>
    </w:pPr>
  </w:p>
  <w:p w14:paraId="2700E1F1" w14:textId="77777777" w:rsidR="00156C8F" w:rsidRDefault="00156C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F80AF" w14:textId="77777777" w:rsidR="00156C8F" w:rsidRPr="00BD38F9" w:rsidRDefault="00156C8F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5C85A" w14:textId="77777777" w:rsidR="00156C8F" w:rsidRPr="00D0474B" w:rsidRDefault="00156C8F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80C5B" w14:textId="77777777" w:rsidR="00156C8F" w:rsidRPr="00D0474B" w:rsidRDefault="00156C8F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84398" w14:textId="77777777" w:rsidR="00156C8F" w:rsidRPr="00853DEB" w:rsidRDefault="00156C8F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156C8F" w:rsidRPr="006105F4" w:rsidRDefault="00156C8F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95E28" w14:textId="77777777" w:rsidR="00FC59B8" w:rsidRDefault="00FC59B8">
      <w:r>
        <w:separator/>
      </w:r>
    </w:p>
  </w:footnote>
  <w:footnote w:type="continuationSeparator" w:id="0">
    <w:p w14:paraId="37A7C0FD" w14:textId="77777777" w:rsidR="00FC59B8" w:rsidRDefault="00FC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8030F" w14:textId="77777777" w:rsidR="00156C8F" w:rsidRPr="00B239E0" w:rsidRDefault="00156C8F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2ED"/>
    <w:rsid w:val="00156874"/>
    <w:rsid w:val="00156C8F"/>
    <w:rsid w:val="0015717C"/>
    <w:rsid w:val="0016095F"/>
    <w:rsid w:val="0016104C"/>
    <w:rsid w:val="001621C1"/>
    <w:rsid w:val="00162C0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26F9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B81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57C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61C0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27B8"/>
    <w:rsid w:val="005E3D1D"/>
    <w:rsid w:val="005E3D4F"/>
    <w:rsid w:val="005E48C3"/>
    <w:rsid w:val="005E625D"/>
    <w:rsid w:val="005F1F75"/>
    <w:rsid w:val="005F36C9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5FFE"/>
    <w:rsid w:val="00636305"/>
    <w:rsid w:val="006418C1"/>
    <w:rsid w:val="00642537"/>
    <w:rsid w:val="0064408C"/>
    <w:rsid w:val="00644731"/>
    <w:rsid w:val="00650B0D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0600"/>
    <w:rsid w:val="00831108"/>
    <w:rsid w:val="008311A7"/>
    <w:rsid w:val="00831E25"/>
    <w:rsid w:val="00833EEF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44B3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58EF"/>
    <w:rsid w:val="00EE5E3C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F064C-0F0C-4B18-8F25-67BD3145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429</Words>
  <Characters>1647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3</cp:revision>
  <cp:lastPrinted>2021-11-04T08:28:00Z</cp:lastPrinted>
  <dcterms:created xsi:type="dcterms:W3CDTF">2021-11-05T10:37:00Z</dcterms:created>
  <dcterms:modified xsi:type="dcterms:W3CDTF">2021-11-05T10:38:00Z</dcterms:modified>
</cp:coreProperties>
</file>