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376B8FD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35FFE" w:rsidRPr="00483087" w14:paraId="31D6E162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A6EDF0A" w14:textId="4E038C35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6F6072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D3CFC7" w14:textId="27FE8F7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5F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635FFE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639BC59D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6157D2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635FFE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2AE616D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119B59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635FFE" w:rsidRPr="00483087" w14:paraId="51E68B5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3DACF5C" w14:textId="1268F4DA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C51CAB9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DAEDEE" w14:textId="03E05641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635FFE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344964D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4350DA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635FFE" w:rsidRPr="005F36C9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35FFE" w:rsidRPr="00483087" w14:paraId="67C60834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25D0A26" w14:textId="7D59EDD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65B2DC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F8A45C" w14:textId="294754E1" w:rsidR="00635FFE" w:rsidRPr="00635FFE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5FF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35FFE" w:rsidRPr="00483087" w14:paraId="28B30DAB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35A83B" w14:textId="5472898C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83A425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CE892" w14:textId="1EF82A36" w:rsidR="00635FFE" w:rsidRPr="005F36C9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F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635FFE" w:rsidRPr="00483087" w14:paraId="6F043512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0C364A9" w14:textId="11A5A690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2F9473D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2ED092" w14:textId="698C15FF" w:rsidR="00635FFE" w:rsidRPr="005F36C9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25FBE5FD" w14:textId="77777777" w:rsidR="009D38B0" w:rsidRPr="00E77B9D" w:rsidRDefault="0049161F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E77B9D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2A57C4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2798A723" w14:textId="26E4E190" w:rsidR="00820DA6" w:rsidRPr="00E77B9D" w:rsidRDefault="009D38B0" w:rsidP="00256D3B">
      <w:pPr>
        <w:spacing w:line="240" w:lineRule="auto"/>
        <w:ind w:left="550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2C7157">
        <w:rPr>
          <w:rFonts w:ascii="Angsana New" w:hAnsi="Angsana New" w:cs="Angsana New"/>
          <w:sz w:val="30"/>
          <w:szCs w:val="30"/>
          <w:cs/>
        </w:rPr>
        <w:t>คณะ</w:t>
      </w:r>
      <w:r w:rsidRPr="002C7157">
        <w:rPr>
          <w:rFonts w:ascii="Angsana New" w:hAnsi="Angsana New" w:cs="Angsana New"/>
          <w:sz w:val="30"/>
          <w:szCs w:val="30"/>
          <w:cs/>
        </w:rPr>
        <w:t xml:space="preserve">กรรมการเมื่อวันที่ </w:t>
      </w:r>
      <w:r w:rsidR="002A57C4" w:rsidRPr="002C7157">
        <w:rPr>
          <w:rFonts w:ascii="Angsana New" w:hAnsi="Angsana New" w:cs="Angsana New"/>
          <w:sz w:val="30"/>
          <w:szCs w:val="30"/>
        </w:rPr>
        <w:t xml:space="preserve">10 </w:t>
      </w:r>
      <w:r w:rsidR="002A57C4" w:rsidRPr="002C7157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2A57C4" w:rsidRPr="002C7157">
        <w:rPr>
          <w:rFonts w:ascii="Angsana New" w:hAnsi="Angsana New" w:cs="Angsana New"/>
          <w:sz w:val="30"/>
          <w:szCs w:val="30"/>
        </w:rPr>
        <w:t>2564</w:t>
      </w:r>
    </w:p>
    <w:p w14:paraId="2650A895" w14:textId="77777777" w:rsidR="00BA4E25" w:rsidRPr="002A57C4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A276D32" w14:textId="63AC824B" w:rsidR="00135923" w:rsidRPr="00E77B9D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77B9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2A57C4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06281265" w14:textId="298A933B" w:rsidR="005850A4" w:rsidRPr="00E77B9D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E77B9D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 w:rsidRPr="00E77B9D">
        <w:rPr>
          <w:rFonts w:ascii="Angsana New" w:hAnsi="Angsana New" w:cs="Angsana New"/>
          <w:sz w:val="30"/>
          <w:szCs w:val="30"/>
          <w:cs/>
        </w:rPr>
        <w:br/>
      </w:r>
      <w:r w:rsidRPr="00E77B9D">
        <w:rPr>
          <w:rFonts w:ascii="Angsana New" w:hAnsi="Angsana New" w:cs="Angsana New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E77B9D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E77B9D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E77B9D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77B9D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E77B9D">
        <w:rPr>
          <w:rFonts w:ascii="Angsana New" w:hAnsi="Angsana New" w:cs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77B9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77B9D"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 w:rsidRPr="00E77B9D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งบการเงินระหว่างกาลนี้</w:t>
      </w:r>
      <w:r w:rsidRPr="00E77B9D">
        <w:rPr>
          <w:rFonts w:ascii="Angsana New" w:hAnsi="Angsana New" w:cs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E77B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7B9D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77B9D">
        <w:rPr>
          <w:rFonts w:ascii="Angsana New" w:hAnsi="Angsana New" w:cs="Angsana New"/>
          <w:sz w:val="30"/>
          <w:szCs w:val="30"/>
        </w:rPr>
        <w:t xml:space="preserve"> 31 </w:t>
      </w:r>
      <w:r w:rsidRPr="00E77B9D">
        <w:rPr>
          <w:rFonts w:ascii="Angsana New" w:hAnsi="Angsana New" w:cs="Angsana New"/>
          <w:sz w:val="30"/>
          <w:szCs w:val="30"/>
          <w:cs/>
        </w:rPr>
        <w:t>ธันวาคม</w:t>
      </w:r>
      <w:r w:rsidRPr="00E77B9D">
        <w:rPr>
          <w:rFonts w:ascii="Angsana New" w:hAnsi="Angsana New" w:cs="Angsana New"/>
          <w:sz w:val="30"/>
          <w:szCs w:val="30"/>
        </w:rPr>
        <w:t xml:space="preserve"> 2563</w:t>
      </w:r>
    </w:p>
    <w:p w14:paraId="4C262E60" w14:textId="6FCDF39C" w:rsidR="00414E6C" w:rsidRPr="002A57C4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4B07A69A" w14:textId="4B7D8600" w:rsidR="00414E6C" w:rsidRPr="00E77B9D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7B9D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E77B9D">
        <w:rPr>
          <w:rFonts w:ascii="Angsana New" w:hAnsi="Angsana New" w:cs="Angsana New" w:hint="cs"/>
          <w:sz w:val="30"/>
          <w:szCs w:val="30"/>
          <w:cs/>
        </w:rPr>
        <w:t>ที่</w:t>
      </w:r>
      <w:r w:rsidRPr="00E77B9D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E77B9D">
        <w:rPr>
          <w:rFonts w:ascii="Angsana New" w:hAnsi="Angsana New" w:cs="Angsana New" w:hint="cs"/>
          <w:sz w:val="30"/>
          <w:szCs w:val="30"/>
          <w:cs/>
        </w:rPr>
        <w:t>ไว้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E77B9D">
        <w:rPr>
          <w:rFonts w:ascii="Angsana New" w:hAnsi="Angsana New" w:cs="Angsana New"/>
          <w:sz w:val="30"/>
          <w:szCs w:val="30"/>
        </w:rPr>
        <w:t xml:space="preserve">31 </w:t>
      </w:r>
      <w:r w:rsidRPr="00E77B9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77B9D">
        <w:rPr>
          <w:rFonts w:ascii="Angsana New" w:hAnsi="Angsana New" w:cs="Angsana New"/>
          <w:sz w:val="30"/>
          <w:szCs w:val="30"/>
        </w:rPr>
        <w:t>2563</w:t>
      </w:r>
    </w:p>
    <w:p w14:paraId="36BA1A15" w14:textId="1C875AB1" w:rsidR="00414E6C" w:rsidRPr="002A57C4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462EC7F2" w14:textId="508A6FB7" w:rsidR="00717DC6" w:rsidRPr="00E77B9D" w:rsidRDefault="00FF03ED" w:rsidP="004137D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77B9D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308EF14" w14:textId="77777777" w:rsidR="00E77B9D" w:rsidRPr="002A57C4" w:rsidRDefault="00E77B9D" w:rsidP="00E77B9D">
      <w:pPr>
        <w:pStyle w:val="block"/>
        <w:spacing w:after="0"/>
        <w:ind w:left="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9405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74"/>
        <w:gridCol w:w="1190"/>
        <w:gridCol w:w="275"/>
        <w:gridCol w:w="8"/>
        <w:gridCol w:w="1161"/>
        <w:gridCol w:w="282"/>
        <w:gridCol w:w="6"/>
        <w:gridCol w:w="1178"/>
        <w:gridCol w:w="269"/>
        <w:gridCol w:w="1162"/>
      </w:tblGrid>
      <w:tr w:rsidR="002A57C4" w:rsidRPr="00C946D7" w14:paraId="26C836FE" w14:textId="77777777" w:rsidTr="002A57C4">
        <w:trPr>
          <w:tblHeader/>
        </w:trPr>
        <w:tc>
          <w:tcPr>
            <w:tcW w:w="2060" w:type="pct"/>
          </w:tcPr>
          <w:p w14:paraId="0985DEE9" w14:textId="6E115ACC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137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</w:tc>
        <w:tc>
          <w:tcPr>
            <w:tcW w:w="1400" w:type="pct"/>
            <w:gridSpan w:val="4"/>
          </w:tcPr>
          <w:p w14:paraId="6FC53DD3" w14:textId="77777777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  <w:gridSpan w:val="2"/>
          </w:tcPr>
          <w:p w14:paraId="7CE1B5CB" w14:textId="77777777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7A082D8B" w14:textId="77777777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A57C4" w:rsidRPr="00C946D7" w14:paraId="14878747" w14:textId="77777777" w:rsidTr="002A57C4">
        <w:trPr>
          <w:tblHeader/>
        </w:trPr>
        <w:tc>
          <w:tcPr>
            <w:tcW w:w="2060" w:type="pct"/>
          </w:tcPr>
          <w:p w14:paraId="601F9EF4" w14:textId="2AD53793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137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00" w:type="pct"/>
            <w:gridSpan w:val="4"/>
          </w:tcPr>
          <w:p w14:paraId="3821E2B0" w14:textId="653944CA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gridSpan w:val="2"/>
          </w:tcPr>
          <w:p w14:paraId="070250EF" w14:textId="77777777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7EE78FE0" w14:textId="29A2ACB6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7C4" w:rsidRPr="00C946D7" w14:paraId="4C0993D4" w14:textId="77777777" w:rsidTr="002A57C4">
        <w:trPr>
          <w:tblHeader/>
        </w:trPr>
        <w:tc>
          <w:tcPr>
            <w:tcW w:w="2060" w:type="pct"/>
          </w:tcPr>
          <w:p w14:paraId="6CAED92D" w14:textId="2ACBEBE3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3" w:type="pct"/>
          </w:tcPr>
          <w:p w14:paraId="0ACE8CCF" w14:textId="3237027C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0FCA59C" w14:textId="77777777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676A254A" w14:textId="246802DE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6E257CFE" w14:textId="77777777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F3918CE" w14:textId="5DFBEEB8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3C796C7B" w14:textId="77777777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4375C4" w14:textId="58D47208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A57C4" w:rsidRPr="00C946D7" w14:paraId="34BFAE68" w14:textId="77777777" w:rsidTr="002A57C4">
        <w:trPr>
          <w:tblHeader/>
        </w:trPr>
        <w:tc>
          <w:tcPr>
            <w:tcW w:w="2060" w:type="pct"/>
          </w:tcPr>
          <w:p w14:paraId="26790BA0" w14:textId="77777777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0" w:type="pct"/>
            <w:gridSpan w:val="9"/>
          </w:tcPr>
          <w:p w14:paraId="0CBFCA47" w14:textId="77777777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7C4" w:rsidRPr="00C946D7" w14:paraId="3CF4F26F" w14:textId="77777777" w:rsidTr="00E77B9D">
        <w:tc>
          <w:tcPr>
            <w:tcW w:w="2060" w:type="pct"/>
          </w:tcPr>
          <w:p w14:paraId="3892907E" w14:textId="77777777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14:paraId="69BDFAE7" w14:textId="77777777" w:rsidR="002A57C4" w:rsidRPr="00CD295C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84F548C" w14:textId="77777777" w:rsidR="002A57C4" w:rsidRPr="00CD295C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566B5686" w14:textId="77777777" w:rsidR="002A57C4" w:rsidRPr="00CD295C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EE34072" w14:textId="77777777" w:rsidR="002A57C4" w:rsidRPr="00CD295C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F2C5997" w14:textId="77777777" w:rsidR="002A57C4" w:rsidRPr="00CD295C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375B938" w14:textId="77777777" w:rsidR="002A57C4" w:rsidRPr="00CD295C" w:rsidRDefault="002A57C4" w:rsidP="00B8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564F5822" w14:textId="77777777" w:rsidR="002A57C4" w:rsidRPr="00C946D7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057B" w:rsidRPr="00C946D7" w14:paraId="5C7947B9" w14:textId="77777777" w:rsidTr="00E77B9D">
        <w:tc>
          <w:tcPr>
            <w:tcW w:w="2060" w:type="pct"/>
          </w:tcPr>
          <w:p w14:paraId="160849E5" w14:textId="7A5C0D56" w:rsidR="00CC057B" w:rsidRPr="00CC057B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33" w:type="pct"/>
          </w:tcPr>
          <w:p w14:paraId="5707A2EB" w14:textId="6A756879" w:rsidR="00076FB0" w:rsidRPr="00CD295C" w:rsidRDefault="00076FB0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B01EB35" w14:textId="77777777" w:rsidR="00CC057B" w:rsidRPr="00CD295C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73A94849" w14:textId="38789ACC" w:rsidR="00CC057B" w:rsidRPr="00CD295C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40471846" w14:textId="77777777" w:rsidR="00CC057B" w:rsidRPr="00CD295C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27B03BC" w14:textId="1EEEA444" w:rsidR="00CC057B" w:rsidRPr="00CD295C" w:rsidRDefault="00B85B7D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37,878</w:t>
            </w:r>
          </w:p>
        </w:tc>
        <w:tc>
          <w:tcPr>
            <w:tcW w:w="143" w:type="pct"/>
          </w:tcPr>
          <w:p w14:paraId="444AEFA8" w14:textId="77777777" w:rsidR="00CC057B" w:rsidRPr="00CD295C" w:rsidRDefault="00CC057B" w:rsidP="00B8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09D8C7E5" w14:textId="05D75603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3BFC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623BFC">
              <w:rPr>
                <w:rFonts w:ascii="Angsana New" w:hAnsi="Angsana New" w:cs="Angsana New"/>
                <w:sz w:val="30"/>
                <w:szCs w:val="30"/>
                <w:cs/>
              </w:rPr>
              <w:t>026</w:t>
            </w:r>
          </w:p>
        </w:tc>
      </w:tr>
      <w:tr w:rsidR="00CC057B" w:rsidRPr="00C946D7" w14:paraId="48C2D6ED" w14:textId="77777777" w:rsidTr="00E77B9D">
        <w:tc>
          <w:tcPr>
            <w:tcW w:w="2060" w:type="pct"/>
          </w:tcPr>
          <w:p w14:paraId="00043DED" w14:textId="1C177113" w:rsidR="00CC057B" w:rsidRPr="00CC057B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3" w:type="pct"/>
          </w:tcPr>
          <w:p w14:paraId="3DC860CC" w14:textId="3535CB84" w:rsidR="00CC057B" w:rsidRPr="00CD295C" w:rsidRDefault="00076FB0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3658B0" w14:textId="77777777" w:rsidR="00CC057B" w:rsidRPr="00CD295C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7EF532D2" w14:textId="4A599734" w:rsidR="00CC057B" w:rsidRPr="00CD295C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1FABAF28" w14:textId="77777777" w:rsidR="00CC057B" w:rsidRPr="00CD295C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86B5798" w14:textId="52C3681E" w:rsidR="00CC057B" w:rsidRPr="00CD295C" w:rsidRDefault="008C7EB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333</w:t>
            </w:r>
          </w:p>
        </w:tc>
        <w:tc>
          <w:tcPr>
            <w:tcW w:w="143" w:type="pct"/>
          </w:tcPr>
          <w:p w14:paraId="690C0F53" w14:textId="77777777" w:rsidR="00CC057B" w:rsidRPr="00CD295C" w:rsidRDefault="00CC057B" w:rsidP="00B8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0EB4CA55" w14:textId="6A0A93A9" w:rsidR="00CC057B" w:rsidRPr="00623BFC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11</w:t>
            </w:r>
          </w:p>
        </w:tc>
      </w:tr>
      <w:tr w:rsidR="00CC057B" w:rsidRPr="00623BFC" w14:paraId="630EA2E5" w14:textId="77777777" w:rsidTr="00E77B9D">
        <w:tc>
          <w:tcPr>
            <w:tcW w:w="2060" w:type="pct"/>
          </w:tcPr>
          <w:p w14:paraId="1C055D40" w14:textId="77777777" w:rsidR="00CC057B" w:rsidRPr="00CC057B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57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3" w:type="pct"/>
          </w:tcPr>
          <w:p w14:paraId="14D71A53" w14:textId="6BCD4D75" w:rsidR="00CC057B" w:rsidRPr="00CD295C" w:rsidRDefault="00076FB0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198CDD" w14:textId="77777777" w:rsidR="00CC057B" w:rsidRPr="00CD295C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3E3DC24B" w14:textId="20D8E88B" w:rsidR="00CC057B" w:rsidRPr="00CD295C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2538013" w14:textId="77777777" w:rsidR="00CC057B" w:rsidRPr="00CD295C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8654806" w14:textId="17639777" w:rsidR="00CC057B" w:rsidRPr="00CD295C" w:rsidRDefault="00B85B7D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088CFF8" w14:textId="77777777" w:rsidR="00CC057B" w:rsidRPr="00CD295C" w:rsidRDefault="00CC057B" w:rsidP="00B8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3B9F2301" w14:textId="3F6BE7D1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3BFC">
              <w:rPr>
                <w:rFonts w:ascii="Angsana New" w:hAnsi="Angsana New" w:cs="Angsana New"/>
                <w:sz w:val="30"/>
                <w:szCs w:val="30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3BFC">
              <w:rPr>
                <w:rFonts w:ascii="Angsana New" w:hAnsi="Angsana New" w:cs="Angsana New"/>
                <w:sz w:val="30"/>
                <w:szCs w:val="30"/>
              </w:rPr>
              <w:t>847</w:t>
            </w:r>
          </w:p>
        </w:tc>
      </w:tr>
      <w:tr w:rsidR="00CC057B" w:rsidRPr="00C946D7" w14:paraId="2A329B0E" w14:textId="77777777" w:rsidTr="00E77B9D">
        <w:tc>
          <w:tcPr>
            <w:tcW w:w="2060" w:type="pct"/>
          </w:tcPr>
          <w:p w14:paraId="214CDBB2" w14:textId="16CA3497" w:rsidR="00CC057B" w:rsidRPr="00CC057B" w:rsidRDefault="00CC057B" w:rsidP="00CC057B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 w:rsidR="00C11E2D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33" w:type="pct"/>
          </w:tcPr>
          <w:p w14:paraId="1C94EF71" w14:textId="3E217EC9" w:rsidR="00CC057B" w:rsidRPr="00CD295C" w:rsidRDefault="00076FB0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8B2893C" w14:textId="77777777" w:rsidR="00CC057B" w:rsidRPr="00CD295C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14478BB5" w14:textId="10FFF2B0" w:rsidR="00CC057B" w:rsidRPr="00CD295C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17C7481E" w14:textId="77777777" w:rsidR="00CC057B" w:rsidRPr="00CD295C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3266490" w14:textId="1C440F75" w:rsidR="00CC057B" w:rsidRPr="00CD295C" w:rsidRDefault="00B85B7D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  <w:lang w:val="en-GB"/>
              </w:rPr>
              <w:t>1,227</w:t>
            </w:r>
          </w:p>
        </w:tc>
        <w:tc>
          <w:tcPr>
            <w:tcW w:w="143" w:type="pct"/>
          </w:tcPr>
          <w:p w14:paraId="02ECD4F6" w14:textId="77777777" w:rsidR="00CC057B" w:rsidRPr="00CD295C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52B2A361" w14:textId="25B4846F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3BFC">
              <w:rPr>
                <w:rFonts w:ascii="Angsana New" w:hAnsi="Angsana New" w:cs="Angsana New"/>
                <w:sz w:val="30"/>
                <w:szCs w:val="30"/>
              </w:rPr>
              <w:t>729</w:t>
            </w:r>
          </w:p>
        </w:tc>
      </w:tr>
      <w:tr w:rsidR="00CC057B" w:rsidRPr="00C946D7" w14:paraId="5760DA5C" w14:textId="77777777" w:rsidTr="00E77B9D">
        <w:tc>
          <w:tcPr>
            <w:tcW w:w="2060" w:type="pct"/>
          </w:tcPr>
          <w:p w14:paraId="72733842" w14:textId="77777777" w:rsidR="00CC057B" w:rsidRPr="002A57C4" w:rsidRDefault="00CC057B" w:rsidP="00CC057B">
            <w:pPr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33" w:type="pct"/>
          </w:tcPr>
          <w:p w14:paraId="49422374" w14:textId="77777777" w:rsidR="00CC057B" w:rsidRPr="002A57C4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0956ED24" w14:textId="77777777" w:rsidR="00CC057B" w:rsidRPr="002A57C4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21" w:type="pct"/>
            <w:gridSpan w:val="2"/>
          </w:tcPr>
          <w:p w14:paraId="66D422F1" w14:textId="77777777" w:rsidR="00CC057B" w:rsidRPr="002A57C4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50" w:type="pct"/>
          </w:tcPr>
          <w:p w14:paraId="734D5F79" w14:textId="77777777" w:rsidR="00CC057B" w:rsidRPr="002A57C4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29" w:type="pct"/>
            <w:gridSpan w:val="2"/>
          </w:tcPr>
          <w:p w14:paraId="7A54A2AF" w14:textId="77777777" w:rsidR="00CC057B" w:rsidRPr="002A57C4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3" w:type="pct"/>
          </w:tcPr>
          <w:p w14:paraId="1BF20BFD" w14:textId="77777777" w:rsidR="00CC057B" w:rsidRPr="002A57C4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18" w:type="pct"/>
          </w:tcPr>
          <w:p w14:paraId="2FC2987E" w14:textId="77777777" w:rsidR="00CC057B" w:rsidRPr="002A57C4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CC057B" w:rsidRPr="00C946D7" w14:paraId="5741541F" w14:textId="77777777" w:rsidTr="00E77B9D">
        <w:tc>
          <w:tcPr>
            <w:tcW w:w="2060" w:type="pct"/>
          </w:tcPr>
          <w:p w14:paraId="39A5EB4A" w14:textId="77777777" w:rsidR="00CC057B" w:rsidRPr="00C946D7" w:rsidRDefault="00CC057B" w:rsidP="00CC057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D2A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3" w:type="pct"/>
          </w:tcPr>
          <w:p w14:paraId="2D4056FE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8561156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38E3D986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81CB5E2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07A6E87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3EEF934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51DAF04B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C057B" w:rsidRPr="00C946D7" w14:paraId="7BBC432C" w14:textId="77777777" w:rsidTr="00E77B9D">
        <w:tc>
          <w:tcPr>
            <w:tcW w:w="2060" w:type="pct"/>
          </w:tcPr>
          <w:p w14:paraId="0045122A" w14:textId="77777777" w:rsidR="00CC057B" w:rsidRPr="00C946D7" w:rsidRDefault="00CC057B" w:rsidP="00CC057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33" w:type="pct"/>
          </w:tcPr>
          <w:p w14:paraId="74D6941F" w14:textId="228AC253" w:rsidR="00CC057B" w:rsidRPr="00C946D7" w:rsidRDefault="00B85B7D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FD5250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1F4BA241" w14:textId="234F2B35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50" w:type="pct"/>
          </w:tcPr>
          <w:p w14:paraId="339C4D43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E4CDF48" w14:textId="404DA08D" w:rsidR="00CC057B" w:rsidRPr="00C946D7" w:rsidRDefault="00B85B7D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61E7BC3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4A7EC0EE" w14:textId="3104D112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C057B" w:rsidRPr="00C946D7" w14:paraId="0CE47DE2" w14:textId="77777777" w:rsidTr="00E77B9D">
        <w:tc>
          <w:tcPr>
            <w:tcW w:w="2060" w:type="pct"/>
          </w:tcPr>
          <w:p w14:paraId="09A541BA" w14:textId="77777777" w:rsidR="00CC057B" w:rsidRPr="00C946D7" w:rsidRDefault="00CC057B" w:rsidP="00CC057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33" w:type="pct"/>
          </w:tcPr>
          <w:p w14:paraId="23D73E96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88B4F2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7E926115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0A3532C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4BA923B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488B3B5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2B62EB2A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C057B" w:rsidRPr="00C946D7" w14:paraId="2117A455" w14:textId="77777777" w:rsidTr="00E77B9D">
        <w:tc>
          <w:tcPr>
            <w:tcW w:w="2060" w:type="pct"/>
          </w:tcPr>
          <w:p w14:paraId="34BDEF7D" w14:textId="77777777" w:rsidR="00CC057B" w:rsidRPr="00C946D7" w:rsidRDefault="00CC057B" w:rsidP="00CC057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33" w:type="pct"/>
          </w:tcPr>
          <w:p w14:paraId="75996493" w14:textId="6958A4CB" w:rsidR="00CC057B" w:rsidRPr="00C946D7" w:rsidRDefault="00B85B7D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85B7D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B85B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5B7D">
              <w:rPr>
                <w:rFonts w:ascii="Angsana New" w:hAnsi="Angsana New" w:cs="Angsana New"/>
                <w:sz w:val="30"/>
                <w:szCs w:val="30"/>
                <w:cs/>
              </w:rPr>
              <w:t>762</w:t>
            </w:r>
          </w:p>
        </w:tc>
        <w:tc>
          <w:tcPr>
            <w:tcW w:w="146" w:type="pct"/>
          </w:tcPr>
          <w:p w14:paraId="18B45743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5984628E" w14:textId="433B8ADB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16,859</w:t>
            </w:r>
          </w:p>
        </w:tc>
        <w:tc>
          <w:tcPr>
            <w:tcW w:w="150" w:type="pct"/>
          </w:tcPr>
          <w:p w14:paraId="46C5CAC9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D015BC2" w14:textId="03F3DA89" w:rsidR="00CC057B" w:rsidRPr="00C946D7" w:rsidRDefault="00B85B7D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B7D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B85B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5B7D">
              <w:rPr>
                <w:rFonts w:ascii="Angsana New" w:hAnsi="Angsana New" w:cs="Angsana New"/>
                <w:sz w:val="30"/>
                <w:szCs w:val="30"/>
                <w:cs/>
              </w:rPr>
              <w:t>762</w:t>
            </w:r>
          </w:p>
        </w:tc>
        <w:tc>
          <w:tcPr>
            <w:tcW w:w="143" w:type="pct"/>
          </w:tcPr>
          <w:p w14:paraId="2829FA0B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6D6A464B" w14:textId="355135EF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16,739</w:t>
            </w:r>
          </w:p>
        </w:tc>
      </w:tr>
      <w:tr w:rsidR="00CC057B" w:rsidRPr="00C946D7" w14:paraId="251972AB" w14:textId="77777777" w:rsidTr="00E77B9D">
        <w:tc>
          <w:tcPr>
            <w:tcW w:w="2060" w:type="pct"/>
          </w:tcPr>
          <w:p w14:paraId="230818BD" w14:textId="77777777" w:rsidR="00CC057B" w:rsidRPr="00C946D7" w:rsidRDefault="00CC057B" w:rsidP="00CC057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3" w:type="pct"/>
          </w:tcPr>
          <w:p w14:paraId="08A9C58F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40CA995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1" w:type="pct"/>
            <w:gridSpan w:val="2"/>
          </w:tcPr>
          <w:p w14:paraId="24D2A088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F654E5C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gridSpan w:val="2"/>
          </w:tcPr>
          <w:p w14:paraId="2C7BE7CE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8788F25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341858F5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C057B" w:rsidRPr="00C946D7" w14:paraId="19F9F96D" w14:textId="77777777" w:rsidTr="00E77B9D">
        <w:tc>
          <w:tcPr>
            <w:tcW w:w="2060" w:type="pct"/>
          </w:tcPr>
          <w:p w14:paraId="5C50BE6B" w14:textId="36037D8C" w:rsidR="00CC057B" w:rsidRPr="00C946D7" w:rsidRDefault="00CC057B" w:rsidP="00CC057B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04D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04D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รวมค่าตอบแทน</w:t>
            </w:r>
          </w:p>
        </w:tc>
        <w:tc>
          <w:tcPr>
            <w:tcW w:w="633" w:type="pct"/>
          </w:tcPr>
          <w:p w14:paraId="20A606D5" w14:textId="79517CF2" w:rsidR="00CC057B" w:rsidRPr="00B85B7D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1C60EBCD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4D42E9D2" w14:textId="1C440A72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1B10E8AB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gridSpan w:val="2"/>
          </w:tcPr>
          <w:p w14:paraId="72BAB79E" w14:textId="0777DC1D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0231DE4" w14:textId="77777777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5E3E601C" w14:textId="442CD86E" w:rsidR="00CC057B" w:rsidRPr="00C946D7" w:rsidRDefault="00CC057B" w:rsidP="00CC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11E2D" w:rsidRPr="00C946D7" w14:paraId="4167C598" w14:textId="77777777" w:rsidTr="00E77B9D">
        <w:tc>
          <w:tcPr>
            <w:tcW w:w="2060" w:type="pct"/>
          </w:tcPr>
          <w:p w14:paraId="57D2E6C6" w14:textId="3EF44605" w:rsidR="00C11E2D" w:rsidRPr="00C946D7" w:rsidRDefault="00C11E2D" w:rsidP="00C11E2D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4D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  กรรมการ)</w:t>
            </w:r>
          </w:p>
        </w:tc>
        <w:tc>
          <w:tcPr>
            <w:tcW w:w="633" w:type="pct"/>
          </w:tcPr>
          <w:p w14:paraId="50EC10B2" w14:textId="0CC5BD63" w:rsidR="00C11E2D" w:rsidRPr="007B64D1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85B7D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3</w:t>
            </w:r>
            <w:r w:rsidRPr="00B85B7D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B85B7D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960</w:t>
            </w:r>
          </w:p>
        </w:tc>
        <w:tc>
          <w:tcPr>
            <w:tcW w:w="150" w:type="pct"/>
            <w:gridSpan w:val="2"/>
          </w:tcPr>
          <w:p w14:paraId="0B49638B" w14:textId="77777777" w:rsidR="00C11E2D" w:rsidRPr="00C946D7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197C8E09" w14:textId="18FF3704" w:rsidR="00C11E2D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3,960</w:t>
            </w:r>
          </w:p>
        </w:tc>
        <w:tc>
          <w:tcPr>
            <w:tcW w:w="150" w:type="pct"/>
          </w:tcPr>
          <w:p w14:paraId="5A61AE22" w14:textId="77777777" w:rsidR="00C11E2D" w:rsidRPr="00C946D7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gridSpan w:val="2"/>
          </w:tcPr>
          <w:p w14:paraId="70623766" w14:textId="11EE42D6" w:rsidR="00C11E2D" w:rsidRPr="00C946D7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B7D">
              <w:rPr>
                <w:rFonts w:ascii="Angsana New" w:hAnsi="Angsana New" w:cs="Angsana New"/>
                <w:sz w:val="30"/>
                <w:szCs w:val="30"/>
              </w:rPr>
              <w:t>3,960</w:t>
            </w:r>
          </w:p>
        </w:tc>
        <w:tc>
          <w:tcPr>
            <w:tcW w:w="143" w:type="pct"/>
          </w:tcPr>
          <w:p w14:paraId="02F43739" w14:textId="77777777" w:rsidR="00C11E2D" w:rsidRPr="00C946D7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6DF74039" w14:textId="7C86CFEC" w:rsidR="00C11E2D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3,960</w:t>
            </w:r>
          </w:p>
        </w:tc>
      </w:tr>
      <w:tr w:rsidR="00C11E2D" w:rsidRPr="00C946D7" w14:paraId="612663E0" w14:textId="77777777" w:rsidTr="00E77B9D">
        <w:tc>
          <w:tcPr>
            <w:tcW w:w="2060" w:type="pct"/>
          </w:tcPr>
          <w:p w14:paraId="25E29800" w14:textId="77777777" w:rsidR="00C11E2D" w:rsidRPr="00C946D7" w:rsidRDefault="00C11E2D" w:rsidP="00C11E2D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3" w:type="pct"/>
          </w:tcPr>
          <w:p w14:paraId="00EE03D5" w14:textId="3D58DEBF" w:rsidR="00C11E2D" w:rsidRPr="00C946D7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85B7D">
              <w:rPr>
                <w:rFonts w:ascii="Angsana New" w:hAnsi="Angsana New" w:cs="Angsana New"/>
                <w:sz w:val="30"/>
                <w:szCs w:val="30"/>
                <w:cs/>
              </w:rPr>
              <w:t>119</w:t>
            </w:r>
          </w:p>
        </w:tc>
        <w:tc>
          <w:tcPr>
            <w:tcW w:w="150" w:type="pct"/>
            <w:gridSpan w:val="2"/>
          </w:tcPr>
          <w:p w14:paraId="4615AEF6" w14:textId="77777777" w:rsidR="00C11E2D" w:rsidRPr="00C946D7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48E5F021" w14:textId="5ACC9169" w:rsidR="00C11E2D" w:rsidRPr="00C946D7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50" w:type="pct"/>
          </w:tcPr>
          <w:p w14:paraId="383A0259" w14:textId="77777777" w:rsidR="00C11E2D" w:rsidRPr="00C946D7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gridSpan w:val="2"/>
          </w:tcPr>
          <w:p w14:paraId="2478DA70" w14:textId="54CB99FC" w:rsidR="00C11E2D" w:rsidRPr="00C946D7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85B7D">
              <w:rPr>
                <w:rFonts w:ascii="Angsana New" w:hAnsi="Angsana New" w:cs="Angsana New"/>
                <w:sz w:val="30"/>
                <w:szCs w:val="30"/>
                <w:cs/>
              </w:rPr>
              <w:t>119</w:t>
            </w:r>
          </w:p>
        </w:tc>
        <w:tc>
          <w:tcPr>
            <w:tcW w:w="143" w:type="pct"/>
          </w:tcPr>
          <w:p w14:paraId="4B60C6D0" w14:textId="77777777" w:rsidR="00C11E2D" w:rsidRPr="00C946D7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5AB80861" w14:textId="039DB951" w:rsidR="00C11E2D" w:rsidRPr="00C946D7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C11E2D" w:rsidRPr="00483087" w14:paraId="34723EF4" w14:textId="77777777" w:rsidTr="00E77B9D">
        <w:tc>
          <w:tcPr>
            <w:tcW w:w="2060" w:type="pct"/>
          </w:tcPr>
          <w:p w14:paraId="18D28522" w14:textId="77777777" w:rsidR="00C11E2D" w:rsidRPr="00C11E2D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1E2D">
              <w:rPr>
                <w:rFonts w:ascii="Angsana New" w:hAnsi="Angsana New" w:cs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F4A2D63" w14:textId="24B8B7A5" w:rsidR="00C11E2D" w:rsidRPr="007E54F9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4F9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7E54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54F9">
              <w:rPr>
                <w:rFonts w:ascii="Angsana New" w:hAnsi="Angsana New" w:cs="Angsana New"/>
                <w:sz w:val="30"/>
                <w:szCs w:val="30"/>
                <w:cs/>
              </w:rPr>
              <w:t>079</w:t>
            </w:r>
          </w:p>
        </w:tc>
        <w:tc>
          <w:tcPr>
            <w:tcW w:w="150" w:type="pct"/>
            <w:gridSpan w:val="2"/>
          </w:tcPr>
          <w:p w14:paraId="3BBC061B" w14:textId="77777777" w:rsidR="00C11E2D" w:rsidRPr="007E54F9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37431D2A" w14:textId="36D00784" w:rsidR="00C11E2D" w:rsidRPr="007E54F9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4F9">
              <w:rPr>
                <w:rFonts w:ascii="Angsana New" w:hAnsi="Angsana New" w:cs="Angsana New"/>
                <w:sz w:val="30"/>
                <w:szCs w:val="30"/>
              </w:rPr>
              <w:t>4,053</w:t>
            </w:r>
          </w:p>
        </w:tc>
        <w:tc>
          <w:tcPr>
            <w:tcW w:w="150" w:type="pct"/>
          </w:tcPr>
          <w:p w14:paraId="24C2A88E" w14:textId="77777777" w:rsidR="00C11E2D" w:rsidRPr="007E54F9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C91053" w14:textId="30EE4634" w:rsidR="00C11E2D" w:rsidRPr="007E54F9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4F9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7E54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54F9">
              <w:rPr>
                <w:rFonts w:ascii="Angsana New" w:hAnsi="Angsana New" w:cs="Angsana New"/>
                <w:sz w:val="30"/>
                <w:szCs w:val="30"/>
                <w:cs/>
              </w:rPr>
              <w:t>079</w:t>
            </w:r>
          </w:p>
        </w:tc>
        <w:tc>
          <w:tcPr>
            <w:tcW w:w="143" w:type="pct"/>
          </w:tcPr>
          <w:p w14:paraId="6E841797" w14:textId="77777777" w:rsidR="00C11E2D" w:rsidRPr="007E54F9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C89FB15" w14:textId="716779F8" w:rsidR="00C11E2D" w:rsidRPr="007E54F9" w:rsidRDefault="00C11E2D" w:rsidP="00C1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4F9">
              <w:rPr>
                <w:rFonts w:ascii="Angsana New" w:hAnsi="Angsana New" w:cs="Angsana New"/>
                <w:sz w:val="30"/>
                <w:szCs w:val="30"/>
              </w:rPr>
              <w:t>4,053</w:t>
            </w:r>
          </w:p>
        </w:tc>
      </w:tr>
    </w:tbl>
    <w:p w14:paraId="0F39C696" w14:textId="469A918B" w:rsidR="00397A68" w:rsidRPr="007E4A67" w:rsidRDefault="00397A68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Cs/>
          <w:sz w:val="28"/>
          <w:szCs w:val="28"/>
          <w:cs/>
        </w:rPr>
      </w:pPr>
    </w:p>
    <w:p w14:paraId="2CCD54ED" w14:textId="46650D2E" w:rsidR="00476CDB" w:rsidRDefault="00536D61" w:rsidP="00AD0442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3</w:t>
      </w:r>
      <w:r w:rsidR="00304D21">
        <w:rPr>
          <w:rFonts w:ascii="Angsana New" w:hAnsi="Angsana New"/>
          <w:sz w:val="30"/>
          <w:szCs w:val="30"/>
          <w:lang w:val="en-US" w:bidi="th-TH"/>
        </w:rPr>
        <w:t xml:space="preserve">0 </w:t>
      </w:r>
      <w:r w:rsidR="00E77B9D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256</w:t>
      </w:r>
      <w:r w:rsidR="00DA585A">
        <w:rPr>
          <w:rFonts w:ascii="Angsana New" w:hAnsi="Angsana New"/>
          <w:sz w:val="30"/>
          <w:szCs w:val="30"/>
          <w:lang w:val="en-US" w:bidi="th-TH"/>
        </w:rPr>
        <w:t>4</w:t>
      </w:r>
      <w:r w:rsidR="00DE4575"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และ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31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ธันวาคม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256</w:t>
      </w:r>
      <w:r w:rsidR="00DA585A">
        <w:rPr>
          <w:rFonts w:ascii="Angsana New" w:hAnsi="Angsana New"/>
          <w:sz w:val="30"/>
          <w:szCs w:val="30"/>
          <w:lang w:val="en-US" w:bidi="th-TH"/>
        </w:rPr>
        <w:t>3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มีดังนี้</w:t>
      </w:r>
    </w:p>
    <w:p w14:paraId="5C3FC04B" w14:textId="46795D97" w:rsidR="00DE4575" w:rsidRPr="002C0570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Cs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5"/>
        <w:gridCol w:w="275"/>
        <w:gridCol w:w="1148"/>
        <w:gridCol w:w="237"/>
        <w:gridCol w:w="1126"/>
      </w:tblGrid>
      <w:tr w:rsidR="00DA40F2" w:rsidRPr="00F205C4" w14:paraId="5A3AA90F" w14:textId="77777777" w:rsidTr="002C0570">
        <w:trPr>
          <w:tblHeader/>
        </w:trPr>
        <w:tc>
          <w:tcPr>
            <w:tcW w:w="2108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B9D" w:rsidRPr="00F205C4" w14:paraId="6D4E905C" w14:textId="77777777" w:rsidTr="002C0570">
        <w:trPr>
          <w:tblHeader/>
        </w:trPr>
        <w:tc>
          <w:tcPr>
            <w:tcW w:w="2108" w:type="pct"/>
          </w:tcPr>
          <w:p w14:paraId="1D10CA5D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83001F7" w14:textId="164BE00F" w:rsidR="00E77B9D" w:rsidRPr="00E77B9D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8"/>
                <w:cs/>
              </w:rPr>
            </w:pPr>
            <w:r w:rsidRPr="00E77B9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77B9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54C832B3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4DF24B" w14:textId="3E9CAAD0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C54E4FE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E18B2A" w14:textId="31E796F1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7B9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77B9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7AA48825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07F4FF" w14:textId="4C575F0B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77B9D" w:rsidRPr="00F205C4" w14:paraId="51091F49" w14:textId="77777777" w:rsidTr="002C0570">
        <w:trPr>
          <w:tblHeader/>
        </w:trPr>
        <w:tc>
          <w:tcPr>
            <w:tcW w:w="2108" w:type="pct"/>
          </w:tcPr>
          <w:p w14:paraId="17748F26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DA47174" w14:textId="55772813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8A16860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32E00D1" w14:textId="1084D1FD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56E238E0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ACD93E" w14:textId="5C56A9E9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651700A1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E8009EA" w14:textId="35B2D4DA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77B9D" w:rsidRPr="00F205C4" w14:paraId="5BB67607" w14:textId="77777777" w:rsidTr="002C0570">
        <w:trPr>
          <w:tblHeader/>
        </w:trPr>
        <w:tc>
          <w:tcPr>
            <w:tcW w:w="2108" w:type="pct"/>
          </w:tcPr>
          <w:p w14:paraId="66022615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7B7BE96A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B9D" w:rsidRPr="00F205C4" w14:paraId="01B28C33" w14:textId="77777777" w:rsidTr="002C0570">
        <w:tc>
          <w:tcPr>
            <w:tcW w:w="2108" w:type="pct"/>
          </w:tcPr>
          <w:p w14:paraId="01DAC164" w14:textId="467089EB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92" w:type="pct"/>
            <w:gridSpan w:val="7"/>
          </w:tcPr>
          <w:p w14:paraId="4039BA72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77B9D" w:rsidRPr="00F205C4" w14:paraId="41CE4AA8" w14:textId="77777777" w:rsidTr="00304D21">
        <w:trPr>
          <w:trHeight w:val="236"/>
        </w:trPr>
        <w:tc>
          <w:tcPr>
            <w:tcW w:w="2108" w:type="pct"/>
          </w:tcPr>
          <w:p w14:paraId="39B93068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082E240" w14:textId="4007F655" w:rsidR="00E77B9D" w:rsidRPr="00DA40F2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2E5AEA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562762E" w14:textId="17B178BE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D5CC53C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4B0778D2" w14:textId="4C5815A5" w:rsidR="00E77B9D" w:rsidRPr="00DA40F2" w:rsidRDefault="001B5EB2" w:rsidP="00CC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5EB2">
              <w:rPr>
                <w:rFonts w:ascii="Angsana New" w:hAnsi="Angsana New" w:cs="Angsana New"/>
                <w:sz w:val="30"/>
                <w:szCs w:val="30"/>
              </w:rPr>
              <w:t>8,634</w:t>
            </w:r>
          </w:p>
        </w:tc>
        <w:tc>
          <w:tcPr>
            <w:tcW w:w="129" w:type="pct"/>
          </w:tcPr>
          <w:p w14:paraId="78B2EAF3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2EC643E" w14:textId="6A3207A4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</w:rPr>
              <w:t>4,3</w:t>
            </w:r>
            <w:r w:rsidR="00B961FD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E77B9D" w:rsidRPr="00F205C4" w14:paraId="1CF0BBCA" w14:textId="77777777" w:rsidTr="00304D21">
        <w:trPr>
          <w:trHeight w:val="236"/>
        </w:trPr>
        <w:tc>
          <w:tcPr>
            <w:tcW w:w="2108" w:type="pct"/>
          </w:tcPr>
          <w:p w14:paraId="508F3300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0A47094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F7F8E9E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B8F2DB9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7ED9E260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07CE8AB8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9AC627A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54AAD8D" w14:textId="77777777" w:rsidR="00E77B9D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7B9D" w:rsidRPr="00F205C4" w14:paraId="58833C97" w14:textId="77777777" w:rsidTr="00304D21">
        <w:trPr>
          <w:trHeight w:val="236"/>
        </w:trPr>
        <w:tc>
          <w:tcPr>
            <w:tcW w:w="2108" w:type="pct"/>
          </w:tcPr>
          <w:p w14:paraId="50FF1414" w14:textId="5758D8AE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7" w:type="pct"/>
          </w:tcPr>
          <w:p w14:paraId="64B21D54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01C0618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E2293BE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F8AD5BC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C3674EC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0306397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B697A3D" w14:textId="77777777" w:rsidR="00E77B9D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7B9D" w:rsidRPr="00F205C4" w14:paraId="6FFFF3ED" w14:textId="77777777" w:rsidTr="00304D21">
        <w:trPr>
          <w:trHeight w:val="236"/>
        </w:trPr>
        <w:tc>
          <w:tcPr>
            <w:tcW w:w="2108" w:type="pct"/>
          </w:tcPr>
          <w:p w14:paraId="12104F22" w14:textId="0248C0A3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6B87487" w14:textId="0C81F2A0" w:rsidR="00E77B9D" w:rsidRPr="00304D21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5B1E78" w14:textId="77777777" w:rsidR="00E77B9D" w:rsidRPr="00304D21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6BACC55C" w14:textId="1BCFCD61" w:rsidR="00E77B9D" w:rsidRPr="00304D21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4D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E1C41D2" w14:textId="77777777" w:rsidR="00E77B9D" w:rsidRPr="00304D21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7D16089A" w14:textId="3B1C601C" w:rsidR="00E77B9D" w:rsidRPr="00304D21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5EB2">
              <w:rPr>
                <w:rFonts w:ascii="Angsana New" w:hAnsi="Angsana New" w:cs="Angsana New"/>
                <w:sz w:val="30"/>
                <w:szCs w:val="30"/>
              </w:rPr>
              <w:t>35,000</w:t>
            </w:r>
          </w:p>
        </w:tc>
        <w:tc>
          <w:tcPr>
            <w:tcW w:w="129" w:type="pct"/>
          </w:tcPr>
          <w:p w14:paraId="5154EAB0" w14:textId="77777777" w:rsidR="00E77B9D" w:rsidRPr="00304D21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1BC4DC2" w14:textId="4D22391E" w:rsidR="00E77B9D" w:rsidRPr="00304D21" w:rsidRDefault="00B961F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E77B9D" w:rsidRPr="006B4419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</w:tbl>
    <w:p w14:paraId="394AF9DD" w14:textId="4B3F1662" w:rsidR="002C0570" w:rsidRPr="00E77B9D" w:rsidRDefault="002C0570" w:rsidP="00304D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4783E3AC" w14:textId="77777777" w:rsidR="002A57C4" w:rsidRDefault="002A57C4" w:rsidP="00F3795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/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br/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br/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br/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br/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br/>
      </w:r>
    </w:p>
    <w:p w14:paraId="47A721CF" w14:textId="7C0784F0" w:rsidR="00DE4575" w:rsidRPr="00E77B9D" w:rsidRDefault="00DE4575" w:rsidP="00F3795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77B9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  <w:r w:rsidR="007E4A67" w:rsidRPr="00E77B9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ในระหว่างงวด</w:t>
      </w:r>
    </w:p>
    <w:p w14:paraId="71C8E986" w14:textId="77777777" w:rsidR="00DE4575" w:rsidRPr="00E77B9D" w:rsidRDefault="00DE4575" w:rsidP="00DE457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1E701230" w14:textId="77777777" w:rsidR="00930E61" w:rsidRPr="00E77B9D" w:rsidRDefault="00930E61" w:rsidP="00930E61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E77B9D">
        <w:rPr>
          <w:rFonts w:ascii="Angsana New" w:hAnsi="Angsana New" w:cs="Angsana New" w:hint="cs"/>
          <w:i/>
          <w:iCs/>
          <w:sz w:val="30"/>
          <w:szCs w:val="30"/>
          <w:cs/>
        </w:rPr>
        <w:t>สัญญาให้กู้ยืมเงินระยะยาว</w:t>
      </w:r>
    </w:p>
    <w:p w14:paraId="4C767EDF" w14:textId="77777777" w:rsidR="00930E61" w:rsidRPr="00E77B9D" w:rsidRDefault="00930E61" w:rsidP="00930E6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31C7A269" w14:textId="454D71A8" w:rsidR="00930E61" w:rsidRPr="00E77B9D" w:rsidRDefault="006D355D" w:rsidP="007E4A67">
      <w:pPr>
        <w:tabs>
          <w:tab w:val="left" w:pos="540"/>
        </w:tabs>
        <w:ind w:left="540"/>
        <w:jc w:val="thaiDistribute"/>
        <w:rPr>
          <w:rFonts w:ascii="Angsana New" w:hAnsi="Angsana New" w:cstheme="minorBidi"/>
          <w:sz w:val="30"/>
          <w:szCs w:val="30"/>
          <w:cs/>
        </w:rPr>
      </w:pPr>
      <w:r w:rsidRPr="00E77B9D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E77B9D">
        <w:rPr>
          <w:rFonts w:ascii="Angsana New" w:hAnsi="Angsana New" w:cs="Angsana New"/>
          <w:sz w:val="30"/>
          <w:szCs w:val="30"/>
        </w:rPr>
        <w:t xml:space="preserve">4 </w:t>
      </w:r>
      <w:r w:rsidRPr="00E77B9D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E77B9D">
        <w:rPr>
          <w:rFonts w:ascii="Angsana New" w:hAnsi="Angsana New" w:cs="Angsana New"/>
          <w:sz w:val="30"/>
          <w:szCs w:val="30"/>
        </w:rPr>
        <w:t xml:space="preserve">2563 </w:t>
      </w:r>
      <w:r w:rsidR="00930E61" w:rsidRPr="00E77B9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77B9D">
        <w:rPr>
          <w:rFonts w:ascii="Angsana New" w:hAnsi="Angsana New" w:cs="Angsana New" w:hint="cs"/>
          <w:sz w:val="30"/>
          <w:szCs w:val="30"/>
          <w:cs/>
        </w:rPr>
        <w:t>ได้ทำ</w:t>
      </w:r>
      <w:r w:rsidR="00930E61" w:rsidRPr="00E77B9D">
        <w:rPr>
          <w:rFonts w:ascii="Angsana New" w:hAnsi="Angsana New" w:cs="Angsana New" w:hint="cs"/>
          <w:sz w:val="30"/>
          <w:szCs w:val="30"/>
          <w:cs/>
        </w:rPr>
        <w:t>สัญญาให้กู้ยืมเงินระยะยาวกับบริษัทย่อยแห่งหนึ่งชนิดไม่มีหลักประกัน</w:t>
      </w:r>
      <w:r w:rsidR="00930E61"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="00930E61" w:rsidRPr="00E77B9D">
        <w:rPr>
          <w:rFonts w:ascii="Angsana New" w:hAnsi="Angsana New" w:cs="Angsana New" w:hint="cs"/>
          <w:sz w:val="30"/>
          <w:szCs w:val="30"/>
          <w:cs/>
        </w:rPr>
        <w:t>โดยมีวงเงินให้กู้ยืมเป็นจำนวน</w:t>
      </w:r>
      <w:r w:rsidRPr="00E77B9D">
        <w:rPr>
          <w:rFonts w:ascii="Angsana New" w:hAnsi="Angsana New" w:cs="Angsana New"/>
          <w:sz w:val="30"/>
          <w:szCs w:val="30"/>
        </w:rPr>
        <w:t xml:space="preserve"> </w:t>
      </w:r>
      <w:r w:rsidR="00930E61" w:rsidRPr="00E77B9D">
        <w:rPr>
          <w:rFonts w:ascii="Angsana New" w:hAnsi="Angsana New"/>
          <w:sz w:val="30"/>
          <w:szCs w:val="30"/>
        </w:rPr>
        <w:t>35</w:t>
      </w:r>
      <w:r w:rsidR="00930E61" w:rsidRPr="00E77B9D">
        <w:rPr>
          <w:rFonts w:ascii="Angsana New" w:hAnsi="Angsana New" w:cs="Angsana New"/>
          <w:sz w:val="30"/>
          <w:szCs w:val="30"/>
        </w:rPr>
        <w:t xml:space="preserve"> </w:t>
      </w:r>
      <w:r w:rsidR="00930E61" w:rsidRPr="00E77B9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30E61"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="00930E61" w:rsidRPr="00E77B9D">
        <w:rPr>
          <w:rFonts w:ascii="Angsana New" w:hAnsi="Angsana New" w:cs="Angsana New" w:hint="cs"/>
          <w:sz w:val="30"/>
          <w:szCs w:val="30"/>
          <w:cs/>
        </w:rPr>
        <w:t>เงินให้กู้ยืมนี้มีอัตราดอกเบี้ยในอัตราร้อยละ</w:t>
      </w:r>
      <w:r w:rsidR="00930E61"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="007E4A67" w:rsidRPr="00E77B9D">
        <w:rPr>
          <w:rFonts w:ascii="Angsana New" w:hAnsi="Angsana New" w:cstheme="minorBidi"/>
          <w:sz w:val="30"/>
          <w:szCs w:val="30"/>
        </w:rPr>
        <w:t>0.5</w:t>
      </w:r>
      <w:r w:rsidR="00930E61" w:rsidRPr="00E77B9D">
        <w:rPr>
          <w:rFonts w:ascii="Angsana New" w:hAnsi="Angsana New" w:cs="Angsana New"/>
          <w:sz w:val="30"/>
          <w:szCs w:val="30"/>
        </w:rPr>
        <w:t xml:space="preserve"> </w:t>
      </w:r>
      <w:r w:rsidR="00930E61" w:rsidRPr="00E77B9D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930E61"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="00930E61" w:rsidRPr="00E77B9D">
        <w:rPr>
          <w:rFonts w:ascii="Angsana New" w:hAnsi="Angsana New" w:cs="Angsana New" w:hint="cs"/>
          <w:sz w:val="30"/>
          <w:szCs w:val="30"/>
          <w:cs/>
        </w:rPr>
        <w:t>ซึ่งมีกำหนดจ่ายชำระดอกเบี้ยเป็นรายเดือน</w:t>
      </w:r>
      <w:r w:rsidR="00930E61"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="00930E61" w:rsidRPr="00E77B9D">
        <w:rPr>
          <w:rFonts w:ascii="Angsana New" w:hAnsi="Angsana New" w:cs="Angsana New" w:hint="cs"/>
          <w:sz w:val="30"/>
          <w:szCs w:val="30"/>
          <w:cs/>
        </w:rPr>
        <w:t>และกำหนดจ่ายชำระเงินต้นภายในเดือนสิงหาคม</w:t>
      </w:r>
      <w:r w:rsidR="00930E61" w:rsidRPr="00E77B9D">
        <w:rPr>
          <w:rFonts w:ascii="Angsana New" w:hAnsi="Angsana New" w:cs="Angsana New"/>
          <w:sz w:val="30"/>
          <w:szCs w:val="30"/>
          <w:cs/>
        </w:rPr>
        <w:t xml:space="preserve"> </w:t>
      </w:r>
      <w:r w:rsidR="00930E61" w:rsidRPr="00E77B9D">
        <w:rPr>
          <w:rFonts w:ascii="Angsana New" w:hAnsi="Angsana New" w:cs="Angsana New"/>
          <w:sz w:val="30"/>
          <w:szCs w:val="30"/>
        </w:rPr>
        <w:t>2568</w:t>
      </w:r>
      <w:r w:rsidR="007E4A67" w:rsidRPr="00E77B9D">
        <w:rPr>
          <w:rFonts w:ascii="Angsana New" w:hAnsi="Angsana New" w:cs="Angsana New"/>
          <w:sz w:val="30"/>
          <w:szCs w:val="30"/>
        </w:rPr>
        <w:t xml:space="preserve"> </w:t>
      </w:r>
      <w:r w:rsidR="007E4A67" w:rsidRPr="00E77B9D"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 w:rsidR="007E4A67" w:rsidRPr="00E77B9D">
        <w:rPr>
          <w:rFonts w:ascii="Angsana New" w:hAnsi="Angsana New" w:cs="Angsana New"/>
          <w:sz w:val="30"/>
          <w:szCs w:val="30"/>
        </w:rPr>
        <w:t xml:space="preserve">29 </w:t>
      </w:r>
      <w:r w:rsidR="007E4A67" w:rsidRPr="00E77B9D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7E4A67" w:rsidRPr="00E77B9D">
        <w:rPr>
          <w:rFonts w:ascii="Angsana New" w:hAnsi="Angsana New" w:cs="Angsana New"/>
          <w:sz w:val="30"/>
          <w:szCs w:val="30"/>
        </w:rPr>
        <w:t xml:space="preserve">2564 </w:t>
      </w:r>
      <w:r w:rsidR="007E4A67" w:rsidRPr="00E77B9D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บริษัทได้ทำบันทึกแนบท้ายสัญญา เพื่อเปลี่ยนแปลงอัตราดอกเบี้ยเป็นร้อยละ </w:t>
      </w:r>
      <w:r w:rsidR="007E4A67" w:rsidRPr="00E77B9D">
        <w:rPr>
          <w:rFonts w:ascii="Angsana New" w:hAnsi="Angsana New" w:cs="Angsana New"/>
          <w:sz w:val="30"/>
          <w:szCs w:val="30"/>
        </w:rPr>
        <w:t xml:space="preserve">1.27 </w:t>
      </w:r>
      <w:r w:rsidR="007E4A67" w:rsidRPr="00E77B9D">
        <w:rPr>
          <w:rFonts w:ascii="Angsana New" w:hAnsi="Angsana New" w:cs="Angsana New" w:hint="cs"/>
          <w:sz w:val="30"/>
          <w:szCs w:val="30"/>
          <w:cs/>
        </w:rPr>
        <w:t>ต่อปี ซึ่งมีผลย้อนหลังตั้งแต่วันที่ทำสัญญา</w:t>
      </w:r>
    </w:p>
    <w:p w14:paraId="2FF504E2" w14:textId="29C21A52" w:rsidR="00AE3259" w:rsidRPr="002140A6" w:rsidRDefault="00AE3259" w:rsidP="002140A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E21ADD7" w14:textId="3A88DF8D" w:rsidR="00AB5EBA" w:rsidRPr="00E77B9D" w:rsidRDefault="00AB5EBA" w:rsidP="0027229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77B9D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44F2553E" w14:textId="77777777" w:rsidR="007E04D5" w:rsidRPr="00E77B9D" w:rsidRDefault="007E04D5" w:rsidP="007E4A6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232"/>
        <w:gridCol w:w="271"/>
        <w:gridCol w:w="1196"/>
        <w:gridCol w:w="273"/>
        <w:gridCol w:w="1170"/>
        <w:gridCol w:w="267"/>
        <w:gridCol w:w="1172"/>
      </w:tblGrid>
      <w:tr w:rsidR="00E1746A" w:rsidRPr="00F205C4" w14:paraId="206F90B3" w14:textId="77777777" w:rsidTr="00AE3259">
        <w:trPr>
          <w:tblHeader/>
        </w:trPr>
        <w:tc>
          <w:tcPr>
            <w:tcW w:w="1991" w:type="pct"/>
          </w:tcPr>
          <w:p w14:paraId="4C9719B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pct"/>
            <w:gridSpan w:val="3"/>
          </w:tcPr>
          <w:p w14:paraId="5BC20740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D9CFB9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4A6BB0EF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B9D" w:rsidRPr="00F205C4" w14:paraId="260E8E75" w14:textId="77777777" w:rsidTr="00AE3259">
        <w:trPr>
          <w:tblHeader/>
        </w:trPr>
        <w:tc>
          <w:tcPr>
            <w:tcW w:w="1991" w:type="pct"/>
          </w:tcPr>
          <w:p w14:paraId="730EEEA1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EE57AE5" w14:textId="08066F1A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7B9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77B9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64A865F3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B5C1569" w14:textId="3F57E7C1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6AE39D6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4ED6E4D" w14:textId="052C67D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7B9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77B9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03AD7C95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191163A" w14:textId="67ED6E51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77B9D" w:rsidRPr="00F205C4" w14:paraId="33CDA1B4" w14:textId="77777777" w:rsidTr="00AE3259">
        <w:trPr>
          <w:tblHeader/>
        </w:trPr>
        <w:tc>
          <w:tcPr>
            <w:tcW w:w="1991" w:type="pct"/>
          </w:tcPr>
          <w:p w14:paraId="177BDAC0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0583ACBA" w14:textId="700BA106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27861F28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F661539" w14:textId="2BEBC821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6A4927C9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388426F" w14:textId="5762EDAB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D694BD4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B8EE3FF" w14:textId="25DDE384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77B9D" w:rsidRPr="00F205C4" w14:paraId="3D3241D8" w14:textId="77777777" w:rsidTr="00AE3259">
        <w:trPr>
          <w:tblHeader/>
        </w:trPr>
        <w:tc>
          <w:tcPr>
            <w:tcW w:w="1991" w:type="pct"/>
          </w:tcPr>
          <w:p w14:paraId="72C137CD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9" w:type="pct"/>
            <w:gridSpan w:val="7"/>
          </w:tcPr>
          <w:p w14:paraId="7986A343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B9D" w:rsidRPr="00F205C4" w14:paraId="6C2ABAD7" w14:textId="77777777" w:rsidTr="00AE3259">
        <w:tc>
          <w:tcPr>
            <w:tcW w:w="1991" w:type="pct"/>
          </w:tcPr>
          <w:p w14:paraId="4C14C2BA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64" w:type="pct"/>
          </w:tcPr>
          <w:p w14:paraId="537F2971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65C604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B6A6BDB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CB899AE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ECA26C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11FC69B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B12D2B9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77B9D" w:rsidRPr="00F205C4" w14:paraId="092E64D0" w14:textId="77777777" w:rsidTr="00AE3259">
        <w:tc>
          <w:tcPr>
            <w:tcW w:w="1991" w:type="pct"/>
          </w:tcPr>
          <w:p w14:paraId="3E4EB212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64" w:type="pct"/>
          </w:tcPr>
          <w:p w14:paraId="6C12243E" w14:textId="51B02E67" w:rsidR="00E77B9D" w:rsidRPr="00DA40F2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B81">
              <w:rPr>
                <w:rFonts w:ascii="Angsana New" w:hAnsi="Angsana New" w:cs="Angsana New"/>
                <w:sz w:val="30"/>
                <w:szCs w:val="30"/>
              </w:rPr>
              <w:t>33,462</w:t>
            </w:r>
          </w:p>
        </w:tc>
        <w:tc>
          <w:tcPr>
            <w:tcW w:w="146" w:type="pct"/>
          </w:tcPr>
          <w:p w14:paraId="0F055836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B15C27E" w14:textId="1A6A5F2A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147" w:type="pct"/>
          </w:tcPr>
          <w:p w14:paraId="6CD3426C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A82397" w14:textId="7CCA92FC" w:rsidR="00E77B9D" w:rsidRPr="00E1746A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06A4985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8936249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77B9D" w:rsidRPr="00F205C4" w14:paraId="1D76C074" w14:textId="77777777" w:rsidTr="00AE3259">
        <w:tc>
          <w:tcPr>
            <w:tcW w:w="1991" w:type="pct"/>
          </w:tcPr>
          <w:p w14:paraId="53DE2E51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64" w:type="pct"/>
          </w:tcPr>
          <w:p w14:paraId="0DA3C075" w14:textId="77777777" w:rsidR="00E77B9D" w:rsidRPr="00CD295C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1AF29D" w14:textId="77777777" w:rsidR="00E77B9D" w:rsidRPr="00CD295C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ADA4E05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EFFF9E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92E1629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814DA7E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30EE511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77B9D" w:rsidRPr="00F205C4" w14:paraId="59D18827" w14:textId="77777777" w:rsidTr="00AE3259">
        <w:tc>
          <w:tcPr>
            <w:tcW w:w="1991" w:type="pct"/>
          </w:tcPr>
          <w:p w14:paraId="6FC1DE9B" w14:textId="229C9120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4" w:type="pct"/>
            <w:vAlign w:val="bottom"/>
          </w:tcPr>
          <w:p w14:paraId="7B85D08C" w14:textId="70165CD5" w:rsidR="00E77B9D" w:rsidRPr="008D0ECB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ECB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8D0E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D0ECB">
              <w:rPr>
                <w:rFonts w:ascii="Angsana New" w:hAnsi="Angsana New" w:cs="Angsana New"/>
                <w:sz w:val="30"/>
                <w:szCs w:val="30"/>
                <w:cs/>
              </w:rPr>
              <w:t>990</w:t>
            </w:r>
          </w:p>
        </w:tc>
        <w:tc>
          <w:tcPr>
            <w:tcW w:w="146" w:type="pct"/>
          </w:tcPr>
          <w:p w14:paraId="579E8EF5" w14:textId="77777777" w:rsidR="00E77B9D" w:rsidRPr="00CD295C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78DF2FD5" w14:textId="7DD183E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147" w:type="pct"/>
          </w:tcPr>
          <w:p w14:paraId="253AEEA0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0E1277F" w14:textId="0275C849" w:rsidR="00E77B9D" w:rsidRPr="00E1746A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B515E5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615B51B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77B9D" w:rsidRPr="00F205C4" w14:paraId="20F13E42" w14:textId="77777777" w:rsidTr="00AE3259">
        <w:tc>
          <w:tcPr>
            <w:tcW w:w="1991" w:type="pct"/>
          </w:tcPr>
          <w:p w14:paraId="5661149C" w14:textId="6E391C84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vAlign w:val="bottom"/>
          </w:tcPr>
          <w:p w14:paraId="656099B5" w14:textId="5482212A" w:rsidR="00E77B9D" w:rsidRPr="008D0ECB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8D0ECB">
              <w:rPr>
                <w:rFonts w:ascii="Angsana New" w:hAnsi="Angsana New" w:cs="Angsana New"/>
                <w:sz w:val="30"/>
                <w:szCs w:val="30"/>
                <w:cs/>
              </w:rPr>
              <w:t>28</w:t>
            </w:r>
          </w:p>
        </w:tc>
        <w:tc>
          <w:tcPr>
            <w:tcW w:w="146" w:type="pct"/>
          </w:tcPr>
          <w:p w14:paraId="45F5AA51" w14:textId="77777777" w:rsidR="00E77B9D" w:rsidRPr="00CD295C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7C93BF09" w14:textId="69BE373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47" w:type="pct"/>
          </w:tcPr>
          <w:p w14:paraId="4B14C5C3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6F3AFAA" w14:textId="7B913A02" w:rsidR="00E77B9D" w:rsidRPr="00E1746A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A70730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BCBB527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77B9D" w:rsidRPr="00F205C4" w14:paraId="172C3E59" w14:textId="77777777" w:rsidTr="00AE3259">
        <w:tc>
          <w:tcPr>
            <w:tcW w:w="1991" w:type="pct"/>
          </w:tcPr>
          <w:p w14:paraId="61EE4071" w14:textId="6BC13931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4" w:type="pct"/>
            <w:vAlign w:val="bottom"/>
          </w:tcPr>
          <w:p w14:paraId="0C2B206C" w14:textId="467A1716" w:rsidR="00E77B9D" w:rsidRPr="008D0ECB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8D0E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877BE4" w14:textId="77777777" w:rsidR="00E77B9D" w:rsidRPr="00CD295C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01A8BD90" w14:textId="41593463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7" w:type="pct"/>
          </w:tcPr>
          <w:p w14:paraId="417CE7CC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FD55693" w14:textId="0D6B665A" w:rsidR="00E77B9D" w:rsidRPr="00E1746A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667260F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E2BF394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77B9D" w:rsidRPr="00F205C4" w14:paraId="086BAE2E" w14:textId="77777777" w:rsidTr="00AE3259">
        <w:tc>
          <w:tcPr>
            <w:tcW w:w="1991" w:type="pct"/>
          </w:tcPr>
          <w:p w14:paraId="17609E0C" w14:textId="5C32AD4D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709BF14C" w14:textId="12355E4A" w:rsidR="00E77B9D" w:rsidRPr="00CD295C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146" w:type="pct"/>
          </w:tcPr>
          <w:p w14:paraId="2984E0A1" w14:textId="77777777" w:rsidR="00E77B9D" w:rsidRPr="00CD295C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69AA493E" w14:textId="163B9A0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47" w:type="pct"/>
          </w:tcPr>
          <w:p w14:paraId="44C8B7AC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33B2DC1" w14:textId="6C424C68" w:rsidR="00E77B9D" w:rsidRPr="00E1746A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0573102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C000925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77B9D" w:rsidRPr="00F205C4" w14:paraId="040CF0CF" w14:textId="77777777" w:rsidTr="00AE3259">
        <w:tc>
          <w:tcPr>
            <w:tcW w:w="1991" w:type="pct"/>
          </w:tcPr>
          <w:p w14:paraId="2605D71B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4919E9B8" w14:textId="31A803D9" w:rsidR="00E77B9D" w:rsidRPr="008B4126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5E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37,800</w:t>
            </w:r>
          </w:p>
        </w:tc>
        <w:tc>
          <w:tcPr>
            <w:tcW w:w="146" w:type="pct"/>
          </w:tcPr>
          <w:p w14:paraId="0228198E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57690AAA" w14:textId="0790ACC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47" w:type="pct"/>
          </w:tcPr>
          <w:p w14:paraId="73CB10CC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0504850" w14:textId="54D470A5" w:rsidR="00E77B9D" w:rsidRPr="00DA40F2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2F2F59D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DC545A1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77B9D" w:rsidRPr="00F205C4" w14:paraId="5E58FC10" w14:textId="77777777" w:rsidTr="00AE3259">
        <w:tc>
          <w:tcPr>
            <w:tcW w:w="1991" w:type="pct"/>
          </w:tcPr>
          <w:p w14:paraId="53CBEF2F" w14:textId="6B59A375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664" w:type="pct"/>
            <w:vAlign w:val="bottom"/>
          </w:tcPr>
          <w:p w14:paraId="51A3B969" w14:textId="77777777" w:rsidR="00E77B9D" w:rsidRPr="008B4126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10CDB19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353DFB6A" w14:textId="77777777" w:rsidR="00E77B9D" w:rsidRPr="00ED3ABA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5E2E73A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CD6E1F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0064AC4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C6F2130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77B9D" w:rsidRPr="00F205C4" w14:paraId="7C1B65CF" w14:textId="77777777" w:rsidTr="00AE3259">
        <w:tc>
          <w:tcPr>
            <w:tcW w:w="1991" w:type="pct"/>
          </w:tcPr>
          <w:p w14:paraId="7EE72199" w14:textId="54436A9C" w:rsidR="00E77B9D" w:rsidRPr="00A95BA4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1F524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0400D881" w14:textId="1A7296D4" w:rsidR="00E77B9D" w:rsidRPr="008B4126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7413B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Pr="007413B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2F7E9253" w14:textId="77777777" w:rsidR="00E77B9D" w:rsidRPr="00A95BA4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25C03C3E" w14:textId="0AFB7E15" w:rsidR="00E77B9D" w:rsidRPr="00A95BA4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7413B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Pr="007413B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14:paraId="5AD3D1F1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B29E5F8" w14:textId="74F258FB" w:rsidR="00E77B9D" w:rsidRPr="00EF4751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67FF48" w14:textId="77777777" w:rsidR="00E77B9D" w:rsidRPr="00EF4751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DB96317" w14:textId="0645AD16" w:rsidR="00E77B9D" w:rsidRPr="00EF4751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7B9D" w:rsidRPr="00F205C4" w14:paraId="372744CF" w14:textId="77777777" w:rsidTr="00AE3259">
        <w:tc>
          <w:tcPr>
            <w:tcW w:w="1991" w:type="pct"/>
          </w:tcPr>
          <w:p w14:paraId="11039C4D" w14:textId="5947907D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FEC99" w14:textId="7539CA1B" w:rsidR="00E77B9D" w:rsidRPr="008B4126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5E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37,481</w:t>
            </w:r>
          </w:p>
        </w:tc>
        <w:tc>
          <w:tcPr>
            <w:tcW w:w="146" w:type="pct"/>
          </w:tcPr>
          <w:p w14:paraId="76747884" w14:textId="77777777" w:rsidR="00E77B9D" w:rsidRPr="0009720F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05AAF" w14:textId="6D20A219" w:rsidR="00E77B9D" w:rsidRPr="0009720F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147" w:type="pct"/>
          </w:tcPr>
          <w:p w14:paraId="58E3D9CB" w14:textId="77777777" w:rsidR="00E77B9D" w:rsidRPr="0009720F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8272214" w14:textId="104C9CBB" w:rsidR="00E77B9D" w:rsidRPr="0009720F" w:rsidRDefault="001B5EB2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53313B" w14:textId="77777777" w:rsidR="00E77B9D" w:rsidRPr="0009720F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29487B7" w14:textId="614D8AFC" w:rsidR="00E77B9D" w:rsidRPr="0009720F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4FCA44" w14:textId="167897A7" w:rsidR="00C30C35" w:rsidRDefault="00C30C35" w:rsidP="0033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2B5EAFAB" w14:textId="6A861054" w:rsidR="002A57C4" w:rsidRDefault="002A57C4" w:rsidP="0033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342D6538" w14:textId="4C90F51A" w:rsidR="002A57C4" w:rsidRDefault="002A57C4" w:rsidP="0033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7017C587" w14:textId="5B01B923" w:rsidR="002A57C4" w:rsidRDefault="002A57C4" w:rsidP="0033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6C285F89" w14:textId="77777777" w:rsidR="002A57C4" w:rsidRPr="003315F0" w:rsidRDefault="002A57C4" w:rsidP="0033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00B3A7E6" w14:textId="16D932FE" w:rsidR="00AB5EBA" w:rsidRDefault="00AB5EBA" w:rsidP="00AB5EB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17EDE84" w14:textId="426798E8" w:rsidR="00AB5EBA" w:rsidRPr="00C30C35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4"/>
        <w:gridCol w:w="1197"/>
        <w:gridCol w:w="274"/>
        <w:gridCol w:w="1231"/>
        <w:gridCol w:w="274"/>
        <w:gridCol w:w="1188"/>
        <w:gridCol w:w="237"/>
        <w:gridCol w:w="1175"/>
      </w:tblGrid>
      <w:tr w:rsidR="00A01A68" w:rsidRPr="00F205C4" w14:paraId="623F423C" w14:textId="77777777" w:rsidTr="00AE3259">
        <w:trPr>
          <w:tblHeader/>
        </w:trPr>
        <w:tc>
          <w:tcPr>
            <w:tcW w:w="1992" w:type="pct"/>
          </w:tcPr>
          <w:p w14:paraId="136E944A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7" w:type="pct"/>
            <w:gridSpan w:val="3"/>
          </w:tcPr>
          <w:p w14:paraId="143B9FA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E69333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14:paraId="34DECBDA" w14:textId="77777777" w:rsidR="00A01A68" w:rsidRPr="00DA40F2" w:rsidRDefault="00A01A68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3259" w:rsidRPr="00F205C4" w14:paraId="4EEFB9A9" w14:textId="77777777" w:rsidTr="00AE3259">
        <w:trPr>
          <w:tblHeader/>
        </w:trPr>
        <w:tc>
          <w:tcPr>
            <w:tcW w:w="1992" w:type="pct"/>
          </w:tcPr>
          <w:p w14:paraId="2FDCE20C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47D8AF90" w14:textId="6C6A83FC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7B9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77B9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5ED412E8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08E64831" w14:textId="54E20F8D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056C4796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602F96B" w14:textId="327263B4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7B9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77B9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5B2752FD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EA79AF1" w14:textId="47D7AA51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3259" w:rsidRPr="00F205C4" w14:paraId="4A61A6B5" w14:textId="77777777" w:rsidTr="00AE3259">
        <w:trPr>
          <w:tblHeader/>
        </w:trPr>
        <w:tc>
          <w:tcPr>
            <w:tcW w:w="1992" w:type="pct"/>
          </w:tcPr>
          <w:p w14:paraId="5DB26561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1FE8240A" w14:textId="6921D7DC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27BB5965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59612F49" w14:textId="3DF88343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005FFB2F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D33F09E" w14:textId="36D01CD9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4CA2E698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20752D90" w14:textId="481257E2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E3259" w:rsidRPr="00F205C4" w14:paraId="12BDEF91" w14:textId="77777777" w:rsidTr="00AE3259">
        <w:trPr>
          <w:tblHeader/>
        </w:trPr>
        <w:tc>
          <w:tcPr>
            <w:tcW w:w="1992" w:type="pct"/>
          </w:tcPr>
          <w:p w14:paraId="1F454CD7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8" w:type="pct"/>
            <w:gridSpan w:val="7"/>
          </w:tcPr>
          <w:p w14:paraId="40A19AD7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3259" w:rsidRPr="00F205C4" w14:paraId="0579D1D3" w14:textId="77777777" w:rsidTr="00AE3259">
        <w:tc>
          <w:tcPr>
            <w:tcW w:w="1992" w:type="pct"/>
          </w:tcPr>
          <w:p w14:paraId="1B9C4FC4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645" w:type="pct"/>
          </w:tcPr>
          <w:p w14:paraId="56ACCD9F" w14:textId="4BA4BF13" w:rsidR="00AE3259" w:rsidRPr="00DA40F2" w:rsidRDefault="001B5EB2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1B5EB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56C8F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1B5E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56C8F">
              <w:rPr>
                <w:rFonts w:ascii="Angsana New" w:hAnsi="Angsana New" w:cs="Angsana New"/>
                <w:sz w:val="30"/>
                <w:szCs w:val="30"/>
              </w:rPr>
              <w:t>763</w:t>
            </w:r>
          </w:p>
        </w:tc>
        <w:tc>
          <w:tcPr>
            <w:tcW w:w="148" w:type="pct"/>
          </w:tcPr>
          <w:p w14:paraId="3E59282D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7D6710E6" w14:textId="2E267D12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="Angsana New"/>
                <w:sz w:val="30"/>
                <w:szCs w:val="30"/>
              </w:rPr>
              <w:t>213</w:t>
            </w:r>
            <w:r>
              <w:rPr>
                <w:rFonts w:asciiTheme="majorBidi" w:hAnsiTheme="majorBidi" w:cs="Angsana New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="Angsana New"/>
                <w:sz w:val="30"/>
                <w:szCs w:val="30"/>
              </w:rPr>
              <w:t>112</w:t>
            </w:r>
          </w:p>
        </w:tc>
        <w:tc>
          <w:tcPr>
            <w:tcW w:w="148" w:type="pct"/>
          </w:tcPr>
          <w:p w14:paraId="76003D7D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243E105" w14:textId="5990436D" w:rsidR="00AE3259" w:rsidRPr="00DA40F2" w:rsidRDefault="001B5EB2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11C32FE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31DCFA44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E3259" w:rsidRPr="00F205C4" w14:paraId="618EF003" w14:textId="77777777" w:rsidTr="00AE3259">
        <w:tc>
          <w:tcPr>
            <w:tcW w:w="1992" w:type="pct"/>
          </w:tcPr>
          <w:p w14:paraId="2D734B28" w14:textId="7CEF1DCD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B1701E7" w14:textId="7FC6396A" w:rsidR="00AE3259" w:rsidRPr="00DA40F2" w:rsidRDefault="001B5EB2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1B5EB2">
              <w:rPr>
                <w:rFonts w:ascii="Angsana New" w:hAnsi="Angsana New" w:cs="Angsana New"/>
                <w:sz w:val="30"/>
                <w:szCs w:val="30"/>
              </w:rPr>
              <w:t>31,576</w:t>
            </w:r>
          </w:p>
        </w:tc>
        <w:tc>
          <w:tcPr>
            <w:tcW w:w="148" w:type="pct"/>
          </w:tcPr>
          <w:p w14:paraId="7CB0DE3B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284A87C1" w14:textId="1598ED3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48" w:type="pct"/>
          </w:tcPr>
          <w:p w14:paraId="4E46B694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9D71FD7" w14:textId="0E779580" w:rsidR="00AE3259" w:rsidRPr="00DA40F2" w:rsidRDefault="001B5EB2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CED26F1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50FBA8FE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E3259" w:rsidRPr="00F205C4" w14:paraId="3D413EE5" w14:textId="77777777" w:rsidTr="00AE3259">
        <w:tc>
          <w:tcPr>
            <w:tcW w:w="1992" w:type="pct"/>
            <w:vAlign w:val="bottom"/>
          </w:tcPr>
          <w:p w14:paraId="439A97D4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1CBF79B5" w14:textId="377D5306" w:rsidR="00AE3259" w:rsidRPr="00DA40F2" w:rsidRDefault="001B5EB2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5E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56C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</w:t>
            </w:r>
            <w:r w:rsidRPr="001B5E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156C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148" w:type="pct"/>
          </w:tcPr>
          <w:p w14:paraId="78ACD87C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19FA150B" w14:textId="26D11583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148" w:type="pct"/>
          </w:tcPr>
          <w:p w14:paraId="2A06148C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464F18A0" w14:textId="1CAF0E5E" w:rsidR="00AE3259" w:rsidRPr="00017F2E" w:rsidRDefault="001B5EB2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7F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3707CD4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6D71AE86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E3259" w:rsidRPr="00F205C4" w14:paraId="06153169" w14:textId="77777777" w:rsidTr="00AE3259">
        <w:tc>
          <w:tcPr>
            <w:tcW w:w="1992" w:type="pct"/>
            <w:vAlign w:val="bottom"/>
          </w:tcPr>
          <w:p w14:paraId="0B16A68B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EFFE3AE" w14:textId="4B19247C" w:rsidR="00AE3259" w:rsidRPr="00DA40F2" w:rsidRDefault="001B5EB2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1B5EB2">
              <w:rPr>
                <w:rFonts w:ascii="Angsana New" w:hAnsi="Angsana New" w:cs="Angsana New"/>
                <w:sz w:val="30"/>
                <w:szCs w:val="30"/>
              </w:rPr>
              <w:t>(5,722)</w:t>
            </w:r>
          </w:p>
        </w:tc>
        <w:tc>
          <w:tcPr>
            <w:tcW w:w="148" w:type="pct"/>
          </w:tcPr>
          <w:p w14:paraId="39CE8B77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3C91472" w14:textId="3E32F91A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786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14222671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D298C65" w14:textId="02C6EED7" w:rsidR="00AE3259" w:rsidRPr="00DA40F2" w:rsidRDefault="001B5EB2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DFC0C9B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97C715A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E3259" w:rsidRPr="00F205C4" w14:paraId="75B184A8" w14:textId="77777777" w:rsidTr="00AE3259">
        <w:tc>
          <w:tcPr>
            <w:tcW w:w="1992" w:type="pct"/>
          </w:tcPr>
          <w:p w14:paraId="761546F5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19F12E6F" w:rsidR="00AE3259" w:rsidRPr="00DA40F2" w:rsidRDefault="001B5EB2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5E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56C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46,617</w:t>
            </w:r>
          </w:p>
        </w:tc>
        <w:tc>
          <w:tcPr>
            <w:tcW w:w="148" w:type="pct"/>
          </w:tcPr>
          <w:p w14:paraId="01D89DA1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448B269C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148" w:type="pct"/>
          </w:tcPr>
          <w:p w14:paraId="7122DE6D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1BC004B" w14:textId="24C5548C" w:rsidR="00AE3259" w:rsidRPr="00017F2E" w:rsidRDefault="001B5EB2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7F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4643177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12CA4B25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8580672" w14:textId="63E5F338" w:rsidR="00AE3259" w:rsidRPr="002140A6" w:rsidRDefault="00AE325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</w:p>
    <w:p w14:paraId="24D90B0D" w14:textId="291B5351" w:rsidR="005F36C9" w:rsidRDefault="005F36C9" w:rsidP="005F36C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589AF51" w14:textId="77777777" w:rsidR="005F36C9" w:rsidRPr="00EE69B2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03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350"/>
        <w:gridCol w:w="180"/>
        <w:gridCol w:w="1296"/>
      </w:tblGrid>
      <w:tr w:rsidR="005F36C9" w:rsidRPr="001E26F9" w14:paraId="11F9A836" w14:textId="77777777" w:rsidTr="00AE3259">
        <w:trPr>
          <w:cantSplit/>
          <w:tblHeader/>
        </w:trPr>
        <w:tc>
          <w:tcPr>
            <w:tcW w:w="5040" w:type="dxa"/>
            <w:vAlign w:val="bottom"/>
          </w:tcPr>
          <w:p w14:paraId="7E1775BD" w14:textId="62CB1ABD" w:rsidR="005F36C9" w:rsidRPr="00EE69B2" w:rsidRDefault="005F36C9" w:rsidP="0002448E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="00AE32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ดเก้า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AE32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650CC028" w14:textId="77777777" w:rsidR="005F36C9" w:rsidRPr="001E26F9" w:rsidRDefault="005F36C9" w:rsidP="0002448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53498F8" w14:textId="77777777" w:rsidR="005F36C9" w:rsidRPr="001E26F9" w:rsidRDefault="005F36C9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26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E26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DDD4526" w14:textId="77777777" w:rsidR="005F36C9" w:rsidRPr="001E26F9" w:rsidRDefault="005F36C9" w:rsidP="0002448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CB2A196" w14:textId="77777777" w:rsidR="005F36C9" w:rsidRPr="001E26F9" w:rsidRDefault="005F36C9" w:rsidP="0002448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E26F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BEDEF15" w14:textId="77777777" w:rsidR="005F36C9" w:rsidRPr="001E26F9" w:rsidRDefault="005F36C9" w:rsidP="0002448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1E26F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F36C9" w:rsidRPr="001E26F9" w14:paraId="019CEE8F" w14:textId="77777777" w:rsidTr="00AE3259">
        <w:trPr>
          <w:cantSplit/>
        </w:trPr>
        <w:tc>
          <w:tcPr>
            <w:tcW w:w="5040" w:type="dxa"/>
          </w:tcPr>
          <w:p w14:paraId="31B6E035" w14:textId="77777777" w:rsidR="005F36C9" w:rsidRPr="00EE69B2" w:rsidRDefault="005F36C9" w:rsidP="0002448E">
            <w:pPr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C41AC2" w14:textId="77777777" w:rsidR="005F36C9" w:rsidRPr="001E26F9" w:rsidRDefault="005F36C9" w:rsidP="0002448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26" w:type="dxa"/>
            <w:gridSpan w:val="3"/>
          </w:tcPr>
          <w:p w14:paraId="31436596" w14:textId="77777777" w:rsidR="005F36C9" w:rsidRPr="001E26F9" w:rsidRDefault="005F36C9" w:rsidP="000244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E26F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6C9" w:rsidRPr="001E26F9" w14:paraId="40370986" w14:textId="77777777" w:rsidTr="00AE3259">
        <w:trPr>
          <w:cantSplit/>
        </w:trPr>
        <w:tc>
          <w:tcPr>
            <w:tcW w:w="5040" w:type="dxa"/>
          </w:tcPr>
          <w:p w14:paraId="7C7886DD" w14:textId="77777777" w:rsidR="005F36C9" w:rsidRPr="0031014A" w:rsidRDefault="005F36C9" w:rsidP="0002448E">
            <w:pPr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1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6DABEDA" w14:textId="77777777" w:rsidR="005F36C9" w:rsidRPr="0031014A" w:rsidRDefault="005F36C9" w:rsidP="0002448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0D88C3D" w14:textId="4D83A32C" w:rsidR="005F36C9" w:rsidRPr="0031014A" w:rsidRDefault="001B5EB2" w:rsidP="001B5EB2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01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38,158</w:t>
            </w:r>
          </w:p>
        </w:tc>
        <w:tc>
          <w:tcPr>
            <w:tcW w:w="180" w:type="dxa"/>
          </w:tcPr>
          <w:p w14:paraId="0E88A7E0" w14:textId="77777777" w:rsidR="005F36C9" w:rsidRPr="0031014A" w:rsidRDefault="005F36C9" w:rsidP="000244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B9CFA32" w14:textId="71A07391" w:rsidR="005F36C9" w:rsidRPr="0031014A" w:rsidRDefault="001B5EB2" w:rsidP="000244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1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36C9" w:rsidRPr="001E26F9" w14:paraId="7988FB11" w14:textId="77777777" w:rsidTr="00AE3259">
        <w:trPr>
          <w:cantSplit/>
        </w:trPr>
        <w:tc>
          <w:tcPr>
            <w:tcW w:w="5040" w:type="dxa"/>
          </w:tcPr>
          <w:p w14:paraId="1A75221A" w14:textId="71E19B25" w:rsidR="005F36C9" w:rsidRPr="0031014A" w:rsidRDefault="005F36C9" w:rsidP="0002448E">
            <w:pPr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14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6D355D" w:rsidRPr="0031014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="00017F2E" w:rsidRPr="0031014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310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1AA9F519" w14:textId="77777777" w:rsidR="005F36C9" w:rsidRPr="0031014A" w:rsidRDefault="005F36C9" w:rsidP="0002448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52C75A9" w14:textId="099343E6" w:rsidR="005F36C9" w:rsidRPr="0031014A" w:rsidRDefault="001B5EB2" w:rsidP="007E4A67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1014A">
              <w:rPr>
                <w:rFonts w:asciiTheme="majorBidi" w:hAnsiTheme="majorBidi" w:cstheme="majorBidi"/>
                <w:sz w:val="30"/>
                <w:szCs w:val="30"/>
              </w:rPr>
              <w:t>(9,019)</w:t>
            </w:r>
          </w:p>
        </w:tc>
        <w:tc>
          <w:tcPr>
            <w:tcW w:w="180" w:type="dxa"/>
          </w:tcPr>
          <w:p w14:paraId="15AA8301" w14:textId="77777777" w:rsidR="005F36C9" w:rsidRPr="0031014A" w:rsidRDefault="005F36C9" w:rsidP="000244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9707017" w14:textId="337E778A" w:rsidR="005F36C9" w:rsidRPr="0031014A" w:rsidRDefault="001B5EB2" w:rsidP="000244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01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57B6C92" w14:textId="77777777" w:rsidR="005F36C9" w:rsidRPr="002140A6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3B00D90F" w14:textId="77777777" w:rsidR="005F36C9" w:rsidRPr="00AE3259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AE3259">
        <w:rPr>
          <w:rFonts w:ascii="Angsana New" w:hAnsi="Angsana New" w:cs="Angsana New"/>
          <w:i/>
          <w:iCs/>
          <w:sz w:val="30"/>
          <w:szCs w:val="30"/>
          <w:cs/>
        </w:rPr>
        <w:t>การค้ำประกัน</w:t>
      </w:r>
    </w:p>
    <w:p w14:paraId="2A93DAE2" w14:textId="77777777" w:rsidR="005F36C9" w:rsidRPr="002140A6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0540E00E" w14:textId="1A2B9AE1" w:rsidR="005F36C9" w:rsidRPr="00AE3259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325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E3259">
        <w:rPr>
          <w:rFonts w:ascii="Angsana New" w:hAnsi="Angsana New" w:cs="Angsana New"/>
          <w:sz w:val="30"/>
          <w:szCs w:val="30"/>
        </w:rPr>
        <w:t xml:space="preserve">30 </w:t>
      </w:r>
      <w:r w:rsidR="00AE3259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AE3259">
        <w:rPr>
          <w:rFonts w:ascii="Angsana New" w:hAnsi="Angsana New" w:cs="Angsana New"/>
          <w:sz w:val="30"/>
          <w:szCs w:val="30"/>
        </w:rPr>
        <w:t>2564</w:t>
      </w:r>
      <w:r w:rsidRPr="00AE3259">
        <w:rPr>
          <w:rFonts w:ascii="Angsana New" w:hAnsi="Angsana New" w:cs="Angsana New"/>
          <w:sz w:val="30"/>
          <w:szCs w:val="30"/>
          <w:cs/>
        </w:rPr>
        <w:t xml:space="preserve"> ทรัพย์สินของกลุ่มบริษัทมูลค่าตามบัญชีจำนวน </w:t>
      </w:r>
      <w:r w:rsidR="00BC73AE">
        <w:rPr>
          <w:rFonts w:ascii="Angsana New" w:hAnsi="Angsana New" w:cs="Angsana New"/>
          <w:sz w:val="30"/>
          <w:szCs w:val="30"/>
        </w:rPr>
        <w:t>498.32</w:t>
      </w:r>
      <w:r w:rsidR="00AE3259">
        <w:rPr>
          <w:rFonts w:ascii="Angsana New" w:hAnsi="Angsana New" w:cs="Angsana New"/>
          <w:sz w:val="30"/>
          <w:szCs w:val="30"/>
        </w:rPr>
        <w:t xml:space="preserve"> </w:t>
      </w:r>
      <w:r w:rsidRPr="00AE3259">
        <w:rPr>
          <w:rFonts w:ascii="Angsana New" w:hAnsi="Angsana New" w:cs="Angsana New"/>
          <w:sz w:val="30"/>
          <w:szCs w:val="30"/>
          <w:cs/>
        </w:rPr>
        <w:t xml:space="preserve"> ล้านบาท (</w:t>
      </w:r>
      <w:r w:rsidRPr="00AE3259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AE3259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AE3259">
        <w:rPr>
          <w:rFonts w:ascii="Angsana New" w:hAnsi="Angsana New" w:cs="Angsana New"/>
          <w:i/>
          <w:iCs/>
          <w:sz w:val="30"/>
          <w:szCs w:val="30"/>
        </w:rPr>
        <w:t>2563</w:t>
      </w:r>
      <w:r w:rsidRPr="00AE3259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AE3259">
        <w:rPr>
          <w:rFonts w:ascii="Angsana New" w:hAnsi="Angsana New" w:cs="Angsana New"/>
          <w:i/>
          <w:iCs/>
          <w:sz w:val="30"/>
          <w:szCs w:val="30"/>
        </w:rPr>
        <w:t>502.21</w:t>
      </w:r>
      <w:r w:rsidRPr="00AE3259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Pr="00AE3259">
        <w:rPr>
          <w:rFonts w:ascii="Angsana New" w:hAnsi="Angsana New" w:cs="Angsana New"/>
          <w:sz w:val="30"/>
          <w:szCs w:val="30"/>
          <w:cs/>
        </w:rPr>
        <w:t xml:space="preserve"> ได้จดจำนองไว้เป็นหลักประกันเงินเบิกเกินบัญชีและสินเชื่ออื่นจากธนาคาร</w:t>
      </w:r>
    </w:p>
    <w:p w14:paraId="19747C80" w14:textId="07B08D47" w:rsidR="002A57C4" w:rsidRDefault="002A5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D5A7148" w14:textId="6F556BC6" w:rsidR="00347E8F" w:rsidRPr="00AE3259" w:rsidRDefault="006D355D" w:rsidP="003734B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E3259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สัญญาเช่า</w:t>
      </w:r>
    </w:p>
    <w:p w14:paraId="307B9B8A" w14:textId="36B3B7B5" w:rsidR="007E4A67" w:rsidRPr="002140A6" w:rsidRDefault="007E4A67" w:rsidP="00B3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6D355D" w:rsidRPr="00AE3259" w14:paraId="4F4838BC" w14:textId="77777777" w:rsidTr="004907A0">
        <w:trPr>
          <w:cantSplit/>
          <w:tblHeader/>
        </w:trPr>
        <w:tc>
          <w:tcPr>
            <w:tcW w:w="5904" w:type="dxa"/>
            <w:vAlign w:val="bottom"/>
            <w:hideMark/>
          </w:tcPr>
          <w:p w14:paraId="0E2BA70E" w14:textId="5A0E6830" w:rsidR="006D355D" w:rsidRPr="00AE3259" w:rsidRDefault="006D355D" w:rsidP="008E57A8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E3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E3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AE3259" w:rsidRPr="00AE32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AE32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AE3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530" w:type="dxa"/>
            <w:hideMark/>
          </w:tcPr>
          <w:p w14:paraId="3BB477DD" w14:textId="77777777" w:rsidR="006D355D" w:rsidRPr="00AE3259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5672078" w14:textId="77777777" w:rsidR="006D355D" w:rsidRPr="00AE3259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E325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556480" w14:textId="77777777" w:rsidR="006D355D" w:rsidRPr="00AE3259" w:rsidRDefault="006D355D" w:rsidP="008E57A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6FD5239" w14:textId="1EE9AEB8" w:rsidR="006D355D" w:rsidRPr="00AE3259" w:rsidRDefault="006D355D" w:rsidP="008E57A8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AE325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907A0" w:rsidRPr="00AE325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AE325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D355D" w:rsidRPr="00AE3259" w14:paraId="74E21FE8" w14:textId="77777777" w:rsidTr="004907A0">
        <w:trPr>
          <w:cantSplit/>
          <w:tblHeader/>
        </w:trPr>
        <w:tc>
          <w:tcPr>
            <w:tcW w:w="5904" w:type="dxa"/>
          </w:tcPr>
          <w:p w14:paraId="20B570F2" w14:textId="77777777" w:rsidR="006D355D" w:rsidRPr="00AE3259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6BBAB5EC" w14:textId="77777777" w:rsidR="006D355D" w:rsidRPr="00AE3259" w:rsidRDefault="006D355D" w:rsidP="008E57A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325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32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D355D" w:rsidRPr="00AE3259" w14:paraId="490E4EEB" w14:textId="77777777" w:rsidTr="004907A0">
        <w:trPr>
          <w:cantSplit/>
        </w:trPr>
        <w:tc>
          <w:tcPr>
            <w:tcW w:w="5904" w:type="dxa"/>
            <w:hideMark/>
          </w:tcPr>
          <w:p w14:paraId="21EF0D2E" w14:textId="77777777" w:rsidR="006D355D" w:rsidRPr="00AE3259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AE3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6AD967F6" w14:textId="77777777" w:rsidR="006D355D" w:rsidRPr="00AE3259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7648CC" w14:textId="77777777" w:rsidR="006D355D" w:rsidRPr="00AE3259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D37A7A" w14:textId="77777777" w:rsidR="006D355D" w:rsidRPr="00AE3259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55D" w:rsidRPr="00AE3259" w14:paraId="6B61B675" w14:textId="77777777" w:rsidTr="004907A0">
        <w:trPr>
          <w:cantSplit/>
        </w:trPr>
        <w:tc>
          <w:tcPr>
            <w:tcW w:w="5904" w:type="dxa"/>
          </w:tcPr>
          <w:p w14:paraId="44F67AD7" w14:textId="77777777" w:rsidR="006D355D" w:rsidRPr="00AE3259" w:rsidRDefault="006D355D" w:rsidP="008E57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325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3ED37268" w14:textId="097C3962" w:rsidR="006D355D" w:rsidRPr="00AE3259" w:rsidRDefault="00BC73AE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sz w:val="30"/>
                <w:szCs w:val="30"/>
              </w:rPr>
              <w:t>106,526</w:t>
            </w:r>
          </w:p>
        </w:tc>
        <w:tc>
          <w:tcPr>
            <w:tcW w:w="180" w:type="dxa"/>
          </w:tcPr>
          <w:p w14:paraId="50D8D3A0" w14:textId="77777777" w:rsidR="006D355D" w:rsidRPr="00AE3259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3B84C8" w14:textId="7DB20C16" w:rsidR="006D355D" w:rsidRPr="00AE3259" w:rsidRDefault="00BC73AE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355D" w:rsidRPr="00AE3259" w14:paraId="387C0E9A" w14:textId="77777777" w:rsidTr="004907A0">
        <w:trPr>
          <w:cantSplit/>
        </w:trPr>
        <w:tc>
          <w:tcPr>
            <w:tcW w:w="5904" w:type="dxa"/>
            <w:hideMark/>
          </w:tcPr>
          <w:p w14:paraId="1EA1A37D" w14:textId="77777777" w:rsidR="006D355D" w:rsidRPr="00AE3259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2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9A4FD" w14:textId="15C80A0A" w:rsidR="006D355D" w:rsidRPr="00AE3259" w:rsidRDefault="00BC73AE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106,526</w:t>
            </w:r>
          </w:p>
        </w:tc>
        <w:tc>
          <w:tcPr>
            <w:tcW w:w="180" w:type="dxa"/>
          </w:tcPr>
          <w:p w14:paraId="1F0B48B1" w14:textId="77777777" w:rsidR="006D355D" w:rsidRPr="00AE3259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06C6B" w14:textId="5F471CA1" w:rsidR="00BC73AE" w:rsidRPr="00AE3259" w:rsidRDefault="00BC73AE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A48F999" w14:textId="77777777" w:rsidR="006D355D" w:rsidRPr="002140A6" w:rsidRDefault="006D355D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2C9C1948" w14:textId="69BB70B3" w:rsidR="006D355D" w:rsidRPr="00AE3259" w:rsidRDefault="006D355D" w:rsidP="006D355D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AE3259">
        <w:rPr>
          <w:rFonts w:ascii="Angsana New" w:hAnsi="Angsana New" w:cs="Angsana New"/>
          <w:sz w:val="30"/>
          <w:szCs w:val="30"/>
          <w:cs/>
          <w:lang w:val="th-TH"/>
        </w:rPr>
        <w:t>ในระหว่างงวด</w:t>
      </w:r>
      <w:r w:rsidR="00AE3259" w:rsidRPr="00AE3259">
        <w:rPr>
          <w:rFonts w:ascii="Angsana New" w:hAnsi="Angsana New" w:cs="Angsana New" w:hint="cs"/>
          <w:sz w:val="30"/>
          <w:szCs w:val="30"/>
          <w:cs/>
          <w:lang w:val="th-TH"/>
        </w:rPr>
        <w:t>เก้า</w:t>
      </w:r>
      <w:r w:rsidRPr="00AE3259">
        <w:rPr>
          <w:rFonts w:ascii="Angsana New" w:hAnsi="Angsana New" w:cs="Angsana New"/>
          <w:sz w:val="30"/>
          <w:szCs w:val="30"/>
          <w:cs/>
          <w:lang w:val="th-TH"/>
        </w:rPr>
        <w:t xml:space="preserve">เดือนสิ้นสุดวันที่ </w:t>
      </w:r>
      <w:r w:rsidRPr="00AE3259">
        <w:rPr>
          <w:rFonts w:ascii="Angsana New" w:hAnsi="Angsana New" w:cs="Angsana New"/>
          <w:sz w:val="30"/>
          <w:szCs w:val="30"/>
        </w:rPr>
        <w:t>30</w:t>
      </w:r>
      <w:r w:rsidRPr="00AE3259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AE3259" w:rsidRPr="00AE3259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Pr="00AE3259">
        <w:rPr>
          <w:rFonts w:ascii="Angsana New" w:hAnsi="Angsana New" w:cs="Angsana New"/>
          <w:sz w:val="30"/>
          <w:szCs w:val="30"/>
        </w:rPr>
        <w:t>2564</w:t>
      </w:r>
      <w:r w:rsidRPr="00AE325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3259">
        <w:rPr>
          <w:rFonts w:asciiTheme="majorBidi" w:hAnsiTheme="majorBidi" w:cs="Angsana New" w:hint="cs"/>
          <w:sz w:val="30"/>
          <w:szCs w:val="30"/>
          <w:cs/>
          <w:lang w:val="th-TH"/>
        </w:rPr>
        <w:t>สินทรัพย์สิทธิการใช้ของกลุ่มบริษัทเพิ่มขึ้นเป็นจำนวน</w:t>
      </w:r>
      <w:r w:rsidR="00BC73AE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BC73AE">
        <w:rPr>
          <w:rFonts w:asciiTheme="majorBidi" w:hAnsiTheme="majorBidi" w:cs="Angsana New"/>
          <w:sz w:val="30"/>
          <w:szCs w:val="30"/>
        </w:rPr>
        <w:t>5.59</w:t>
      </w:r>
      <w:r w:rsidRPr="00AE3259">
        <w:rPr>
          <w:rFonts w:asciiTheme="majorBidi" w:hAnsiTheme="majorBidi" w:cs="Angsana New" w:hint="cs"/>
          <w:sz w:val="30"/>
          <w:szCs w:val="30"/>
          <w:cs/>
          <w:lang w:val="th-TH"/>
        </w:rPr>
        <w:t>ล้านบาท</w:t>
      </w:r>
    </w:p>
    <w:p w14:paraId="0DCE976E" w14:textId="00867DF9" w:rsidR="00AE3259" w:rsidRPr="002140A6" w:rsidRDefault="00AE325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EAFBAF3" w14:textId="4A2BCFC5" w:rsidR="006D355D" w:rsidRPr="00AE3259" w:rsidRDefault="006D355D" w:rsidP="006D355D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AE3259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กลุ่มบริษัทเช่าที่ดินหลายแห่งเป็นระยะเวลา</w:t>
      </w:r>
      <w:r w:rsidRPr="00AE325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3259">
        <w:rPr>
          <w:rFonts w:asciiTheme="majorBidi" w:hAnsiTheme="majorBidi" w:cs="Angsana New"/>
          <w:sz w:val="30"/>
          <w:szCs w:val="30"/>
        </w:rPr>
        <w:t>6</w:t>
      </w:r>
      <w:r w:rsidRPr="00AE3259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AE3259">
        <w:rPr>
          <w:rFonts w:asciiTheme="majorBidi" w:hAnsiTheme="majorBidi" w:cs="Angsana New"/>
          <w:sz w:val="30"/>
          <w:szCs w:val="30"/>
          <w:cs/>
        </w:rPr>
        <w:t>-</w:t>
      </w:r>
      <w:r w:rsidRPr="00AE3259">
        <w:rPr>
          <w:rFonts w:asciiTheme="majorBidi" w:hAnsiTheme="majorBidi" w:cs="Angsana New"/>
          <w:sz w:val="30"/>
          <w:szCs w:val="30"/>
        </w:rPr>
        <w:t xml:space="preserve"> 33</w:t>
      </w:r>
      <w:r w:rsidRPr="00AE325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3259">
        <w:rPr>
          <w:rFonts w:asciiTheme="majorBidi" w:hAnsiTheme="majorBidi" w:cs="Angsana New" w:hint="cs"/>
          <w:sz w:val="30"/>
          <w:szCs w:val="30"/>
          <w:cs/>
          <w:lang w:val="th-TH"/>
        </w:rPr>
        <w:t>ปี</w:t>
      </w:r>
      <w:r w:rsidRPr="00AE325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3259">
        <w:rPr>
          <w:rFonts w:asciiTheme="majorBidi" w:hAnsiTheme="majorBidi" w:cs="Angsana New" w:hint="cs"/>
          <w:sz w:val="30"/>
          <w:szCs w:val="30"/>
          <w:cs/>
          <w:lang w:val="th-TH"/>
        </w:rPr>
        <w:t>โดยมีสิทธิต่ออายุสัญญาเช่าเมื่อสิ้นสุดอายุสัญญา</w:t>
      </w:r>
      <w:r w:rsidRPr="00AE325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AE3259">
        <w:rPr>
          <w:rFonts w:asciiTheme="majorBidi" w:hAnsiTheme="majorBidi" w:cs="Angsana New" w:hint="cs"/>
          <w:sz w:val="30"/>
          <w:szCs w:val="30"/>
          <w:cs/>
          <w:lang w:val="th-TH"/>
        </w:rPr>
        <w:t>ค่าเช่ากำหนดชำระเป็นรายเดือนตามอัตราที่ระบุไว้ในสัญญา</w:t>
      </w:r>
    </w:p>
    <w:p w14:paraId="16A3DA9D" w14:textId="77777777" w:rsidR="006D355D" w:rsidRPr="002140A6" w:rsidRDefault="006D355D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91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180"/>
        <w:gridCol w:w="990"/>
        <w:gridCol w:w="180"/>
        <w:gridCol w:w="1080"/>
        <w:gridCol w:w="180"/>
        <w:gridCol w:w="1075"/>
      </w:tblGrid>
      <w:tr w:rsidR="004907A0" w:rsidRPr="00065A19" w14:paraId="7E9E52EE" w14:textId="77777777" w:rsidTr="004907A0">
        <w:trPr>
          <w:cantSplit/>
          <w:tblHeader/>
        </w:trPr>
        <w:tc>
          <w:tcPr>
            <w:tcW w:w="4392" w:type="dxa"/>
            <w:shd w:val="clear" w:color="auto" w:fill="auto"/>
            <w:vAlign w:val="bottom"/>
          </w:tcPr>
          <w:p w14:paraId="24065333" w14:textId="77777777" w:rsidR="004907A0" w:rsidRPr="00065A19" w:rsidRDefault="004907A0" w:rsidP="008E57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21B29256" w14:textId="77777777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AA4B9AB" w14:textId="77777777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5" w:type="dxa"/>
            <w:gridSpan w:val="3"/>
          </w:tcPr>
          <w:p w14:paraId="7C73B972" w14:textId="77777777" w:rsidR="004907A0" w:rsidRPr="00065A19" w:rsidRDefault="004907A0" w:rsidP="008E57A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07A0" w:rsidRPr="00065A19" w14:paraId="5F17B530" w14:textId="77777777" w:rsidTr="004907A0">
        <w:trPr>
          <w:cantSplit/>
          <w:tblHeader/>
        </w:trPr>
        <w:tc>
          <w:tcPr>
            <w:tcW w:w="4392" w:type="dxa"/>
          </w:tcPr>
          <w:p w14:paraId="1AE072DE" w14:textId="000FBF37" w:rsidR="004907A0" w:rsidRPr="00065A19" w:rsidRDefault="004907A0" w:rsidP="008E57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87B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10E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E38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FA3729C" w14:textId="5A9F72EE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C709AD9" w14:textId="77777777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137F1" w14:textId="1B8E1E68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1EFC12D6" w14:textId="77777777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B6000" w14:textId="1717325A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7D4ECC0B" w14:textId="77777777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52F6BF5A" w14:textId="661938AE" w:rsidR="004907A0" w:rsidRPr="00065A19" w:rsidRDefault="004907A0" w:rsidP="008E57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4907A0" w:rsidRPr="00065A19" w14:paraId="5337B784" w14:textId="77777777" w:rsidTr="004907A0">
        <w:trPr>
          <w:cantSplit/>
          <w:tblHeader/>
        </w:trPr>
        <w:tc>
          <w:tcPr>
            <w:tcW w:w="4392" w:type="dxa"/>
          </w:tcPr>
          <w:p w14:paraId="2B8ED5F2" w14:textId="77777777" w:rsidR="004907A0" w:rsidRPr="00065A19" w:rsidRDefault="004907A0" w:rsidP="008E57A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5" w:type="dxa"/>
            <w:gridSpan w:val="7"/>
          </w:tcPr>
          <w:p w14:paraId="21B260C9" w14:textId="77777777" w:rsidR="004907A0" w:rsidRPr="00065A19" w:rsidRDefault="004907A0" w:rsidP="008E57A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5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907A0" w:rsidRPr="00065A19" w14:paraId="1687688B" w14:textId="77777777" w:rsidTr="004907A0">
        <w:trPr>
          <w:cantSplit/>
        </w:trPr>
        <w:tc>
          <w:tcPr>
            <w:tcW w:w="4392" w:type="dxa"/>
          </w:tcPr>
          <w:p w14:paraId="1B881B25" w14:textId="77777777" w:rsidR="004907A0" w:rsidRPr="00065A19" w:rsidRDefault="004907A0" w:rsidP="008E57A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65A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F862C43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5CEDAA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167F1B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16FB4F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B3F0FF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3144AD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22452C1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07A0" w:rsidRPr="00065A19" w14:paraId="7F47341E" w14:textId="77777777" w:rsidTr="004907A0">
        <w:trPr>
          <w:cantSplit/>
        </w:trPr>
        <w:tc>
          <w:tcPr>
            <w:tcW w:w="4392" w:type="dxa"/>
          </w:tcPr>
          <w:p w14:paraId="63C25956" w14:textId="77777777" w:rsidR="004907A0" w:rsidRPr="00065A19" w:rsidRDefault="004907A0" w:rsidP="008E57A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1EA24F7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98E0B5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F17CCF" w14:textId="77777777" w:rsidR="004907A0" w:rsidRPr="00B961FD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04DF12F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2A65B3" w14:textId="77777777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A8C64C2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702536D" w14:textId="12AD0B39" w:rsidR="004907A0" w:rsidRPr="00065A19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907A0" w:rsidRPr="00065A19" w14:paraId="02DA37A1" w14:textId="77777777" w:rsidTr="004907A0">
        <w:trPr>
          <w:cantSplit/>
        </w:trPr>
        <w:tc>
          <w:tcPr>
            <w:tcW w:w="4392" w:type="dxa"/>
          </w:tcPr>
          <w:p w14:paraId="69A75397" w14:textId="77777777" w:rsidR="004907A0" w:rsidRPr="00065A19" w:rsidRDefault="004907A0" w:rsidP="004907A0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533EA8E3" w14:textId="4D031192" w:rsidR="004907A0" w:rsidRPr="00065A19" w:rsidRDefault="00BC73AE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73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4,322</w:t>
            </w:r>
          </w:p>
        </w:tc>
        <w:tc>
          <w:tcPr>
            <w:tcW w:w="180" w:type="dxa"/>
            <w:vAlign w:val="bottom"/>
          </w:tcPr>
          <w:p w14:paraId="25E1EEEC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97A122" w14:textId="53161845" w:rsidR="004907A0" w:rsidRPr="00704674" w:rsidRDefault="00BC73AE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4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3,772</w:t>
            </w:r>
          </w:p>
        </w:tc>
        <w:tc>
          <w:tcPr>
            <w:tcW w:w="180" w:type="dxa"/>
            <w:vAlign w:val="bottom"/>
          </w:tcPr>
          <w:p w14:paraId="3F0D878B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15B272" w14:textId="668E9FE0" w:rsidR="00BC73AE" w:rsidRPr="00065A19" w:rsidRDefault="00BC73AE" w:rsidP="00BC73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6B75D0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1938175" w14:textId="6142BD42" w:rsidR="004907A0" w:rsidRPr="00065A19" w:rsidRDefault="00B961FD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07A0" w:rsidRPr="00065A19" w14:paraId="63965C64" w14:textId="77777777" w:rsidTr="004907A0">
        <w:trPr>
          <w:cantSplit/>
        </w:trPr>
        <w:tc>
          <w:tcPr>
            <w:tcW w:w="4392" w:type="dxa"/>
          </w:tcPr>
          <w:p w14:paraId="0894D1F7" w14:textId="77777777" w:rsidR="004907A0" w:rsidRPr="00065A19" w:rsidRDefault="004907A0" w:rsidP="008E57A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047A63B" w14:textId="36BE07CC" w:rsidR="004907A0" w:rsidRPr="00065A19" w:rsidRDefault="00BC73AE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sz w:val="30"/>
                <w:szCs w:val="30"/>
              </w:rPr>
              <w:t>3,368</w:t>
            </w:r>
          </w:p>
        </w:tc>
        <w:tc>
          <w:tcPr>
            <w:tcW w:w="180" w:type="dxa"/>
            <w:vAlign w:val="bottom"/>
          </w:tcPr>
          <w:p w14:paraId="67C10A6D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B9E2D1" w14:textId="66562A99" w:rsidR="004907A0" w:rsidRPr="00704674" w:rsidRDefault="00BC73AE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674">
              <w:rPr>
                <w:rFonts w:asciiTheme="majorBidi" w:hAnsiTheme="majorBidi" w:cstheme="majorBidi"/>
                <w:sz w:val="30"/>
                <w:szCs w:val="30"/>
              </w:rPr>
              <w:t>3,105</w:t>
            </w:r>
          </w:p>
        </w:tc>
        <w:tc>
          <w:tcPr>
            <w:tcW w:w="180" w:type="dxa"/>
            <w:vAlign w:val="bottom"/>
          </w:tcPr>
          <w:p w14:paraId="3D3F695B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B9A498" w14:textId="0898551B" w:rsidR="004907A0" w:rsidRPr="00065A19" w:rsidRDefault="00BC73AE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EC4193" w14:textId="77777777" w:rsidR="004907A0" w:rsidRPr="00065A19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29C5C87" w14:textId="58637427" w:rsidR="004907A0" w:rsidRPr="00065A19" w:rsidRDefault="00B961FD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E4B1BB3" w14:textId="77777777" w:rsidR="004907A0" w:rsidRPr="002140A6" w:rsidRDefault="004907A0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272556D" w14:textId="50125C7E" w:rsidR="004907A0" w:rsidRPr="00065A19" w:rsidRDefault="004907A0" w:rsidP="004907A0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D5965">
        <w:rPr>
          <w:rFonts w:ascii="Angsana New" w:hAnsi="Angsana New" w:cs="Angsana New"/>
          <w:sz w:val="30"/>
          <w:szCs w:val="30"/>
          <w:cs/>
          <w:lang w:val="th-TH"/>
        </w:rPr>
        <w:t>ในระหว่างงว</w:t>
      </w:r>
      <w:r w:rsidR="00AE3259">
        <w:rPr>
          <w:rFonts w:ascii="Angsana New" w:hAnsi="Angsana New" w:cs="Angsana New" w:hint="cs"/>
          <w:sz w:val="30"/>
          <w:szCs w:val="30"/>
          <w:cs/>
          <w:lang w:val="th-TH"/>
        </w:rPr>
        <w:t>ดเก้า</w:t>
      </w:r>
      <w:r w:rsidRPr="00DD5965">
        <w:rPr>
          <w:rFonts w:ascii="Angsana New" w:hAnsi="Angsana New" w:cs="Angsana New"/>
          <w:sz w:val="30"/>
          <w:szCs w:val="30"/>
          <w:cs/>
          <w:lang w:val="th-TH"/>
        </w:rPr>
        <w:t xml:space="preserve">เดือนสิ้นสุดวันที่ </w:t>
      </w:r>
      <w:r w:rsidRPr="00C10EA9">
        <w:rPr>
          <w:rFonts w:ascii="Angsana New" w:hAnsi="Angsana New" w:cs="Angsana New"/>
          <w:sz w:val="30"/>
          <w:szCs w:val="30"/>
        </w:rPr>
        <w:t>30</w:t>
      </w:r>
      <w:r w:rsidRPr="00DD596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AE3259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Pr="00C10EA9">
        <w:rPr>
          <w:rFonts w:ascii="Angsana New" w:hAnsi="Angsana New" w:cs="Angsana New"/>
          <w:sz w:val="30"/>
          <w:szCs w:val="30"/>
        </w:rPr>
        <w:t>2564</w:t>
      </w:r>
      <w:r w:rsidRPr="00033891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065A19">
        <w:rPr>
          <w:rFonts w:asciiTheme="majorBidi" w:hAnsiTheme="majorBidi" w:cs="Angsana New" w:hint="cs"/>
          <w:sz w:val="30"/>
          <w:szCs w:val="30"/>
          <w:cs/>
          <w:lang w:val="th-TH"/>
        </w:rPr>
        <w:t>กระแสเงินสดจ่ายทั้งหมดของสัญญาเช่าของกลุ่มบริษัทมีจำนวน</w:t>
      </w:r>
      <w:r w:rsidRPr="00065A19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BC73AE">
        <w:rPr>
          <w:rFonts w:asciiTheme="majorBidi" w:hAnsiTheme="majorBidi" w:cs="Angsana New"/>
          <w:sz w:val="30"/>
          <w:szCs w:val="30"/>
        </w:rPr>
        <w:t xml:space="preserve">3.32 </w:t>
      </w:r>
      <w:r w:rsidRPr="00065A19">
        <w:rPr>
          <w:rFonts w:asciiTheme="majorBidi" w:hAnsiTheme="majorBidi" w:cs="Angsana New" w:hint="cs"/>
          <w:sz w:val="30"/>
          <w:szCs w:val="30"/>
          <w:cs/>
          <w:lang w:val="th-TH"/>
        </w:rPr>
        <w:t>ล้านบาท</w:t>
      </w:r>
    </w:p>
    <w:p w14:paraId="279B5C2B" w14:textId="429B636B" w:rsidR="002A57C4" w:rsidRDefault="002A5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1D38E51E" w14:textId="3A118AD5" w:rsidR="00F71B39" w:rsidRPr="00AE3259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E325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</w:t>
      </w:r>
      <w:r w:rsidR="00932A68" w:rsidRPr="00AE3259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AE3259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AE3259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2A57C4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37A7ABC0" w14:textId="1F484437" w:rsidR="001B6035" w:rsidRPr="00AE3259" w:rsidRDefault="001B6035" w:rsidP="00893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AE3259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AE3259">
        <w:rPr>
          <w:rFonts w:ascii="Angsana New" w:hAnsi="Angsana New" w:cs="Angsana New"/>
          <w:sz w:val="30"/>
          <w:szCs w:val="30"/>
        </w:rPr>
        <w:t>2</w:t>
      </w:r>
      <w:r w:rsidRPr="00AE3259">
        <w:rPr>
          <w:rFonts w:ascii="Angsana New" w:hAnsi="Angsana New" w:cs="Angsana New"/>
          <w:sz w:val="30"/>
          <w:szCs w:val="30"/>
        </w:rPr>
        <w:t xml:space="preserve"> </w:t>
      </w:r>
      <w:r w:rsidRPr="00AE3259">
        <w:rPr>
          <w:rFonts w:ascii="Angsana New" w:hAnsi="Angsana New" w:cs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หน่วยงานธุรกิจที่สำคัญนี้มีรายการที่แตกต่างกัน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="0092016A" w:rsidRPr="00AE3259">
        <w:rPr>
          <w:rFonts w:ascii="Angsana New" w:hAnsi="Angsana New" w:cs="Angsana New"/>
          <w:sz w:val="30"/>
          <w:szCs w:val="30"/>
        </w:rPr>
        <w:br/>
      </w:r>
      <w:r w:rsidRPr="00AE3259">
        <w:rPr>
          <w:rFonts w:ascii="Angsana New" w:hAnsi="Angsana New" w:cs="Angsana New"/>
          <w:sz w:val="30"/>
          <w:szCs w:val="30"/>
          <w:cs/>
        </w:rPr>
        <w:t>กลุ่มบริษัท โดยสรุปมีดังนี้</w:t>
      </w:r>
    </w:p>
    <w:p w14:paraId="3674BB71" w14:textId="77777777" w:rsidR="001B6035" w:rsidRPr="002A57C4" w:rsidRDefault="001B6035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</w:rPr>
      </w:pPr>
    </w:p>
    <w:p w14:paraId="3747BDF6" w14:textId="5E7F8C60" w:rsidR="001B6035" w:rsidRPr="0092016A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92016A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92016A">
        <w:rPr>
          <w:rFonts w:ascii="Angsana New" w:hAnsi="Angsana New"/>
          <w:sz w:val="30"/>
          <w:szCs w:val="30"/>
        </w:rPr>
        <w:t>1</w:t>
      </w:r>
      <w:r w:rsidRPr="0092016A">
        <w:rPr>
          <w:rFonts w:ascii="Angsana New" w:hAnsi="Angsana New"/>
          <w:sz w:val="30"/>
          <w:szCs w:val="30"/>
        </w:rPr>
        <w:t xml:space="preserve"> </w:t>
      </w:r>
      <w:r w:rsidRPr="0092016A">
        <w:rPr>
          <w:rFonts w:ascii="Angsana New" w:hAnsi="Angsana New"/>
          <w:sz w:val="30"/>
          <w:szCs w:val="30"/>
        </w:rPr>
        <w:tab/>
      </w:r>
      <w:r w:rsidRPr="0092016A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92016A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92016A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92016A">
        <w:rPr>
          <w:rFonts w:ascii="Angsana New" w:hAnsi="Angsana New"/>
          <w:sz w:val="30"/>
          <w:szCs w:val="30"/>
        </w:rPr>
        <w:t>2</w:t>
      </w:r>
      <w:r w:rsidRPr="0092016A">
        <w:rPr>
          <w:rFonts w:ascii="Angsana New" w:hAnsi="Angsana New"/>
          <w:sz w:val="30"/>
          <w:szCs w:val="30"/>
        </w:rPr>
        <w:t xml:space="preserve"> </w:t>
      </w:r>
      <w:r w:rsidRPr="0092016A">
        <w:rPr>
          <w:rFonts w:ascii="Angsana New" w:hAnsi="Angsana New"/>
          <w:sz w:val="30"/>
          <w:szCs w:val="30"/>
        </w:rPr>
        <w:tab/>
      </w:r>
      <w:r w:rsidRPr="0092016A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34A6D452" w14:textId="77777777" w:rsidR="00AE3259" w:rsidRPr="002A57C4" w:rsidRDefault="00AE3259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3E4F537A" w14:textId="656D7ED0" w:rsidR="001B6035" w:rsidRPr="0092016A" w:rsidRDefault="001B6035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</w:rPr>
      </w:pPr>
      <w:r w:rsidRPr="0092016A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ข้อมูลผลการดำเนินงานของแต่ละส่วนงานที่รายงานได้รวมอยู่ข้างล่างนี้ ผลการดำเนินงาน วัดโดยใช้กำไรก่อนหัก</w:t>
      </w:r>
      <w:r w:rsidR="0092016A" w:rsidRPr="0092016A">
        <w:rPr>
          <w:rFonts w:ascii="Angsana New" w:hAnsi="Angsana New" w:cs="Angsana New" w:hint="cs"/>
          <w:sz w:val="30"/>
          <w:szCs w:val="30"/>
          <w:cs/>
        </w:rPr>
        <w:t>ต้นทุนทางการเงิน</w:t>
      </w:r>
      <w:r w:rsidRPr="0092016A">
        <w:rPr>
          <w:rFonts w:ascii="Angsana New" w:hAnsi="Angsana New" w:cs="Angsana New"/>
          <w:sz w:val="30"/>
          <w:szCs w:val="30"/>
          <w:cs/>
        </w:rPr>
        <w:t xml:space="preserve"> ภาษีเงินได้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</w:t>
      </w:r>
      <w:r w:rsidR="0092016A" w:rsidRPr="0092016A">
        <w:rPr>
          <w:rFonts w:ascii="Angsana New" w:hAnsi="Angsana New" w:cs="Angsana New" w:hint="cs"/>
          <w:sz w:val="30"/>
          <w:szCs w:val="30"/>
          <w:cs/>
        </w:rPr>
        <w:t>ต้นทุนทางการเงิน</w:t>
      </w:r>
      <w:r w:rsidRPr="0092016A">
        <w:rPr>
          <w:rFonts w:ascii="Angsana New" w:hAnsi="Angsana New" w:cs="Angsana New"/>
          <w:sz w:val="30"/>
          <w:szCs w:val="30"/>
          <w:cs/>
        </w:rPr>
        <w:t xml:space="preserve"> ภาษีเงินได้ ค่าเสื่อมราคาและค่าตัดจำหน่าย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2016A">
        <w:rPr>
          <w:rFonts w:ascii="Angsana New" w:hAnsi="Angsana New" w:cs="Angsana New"/>
          <w:b/>
          <w:bCs/>
          <w:color w:val="0000CC"/>
          <w:sz w:val="30"/>
          <w:szCs w:val="30"/>
          <w:cs/>
        </w:rPr>
        <w:t xml:space="preserve"> </w:t>
      </w:r>
    </w:p>
    <w:p w14:paraId="145DBF9D" w14:textId="03837E6B" w:rsidR="00EE38AE" w:rsidRPr="002140A6" w:rsidRDefault="00EE38AE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53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36"/>
        <w:gridCol w:w="936"/>
        <w:gridCol w:w="236"/>
        <w:gridCol w:w="936"/>
        <w:gridCol w:w="236"/>
        <w:gridCol w:w="936"/>
        <w:gridCol w:w="236"/>
        <w:gridCol w:w="936"/>
        <w:gridCol w:w="236"/>
        <w:gridCol w:w="936"/>
        <w:gridCol w:w="236"/>
        <w:gridCol w:w="936"/>
      </w:tblGrid>
      <w:tr w:rsidR="002A57C4" w:rsidRPr="009F6A5E" w14:paraId="09664973" w14:textId="77777777" w:rsidTr="002140A6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36D1B0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371706A2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A57C4" w:rsidRPr="009F6A5E" w14:paraId="0512AF91" w14:textId="77777777" w:rsidTr="002140A6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1C7707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F0E80" w14:textId="77777777" w:rsidR="002A57C4" w:rsidRPr="00424B3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1EDD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8E05F" w14:textId="77777777" w:rsidR="002A57C4" w:rsidRPr="00424B3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7F6B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D08FCB7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D3F84F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AE9C40B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2A57C4" w:rsidRPr="009F6A5E" w14:paraId="502EEFFA" w14:textId="77777777" w:rsidTr="002140A6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E611C9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52A21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E133A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4673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F9453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99A193B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C6C78D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FE21AE6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2A57C4" w:rsidRPr="009F6A5E" w14:paraId="272DA91E" w14:textId="77777777" w:rsidTr="002140A6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B91E91" w14:textId="20C29629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64DC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83100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A81C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3594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vAlign w:val="bottom"/>
          </w:tcPr>
          <w:p w14:paraId="20A64EE7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A57C4" w:rsidRPr="009F6A5E" w14:paraId="59DA0F33" w14:textId="77777777" w:rsidTr="002140A6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BDBC64" w14:textId="3191F23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10FAA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9D3D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F4A5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41C5C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0B4AA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9CEC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3E84B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67ED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0D6D167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2C2C423F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8F63EF5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2A57C4" w:rsidRPr="009F6A5E" w14:paraId="1CE87924" w14:textId="77777777" w:rsidTr="002140A6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85FB56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3807C39F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7C4" w:rsidRPr="009F6A5E" w14:paraId="401BFE20" w14:textId="77777777" w:rsidTr="002140A6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7C0D68" w14:textId="77777777" w:rsidR="002A57C4" w:rsidRPr="00424B3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4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1284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23396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CEF8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DD2E3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43A6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3ACF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CC248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2F01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FE6141A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9E0202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4" w:right="-2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0BFFB63" w14:textId="77777777" w:rsidR="002A57C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2A57C4" w:rsidRPr="009F6A5E" w14:paraId="327DCD5E" w14:textId="77777777" w:rsidTr="002140A6">
        <w:trPr>
          <w:trHeight w:val="421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0E074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FDF78EB" w14:textId="0EBDE710" w:rsidR="002A57C4" w:rsidRPr="009F6A5E" w:rsidRDefault="00BC73AE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C73AE">
              <w:rPr>
                <w:rFonts w:ascii="Angsana New" w:hAnsi="Angsana New" w:cs="Angsana New"/>
                <w:color w:val="000000"/>
                <w:sz w:val="30"/>
                <w:szCs w:val="30"/>
              </w:rPr>
              <w:t>913,557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B2E7A62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119BF1F" w14:textId="5C7F418E" w:rsidR="002A57C4" w:rsidRPr="003A1B4C" w:rsidRDefault="00B37242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1B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1,242,992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3C5C09C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47AEAEC" w14:textId="6E1C46D9" w:rsidR="002A57C4" w:rsidRPr="008D085E" w:rsidRDefault="00BC73AE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284,141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A93602A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2DCEB9E" w14:textId="79545D60" w:rsidR="002A57C4" w:rsidRPr="008D085E" w:rsidRDefault="00B37242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287,067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0480DBA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7435FD5" w14:textId="145D07C0" w:rsidR="002A57C4" w:rsidRPr="008D085E" w:rsidRDefault="00BC73AE" w:rsidP="00C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1,197,698</w:t>
            </w:r>
          </w:p>
        </w:tc>
        <w:tc>
          <w:tcPr>
            <w:tcW w:w="236" w:type="dxa"/>
            <w:vAlign w:val="bottom"/>
          </w:tcPr>
          <w:p w14:paraId="3EC017E4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A61516E" w14:textId="40E5CB72" w:rsidR="002A57C4" w:rsidRPr="008D085E" w:rsidRDefault="00B37242" w:rsidP="00C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1,530,059</w:t>
            </w:r>
          </w:p>
        </w:tc>
      </w:tr>
      <w:tr w:rsidR="002A57C4" w:rsidRPr="009F6A5E" w14:paraId="57AE7393" w14:textId="77777777" w:rsidTr="002140A6">
        <w:trPr>
          <w:trHeight w:val="10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C51E9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F2B6A" w14:textId="57284025" w:rsidR="002A57C4" w:rsidRPr="00E27A65" w:rsidRDefault="00BC73AE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C73A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913,557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5E33" w14:textId="77777777" w:rsidR="002A57C4" w:rsidRPr="00E27A65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177218" w14:textId="29AE9C51" w:rsidR="002A57C4" w:rsidRPr="00347E8F" w:rsidRDefault="00B37242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1,242,992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0B299" w14:textId="77777777" w:rsidR="002A57C4" w:rsidRPr="00347E8F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50740C" w14:textId="63DA3B5B" w:rsidR="002A57C4" w:rsidRPr="00347E8F" w:rsidRDefault="00BC73AE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284,141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0A961" w14:textId="77777777" w:rsidR="002A57C4" w:rsidRPr="00347E8F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EED0D8" w14:textId="404D5517" w:rsidR="002A57C4" w:rsidRPr="00347E8F" w:rsidRDefault="00B37242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287,067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C9CE" w14:textId="77777777" w:rsidR="002A57C4" w:rsidRPr="00347E8F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0CDC9" w14:textId="7EDF1549" w:rsidR="002A57C4" w:rsidRPr="00347E8F" w:rsidRDefault="00BC73AE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1,197,698</w:t>
            </w:r>
          </w:p>
        </w:tc>
        <w:tc>
          <w:tcPr>
            <w:tcW w:w="236" w:type="dxa"/>
            <w:vAlign w:val="bottom"/>
          </w:tcPr>
          <w:p w14:paraId="0B836BB8" w14:textId="77777777" w:rsidR="002A57C4" w:rsidRPr="00347E8F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82133" w14:textId="5C75B50E" w:rsidR="002A57C4" w:rsidRPr="00347E8F" w:rsidRDefault="00B37242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1,530,059</w:t>
            </w:r>
          </w:p>
        </w:tc>
      </w:tr>
      <w:tr w:rsidR="002A57C4" w:rsidRPr="008D085E" w14:paraId="768F8FF5" w14:textId="77777777" w:rsidTr="002140A6">
        <w:trPr>
          <w:trHeight w:val="3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4A445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36ECB0D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707F5A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2D25A11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D604C1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F81645C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F40E31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AD12F84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1899E5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68D4AFD8" w14:textId="77777777" w:rsidR="002A57C4" w:rsidRPr="008D085E" w:rsidRDefault="002A57C4" w:rsidP="002A57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26AE083" w14:textId="77777777" w:rsidR="002A57C4" w:rsidRPr="008D085E" w:rsidRDefault="002A57C4" w:rsidP="002A5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1933E2C6" w14:textId="77777777" w:rsidR="002A57C4" w:rsidRPr="008D085E" w:rsidRDefault="002A57C4" w:rsidP="002A57C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2A57C4" w:rsidRPr="009F6A5E" w14:paraId="7DA72141" w14:textId="77777777" w:rsidTr="002140A6">
        <w:trPr>
          <w:trHeight w:val="65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29586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E7F28B2" w14:textId="00A32ADC" w:rsidR="002A57C4" w:rsidRPr="009F6A5E" w:rsidRDefault="00156C8F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50,295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49079D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FB5C86E" w14:textId="281B70C8" w:rsidR="002A57C4" w:rsidRPr="008D085E" w:rsidRDefault="00F805EB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71,295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D71F37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6D5798B" w14:textId="7091B21B" w:rsidR="002A57C4" w:rsidRPr="008D085E" w:rsidRDefault="00BC73AE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91,111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A48703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0DC5CCD" w14:textId="4936E928" w:rsidR="002A57C4" w:rsidRPr="008D085E" w:rsidRDefault="00B37242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89,999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E0EEBB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0332FA3" w14:textId="592DB641" w:rsidR="002A57C4" w:rsidRPr="008D085E" w:rsidRDefault="00BC73AE" w:rsidP="002A57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C73A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  <w:r w:rsidR="00156C8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41,406</w:t>
            </w:r>
          </w:p>
        </w:tc>
        <w:tc>
          <w:tcPr>
            <w:tcW w:w="236" w:type="dxa"/>
            <w:vAlign w:val="bottom"/>
          </w:tcPr>
          <w:p w14:paraId="66B7406D" w14:textId="77777777" w:rsidR="002A57C4" w:rsidRPr="008D085E" w:rsidRDefault="002A57C4" w:rsidP="002A5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6" w:hanging="108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1F2F88FD" w14:textId="1BE5F401" w:rsidR="002A57C4" w:rsidRPr="008D085E" w:rsidRDefault="00F805EB" w:rsidP="002A57C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161,294</w:t>
            </w:r>
          </w:p>
        </w:tc>
      </w:tr>
      <w:tr w:rsidR="002A57C4" w:rsidRPr="009F6A5E" w14:paraId="3821740B" w14:textId="77777777" w:rsidTr="002140A6">
        <w:trPr>
          <w:trHeight w:val="281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0FB3C888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F20BE14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28F9B5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D0052B9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723F00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9E7BAE5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F99923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774CB87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B0BE87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58A1BA3" w14:textId="5EE8D5C6" w:rsidR="002A57C4" w:rsidRPr="008D085E" w:rsidRDefault="00BC73AE" w:rsidP="002A57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3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(30,026)</w:t>
            </w:r>
          </w:p>
        </w:tc>
        <w:tc>
          <w:tcPr>
            <w:tcW w:w="236" w:type="dxa"/>
            <w:vAlign w:val="bottom"/>
          </w:tcPr>
          <w:p w14:paraId="1E52E07C" w14:textId="77777777" w:rsidR="002A57C4" w:rsidRPr="008D085E" w:rsidRDefault="002A57C4" w:rsidP="002A5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6C7AA539" w14:textId="651ABBD3" w:rsidR="002A57C4" w:rsidRPr="008D085E" w:rsidRDefault="00F805EB" w:rsidP="002A57C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(32,241)</w:t>
            </w:r>
          </w:p>
        </w:tc>
      </w:tr>
      <w:tr w:rsidR="002A57C4" w:rsidRPr="009F6A5E" w14:paraId="2B52B3FA" w14:textId="77777777" w:rsidTr="002140A6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766D990B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5952D09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ED9DCB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4CB4154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95D90F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3B4C801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6980A4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F78E8D8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899B6F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61CB9A2" w14:textId="718FEDA0" w:rsidR="002A57C4" w:rsidRPr="008D085E" w:rsidRDefault="00BC73AE" w:rsidP="002A57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3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(12,597)</w:t>
            </w:r>
          </w:p>
        </w:tc>
        <w:tc>
          <w:tcPr>
            <w:tcW w:w="236" w:type="dxa"/>
            <w:vAlign w:val="bottom"/>
          </w:tcPr>
          <w:p w14:paraId="670A3A31" w14:textId="77777777" w:rsidR="002A57C4" w:rsidRPr="008D085E" w:rsidRDefault="002A57C4" w:rsidP="002A5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0E674870" w14:textId="38EA46D1" w:rsidR="002A57C4" w:rsidRPr="008D085E" w:rsidRDefault="00F805EB" w:rsidP="002A57C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(21,238)</w:t>
            </w:r>
          </w:p>
        </w:tc>
      </w:tr>
      <w:tr w:rsidR="002A57C4" w:rsidRPr="009F6A5E" w14:paraId="3060F32B" w14:textId="77777777" w:rsidTr="002140A6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1ECF35A5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E49BAC9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8F5B34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FAABDD8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41ED26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03390F0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4C21A1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4B2DA2F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68F57E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19EDA5B" w14:textId="2771E351" w:rsidR="002A57C4" w:rsidRPr="008D085E" w:rsidRDefault="00BC73AE" w:rsidP="002A57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3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</w:t>
            </w:r>
            <w:r w:rsidR="00156C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316</w:t>
            </w:r>
            <w:r w:rsidRPr="00BC73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62BD15E" w14:textId="77777777" w:rsidR="002A57C4" w:rsidRPr="008D085E" w:rsidRDefault="002A57C4" w:rsidP="002A5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7A0BC3BC" w14:textId="14E93835" w:rsidR="002A57C4" w:rsidRPr="008D085E" w:rsidRDefault="00F805EB" w:rsidP="002A57C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(6,870)</w:t>
            </w:r>
          </w:p>
        </w:tc>
      </w:tr>
      <w:tr w:rsidR="002A57C4" w:rsidRPr="009F6A5E" w14:paraId="36F4CBA5" w14:textId="77777777" w:rsidTr="002140A6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125D7371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6228015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986ACA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64593F6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4A1045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25F00FC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B575D4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975F4EB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41E756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454B3C6" w14:textId="77777777" w:rsidR="002A57C4" w:rsidRPr="008D085E" w:rsidRDefault="002A57C4" w:rsidP="002A57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0816B20" w14:textId="77777777" w:rsidR="002A57C4" w:rsidRPr="008D085E" w:rsidRDefault="002A57C4" w:rsidP="002A5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5FF78D4E" w14:textId="77777777" w:rsidR="002A57C4" w:rsidRPr="008D085E" w:rsidRDefault="002A57C4" w:rsidP="002A57C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A57C4" w:rsidRPr="009F6A5E" w14:paraId="1B6981DA" w14:textId="77777777" w:rsidTr="002140A6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68353867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CC1C1D9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369A65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9CDD223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033A19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D87917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AA6768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14DEAF5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3B7B3D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5F3C2E2" w14:textId="37EC71C6" w:rsidR="002A57C4" w:rsidRPr="008D085E" w:rsidRDefault="00BC73AE" w:rsidP="002A57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3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(71,</w:t>
            </w:r>
            <w:r w:rsidR="00156C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119</w:t>
            </w:r>
            <w:r w:rsidRPr="00BC73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38804FB" w14:textId="77777777" w:rsidR="002A57C4" w:rsidRPr="008D085E" w:rsidRDefault="002A57C4" w:rsidP="002A5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443409D1" w14:textId="63A20B53" w:rsidR="002A57C4" w:rsidRPr="008D085E" w:rsidRDefault="00F805EB" w:rsidP="002A57C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(76,189)</w:t>
            </w:r>
          </w:p>
        </w:tc>
      </w:tr>
      <w:tr w:rsidR="002A57C4" w:rsidRPr="009F6A5E" w14:paraId="63D767B5" w14:textId="77777777" w:rsidTr="002140A6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4364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0D119D5" w14:textId="77777777" w:rsidR="002A57C4" w:rsidRPr="009F6A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D8FDA9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F880AD9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14E121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90D6E9A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58EBF4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560B998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BCE0C6" w14:textId="77777777" w:rsidR="002A57C4" w:rsidRPr="008D085E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7DCA1" w14:textId="5E88086E" w:rsidR="002A57C4" w:rsidRPr="008D085E" w:rsidRDefault="00BC73AE" w:rsidP="002A57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6C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156C8F" w:rsidRPr="00156C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2,34</w:t>
            </w:r>
            <w:r w:rsidR="00156C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67A7D804" w14:textId="77777777" w:rsidR="002A57C4" w:rsidRPr="008D085E" w:rsidRDefault="002A57C4" w:rsidP="002A5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6EEE4" w14:textId="60348752" w:rsidR="002A57C4" w:rsidRPr="008D085E" w:rsidRDefault="00F805EB" w:rsidP="002A57C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24,756</w:t>
            </w:r>
          </w:p>
        </w:tc>
      </w:tr>
      <w:tr w:rsidR="002A57C4" w:rsidRPr="00424B34" w14:paraId="626AC81A" w14:textId="77777777" w:rsidTr="002140A6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8483" w14:textId="77777777" w:rsidR="002A57C4" w:rsidRPr="00424B3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09275CD" w14:textId="77777777" w:rsidR="002A57C4" w:rsidRPr="00424B3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BDF5A3" w14:textId="77777777" w:rsidR="002A57C4" w:rsidRPr="00424B3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B8568F2" w14:textId="77777777" w:rsidR="002A57C4" w:rsidRPr="00424B3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17FA22" w14:textId="77777777" w:rsidR="002A57C4" w:rsidRPr="00424B3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AE3CBAF" w14:textId="77777777" w:rsidR="002A57C4" w:rsidRPr="00424B3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09D08A" w14:textId="77777777" w:rsidR="002A57C4" w:rsidRPr="00424B3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392216A" w14:textId="77777777" w:rsidR="002A57C4" w:rsidRPr="00424B3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18ACE8" w14:textId="77777777" w:rsidR="002A57C4" w:rsidRPr="00424B34" w:rsidRDefault="002A57C4" w:rsidP="002A5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45AE3279" w14:textId="77777777" w:rsidR="002A57C4" w:rsidRPr="00424B34" w:rsidRDefault="002A57C4" w:rsidP="002A57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6D31EE7" w14:textId="77777777" w:rsidR="002A57C4" w:rsidRPr="00424B34" w:rsidRDefault="002A57C4" w:rsidP="002A5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2C5560AE" w14:textId="77777777" w:rsidR="002A57C4" w:rsidRPr="00424B34" w:rsidRDefault="002A57C4" w:rsidP="002A5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2140A6" w:rsidRPr="009F6A5E" w14:paraId="1CA9653A" w14:textId="77777777" w:rsidTr="004D3471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C2A3B" w14:textId="77777777" w:rsidR="002140A6" w:rsidRPr="009F6A5E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796" w:type="dxa"/>
            <w:gridSpan w:val="11"/>
            <w:tcBorders>
              <w:left w:val="nil"/>
            </w:tcBorders>
            <w:vAlign w:val="bottom"/>
          </w:tcPr>
          <w:p w14:paraId="55BBB206" w14:textId="620D4F64" w:rsidR="002140A6" w:rsidRPr="00424B34" w:rsidRDefault="002140A6" w:rsidP="002140A6">
            <w:pPr>
              <w:pStyle w:val="acctfourfigures"/>
              <w:tabs>
                <w:tab w:val="clear" w:pos="765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E8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2140A6" w:rsidRPr="009F6A5E" w14:paraId="186C59C0" w14:textId="77777777" w:rsidTr="00AC7A2A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9AE0B" w14:textId="77777777" w:rsidR="002140A6" w:rsidRPr="009F6A5E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108" w:type="dxa"/>
            <w:gridSpan w:val="3"/>
            <w:tcBorders>
              <w:left w:val="nil"/>
              <w:right w:val="nil"/>
            </w:tcBorders>
            <w:vAlign w:val="bottom"/>
          </w:tcPr>
          <w:p w14:paraId="3139FE98" w14:textId="040C369E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E8DD18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left w:val="nil"/>
              <w:right w:val="nil"/>
            </w:tcBorders>
            <w:vAlign w:val="bottom"/>
          </w:tcPr>
          <w:p w14:paraId="35F4CBED" w14:textId="23CF74AF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4016DF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4BA1F56" w14:textId="77777777" w:rsidR="002140A6" w:rsidRPr="00424B34" w:rsidRDefault="002140A6" w:rsidP="002140A6">
            <w:pPr>
              <w:pStyle w:val="acctfourfigures"/>
              <w:tabs>
                <w:tab w:val="clear" w:pos="765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350F42A" w14:textId="77777777" w:rsidR="002140A6" w:rsidRPr="00424B34" w:rsidRDefault="002140A6" w:rsidP="002140A6">
            <w:pPr>
              <w:pStyle w:val="acctfourfigures"/>
              <w:tabs>
                <w:tab w:val="clear" w:pos="765"/>
              </w:tabs>
              <w:spacing w:line="240" w:lineRule="auto"/>
              <w:ind w:left="-2779" w:right="-158" w:hanging="10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33B3EBDD" w14:textId="77777777" w:rsidR="002140A6" w:rsidRPr="00424B34" w:rsidRDefault="002140A6" w:rsidP="002140A6">
            <w:pPr>
              <w:pStyle w:val="acctfourfigures"/>
              <w:tabs>
                <w:tab w:val="clear" w:pos="765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140A6" w:rsidRPr="009F6A5E" w14:paraId="76BA6280" w14:textId="77777777" w:rsidTr="004B54B2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D3C6" w14:textId="77777777" w:rsidR="002140A6" w:rsidRPr="009F6A5E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108" w:type="dxa"/>
            <w:gridSpan w:val="3"/>
            <w:tcBorders>
              <w:left w:val="nil"/>
              <w:right w:val="nil"/>
            </w:tcBorders>
            <w:vAlign w:val="bottom"/>
          </w:tcPr>
          <w:p w14:paraId="03D2C1BE" w14:textId="416E6E49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5F435B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left w:val="nil"/>
              <w:right w:val="nil"/>
            </w:tcBorders>
            <w:vAlign w:val="bottom"/>
          </w:tcPr>
          <w:p w14:paraId="3283FA79" w14:textId="7A339524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2CD3F2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ECB922E" w14:textId="77777777" w:rsidR="002140A6" w:rsidRPr="00424B34" w:rsidRDefault="002140A6" w:rsidP="002140A6">
            <w:pPr>
              <w:pStyle w:val="acctfourfigures"/>
              <w:tabs>
                <w:tab w:val="clear" w:pos="765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2B3A914" w14:textId="77777777" w:rsidR="002140A6" w:rsidRPr="00424B34" w:rsidRDefault="002140A6" w:rsidP="002140A6">
            <w:pPr>
              <w:pStyle w:val="acctfourfigures"/>
              <w:tabs>
                <w:tab w:val="clear" w:pos="765"/>
              </w:tabs>
              <w:spacing w:line="240" w:lineRule="auto"/>
              <w:ind w:left="-2779" w:right="-158" w:hanging="10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516A5136" w14:textId="77777777" w:rsidR="002140A6" w:rsidRPr="00424B34" w:rsidRDefault="002140A6" w:rsidP="002140A6">
            <w:pPr>
              <w:pStyle w:val="acctfourfigures"/>
              <w:tabs>
                <w:tab w:val="clear" w:pos="765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140A6" w:rsidRPr="009F6A5E" w14:paraId="6CA7BEE5" w14:textId="77777777" w:rsidTr="00E86E0B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37183" w14:textId="77777777" w:rsidR="002140A6" w:rsidRPr="009F6A5E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108" w:type="dxa"/>
            <w:gridSpan w:val="3"/>
            <w:tcBorders>
              <w:left w:val="nil"/>
              <w:right w:val="nil"/>
            </w:tcBorders>
            <w:vAlign w:val="bottom"/>
          </w:tcPr>
          <w:p w14:paraId="1A0B0442" w14:textId="449F0D4D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AF1E8F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left w:val="nil"/>
              <w:right w:val="nil"/>
            </w:tcBorders>
            <w:vAlign w:val="bottom"/>
          </w:tcPr>
          <w:p w14:paraId="432AF892" w14:textId="691BF9AF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8EDB7E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vAlign w:val="bottom"/>
          </w:tcPr>
          <w:p w14:paraId="2E722950" w14:textId="59FF4CCD" w:rsidR="002140A6" w:rsidRPr="00424B34" w:rsidRDefault="002140A6" w:rsidP="002140A6">
            <w:pPr>
              <w:pStyle w:val="acctfourfigures"/>
              <w:tabs>
                <w:tab w:val="clear" w:pos="765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E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2140A6" w:rsidRPr="009F6A5E" w14:paraId="24A8EBFA" w14:textId="77777777" w:rsidTr="002140A6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4A63E" w14:textId="77777777" w:rsidR="002140A6" w:rsidRPr="009F6A5E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A6A5298" w14:textId="32AC0224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EF624A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99A9F40" w14:textId="0BDAF83F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BDC4985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CFD430A" w14:textId="6A724234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01BAA9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C62D21E" w14:textId="3C62C35F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2391E2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DA03B6E" w14:textId="33EDDE5E" w:rsidR="002140A6" w:rsidRPr="00424B34" w:rsidRDefault="002140A6" w:rsidP="002140A6">
            <w:pPr>
              <w:pStyle w:val="acctfourfigures"/>
              <w:tabs>
                <w:tab w:val="clear" w:pos="765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3714CADF" w14:textId="77777777" w:rsidR="002140A6" w:rsidRPr="00424B34" w:rsidRDefault="002140A6" w:rsidP="002140A6">
            <w:pPr>
              <w:pStyle w:val="acctfourfigures"/>
              <w:tabs>
                <w:tab w:val="clear" w:pos="765"/>
              </w:tabs>
              <w:spacing w:line="240" w:lineRule="auto"/>
              <w:ind w:left="-2779" w:right="-158" w:hanging="10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33B793AC" w14:textId="4778813B" w:rsidR="002140A6" w:rsidRPr="00424B34" w:rsidRDefault="002140A6" w:rsidP="002140A6">
            <w:pPr>
              <w:pStyle w:val="acctfourfigures"/>
              <w:tabs>
                <w:tab w:val="clear" w:pos="765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2140A6" w:rsidRPr="009F6A5E" w14:paraId="214CFADA" w14:textId="77777777" w:rsidTr="001A2CCF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19C06" w14:textId="77777777" w:rsidR="002140A6" w:rsidRPr="009F6A5E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796" w:type="dxa"/>
            <w:gridSpan w:val="11"/>
            <w:tcBorders>
              <w:left w:val="nil"/>
            </w:tcBorders>
            <w:vAlign w:val="bottom"/>
          </w:tcPr>
          <w:p w14:paraId="2D188903" w14:textId="4DAEC4C2" w:rsidR="002140A6" w:rsidRPr="00424B34" w:rsidRDefault="002140A6" w:rsidP="002140A6">
            <w:pPr>
              <w:pStyle w:val="acctfourfigures"/>
              <w:tabs>
                <w:tab w:val="clear" w:pos="765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0A6" w:rsidRPr="009F6A5E" w14:paraId="5C5028F7" w14:textId="77777777" w:rsidTr="002140A6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B85EE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49DD84C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7FB778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CAE6AF6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4A164A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745F431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B5D771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816C326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494C03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2F60CAB" w14:textId="77777777" w:rsidR="002140A6" w:rsidRPr="00424B34" w:rsidRDefault="002140A6" w:rsidP="00214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450E672" w14:textId="77777777" w:rsidR="002140A6" w:rsidRPr="00424B34" w:rsidRDefault="002140A6" w:rsidP="00214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6EA57396" w14:textId="77777777" w:rsidR="002140A6" w:rsidRPr="00424B34" w:rsidRDefault="002140A6" w:rsidP="00214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140A6" w:rsidRPr="009F6A5E" w14:paraId="6DDF30CE" w14:textId="77777777" w:rsidTr="002140A6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08618" w14:textId="72378676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ยน/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64EB95" w14:textId="7E6B66D6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C73AE">
              <w:rPr>
                <w:rFonts w:ascii="Angsana New" w:hAnsi="Angsana New" w:cs="Angsana New"/>
                <w:color w:val="000000"/>
                <w:sz w:val="30"/>
                <w:szCs w:val="30"/>
              </w:rPr>
              <w:t>491,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AE9B0F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7F3F73" w14:textId="2A4CEF3E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1B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497,832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B2170A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2AB990" w14:textId="29C3886B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367,165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1DCED6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94B598" w14:textId="2F223738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1B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367,647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07577D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12B45D5C" w14:textId="4D83C70F" w:rsidR="002140A6" w:rsidRPr="00B00D1E" w:rsidRDefault="002140A6" w:rsidP="00214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73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858,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36" w:type="dxa"/>
            <w:vAlign w:val="bottom"/>
          </w:tcPr>
          <w:p w14:paraId="2C6E4B25" w14:textId="77777777" w:rsidR="002140A6" w:rsidRPr="00424B34" w:rsidRDefault="002140A6" w:rsidP="00214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1E45912D" w14:textId="389EE5C5" w:rsidR="002140A6" w:rsidRPr="00424B34" w:rsidRDefault="002140A6" w:rsidP="00214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1B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865,479</w:t>
            </w:r>
          </w:p>
        </w:tc>
      </w:tr>
      <w:tr w:rsidR="002140A6" w:rsidRPr="009F6A5E" w14:paraId="4A4825CE" w14:textId="77777777" w:rsidTr="002140A6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374A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35CD73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179E21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1A1A4D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6FCC4B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FD4EA9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BF7512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FB1EE9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DDB5A5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4A8E7573" w14:textId="77777777" w:rsidR="002140A6" w:rsidRPr="00424B34" w:rsidRDefault="002140A6" w:rsidP="00214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63C9604" w14:textId="77777777" w:rsidR="002140A6" w:rsidRPr="00424B34" w:rsidRDefault="002140A6" w:rsidP="00214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6D53FE1A" w14:textId="77777777" w:rsidR="002140A6" w:rsidRPr="00424B34" w:rsidRDefault="002140A6" w:rsidP="00214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140A6" w:rsidRPr="009F6A5E" w14:paraId="68E3772D" w14:textId="77777777" w:rsidTr="002140A6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4CDF1B23" w14:textId="6C2BA59E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ายน/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20FC9C" w14:textId="383132C3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C73A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369</w:t>
            </w:r>
            <w:r w:rsidRPr="00BC73A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BC73A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87BFEA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DA6CA5" w14:textId="472613C6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1B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414,638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86BA59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A7E251" w14:textId="02CBEF92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69,531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CA20C2D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B9F084" w14:textId="4B701929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1B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87,556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4CCD73" w14:textId="77777777" w:rsidR="002140A6" w:rsidRPr="00424B34" w:rsidRDefault="002140A6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1C7271EC" w14:textId="621DD3C6" w:rsidR="002140A6" w:rsidRPr="00424B34" w:rsidRDefault="002140A6" w:rsidP="00214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3A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439</w:t>
            </w:r>
            <w:r w:rsidRPr="00BC73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C73A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108</w:t>
            </w:r>
          </w:p>
        </w:tc>
        <w:tc>
          <w:tcPr>
            <w:tcW w:w="236" w:type="dxa"/>
            <w:vAlign w:val="bottom"/>
          </w:tcPr>
          <w:p w14:paraId="6D89269A" w14:textId="77777777" w:rsidR="002140A6" w:rsidRPr="00424B34" w:rsidRDefault="002140A6" w:rsidP="00214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419AC0CE" w14:textId="6FB5D8A5" w:rsidR="002140A6" w:rsidRPr="00424B34" w:rsidRDefault="002140A6" w:rsidP="002140A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1B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A1B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194</w:t>
            </w:r>
          </w:p>
        </w:tc>
      </w:tr>
    </w:tbl>
    <w:p w14:paraId="66957229" w14:textId="0E498970" w:rsidR="002A57C4" w:rsidRPr="002140A6" w:rsidRDefault="002A57C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643355" w14:textId="32975A39" w:rsidR="007A0E63" w:rsidRPr="002140A6" w:rsidRDefault="007A0E63" w:rsidP="002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140A6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กลุ่มบริษัทดำเนินธุรกิจเฉพาะในประเทศเท่านั้น 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736D06F5" w14:textId="77777777" w:rsidR="00424B34" w:rsidRPr="002140A6" w:rsidRDefault="00424B3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2CF73D1" w14:textId="78215A6F" w:rsidR="00396E71" w:rsidRPr="002140A6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140A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การกระทบยอดสินทรัพย์และหนี้สินของส่วนงานที่รายงาน </w:t>
      </w:r>
    </w:p>
    <w:p w14:paraId="2B9AEECC" w14:textId="5076D6D3" w:rsidR="00396E71" w:rsidRPr="002140A6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9"/>
        <w:gridCol w:w="1441"/>
        <w:gridCol w:w="1289"/>
        <w:gridCol w:w="241"/>
        <w:gridCol w:w="1170"/>
      </w:tblGrid>
      <w:tr w:rsidR="000B008F" w:rsidRPr="00F205C4" w14:paraId="4FCBF0EB" w14:textId="77777777" w:rsidTr="00BC73AE">
        <w:trPr>
          <w:tblHeader/>
        </w:trPr>
        <w:tc>
          <w:tcPr>
            <w:tcW w:w="2745" w:type="pct"/>
          </w:tcPr>
          <w:p w14:paraId="31BA4C72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53138AE1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2FC3AEEF" w14:textId="4ADF63DB" w:rsidR="000B008F" w:rsidRPr="002D1E9A" w:rsidRDefault="007B5AC3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B5AC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="0089048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  <w:vAlign w:val="bottom"/>
          </w:tcPr>
          <w:p w14:paraId="011ACE76" w14:textId="77777777" w:rsidR="000B008F" w:rsidRPr="002D1E9A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C6F2ADA" w14:textId="37FC8AE7" w:rsidR="000B008F" w:rsidRPr="002D1E9A" w:rsidRDefault="00F363C1" w:rsidP="008D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03A17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  <w:r w:rsidR="000B008F" w:rsidRPr="002D1E9A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0B008F" w:rsidRPr="00F205C4" w14:paraId="38D098C7" w14:textId="77777777" w:rsidTr="00BC73AE">
        <w:trPr>
          <w:tblHeader/>
        </w:trPr>
        <w:tc>
          <w:tcPr>
            <w:tcW w:w="2745" w:type="pct"/>
          </w:tcPr>
          <w:p w14:paraId="757852B1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24093F32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11CA346A" w14:textId="14436E16" w:rsidR="000B008F" w:rsidRPr="000B008F" w:rsidRDefault="00503A17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1549726B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B73748" w14:textId="36498D63" w:rsidR="000B008F" w:rsidRPr="000B008F" w:rsidRDefault="00503A17" w:rsidP="008D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B008F" w:rsidRPr="00F205C4" w14:paraId="13D8E242" w14:textId="77777777" w:rsidTr="00FB026B">
        <w:trPr>
          <w:tblHeader/>
        </w:trPr>
        <w:tc>
          <w:tcPr>
            <w:tcW w:w="2745" w:type="pct"/>
          </w:tcPr>
          <w:p w14:paraId="3581D90B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170512A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pct"/>
            <w:gridSpan w:val="3"/>
          </w:tcPr>
          <w:p w14:paraId="5CE68DC0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008F" w:rsidRPr="00F205C4" w14:paraId="6A53AF7F" w14:textId="77777777" w:rsidTr="00BC73AE">
        <w:tc>
          <w:tcPr>
            <w:tcW w:w="2745" w:type="pct"/>
          </w:tcPr>
          <w:p w14:paraId="026CB9D9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85" w:type="pct"/>
          </w:tcPr>
          <w:p w14:paraId="20227255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02" w:type="pct"/>
          </w:tcPr>
          <w:p w14:paraId="6488D8B5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0EE8093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8C78C07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9048A" w:rsidRPr="00F205C4" w14:paraId="086D7CE5" w14:textId="77777777" w:rsidTr="00BC73AE">
        <w:tc>
          <w:tcPr>
            <w:tcW w:w="2745" w:type="pct"/>
          </w:tcPr>
          <w:p w14:paraId="27809BDE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85" w:type="pct"/>
          </w:tcPr>
          <w:p w14:paraId="0BE84960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6953A46A" w14:textId="100347B1" w:rsidR="0089048A" w:rsidRPr="000B008F" w:rsidRDefault="00BC73AE" w:rsidP="008904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C73AE">
              <w:rPr>
                <w:rFonts w:ascii="Angsana New" w:hAnsi="Angsana New" w:cs="Angsana New"/>
                <w:color w:val="000000"/>
                <w:sz w:val="30"/>
                <w:szCs w:val="30"/>
              </w:rPr>
              <w:t>858,</w:t>
            </w:r>
            <w:r w:rsidR="008A2CFE">
              <w:rPr>
                <w:rFonts w:ascii="Angsana New" w:hAnsi="Angsana New" w:cs="Angsana New"/>
                <w:color w:val="000000"/>
                <w:sz w:val="30"/>
                <w:szCs w:val="30"/>
              </w:rPr>
              <w:t>994</w:t>
            </w:r>
          </w:p>
        </w:tc>
        <w:tc>
          <w:tcPr>
            <w:tcW w:w="131" w:type="pct"/>
          </w:tcPr>
          <w:p w14:paraId="48D76DB8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vAlign w:val="bottom"/>
          </w:tcPr>
          <w:p w14:paraId="0B990550" w14:textId="77DC6993" w:rsidR="0089048A" w:rsidRPr="000B008F" w:rsidRDefault="00B961FD" w:rsidP="008904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865,479</w:t>
            </w:r>
          </w:p>
        </w:tc>
      </w:tr>
      <w:tr w:rsidR="0089048A" w:rsidRPr="00F205C4" w14:paraId="5F05DF1C" w14:textId="77777777" w:rsidTr="00BC73AE">
        <w:tc>
          <w:tcPr>
            <w:tcW w:w="2745" w:type="pct"/>
          </w:tcPr>
          <w:p w14:paraId="6B5D24D2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6F5A7F00" w14:textId="77777777" w:rsidR="0089048A" w:rsidRPr="000B008F" w:rsidRDefault="0089048A" w:rsidP="0089048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7DC726CC" w14:textId="450EDEEF" w:rsidR="0089048A" w:rsidRPr="000B008F" w:rsidRDefault="00BC73AE" w:rsidP="008904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C73AE">
              <w:rPr>
                <w:rFonts w:ascii="Angsana New" w:hAnsi="Angsana New" w:cs="Angsana New"/>
                <w:color w:val="000000"/>
                <w:sz w:val="30"/>
                <w:szCs w:val="30"/>
              </w:rPr>
              <w:t>387,147</w:t>
            </w:r>
          </w:p>
        </w:tc>
        <w:tc>
          <w:tcPr>
            <w:tcW w:w="131" w:type="pct"/>
          </w:tcPr>
          <w:p w14:paraId="5C284D6E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112F4F67" w14:textId="7DF3613A" w:rsidR="0089048A" w:rsidRPr="000B008F" w:rsidRDefault="00B961FD" w:rsidP="008904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457,087</w:t>
            </w:r>
          </w:p>
        </w:tc>
      </w:tr>
      <w:tr w:rsidR="0089048A" w:rsidRPr="00F205C4" w14:paraId="70204E9B" w14:textId="77777777" w:rsidTr="00BC73AE">
        <w:tc>
          <w:tcPr>
            <w:tcW w:w="2745" w:type="pct"/>
          </w:tcPr>
          <w:p w14:paraId="7F4D13F4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85" w:type="pct"/>
          </w:tcPr>
          <w:p w14:paraId="4B036F3A" w14:textId="77777777" w:rsidR="0089048A" w:rsidRPr="000B008F" w:rsidRDefault="0089048A" w:rsidP="0089048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5DCEDA03" w14:textId="49385EA3" w:rsidR="0089048A" w:rsidRPr="000B008F" w:rsidRDefault="00BC73AE" w:rsidP="00BC73A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941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   </w:t>
            </w:r>
            <w:r w:rsidRPr="00BC73A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1,2</w:t>
            </w:r>
            <w:r w:rsidR="008A2CF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46,141</w:t>
            </w:r>
          </w:p>
        </w:tc>
        <w:tc>
          <w:tcPr>
            <w:tcW w:w="131" w:type="pct"/>
          </w:tcPr>
          <w:p w14:paraId="638E8C0A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07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E9F4B80" w14:textId="0F386302" w:rsidR="0089048A" w:rsidRPr="000B008F" w:rsidRDefault="00B961FD" w:rsidP="008904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1,322,566</w:t>
            </w:r>
          </w:p>
        </w:tc>
      </w:tr>
      <w:tr w:rsidR="0089048A" w:rsidRPr="00F205C4" w14:paraId="66A15617" w14:textId="77777777" w:rsidTr="00BC73AE">
        <w:tc>
          <w:tcPr>
            <w:tcW w:w="2745" w:type="pct"/>
          </w:tcPr>
          <w:p w14:paraId="227479BC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5" w:type="pct"/>
          </w:tcPr>
          <w:p w14:paraId="696EEAA6" w14:textId="77777777" w:rsidR="0089048A" w:rsidRPr="000B008F" w:rsidRDefault="0089048A" w:rsidP="0089048A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5F2CDBD6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1" w:type="pct"/>
          </w:tcPr>
          <w:p w14:paraId="56FA9268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5CF8EAC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</w:tr>
      <w:tr w:rsidR="0089048A" w:rsidRPr="00F205C4" w14:paraId="653207FD" w14:textId="77777777" w:rsidTr="00BC73AE">
        <w:tc>
          <w:tcPr>
            <w:tcW w:w="2745" w:type="pct"/>
          </w:tcPr>
          <w:p w14:paraId="5670A8FD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85" w:type="pct"/>
          </w:tcPr>
          <w:p w14:paraId="3B0FDCAF" w14:textId="77777777" w:rsidR="0089048A" w:rsidRPr="000B008F" w:rsidRDefault="0089048A" w:rsidP="0089048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6A91F931" w14:textId="3B89D0E4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</w:tcPr>
          <w:p w14:paraId="7D11C1E9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2D49042D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89048A" w:rsidRPr="00F205C4" w14:paraId="60061027" w14:textId="77777777" w:rsidTr="00BC73AE">
        <w:tc>
          <w:tcPr>
            <w:tcW w:w="2745" w:type="pct"/>
          </w:tcPr>
          <w:p w14:paraId="4B69665A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785" w:type="pct"/>
          </w:tcPr>
          <w:p w14:paraId="258864B0" w14:textId="77777777" w:rsidR="0089048A" w:rsidRPr="000B008F" w:rsidRDefault="0089048A" w:rsidP="0089048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7C8B6D2E" w14:textId="593B5C18" w:rsidR="0089048A" w:rsidRPr="000B008F" w:rsidRDefault="00BC73AE" w:rsidP="008904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C73AE">
              <w:rPr>
                <w:rFonts w:ascii="Angsana New" w:hAnsi="Angsana New" w:cs="Angsana New"/>
                <w:color w:val="000000"/>
                <w:sz w:val="30"/>
                <w:szCs w:val="30"/>
              </w:rPr>
              <w:t>439,</w:t>
            </w:r>
            <w:r w:rsidR="008A2CFE">
              <w:rPr>
                <w:rFonts w:ascii="Angsana New" w:hAnsi="Angsana New" w:cs="Angsana New"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31" w:type="pct"/>
            <w:vAlign w:val="bottom"/>
          </w:tcPr>
          <w:p w14:paraId="0BE8753A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vAlign w:val="bottom"/>
          </w:tcPr>
          <w:p w14:paraId="6FE5DAC1" w14:textId="3C871DCD" w:rsidR="0089048A" w:rsidRPr="000B008F" w:rsidRDefault="00B961FD" w:rsidP="008904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502,194</w:t>
            </w:r>
          </w:p>
        </w:tc>
      </w:tr>
      <w:tr w:rsidR="0089048A" w:rsidRPr="00F205C4" w14:paraId="039D76C8" w14:textId="77777777" w:rsidTr="00BC73AE">
        <w:tc>
          <w:tcPr>
            <w:tcW w:w="2745" w:type="pct"/>
          </w:tcPr>
          <w:p w14:paraId="63A693B0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087CB9E2" w14:textId="77777777" w:rsidR="0089048A" w:rsidRPr="000B008F" w:rsidRDefault="0089048A" w:rsidP="0089048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33F3B8A4" w14:textId="60B0CF31" w:rsidR="0089048A" w:rsidRPr="000B008F" w:rsidRDefault="00BC73AE" w:rsidP="008904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C73A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145</w:t>
            </w:r>
            <w:r w:rsidRPr="00BC73A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8A2CFE">
              <w:rPr>
                <w:rFonts w:ascii="Angsana New" w:hAnsi="Angsana New" w:cs="Angsana New"/>
                <w:color w:val="000000"/>
                <w:sz w:val="30"/>
                <w:szCs w:val="30"/>
              </w:rPr>
              <w:t>830</w:t>
            </w:r>
          </w:p>
        </w:tc>
        <w:tc>
          <w:tcPr>
            <w:tcW w:w="131" w:type="pct"/>
            <w:vAlign w:val="bottom"/>
          </w:tcPr>
          <w:p w14:paraId="27FF457E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719CB6B" w14:textId="61E748CA" w:rsidR="0089048A" w:rsidRPr="000B008F" w:rsidRDefault="00B961FD" w:rsidP="008904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157,516</w:t>
            </w:r>
          </w:p>
        </w:tc>
      </w:tr>
      <w:tr w:rsidR="0089048A" w:rsidRPr="00F205C4" w14:paraId="1600E448" w14:textId="77777777" w:rsidTr="00BC73AE">
        <w:tc>
          <w:tcPr>
            <w:tcW w:w="2745" w:type="pct"/>
          </w:tcPr>
          <w:p w14:paraId="4AE27EE4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785" w:type="pct"/>
          </w:tcPr>
          <w:p w14:paraId="6E2ADF6B" w14:textId="77777777" w:rsidR="0089048A" w:rsidRPr="000B008F" w:rsidRDefault="0089048A" w:rsidP="0089048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A0FF7" w14:textId="67B51B03" w:rsidR="0089048A" w:rsidRPr="000B008F" w:rsidRDefault="00BC73AE" w:rsidP="008904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C73A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584</w:t>
            </w:r>
            <w:r w:rsidRPr="00BC73A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8A2CF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938</w:t>
            </w:r>
          </w:p>
        </w:tc>
        <w:tc>
          <w:tcPr>
            <w:tcW w:w="131" w:type="pct"/>
            <w:vAlign w:val="bottom"/>
          </w:tcPr>
          <w:p w14:paraId="4BD37FEC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F710E" w14:textId="0E4526A0" w:rsidR="0089048A" w:rsidRPr="000B008F" w:rsidRDefault="00B961FD" w:rsidP="008904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659,710</w:t>
            </w:r>
          </w:p>
        </w:tc>
      </w:tr>
    </w:tbl>
    <w:p w14:paraId="4076F4E1" w14:textId="427F9C3F" w:rsidR="00022049" w:rsidRDefault="00022049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2956150" w14:textId="77777777" w:rsidR="00022049" w:rsidRDefault="0002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1F2FB75" w14:textId="2257F5C0" w:rsidR="00844A1D" w:rsidRDefault="00844A1D" w:rsidP="00AA502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7281941C" w14:textId="701BFC84" w:rsidR="00844A1D" w:rsidRPr="002140A6" w:rsidRDefault="00844A1D" w:rsidP="0084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3DB727E" w14:textId="77777777" w:rsidR="007B5AC3" w:rsidRPr="007B5AC3" w:rsidRDefault="007B5AC3" w:rsidP="007B5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5AC3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7B5A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5AC3">
        <w:rPr>
          <w:rFonts w:asciiTheme="majorBidi" w:hAnsiTheme="majorBidi" w:cstheme="majorBidi"/>
          <w:sz w:val="30"/>
          <w:szCs w:val="30"/>
        </w:rPr>
        <w:t>2564</w:t>
      </w:r>
      <w:r w:rsidRPr="007B5AC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4C3F24A" w14:textId="77777777" w:rsidR="007B5AC3" w:rsidRPr="00424B34" w:rsidRDefault="007B5AC3" w:rsidP="007B5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386"/>
        <w:gridCol w:w="1066"/>
        <w:gridCol w:w="231"/>
        <w:gridCol w:w="1367"/>
      </w:tblGrid>
      <w:tr w:rsidR="007B5AC3" w:rsidRPr="007B5AC3" w14:paraId="60DDDCF2" w14:textId="77777777" w:rsidTr="007B5AC3">
        <w:trPr>
          <w:tblHeader/>
        </w:trPr>
        <w:tc>
          <w:tcPr>
            <w:tcW w:w="3510" w:type="dxa"/>
            <w:vAlign w:val="bottom"/>
          </w:tcPr>
          <w:p w14:paraId="3C32C24C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54A70B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86" w:type="dxa"/>
            <w:vAlign w:val="bottom"/>
          </w:tcPr>
          <w:p w14:paraId="049904C7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7D58E71C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6A7236F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65073735" w14:textId="77777777" w:rsidR="007B5AC3" w:rsidRPr="007B5AC3" w:rsidDel="00D43E7A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B5AC3" w:rsidRPr="007B5AC3" w14:paraId="0DEFDAED" w14:textId="77777777" w:rsidTr="007B5AC3">
        <w:trPr>
          <w:tblHeader/>
        </w:trPr>
        <w:tc>
          <w:tcPr>
            <w:tcW w:w="3510" w:type="dxa"/>
          </w:tcPr>
          <w:p w14:paraId="3A7210F2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500F65F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0F867E9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4B747D5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64BAFB0" w14:textId="77777777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009FCFB4" w14:textId="661E4965" w:rsidR="007B5AC3" w:rsidRPr="007B5AC3" w:rsidRDefault="007B5AC3" w:rsidP="0002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5A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B5AC3" w:rsidRPr="007B5AC3" w14:paraId="144A0185" w14:textId="77777777" w:rsidTr="007B5AC3">
        <w:tc>
          <w:tcPr>
            <w:tcW w:w="3510" w:type="dxa"/>
          </w:tcPr>
          <w:p w14:paraId="45AE61DB" w14:textId="77777777" w:rsidR="007B5AC3" w:rsidRPr="007B5AC3" w:rsidRDefault="007B5AC3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B5A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26D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4DECF6E5" w14:textId="00BAE59A" w:rsidR="007B5AC3" w:rsidRPr="009A26D4" w:rsidRDefault="009A26D4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19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386" w:type="dxa"/>
          </w:tcPr>
          <w:p w14:paraId="16C899BE" w14:textId="474ECCD5" w:rsidR="007B5AC3" w:rsidRPr="009A26D4" w:rsidRDefault="009A26D4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6D4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9A26D4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28BECCBD" w14:textId="521A901E" w:rsidR="007B5AC3" w:rsidRPr="009A26D4" w:rsidRDefault="009A26D4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6D4">
              <w:rPr>
                <w:rFonts w:asciiTheme="majorBidi" w:hAnsiTheme="majorBidi" w:cstheme="majorBidi"/>
                <w:sz w:val="30"/>
                <w:szCs w:val="30"/>
              </w:rPr>
              <w:t>0.04</w:t>
            </w:r>
          </w:p>
        </w:tc>
        <w:tc>
          <w:tcPr>
            <w:tcW w:w="231" w:type="dxa"/>
          </w:tcPr>
          <w:p w14:paraId="3AC149C6" w14:textId="77777777" w:rsidR="007B5AC3" w:rsidRPr="007B5AC3" w:rsidRDefault="007B5AC3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243805FA" w14:textId="563BA0AB" w:rsidR="007B5AC3" w:rsidRPr="007B5AC3" w:rsidRDefault="009A26D4" w:rsidP="007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</w:tr>
    </w:tbl>
    <w:p w14:paraId="6D0F05F0" w14:textId="77777777" w:rsidR="00844A1D" w:rsidRPr="002140A6" w:rsidRDefault="00844A1D" w:rsidP="0084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7C7667D" w14:textId="77777777" w:rsidR="004755F5" w:rsidRPr="00F205C4" w:rsidRDefault="004755F5" w:rsidP="004755F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67B3B0CF" w14:textId="77777777" w:rsidR="004755F5" w:rsidRPr="002140A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392E883" w14:textId="77777777" w:rsidR="004755F5" w:rsidRPr="004755F5" w:rsidRDefault="004755F5" w:rsidP="004755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755F5">
        <w:rPr>
          <w:rFonts w:asciiTheme="majorBidi" w:hAnsiTheme="majorBidi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5EED855" w14:textId="77777777" w:rsidR="004755F5" w:rsidRPr="002140A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6EE20B4" w14:textId="528B6617" w:rsidR="004755F5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31AF3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6F3CC830" w14:textId="4C6E461E" w:rsidR="0089048A" w:rsidRPr="002140A6" w:rsidRDefault="0089048A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3BCF9B6" w14:textId="2D77FD4A" w:rsidR="002C7D5C" w:rsidRPr="00B63FAA" w:rsidRDefault="002C7D5C" w:rsidP="00C42DD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63FAA">
        <w:rPr>
          <w:rFonts w:ascii="Angsana New" w:hAnsi="Angsana New"/>
          <w:b/>
          <w:bCs/>
          <w:sz w:val="30"/>
          <w:szCs w:val="30"/>
          <w:cs/>
          <w:lang w:val="th-TH"/>
        </w:rPr>
        <w:t>ภาระ</w:t>
      </w:r>
      <w:r w:rsidRPr="00B63FAA">
        <w:rPr>
          <w:rFonts w:ascii="Angsana New" w:hAnsi="Angsana New"/>
          <w:b/>
          <w:bCs/>
          <w:sz w:val="30"/>
          <w:szCs w:val="30"/>
          <w:cs/>
        </w:rPr>
        <w:t>ผูกพัน</w:t>
      </w:r>
      <w:r w:rsidRPr="00B63FAA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2140A6" w:rsidRDefault="000B008F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7"/>
        <w:gridCol w:w="1189"/>
        <w:gridCol w:w="274"/>
        <w:gridCol w:w="1175"/>
        <w:gridCol w:w="270"/>
        <w:gridCol w:w="1080"/>
        <w:gridCol w:w="274"/>
        <w:gridCol w:w="1175"/>
      </w:tblGrid>
      <w:tr w:rsidR="000B008F" w:rsidRPr="00F205C4" w14:paraId="056584E5" w14:textId="77777777" w:rsidTr="002C7D5C">
        <w:tc>
          <w:tcPr>
            <w:tcW w:w="2081" w:type="pct"/>
          </w:tcPr>
          <w:p w14:paraId="0F918D2A" w14:textId="77777777" w:rsidR="000B008F" w:rsidRPr="000B008F" w:rsidRDefault="000B008F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5DE132C9" w14:textId="77777777" w:rsidR="000B008F" w:rsidRPr="000B008F" w:rsidRDefault="000B008F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3664182" w14:textId="77777777" w:rsidR="000B008F" w:rsidRPr="000B008F" w:rsidRDefault="000B008F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24EBCEB4" w14:textId="77777777" w:rsidR="000B008F" w:rsidRPr="000B008F" w:rsidRDefault="000B008F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48A" w:rsidRPr="00F205C4" w14:paraId="59F5CBE0" w14:textId="77777777" w:rsidTr="002C7D5C">
        <w:tc>
          <w:tcPr>
            <w:tcW w:w="2081" w:type="pct"/>
          </w:tcPr>
          <w:p w14:paraId="2D9FD0B2" w14:textId="77777777" w:rsidR="0089048A" w:rsidRPr="00EE69B2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715FFA6" w14:textId="255F6FFF" w:rsidR="0089048A" w:rsidRPr="0089048A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0" w:right="-8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9048A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30</w:t>
            </w:r>
            <w:r w:rsidRPr="0089048A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 xml:space="preserve"> </w:t>
            </w:r>
            <w:r w:rsidRPr="0089048A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bottom"/>
          </w:tcPr>
          <w:p w14:paraId="51FD6BFB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2244C83" w14:textId="3C9E3AE8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585A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  <w:r w:rsidRPr="008600F6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45" w:type="pct"/>
          </w:tcPr>
          <w:p w14:paraId="4597E647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F69FD78" w14:textId="40BFCE22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048A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30</w:t>
            </w:r>
            <w:r w:rsidRPr="0089048A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 xml:space="preserve"> </w:t>
            </w:r>
            <w:r w:rsidRPr="0089048A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bottom"/>
          </w:tcPr>
          <w:p w14:paraId="502DE6F8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C029409" w14:textId="6CCE2B9E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585A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  <w:r w:rsidRPr="008600F6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89048A" w:rsidRPr="00F205C4" w14:paraId="129B9BEA" w14:textId="77777777" w:rsidTr="002C7D5C">
        <w:tc>
          <w:tcPr>
            <w:tcW w:w="2081" w:type="pct"/>
          </w:tcPr>
          <w:p w14:paraId="22A7ECD5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F355E3B" w14:textId="21E2F64A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D6CAF69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922EE8" w14:textId="16AB3011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C1E3300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977419" w14:textId="155D4048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064DA88B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479E95" w14:textId="51D82592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9048A" w:rsidRPr="00F205C4" w14:paraId="20187ED4" w14:textId="77777777" w:rsidTr="002C7D5C">
        <w:tc>
          <w:tcPr>
            <w:tcW w:w="2081" w:type="pct"/>
          </w:tcPr>
          <w:p w14:paraId="76B91521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9" w:type="pct"/>
            <w:gridSpan w:val="7"/>
          </w:tcPr>
          <w:p w14:paraId="356C8AE0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48A" w:rsidRPr="00F205C4" w14:paraId="7379A804" w14:textId="77777777" w:rsidTr="007825A9">
        <w:tc>
          <w:tcPr>
            <w:tcW w:w="2081" w:type="pct"/>
          </w:tcPr>
          <w:p w14:paraId="5133A73D" w14:textId="72E58BA1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7500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8" w:type="pct"/>
          </w:tcPr>
          <w:p w14:paraId="45A3AB66" w14:textId="77777777" w:rsidR="0089048A" w:rsidRPr="007825A9" w:rsidRDefault="0089048A" w:rsidP="0089048A">
            <w:pPr>
              <w:tabs>
                <w:tab w:val="clear" w:pos="680"/>
                <w:tab w:val="decimal" w:pos="86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F33289" w14:textId="77777777" w:rsidR="0089048A" w:rsidRPr="007825A9" w:rsidRDefault="0089048A" w:rsidP="0089048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6E67A60" w14:textId="77777777" w:rsidR="0089048A" w:rsidRPr="007825A9" w:rsidRDefault="0089048A" w:rsidP="0089048A">
            <w:pPr>
              <w:tabs>
                <w:tab w:val="clear" w:pos="680"/>
                <w:tab w:val="decimal" w:pos="88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F18F17" w14:textId="77777777" w:rsidR="0089048A" w:rsidRPr="007825A9" w:rsidRDefault="0089048A" w:rsidP="0089048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0B3381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C3C702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1B68E31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380" w:lineRule="exact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048A" w:rsidRPr="00F205C4" w14:paraId="5C4E40AD" w14:textId="77777777" w:rsidTr="007825A9">
        <w:tc>
          <w:tcPr>
            <w:tcW w:w="2081" w:type="pct"/>
            <w:vAlign w:val="center"/>
          </w:tcPr>
          <w:p w14:paraId="0B3AE561" w14:textId="4C69ABAD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7B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D7E8158" w14:textId="14EFB2F5" w:rsidR="0089048A" w:rsidRPr="007670E1" w:rsidRDefault="007670E1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670E1">
              <w:rPr>
                <w:rFonts w:ascii="Angsana New" w:hAnsi="Angsana New" w:cs="Angsana New"/>
                <w:sz w:val="30"/>
                <w:szCs w:val="30"/>
              </w:rPr>
              <w:t>6,839</w:t>
            </w:r>
          </w:p>
        </w:tc>
        <w:tc>
          <w:tcPr>
            <w:tcW w:w="147" w:type="pct"/>
          </w:tcPr>
          <w:p w14:paraId="2934F545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B22BE9" w14:textId="7FC4A5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  <w:r w:rsidRPr="007825A9">
              <w:rPr>
                <w:rFonts w:ascii="Angsana New" w:hAnsi="Angsana New" w:cs="Angsana New"/>
                <w:sz w:val="30"/>
                <w:szCs w:val="30"/>
              </w:rPr>
              <w:t>1,599</w:t>
            </w:r>
          </w:p>
        </w:tc>
        <w:tc>
          <w:tcPr>
            <w:tcW w:w="145" w:type="pct"/>
          </w:tcPr>
          <w:p w14:paraId="214B6D4D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5ACECED" w14:textId="3FEC6E10" w:rsidR="0089048A" w:rsidRPr="007825A9" w:rsidRDefault="004C1F6F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60A24A7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E2CEB5E" w14:textId="2E03270D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9048A" w:rsidRPr="00F205C4" w14:paraId="02704496" w14:textId="77777777" w:rsidTr="007825A9">
        <w:tc>
          <w:tcPr>
            <w:tcW w:w="2081" w:type="pct"/>
          </w:tcPr>
          <w:p w14:paraId="41A863C7" w14:textId="0CEBF7D3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408AD78" w14:textId="66464449" w:rsidR="0089048A" w:rsidRPr="007670E1" w:rsidRDefault="007670E1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6,839</w:t>
            </w:r>
          </w:p>
        </w:tc>
        <w:tc>
          <w:tcPr>
            <w:tcW w:w="147" w:type="pct"/>
          </w:tcPr>
          <w:p w14:paraId="0BF3CF2E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35FD17C" w14:textId="534E09E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25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1,599</w:t>
            </w:r>
          </w:p>
        </w:tc>
        <w:tc>
          <w:tcPr>
            <w:tcW w:w="145" w:type="pct"/>
          </w:tcPr>
          <w:p w14:paraId="2DF4373F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CF84461" w14:textId="6C4737BF" w:rsidR="0089048A" w:rsidRPr="007825A9" w:rsidRDefault="004C1F6F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640492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7102BE2" w14:textId="7F4BE7BF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21" w:right="-5" w:firstLine="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89048A" w:rsidRPr="002140A6" w14:paraId="331EEBAF" w14:textId="77777777" w:rsidTr="007825A9">
        <w:tc>
          <w:tcPr>
            <w:tcW w:w="2081" w:type="pct"/>
          </w:tcPr>
          <w:p w14:paraId="6BFB9AC2" w14:textId="77777777" w:rsidR="0089048A" w:rsidRPr="002140A6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E6D06C7" w14:textId="77777777" w:rsidR="0089048A" w:rsidRPr="002140A6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27A9D557" w14:textId="77777777" w:rsidR="0089048A" w:rsidRPr="002140A6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396A244D" w14:textId="77777777" w:rsidR="0089048A" w:rsidRPr="002140A6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pct"/>
          </w:tcPr>
          <w:p w14:paraId="37FF7291" w14:textId="77777777" w:rsidR="0089048A" w:rsidRPr="002140A6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DDB0149" w14:textId="77777777" w:rsidR="0089048A" w:rsidRPr="002140A6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35CD3AD7" w14:textId="77777777" w:rsidR="0089048A" w:rsidRPr="002140A6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D572479" w14:textId="77777777" w:rsidR="0089048A" w:rsidRPr="002140A6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048A" w:rsidRPr="00F205C4" w14:paraId="7DE73389" w14:textId="77777777" w:rsidTr="002C7D5C">
        <w:tc>
          <w:tcPr>
            <w:tcW w:w="2081" w:type="pct"/>
          </w:tcPr>
          <w:p w14:paraId="6EDF147B" w14:textId="520197D0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38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00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38" w:type="pct"/>
          </w:tcPr>
          <w:p w14:paraId="7F219570" w14:textId="77777777" w:rsidR="0089048A" w:rsidRPr="002B57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66ED31D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4A5C8E4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718A601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7A5194D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3C88DDD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FF750E4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048A" w:rsidRPr="00F205C4" w14:paraId="15D71F22" w14:textId="77777777" w:rsidTr="002C7D5C">
        <w:tc>
          <w:tcPr>
            <w:tcW w:w="2081" w:type="pct"/>
          </w:tcPr>
          <w:p w14:paraId="1D2FA6D4" w14:textId="77777777" w:rsidR="0089048A" w:rsidRPr="00B63FAA" w:rsidRDefault="0089048A" w:rsidP="0089048A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5E1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38" w:type="pct"/>
          </w:tcPr>
          <w:p w14:paraId="481FD2C8" w14:textId="5EE70F4C" w:rsidR="0089048A" w:rsidRPr="002B5746" w:rsidRDefault="00BC73AE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C7157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2C71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7157">
              <w:rPr>
                <w:rFonts w:ascii="Angsana New" w:hAnsi="Angsana New" w:cs="Angsana New"/>
                <w:sz w:val="30"/>
                <w:szCs w:val="30"/>
                <w:cs/>
              </w:rPr>
              <w:t>563</w:t>
            </w:r>
          </w:p>
        </w:tc>
        <w:tc>
          <w:tcPr>
            <w:tcW w:w="147" w:type="pct"/>
          </w:tcPr>
          <w:p w14:paraId="07E60C3D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F7041E0" w14:textId="6B21501B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825A9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7825A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825A9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145" w:type="pct"/>
          </w:tcPr>
          <w:p w14:paraId="309BED51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8EC0614" w14:textId="380841B5" w:rsidR="0089048A" w:rsidRPr="007825A9" w:rsidRDefault="0061798D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B21C4F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8F4E3E1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9048A" w:rsidRPr="00F205C4" w14:paraId="4E3F999F" w14:textId="77777777" w:rsidTr="002C7D5C">
        <w:tc>
          <w:tcPr>
            <w:tcW w:w="2081" w:type="pct"/>
          </w:tcPr>
          <w:p w14:paraId="78D22082" w14:textId="77777777" w:rsidR="0089048A" w:rsidRPr="00666BA4" w:rsidRDefault="0089048A" w:rsidP="0089048A">
            <w:pPr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66BA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38" w:type="pct"/>
          </w:tcPr>
          <w:p w14:paraId="30360E2B" w14:textId="1F0C464B" w:rsidR="0089048A" w:rsidRPr="007271AD" w:rsidRDefault="00BC73AE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271AD">
              <w:rPr>
                <w:rFonts w:ascii="Angsana New" w:hAnsi="Angsana New" w:cs="Angsana New"/>
                <w:sz w:val="30"/>
                <w:szCs w:val="30"/>
              </w:rPr>
              <w:t>846</w:t>
            </w:r>
          </w:p>
        </w:tc>
        <w:tc>
          <w:tcPr>
            <w:tcW w:w="147" w:type="pct"/>
          </w:tcPr>
          <w:p w14:paraId="24CA53AD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F8D557" w14:textId="780B0A06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  <w:r w:rsidRPr="007825A9">
              <w:rPr>
                <w:rFonts w:asciiTheme="majorBidi" w:hAnsiTheme="majorBidi" w:cs="Angsana New"/>
                <w:sz w:val="30"/>
                <w:szCs w:val="30"/>
              </w:rPr>
              <w:t>826</w:t>
            </w:r>
          </w:p>
        </w:tc>
        <w:tc>
          <w:tcPr>
            <w:tcW w:w="145" w:type="pct"/>
          </w:tcPr>
          <w:p w14:paraId="651D14A3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7ADAD99" w14:textId="2FCD855C" w:rsidR="0089048A" w:rsidRPr="007825A9" w:rsidRDefault="0061798D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E9999A" w14:textId="77777777" w:rsidR="0089048A" w:rsidRPr="007825A9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8B68CAD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9048A" w:rsidRPr="00F205C4" w14:paraId="32DBE212" w14:textId="77777777" w:rsidTr="002C7D5C">
        <w:tc>
          <w:tcPr>
            <w:tcW w:w="2081" w:type="pct"/>
          </w:tcPr>
          <w:p w14:paraId="78F53B41" w14:textId="77777777" w:rsidR="0089048A" w:rsidRPr="00666BA4" w:rsidRDefault="0089048A" w:rsidP="0089048A">
            <w:pPr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66BA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638" w:type="pct"/>
          </w:tcPr>
          <w:p w14:paraId="72EF2C4A" w14:textId="77777777" w:rsidR="0089048A" w:rsidRPr="007271AD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5C830080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B724D0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0C1223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2082A3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406A59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73CCEF2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048A" w:rsidRPr="00F205C4" w14:paraId="2539CEA2" w14:textId="77777777" w:rsidTr="002C7D5C">
        <w:tc>
          <w:tcPr>
            <w:tcW w:w="2081" w:type="pct"/>
          </w:tcPr>
          <w:p w14:paraId="6D431F09" w14:textId="66040EEC" w:rsidR="0089048A" w:rsidRPr="00666BA4" w:rsidRDefault="0089048A" w:rsidP="0089048A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66B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</w:tc>
        <w:tc>
          <w:tcPr>
            <w:tcW w:w="638" w:type="pct"/>
          </w:tcPr>
          <w:p w14:paraId="430A89AA" w14:textId="77777777" w:rsidR="0089048A" w:rsidRPr="002C7157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502018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AEBEA52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892F11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DF92DD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121382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083394B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048A" w:rsidRPr="00F205C4" w14:paraId="0D7F2D8A" w14:textId="77777777" w:rsidTr="002C7D5C">
        <w:tc>
          <w:tcPr>
            <w:tcW w:w="2081" w:type="pct"/>
          </w:tcPr>
          <w:p w14:paraId="2091CE37" w14:textId="77777777" w:rsidR="0089048A" w:rsidRPr="00666BA4" w:rsidRDefault="0089048A" w:rsidP="0089048A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6B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9526B2E" w14:textId="4149B84C" w:rsidR="0089048A" w:rsidRPr="002C7157" w:rsidRDefault="00BC73AE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2C7157">
              <w:rPr>
                <w:rFonts w:ascii="Angsana New" w:hAnsi="Angsana New" w:cs="Angsana New"/>
                <w:sz w:val="30"/>
                <w:szCs w:val="30"/>
                <w:lang w:val="en-GB"/>
              </w:rPr>
              <w:t>82,000</w:t>
            </w:r>
          </w:p>
        </w:tc>
        <w:tc>
          <w:tcPr>
            <w:tcW w:w="147" w:type="pct"/>
          </w:tcPr>
          <w:p w14:paraId="69E6ACC2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D461120" w14:textId="5D785C6A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="Angsana New"/>
                <w:sz w:val="30"/>
                <w:szCs w:val="30"/>
              </w:rPr>
              <w:t>80</w:t>
            </w:r>
            <w:r w:rsidRPr="006C6A7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040BE44D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CC0F929" w14:textId="7A81F4A2" w:rsidR="0089048A" w:rsidRPr="000B008F" w:rsidRDefault="0061798D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234A13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4723C46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9048A" w:rsidRPr="00F205C4" w14:paraId="16820CED" w14:textId="77777777" w:rsidTr="002C7D5C">
        <w:tc>
          <w:tcPr>
            <w:tcW w:w="2081" w:type="pct"/>
          </w:tcPr>
          <w:p w14:paraId="6302AE05" w14:textId="77777777" w:rsidR="0089048A" w:rsidRPr="000B008F" w:rsidRDefault="0089048A" w:rsidP="00890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8DADA11" w14:textId="4E746A4C" w:rsidR="0089048A" w:rsidRPr="002C7157" w:rsidRDefault="00BC73AE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2C7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99</w:t>
            </w:r>
            <w:r w:rsidRPr="002C7157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2C7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409</w:t>
            </w:r>
          </w:p>
        </w:tc>
        <w:tc>
          <w:tcPr>
            <w:tcW w:w="147" w:type="pct"/>
          </w:tcPr>
          <w:p w14:paraId="7EECBFB9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5B841EA8" w14:textId="6D7E38C1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145" w:type="pct"/>
          </w:tcPr>
          <w:p w14:paraId="7698F602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522A8E7" w14:textId="6692DF5D" w:rsidR="0089048A" w:rsidRPr="000B008F" w:rsidRDefault="0061798D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B6A19F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</w:tcBorders>
          </w:tcPr>
          <w:p w14:paraId="62634CB1" w14:textId="77777777" w:rsidR="0089048A" w:rsidRPr="000B008F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9F8A733" w14:textId="77777777" w:rsidR="0089048A" w:rsidRPr="0089048A" w:rsidRDefault="0089048A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b/>
          <w:bCs/>
          <w:i/>
          <w:iCs/>
          <w:sz w:val="20"/>
          <w:szCs w:val="20"/>
        </w:rPr>
      </w:pPr>
    </w:p>
    <w:p w14:paraId="14169B14" w14:textId="77777777" w:rsidR="00022049" w:rsidRDefault="0002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45847927" w14:textId="6136F309" w:rsidR="008E57A8" w:rsidRPr="008E57A8" w:rsidRDefault="00882924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การ</w:t>
      </w:r>
      <w:r w:rsidR="008E57A8" w:rsidRPr="008E57A8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ค้ำประกัน</w:t>
      </w:r>
    </w:p>
    <w:p w14:paraId="13802962" w14:textId="75A745C6" w:rsidR="008E57A8" w:rsidRPr="002140A6" w:rsidRDefault="008E57A8" w:rsidP="0041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7D6994F" w14:textId="26785F62" w:rsidR="008E57A8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50B0D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650B0D">
        <w:rPr>
          <w:rFonts w:asciiTheme="majorBidi" w:eastAsia="Calibri" w:hAnsiTheme="majorBidi" w:cstheme="majorBidi"/>
          <w:sz w:val="30"/>
          <w:szCs w:val="30"/>
          <w:cs/>
        </w:rPr>
        <w:t>ที่มีภาระดอกเบี้ยส่วนที่มีหลักประกัน</w:t>
      </w:r>
      <w:r w:rsidRPr="00650B0D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650B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50B0D">
        <w:rPr>
          <w:rFonts w:asciiTheme="majorBidi" w:hAnsiTheme="majorBidi" w:cstheme="majorBidi"/>
          <w:sz w:val="30"/>
          <w:szCs w:val="30"/>
        </w:rPr>
        <w:t xml:space="preserve">30 </w:t>
      </w:r>
      <w:r w:rsidR="0089048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50B0D">
        <w:rPr>
          <w:rFonts w:asciiTheme="majorBidi" w:hAnsiTheme="majorBidi" w:cstheme="majorBidi"/>
          <w:sz w:val="30"/>
          <w:szCs w:val="30"/>
        </w:rPr>
        <w:t>2564</w:t>
      </w:r>
      <w:r w:rsidRPr="00650B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0B0D">
        <w:rPr>
          <w:rFonts w:asciiTheme="majorBidi" w:eastAsia="Calibri" w:hAnsiTheme="majorBidi" w:cstheme="majorBidi"/>
          <w:sz w:val="30"/>
          <w:szCs w:val="30"/>
          <w:cs/>
        </w:rPr>
        <w:t>ถูกค้ำประกันโดยกรรมการ และการ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650B0D">
        <w:rPr>
          <w:rFonts w:asciiTheme="majorBidi" w:eastAsia="Calibri" w:hAnsiTheme="majorBidi" w:cstheme="majorBidi"/>
          <w:sz w:val="30"/>
          <w:szCs w:val="30"/>
          <w:cs/>
        </w:rPr>
        <w:t xml:space="preserve">จดจำนองที่ดิน สิ่งปลูกสร้างของกลุ่มบริษัท </w:t>
      </w:r>
      <w:r w:rsidRPr="00650B0D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650B0D">
        <w:rPr>
          <w:rFonts w:asciiTheme="majorBidi" w:eastAsia="Calibri" w:hAnsiTheme="majorBidi" w:cstheme="majorBidi"/>
          <w:i/>
          <w:iCs/>
          <w:sz w:val="30"/>
          <w:szCs w:val="30"/>
        </w:rPr>
        <w:t>31</w:t>
      </w:r>
      <w:r w:rsidRPr="00650B0D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50B0D">
        <w:rPr>
          <w:rFonts w:asciiTheme="majorBidi" w:eastAsia="Calibri" w:hAnsiTheme="majorBidi" w:cstheme="majorBidi"/>
          <w:i/>
          <w:iCs/>
          <w:sz w:val="30"/>
          <w:szCs w:val="30"/>
        </w:rPr>
        <w:t>2563</w:t>
      </w:r>
      <w:r w:rsidRPr="00650B0D">
        <w:rPr>
          <w:rFonts w:asciiTheme="majorBidi" w:eastAsia="Calibri" w:hAnsiTheme="majorBidi" w:cs="Angsana New"/>
          <w:i/>
          <w:iCs/>
          <w:sz w:val="30"/>
          <w:szCs w:val="30"/>
          <w:cs/>
        </w:rPr>
        <w:t>:</w:t>
      </w:r>
      <w:r w:rsidRPr="00650B0D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ถูกค้ำประกันโดยกรรมการ การจดจำนองที่ดิน สิ่งปลูกสร้างและเงินฝากประจำที่มีข้อจำกัดในการเบิกใช้ของกลุ่มบริษัท) </w:t>
      </w:r>
      <w:r w:rsidRPr="00650B0D">
        <w:rPr>
          <w:rFonts w:asciiTheme="majorBidi" w:hAnsiTheme="majorBidi" w:cstheme="majorBidi"/>
          <w:sz w:val="30"/>
          <w:szCs w:val="30"/>
          <w:cs/>
        </w:rPr>
        <w:t>โดยมีรายละเอียดของหลักประกันซึ่งเป็นสินทรัพย์ของบริษัทดังนี้</w:t>
      </w:r>
    </w:p>
    <w:p w14:paraId="6EC42BAF" w14:textId="77777777" w:rsidR="008E57A8" w:rsidRPr="002140A6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060"/>
        <w:gridCol w:w="1002"/>
        <w:gridCol w:w="1086"/>
        <w:gridCol w:w="269"/>
        <w:gridCol w:w="1171"/>
        <w:gridCol w:w="270"/>
        <w:gridCol w:w="1076"/>
        <w:gridCol w:w="270"/>
        <w:gridCol w:w="1174"/>
      </w:tblGrid>
      <w:tr w:rsidR="008E57A8" w:rsidRPr="00F205C4" w14:paraId="07696768" w14:textId="77777777" w:rsidTr="008E57A8">
        <w:trPr>
          <w:tblHeader/>
        </w:trPr>
        <w:tc>
          <w:tcPr>
            <w:tcW w:w="3060" w:type="dxa"/>
            <w:vMerge w:val="restart"/>
            <w:shd w:val="clear" w:color="auto" w:fill="auto"/>
          </w:tcPr>
          <w:p w14:paraId="76CCDD6B" w14:textId="77777777" w:rsidR="008E57A8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C575406" w14:textId="77777777" w:rsidR="008E57A8" w:rsidRPr="00B93246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380" w:lineRule="exact"/>
              <w:ind w:left="163" w:right="-108" w:hanging="163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2D3F314A" w14:textId="77777777" w:rsidR="008E57A8" w:rsidRPr="00B93246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6" w:type="dxa"/>
            <w:gridSpan w:val="3"/>
          </w:tcPr>
          <w:p w14:paraId="6C52A5D1" w14:textId="77777777" w:rsidR="008E57A8" w:rsidRPr="00B93246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B03D22" w14:textId="77777777" w:rsidR="008E57A8" w:rsidRPr="00B93246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9262515" w14:textId="77777777" w:rsidR="008E57A8" w:rsidRPr="00B93246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48A" w:rsidRPr="00F205C4" w14:paraId="55B32436" w14:textId="77777777" w:rsidTr="008E57A8">
        <w:trPr>
          <w:tblHeader/>
        </w:trPr>
        <w:tc>
          <w:tcPr>
            <w:tcW w:w="3060" w:type="dxa"/>
            <w:vMerge/>
          </w:tcPr>
          <w:p w14:paraId="71B0ACE9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21E66653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1EF04569" w14:textId="58AFCF03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0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shd w:val="clear" w:color="auto" w:fill="auto"/>
          </w:tcPr>
          <w:p w14:paraId="02A39D06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9CB946B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209B146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78E2CA8E" w14:textId="12513BEF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2F819ACE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A1C95FF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9048A" w:rsidRPr="00F205C4" w14:paraId="1F5F48AF" w14:textId="77777777" w:rsidTr="008E57A8">
        <w:trPr>
          <w:tblHeader/>
        </w:trPr>
        <w:tc>
          <w:tcPr>
            <w:tcW w:w="3060" w:type="dxa"/>
            <w:vMerge/>
          </w:tcPr>
          <w:p w14:paraId="54811DE2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8644103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91F0F18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792E10F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58D0F861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3D58BDC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126362F9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D89B17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5C27069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</w:tr>
      <w:tr w:rsidR="0089048A" w:rsidRPr="00F205C4" w14:paraId="5E631EB7" w14:textId="77777777" w:rsidTr="008E57A8">
        <w:trPr>
          <w:tblHeader/>
        </w:trPr>
        <w:tc>
          <w:tcPr>
            <w:tcW w:w="3060" w:type="dxa"/>
          </w:tcPr>
          <w:p w14:paraId="25742191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3386FCB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7"/>
          </w:tcPr>
          <w:p w14:paraId="5725C0D2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48A" w:rsidRPr="00F205C4" w14:paraId="31C57668" w14:textId="77777777" w:rsidTr="008E57A8">
        <w:tc>
          <w:tcPr>
            <w:tcW w:w="3060" w:type="dxa"/>
          </w:tcPr>
          <w:p w14:paraId="1B9E37F0" w14:textId="77777777" w:rsidR="0089048A" w:rsidRPr="00B93246" w:rsidRDefault="0089048A" w:rsidP="0089048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1FD4A36B" w14:textId="77777777" w:rsidR="0089048A" w:rsidRPr="00B93246" w:rsidRDefault="0089048A" w:rsidP="0089048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</w:tcPr>
          <w:p w14:paraId="3B8E004F" w14:textId="3CEA158C" w:rsidR="0089048A" w:rsidRPr="007B3874" w:rsidRDefault="0061798D" w:rsidP="0089048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69" w:type="dxa"/>
          </w:tcPr>
          <w:p w14:paraId="51AEB8A1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36EDE1D7" w14:textId="77777777" w:rsidR="0089048A" w:rsidRPr="00B93246" w:rsidRDefault="0089048A" w:rsidP="0089048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0" w:type="dxa"/>
          </w:tcPr>
          <w:p w14:paraId="5EFDB76A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6725432" w14:textId="49972778" w:rsidR="0089048A" w:rsidRPr="00B93246" w:rsidRDefault="00B74989" w:rsidP="0089048A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14D137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58AAF6A8" w14:textId="77777777" w:rsidR="0089048A" w:rsidRPr="00B93246" w:rsidRDefault="0089048A" w:rsidP="0089048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9048A" w:rsidRPr="00F205C4" w14:paraId="12C05FAA" w14:textId="77777777" w:rsidTr="008E57A8">
        <w:tc>
          <w:tcPr>
            <w:tcW w:w="3060" w:type="dxa"/>
          </w:tcPr>
          <w:p w14:paraId="7F5C326B" w14:textId="77777777" w:rsidR="0089048A" w:rsidRPr="00B93246" w:rsidRDefault="0089048A" w:rsidP="0089048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D0053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002" w:type="dxa"/>
          </w:tcPr>
          <w:p w14:paraId="0F072D62" w14:textId="3ACF5DE1" w:rsidR="0089048A" w:rsidRPr="00B93246" w:rsidRDefault="0089048A" w:rsidP="0089048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86" w:type="dxa"/>
          </w:tcPr>
          <w:p w14:paraId="2164BB7B" w14:textId="1DD2DB41" w:rsidR="0089048A" w:rsidRPr="00EC55D7" w:rsidRDefault="0061798D" w:rsidP="0089048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1798D">
              <w:rPr>
                <w:rFonts w:ascii="Angsana New" w:hAnsi="Angsana New" w:cs="Angsana New"/>
                <w:sz w:val="30"/>
                <w:szCs w:val="30"/>
                <w:lang w:val="en-US"/>
              </w:rPr>
              <w:t>498,322</w:t>
            </w:r>
          </w:p>
        </w:tc>
        <w:tc>
          <w:tcPr>
            <w:tcW w:w="269" w:type="dxa"/>
          </w:tcPr>
          <w:p w14:paraId="30791DF9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317FAD74" w14:textId="77777777" w:rsidR="0089048A" w:rsidRPr="00B93246" w:rsidRDefault="0089048A" w:rsidP="0089048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  <w:r w:rsidRPr="00211E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270" w:type="dxa"/>
          </w:tcPr>
          <w:p w14:paraId="0A2E065F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B72C13" w14:textId="46D1F50B" w:rsidR="0089048A" w:rsidRPr="00B93246" w:rsidRDefault="00B74989" w:rsidP="0089048A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2AC44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1537A4F7" w14:textId="77777777" w:rsidR="0089048A" w:rsidRPr="00B93246" w:rsidRDefault="0089048A" w:rsidP="0089048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9048A" w:rsidRPr="00F205C4" w14:paraId="140B3CEA" w14:textId="77777777" w:rsidTr="008E57A8">
        <w:tc>
          <w:tcPr>
            <w:tcW w:w="3060" w:type="dxa"/>
          </w:tcPr>
          <w:p w14:paraId="7922BE9E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44F7A6A3" w14:textId="77777777" w:rsidR="0089048A" w:rsidRPr="00B93246" w:rsidRDefault="0089048A" w:rsidP="0089048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BC0A323" w14:textId="34DA3122" w:rsidR="0089048A" w:rsidRPr="00B93246" w:rsidRDefault="0061798D" w:rsidP="0089048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179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521,964</w:t>
            </w:r>
          </w:p>
        </w:tc>
        <w:tc>
          <w:tcPr>
            <w:tcW w:w="269" w:type="dxa"/>
          </w:tcPr>
          <w:p w14:paraId="583F7372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53CAE77" w14:textId="77777777" w:rsidR="0089048A" w:rsidRPr="00B93246" w:rsidRDefault="0089048A" w:rsidP="0089048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525</w:t>
            </w:r>
            <w:r w:rsidRPr="00211E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70" w:type="dxa"/>
          </w:tcPr>
          <w:p w14:paraId="53FDBABC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7F19E48" w14:textId="7FB287A6" w:rsidR="0089048A" w:rsidRPr="00B93246" w:rsidRDefault="00B74989" w:rsidP="0089048A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 w:right="-1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1FDC9" w14:textId="77777777" w:rsidR="0089048A" w:rsidRPr="00B93246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381C264" w14:textId="77777777" w:rsidR="0089048A" w:rsidRPr="00B93246" w:rsidRDefault="0089048A" w:rsidP="0089048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6B2A2549" w14:textId="77777777" w:rsidR="0089048A" w:rsidRPr="002140A6" w:rsidRDefault="0089048A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F4AEFBC" w14:textId="17F05B3E" w:rsidR="008E57A8" w:rsidRPr="00483087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  <w:r w:rsidRPr="007046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704674">
        <w:rPr>
          <w:rFonts w:ascii="Angsana New" w:hAnsi="Angsana New" w:cs="Angsana New"/>
          <w:sz w:val="30"/>
          <w:szCs w:val="30"/>
        </w:rPr>
        <w:t>30</w:t>
      </w:r>
      <w:r w:rsidR="0089048A" w:rsidRPr="00704674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7046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4674">
        <w:rPr>
          <w:rFonts w:ascii="Angsana New" w:hAnsi="Angsana New" w:cs="Angsana New"/>
          <w:sz w:val="30"/>
          <w:szCs w:val="30"/>
        </w:rPr>
        <w:t>2564</w:t>
      </w:r>
      <w:r w:rsidRPr="00704674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กลุ่มบริษัทมีวงเงินสินเชื่อซึ่งยังมิได้เบิกใช้เป็นจำนวนเงินรวม </w:t>
      </w:r>
      <w:r w:rsidR="00B74989" w:rsidRPr="00704674">
        <w:rPr>
          <w:rFonts w:ascii="Angsana New" w:hAnsi="Angsana New" w:cs="Angsana New"/>
          <w:sz w:val="30"/>
          <w:szCs w:val="30"/>
        </w:rPr>
        <w:t xml:space="preserve">891 </w:t>
      </w:r>
      <w:r w:rsidRPr="0070467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70467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Pr="00704674">
        <w:rPr>
          <w:rFonts w:ascii="Angsana New" w:hAnsi="Angsana New" w:cs="Angsana New"/>
          <w:i/>
          <w:iCs/>
          <w:sz w:val="30"/>
          <w:szCs w:val="30"/>
        </w:rPr>
        <w:t>31</w:t>
      </w:r>
      <w:r w:rsidRPr="0070467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ธันวาคม </w:t>
      </w:r>
      <w:r w:rsidRPr="00704674">
        <w:rPr>
          <w:rFonts w:ascii="Angsana New" w:hAnsi="Angsana New" w:cs="Angsana New"/>
          <w:i/>
          <w:iCs/>
          <w:sz w:val="30"/>
          <w:szCs w:val="30"/>
        </w:rPr>
        <w:t>2563</w:t>
      </w:r>
      <w:r w:rsidRPr="00704674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Pr="00704674">
        <w:rPr>
          <w:rFonts w:ascii="Angsana New" w:hAnsi="Angsana New" w:cs="Angsana New"/>
          <w:i/>
          <w:iCs/>
          <w:sz w:val="30"/>
          <w:szCs w:val="30"/>
        </w:rPr>
        <w:t xml:space="preserve"> 871 </w:t>
      </w:r>
      <w:r w:rsidRPr="00704674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704674">
        <w:rPr>
          <w:rFonts w:ascii="Angsana New" w:hAnsi="Angsana New" w:cs="Angsana New"/>
          <w:i/>
          <w:iCs/>
          <w:spacing w:val="-16"/>
          <w:sz w:val="30"/>
          <w:szCs w:val="30"/>
          <w:cs/>
        </w:rPr>
        <w:t>)</w:t>
      </w:r>
    </w:p>
    <w:sectPr w:rsidR="008E57A8" w:rsidRPr="00483087" w:rsidSect="006A71F2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D76762" w14:textId="77777777" w:rsidR="00FC59B8" w:rsidRDefault="00FC59B8">
      <w:r>
        <w:separator/>
      </w:r>
    </w:p>
  </w:endnote>
  <w:endnote w:type="continuationSeparator" w:id="0">
    <w:p w14:paraId="50045737" w14:textId="77777777" w:rsidR="00FC59B8" w:rsidRDefault="00FC5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84398" w14:textId="77777777" w:rsidR="00156C8F" w:rsidRPr="00853DEB" w:rsidRDefault="00156C8F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156C8F" w:rsidRPr="006105F4" w:rsidRDefault="00156C8F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95E28" w14:textId="77777777" w:rsidR="00FC59B8" w:rsidRDefault="00FC59B8">
      <w:r>
        <w:separator/>
      </w:r>
    </w:p>
  </w:footnote>
  <w:footnote w:type="continuationSeparator" w:id="0">
    <w:p w14:paraId="37A7C0FD" w14:textId="77777777" w:rsidR="00FC59B8" w:rsidRDefault="00FC5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17364" w14:textId="77777777" w:rsidR="00156C8F" w:rsidRDefault="00156C8F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6948B1B" w14:textId="77777777" w:rsidR="00156C8F" w:rsidRDefault="00156C8F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3BA98B76" w14:textId="7C4C063C" w:rsidR="00156C8F" w:rsidRPr="0034106F" w:rsidRDefault="00156C8F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7258030F" w14:textId="77777777" w:rsidR="00156C8F" w:rsidRPr="00B239E0" w:rsidRDefault="00156C8F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2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5"/>
  </w:num>
  <w:num w:numId="14">
    <w:abstractNumId w:val="15"/>
  </w:num>
  <w:num w:numId="15">
    <w:abstractNumId w:val="19"/>
  </w:num>
  <w:num w:numId="16">
    <w:abstractNumId w:val="17"/>
  </w:num>
  <w:num w:numId="17">
    <w:abstractNumId w:val="10"/>
  </w:num>
  <w:num w:numId="18">
    <w:abstractNumId w:val="23"/>
  </w:num>
  <w:num w:numId="19">
    <w:abstractNumId w:val="13"/>
  </w:num>
  <w:num w:numId="20">
    <w:abstractNumId w:val="24"/>
  </w:num>
  <w:num w:numId="21">
    <w:abstractNumId w:val="11"/>
  </w:num>
  <w:num w:numId="22">
    <w:abstractNumId w:val="20"/>
  </w:num>
  <w:num w:numId="23">
    <w:abstractNumId w:val="16"/>
  </w:num>
  <w:num w:numId="24">
    <w:abstractNumId w:val="22"/>
  </w:num>
  <w:num w:numId="25">
    <w:abstractNumId w:val="29"/>
  </w:num>
  <w:num w:numId="26">
    <w:abstractNumId w:val="28"/>
  </w:num>
  <w:num w:numId="27">
    <w:abstractNumId w:val="12"/>
  </w:num>
  <w:num w:numId="28">
    <w:abstractNumId w:val="26"/>
  </w:num>
  <w:num w:numId="29">
    <w:abstractNumId w:val="27"/>
  </w:num>
  <w:num w:numId="30">
    <w:abstractNumId w:val="21"/>
  </w:num>
  <w:num w:numId="31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59A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1A61"/>
    <w:rsid w:val="000A1B71"/>
    <w:rsid w:val="000A1DA3"/>
    <w:rsid w:val="000A2B73"/>
    <w:rsid w:val="000A2EBF"/>
    <w:rsid w:val="000A3018"/>
    <w:rsid w:val="000A404F"/>
    <w:rsid w:val="000A40BA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4E2"/>
    <w:rsid w:val="000E16F0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DCF"/>
    <w:rsid w:val="001436BC"/>
    <w:rsid w:val="00143E23"/>
    <w:rsid w:val="0014598A"/>
    <w:rsid w:val="00145E66"/>
    <w:rsid w:val="001474BD"/>
    <w:rsid w:val="00147D18"/>
    <w:rsid w:val="00147F37"/>
    <w:rsid w:val="00147FB5"/>
    <w:rsid w:val="00150D6A"/>
    <w:rsid w:val="001518EC"/>
    <w:rsid w:val="0015217A"/>
    <w:rsid w:val="00152642"/>
    <w:rsid w:val="00152F09"/>
    <w:rsid w:val="001531C2"/>
    <w:rsid w:val="0015362C"/>
    <w:rsid w:val="00153D11"/>
    <w:rsid w:val="00154B96"/>
    <w:rsid w:val="00155D73"/>
    <w:rsid w:val="001560F8"/>
    <w:rsid w:val="00156135"/>
    <w:rsid w:val="001562ED"/>
    <w:rsid w:val="00156874"/>
    <w:rsid w:val="00156C8F"/>
    <w:rsid w:val="0015717C"/>
    <w:rsid w:val="0016095F"/>
    <w:rsid w:val="0016104C"/>
    <w:rsid w:val="001621C1"/>
    <w:rsid w:val="00162C0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345D"/>
    <w:rsid w:val="001D471F"/>
    <w:rsid w:val="001D475A"/>
    <w:rsid w:val="001D6024"/>
    <w:rsid w:val="001D6C83"/>
    <w:rsid w:val="001D7BA2"/>
    <w:rsid w:val="001E014B"/>
    <w:rsid w:val="001E26F9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212A"/>
    <w:rsid w:val="002322E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B81"/>
    <w:rsid w:val="00261221"/>
    <w:rsid w:val="00261461"/>
    <w:rsid w:val="00262EF0"/>
    <w:rsid w:val="00262F1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57C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32D6"/>
    <w:rsid w:val="002E3747"/>
    <w:rsid w:val="002E377E"/>
    <w:rsid w:val="002E428A"/>
    <w:rsid w:val="002E5037"/>
    <w:rsid w:val="002E57A5"/>
    <w:rsid w:val="002E620D"/>
    <w:rsid w:val="002E6EBC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BFD"/>
    <w:rsid w:val="0039002A"/>
    <w:rsid w:val="00390030"/>
    <w:rsid w:val="00390D52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7F36"/>
    <w:rsid w:val="003E03B1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FDE"/>
    <w:rsid w:val="004853A0"/>
    <w:rsid w:val="00485C8E"/>
    <w:rsid w:val="00486814"/>
    <w:rsid w:val="004874A1"/>
    <w:rsid w:val="004874C3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744"/>
    <w:rsid w:val="004A4D29"/>
    <w:rsid w:val="004A4E44"/>
    <w:rsid w:val="004A7B1A"/>
    <w:rsid w:val="004A7C98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AB1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3A17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850"/>
    <w:rsid w:val="00533B45"/>
    <w:rsid w:val="005348BD"/>
    <w:rsid w:val="0053512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6259"/>
    <w:rsid w:val="00576388"/>
    <w:rsid w:val="005805AD"/>
    <w:rsid w:val="00580AD1"/>
    <w:rsid w:val="00581E5A"/>
    <w:rsid w:val="005837E7"/>
    <w:rsid w:val="00583F46"/>
    <w:rsid w:val="0058409B"/>
    <w:rsid w:val="005850A4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626"/>
    <w:rsid w:val="005C47C1"/>
    <w:rsid w:val="005C4A1E"/>
    <w:rsid w:val="005C4B57"/>
    <w:rsid w:val="005C594C"/>
    <w:rsid w:val="005C685F"/>
    <w:rsid w:val="005C78A2"/>
    <w:rsid w:val="005C7E59"/>
    <w:rsid w:val="005D0500"/>
    <w:rsid w:val="005D08C2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27B8"/>
    <w:rsid w:val="005E3D1D"/>
    <w:rsid w:val="005E3D4F"/>
    <w:rsid w:val="005E48C3"/>
    <w:rsid w:val="005E625D"/>
    <w:rsid w:val="005F1F75"/>
    <w:rsid w:val="005F36C9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D3"/>
    <w:rsid w:val="0060581E"/>
    <w:rsid w:val="00606733"/>
    <w:rsid w:val="0060682E"/>
    <w:rsid w:val="00606D69"/>
    <w:rsid w:val="006105F4"/>
    <w:rsid w:val="00610AD5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270"/>
    <w:rsid w:val="0063156D"/>
    <w:rsid w:val="00632C80"/>
    <w:rsid w:val="00633CE9"/>
    <w:rsid w:val="00633FF2"/>
    <w:rsid w:val="00634E79"/>
    <w:rsid w:val="0063513D"/>
    <w:rsid w:val="0063540F"/>
    <w:rsid w:val="00635A11"/>
    <w:rsid w:val="00635FFE"/>
    <w:rsid w:val="00636305"/>
    <w:rsid w:val="006418C1"/>
    <w:rsid w:val="00642537"/>
    <w:rsid w:val="0064408C"/>
    <w:rsid w:val="00644731"/>
    <w:rsid w:val="00650B0D"/>
    <w:rsid w:val="00651602"/>
    <w:rsid w:val="00651644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3432"/>
    <w:rsid w:val="006A378C"/>
    <w:rsid w:val="006A395D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50BD6"/>
    <w:rsid w:val="00751472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ACF"/>
    <w:rsid w:val="00794B9E"/>
    <w:rsid w:val="00795F1C"/>
    <w:rsid w:val="007A018A"/>
    <w:rsid w:val="007A0E63"/>
    <w:rsid w:val="007A1470"/>
    <w:rsid w:val="007A2A69"/>
    <w:rsid w:val="007A2B92"/>
    <w:rsid w:val="007A2D89"/>
    <w:rsid w:val="007A2F41"/>
    <w:rsid w:val="007A3F6B"/>
    <w:rsid w:val="007A6500"/>
    <w:rsid w:val="007A6A78"/>
    <w:rsid w:val="007A7BFE"/>
    <w:rsid w:val="007B092F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7AF6"/>
    <w:rsid w:val="00810032"/>
    <w:rsid w:val="008102BF"/>
    <w:rsid w:val="00810614"/>
    <w:rsid w:val="00810CAD"/>
    <w:rsid w:val="008118AA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305CE"/>
    <w:rsid w:val="00830600"/>
    <w:rsid w:val="00831108"/>
    <w:rsid w:val="008311A7"/>
    <w:rsid w:val="00831E25"/>
    <w:rsid w:val="00833EEF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CAD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C67"/>
    <w:rsid w:val="00867DED"/>
    <w:rsid w:val="00871897"/>
    <w:rsid w:val="00872980"/>
    <w:rsid w:val="008736DD"/>
    <w:rsid w:val="00873961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2437"/>
    <w:rsid w:val="008B3F31"/>
    <w:rsid w:val="008B4126"/>
    <w:rsid w:val="008B7BED"/>
    <w:rsid w:val="008C0E18"/>
    <w:rsid w:val="008C1467"/>
    <w:rsid w:val="008C1E27"/>
    <w:rsid w:val="008C1E3D"/>
    <w:rsid w:val="008C20D1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379A"/>
    <w:rsid w:val="009E3A13"/>
    <w:rsid w:val="009E458D"/>
    <w:rsid w:val="009F02CD"/>
    <w:rsid w:val="009F0E00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40314"/>
    <w:rsid w:val="00A40507"/>
    <w:rsid w:val="00A405E0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4E52"/>
    <w:rsid w:val="00A56107"/>
    <w:rsid w:val="00A56CC0"/>
    <w:rsid w:val="00A56D1D"/>
    <w:rsid w:val="00A5715A"/>
    <w:rsid w:val="00A57C3C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2B9C"/>
    <w:rsid w:val="00A7359A"/>
    <w:rsid w:val="00A73A20"/>
    <w:rsid w:val="00A74127"/>
    <w:rsid w:val="00A771D5"/>
    <w:rsid w:val="00A81D0C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3D10"/>
    <w:rsid w:val="00AD4786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5670"/>
    <w:rsid w:val="00AE7199"/>
    <w:rsid w:val="00AE73AC"/>
    <w:rsid w:val="00AE7C27"/>
    <w:rsid w:val="00AF0330"/>
    <w:rsid w:val="00AF1A2F"/>
    <w:rsid w:val="00AF20B5"/>
    <w:rsid w:val="00AF24D8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3017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48E2"/>
    <w:rsid w:val="00C14DF3"/>
    <w:rsid w:val="00C15F81"/>
    <w:rsid w:val="00C15FAA"/>
    <w:rsid w:val="00C15FCE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B08"/>
    <w:rsid w:val="00C3306F"/>
    <w:rsid w:val="00C334C1"/>
    <w:rsid w:val="00C35277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2559"/>
    <w:rsid w:val="00D53EE6"/>
    <w:rsid w:val="00D55147"/>
    <w:rsid w:val="00D56557"/>
    <w:rsid w:val="00D56967"/>
    <w:rsid w:val="00D57A4F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30708"/>
    <w:rsid w:val="00E30DB1"/>
    <w:rsid w:val="00E3153A"/>
    <w:rsid w:val="00E31ABF"/>
    <w:rsid w:val="00E328CA"/>
    <w:rsid w:val="00E33EBE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1C7D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9D9"/>
    <w:rsid w:val="00E86FD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58EF"/>
    <w:rsid w:val="00EE5E3C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2661"/>
    <w:rsid w:val="00F22FEE"/>
    <w:rsid w:val="00F2320D"/>
    <w:rsid w:val="00F246C2"/>
    <w:rsid w:val="00F255D1"/>
    <w:rsid w:val="00F258B8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110A"/>
    <w:rsid w:val="00F816E1"/>
    <w:rsid w:val="00F8327A"/>
    <w:rsid w:val="00F8332B"/>
    <w:rsid w:val="00F83C05"/>
    <w:rsid w:val="00F855FF"/>
    <w:rsid w:val="00F85C25"/>
    <w:rsid w:val="00F86010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F064C-0F0C-4B18-8F25-67BD31459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10</Pages>
  <Words>1783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Saisamorn, Chimyoo</cp:lastModifiedBy>
  <cp:revision>3</cp:revision>
  <cp:lastPrinted>2021-11-04T08:28:00Z</cp:lastPrinted>
  <dcterms:created xsi:type="dcterms:W3CDTF">2021-11-05T10:36:00Z</dcterms:created>
  <dcterms:modified xsi:type="dcterms:W3CDTF">2021-11-05T10:36:00Z</dcterms:modified>
</cp:coreProperties>
</file>