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291500" w:rsidRPr="00F065D7" w14:paraId="17562A3E" w14:textId="77777777" w:rsidTr="00B17529">
        <w:tc>
          <w:tcPr>
            <w:tcW w:w="1278" w:type="dxa"/>
            <w:vAlign w:val="center"/>
          </w:tcPr>
          <w:p w14:paraId="28F13C7A" w14:textId="77777777" w:rsidR="00291500" w:rsidRPr="00F065D7" w:rsidRDefault="00291500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9A9EF82" w14:textId="76653B44" w:rsidR="00291500" w:rsidRPr="00F065D7" w:rsidRDefault="00291500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150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การซื้อบริษัทย่อย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927FFE" w:rsidRPr="00F065D7" w14:paraId="257F805F" w14:textId="77777777" w:rsidTr="00B17529">
        <w:tc>
          <w:tcPr>
            <w:tcW w:w="1278" w:type="dxa"/>
            <w:vAlign w:val="center"/>
          </w:tcPr>
          <w:p w14:paraId="16E49BC5" w14:textId="77777777" w:rsidR="00927FFE" w:rsidRPr="00F065D7" w:rsidRDefault="00927FF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B389A2C" w14:textId="77777777" w:rsidR="00927FFE" w:rsidRPr="00F065D7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F065D7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F065D7" w:rsidRDefault="00E35D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F065D7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2EE4F62F" w:rsidR="00142C8F" w:rsidRPr="00CA0121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CA0121">
        <w:rPr>
          <w:rFonts w:ascii="Angsana New" w:hAnsi="Angsana New"/>
          <w:sz w:val="30"/>
          <w:szCs w:val="30"/>
          <w:cs/>
        </w:rPr>
        <w:t>เมื่อ</w:t>
      </w:r>
      <w:r w:rsidRPr="00EE53F8">
        <w:rPr>
          <w:rFonts w:ascii="Angsana New" w:hAnsi="Angsana New"/>
          <w:sz w:val="30"/>
          <w:szCs w:val="30"/>
          <w:cs/>
        </w:rPr>
        <w:t>วันที่</w:t>
      </w:r>
      <w:r w:rsidR="00E35DB9" w:rsidRPr="00EE53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C054E" w:rsidRPr="00EE53F8">
        <w:rPr>
          <w:rFonts w:ascii="Angsana New" w:hAnsi="Angsana New"/>
          <w:sz w:val="30"/>
          <w:szCs w:val="30"/>
          <w:lang w:val="en-US"/>
        </w:rPr>
        <w:t>10</w:t>
      </w:r>
      <w:r w:rsidR="00B22DCF" w:rsidRPr="00EE53F8">
        <w:rPr>
          <w:rFonts w:ascii="Angsana New" w:hAnsi="Angsana New"/>
          <w:sz w:val="30"/>
          <w:szCs w:val="30"/>
          <w:lang w:val="en-US"/>
        </w:rPr>
        <w:t xml:space="preserve"> </w:t>
      </w:r>
      <w:r w:rsidR="00982E93" w:rsidRPr="00EE53F8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E87BA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2564</w:t>
      </w:r>
    </w:p>
    <w:p w14:paraId="2C2EB71E" w14:textId="77777777" w:rsidR="00B36D3F" w:rsidRPr="00CA0121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CA0121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012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CA0121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8C5805F" w14:textId="5659A3DE" w:rsidR="00B6617F" w:rsidRPr="00CA0121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A0121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CA012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348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CA0121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CA0121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3FBA7A4F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A0121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CA0121">
        <w:rPr>
          <w:rFonts w:ascii="Angsana New" w:hAnsi="Angsana New"/>
          <w:sz w:val="30"/>
          <w:szCs w:val="30"/>
        </w:rPr>
        <w:t>“</w:t>
      </w:r>
      <w:r w:rsidRPr="00CA012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0121">
        <w:rPr>
          <w:rFonts w:ascii="Angsana New" w:hAnsi="Angsana New"/>
          <w:sz w:val="30"/>
          <w:szCs w:val="30"/>
        </w:rPr>
        <w:t xml:space="preserve">” </w:t>
      </w:r>
      <w:r w:rsidRPr="00CA0121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CA0121">
        <w:rPr>
          <w:rFonts w:ascii="Angsana New" w:hAnsi="Angsana New" w:hint="cs"/>
          <w:sz w:val="30"/>
          <w:szCs w:val="30"/>
          <w:cs/>
        </w:rPr>
        <w:t xml:space="preserve"> </w:t>
      </w:r>
      <w:r w:rsidRPr="00CA0121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CA0121">
        <w:rPr>
          <w:rFonts w:ascii="Angsana New" w:hAnsi="Angsana New" w:hint="cs"/>
          <w:sz w:val="30"/>
          <w:szCs w:val="30"/>
          <w:cs/>
        </w:rPr>
        <w:t>ของใช้</w:t>
      </w:r>
      <w:r w:rsidRPr="00CA0121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CA0121">
        <w:rPr>
          <w:rFonts w:ascii="Angsana New" w:hAnsi="Angsana New" w:hint="cs"/>
          <w:sz w:val="30"/>
          <w:szCs w:val="30"/>
          <w:cs/>
        </w:rPr>
        <w:t>และ</w:t>
      </w:r>
      <w:r w:rsidR="00A11629">
        <w:rPr>
          <w:rFonts w:ascii="Angsana New" w:hAnsi="Angsana New"/>
          <w:sz w:val="30"/>
          <w:szCs w:val="30"/>
          <w:cs/>
        </w:rPr>
        <w:br/>
      </w:r>
      <w:r w:rsidR="004D2BE3" w:rsidRPr="00CA0121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CA0121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4C39609F" w14:textId="77777777" w:rsidR="00B36D3F" w:rsidRPr="00F065D7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14:paraId="503C9132" w14:textId="77777777" w:rsidR="00E8310F" w:rsidRPr="00F065D7" w:rsidRDefault="00E8310F" w:rsidP="00E07809">
      <w:pPr>
        <w:numPr>
          <w:ilvl w:val="0"/>
          <w:numId w:val="15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3E9B1869" w14:textId="77777777" w:rsidR="00E8310F" w:rsidRPr="00F065D7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04478A" w14:textId="79D41262" w:rsidR="00B6617F" w:rsidRPr="00914F19" w:rsidRDefault="00B6617F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065D7">
        <w:rPr>
          <w:rFonts w:ascii="Angsana New" w:hAnsi="Angsana New" w:hint="cs"/>
          <w:sz w:val="30"/>
          <w:szCs w:val="30"/>
          <w:cs/>
        </w:rPr>
        <w:t>แบบย่อ</w:t>
      </w:r>
      <w:r w:rsidRPr="00F065D7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6A6EC6">
        <w:rPr>
          <w:rFonts w:ascii="Angsana New" w:hAnsi="Angsana New"/>
          <w:sz w:val="30"/>
          <w:szCs w:val="30"/>
          <w:cs/>
        </w:rPr>
        <w:br/>
      </w:r>
      <w:r w:rsidRPr="00F065D7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F065D7">
        <w:rPr>
          <w:rFonts w:ascii="Angsana New" w:hAnsi="Angsana New" w:hint="cs"/>
          <w:sz w:val="30"/>
          <w:szCs w:val="30"/>
          <w:cs/>
        </w:rPr>
        <w:t xml:space="preserve"> (</w:t>
      </w:r>
      <w:r w:rsidRPr="00914F19">
        <w:rPr>
          <w:rFonts w:ascii="Angsana New" w:hAnsi="Angsana New"/>
          <w:sz w:val="30"/>
          <w:szCs w:val="30"/>
        </w:rPr>
        <w:t>“</w:t>
      </w:r>
      <w:r w:rsidRPr="00914F1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914F19">
        <w:rPr>
          <w:rFonts w:ascii="Angsana New" w:hAnsi="Angsana New"/>
          <w:sz w:val="30"/>
          <w:szCs w:val="30"/>
        </w:rPr>
        <w:t xml:space="preserve">”) </w:t>
      </w:r>
      <w:r w:rsidRPr="00F065D7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="00A11629">
        <w:rPr>
          <w:rFonts w:ascii="Angsana New" w:hAnsi="Angsana New"/>
          <w:sz w:val="30"/>
          <w:szCs w:val="30"/>
          <w:cs/>
        </w:rPr>
        <w:br/>
      </w:r>
      <w:r w:rsidRPr="00A11629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FD6C5D" w:rsidRPr="00A11629">
        <w:rPr>
          <w:rFonts w:ascii="Angsana New" w:hAnsi="Angsana New"/>
          <w:spacing w:val="-4"/>
          <w:sz w:val="30"/>
          <w:szCs w:val="30"/>
        </w:rPr>
        <w:t>34</w:t>
      </w:r>
      <w:r w:rsidRPr="00A11629">
        <w:rPr>
          <w:rFonts w:ascii="Angsana New" w:hAnsi="Angsana New"/>
          <w:spacing w:val="-4"/>
          <w:sz w:val="30"/>
          <w:szCs w:val="30"/>
        </w:rPr>
        <w:t xml:space="preserve"> </w:t>
      </w:r>
      <w:r w:rsidRPr="00A11629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A11629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A11629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 </w:t>
      </w:r>
      <w:r w:rsidRPr="00A11629">
        <w:rPr>
          <w:rFonts w:ascii="Angsana New" w:hAnsi="Angsana New"/>
          <w:spacing w:val="-4"/>
          <w:sz w:val="30"/>
          <w:szCs w:val="30"/>
        </w:rPr>
        <w:t xml:space="preserve"> </w:t>
      </w:r>
      <w:r w:rsidRPr="00A11629">
        <w:rPr>
          <w:rFonts w:ascii="Angsana New" w:hAnsi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76183">
        <w:rPr>
          <w:rFonts w:ascii="Angsana New" w:hAnsi="Angsana New"/>
          <w:sz w:val="30"/>
          <w:szCs w:val="30"/>
          <w:cs/>
        </w:rPr>
        <w:t xml:space="preserve"> </w:t>
      </w:r>
      <w:r w:rsidRPr="00876183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Pr="00914F19">
        <w:rPr>
          <w:rFonts w:ascii="Angsana New" w:hAnsi="Angsana New" w:hint="cs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6A6EC6" w:rsidRPr="00914F19">
        <w:rPr>
          <w:rFonts w:ascii="Angsana New" w:hAnsi="Angsana New" w:hint="cs"/>
          <w:sz w:val="30"/>
          <w:szCs w:val="30"/>
          <w:cs/>
        </w:rPr>
        <w:t xml:space="preserve"> </w:t>
      </w:r>
      <w:r w:rsidR="006A6EC6" w:rsidRPr="00914F1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A6EC6" w:rsidRPr="00914F19">
        <w:rPr>
          <w:rFonts w:ascii="Angsana New" w:hAnsi="Angsana New"/>
          <w:sz w:val="30"/>
          <w:szCs w:val="30"/>
        </w:rPr>
        <w:t xml:space="preserve"> 31 </w:t>
      </w:r>
      <w:r w:rsidR="006A6EC6" w:rsidRPr="00914F19">
        <w:rPr>
          <w:rFonts w:ascii="Angsana New" w:hAnsi="Angsana New"/>
          <w:sz w:val="30"/>
          <w:szCs w:val="30"/>
          <w:cs/>
        </w:rPr>
        <w:t>ธันวาค</w:t>
      </w:r>
      <w:r w:rsidR="006A6EC6" w:rsidRPr="00914F19">
        <w:rPr>
          <w:rFonts w:ascii="Angsana New" w:hAnsi="Angsana New" w:hint="cs"/>
          <w:sz w:val="30"/>
          <w:szCs w:val="30"/>
          <w:cs/>
        </w:rPr>
        <w:t xml:space="preserve">ม </w:t>
      </w:r>
      <w:r w:rsidR="006A6EC6" w:rsidRPr="00914F19">
        <w:rPr>
          <w:rFonts w:ascii="Angsana New" w:hAnsi="Angsana New"/>
          <w:sz w:val="30"/>
          <w:szCs w:val="30"/>
        </w:rPr>
        <w:t>2563</w:t>
      </w:r>
    </w:p>
    <w:p w14:paraId="49EBBB68" w14:textId="55A8AFEF" w:rsidR="000A5F9C" w:rsidRPr="00876183" w:rsidRDefault="000A5F9C" w:rsidP="006A6EC6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E159D4" w14:textId="482825A6" w:rsidR="002449A0" w:rsidRPr="00F065D7" w:rsidRDefault="00296E86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14F19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="00FD6C5D" w:rsidRPr="00914F19">
        <w:rPr>
          <w:rFonts w:ascii="Angsana New" w:hAnsi="Angsana New"/>
          <w:sz w:val="30"/>
          <w:szCs w:val="30"/>
        </w:rPr>
        <w:t>1</w:t>
      </w:r>
      <w:r w:rsidRPr="00914F19">
        <w:rPr>
          <w:rFonts w:ascii="Angsana New" w:hAnsi="Angsana New"/>
          <w:sz w:val="30"/>
          <w:szCs w:val="30"/>
        </w:rPr>
        <w:t xml:space="preserve"> </w:t>
      </w:r>
      <w:r w:rsidRPr="00914F19">
        <w:rPr>
          <w:rFonts w:ascii="Angsana New" w:hAnsi="Angsana New"/>
          <w:sz w:val="30"/>
          <w:szCs w:val="30"/>
          <w:cs/>
        </w:rPr>
        <w:t xml:space="preserve">มกราคม </w:t>
      </w:r>
      <w:r w:rsidR="00FD6C5D" w:rsidRPr="00914F19">
        <w:rPr>
          <w:rFonts w:ascii="Angsana New" w:hAnsi="Angsana New"/>
          <w:sz w:val="30"/>
          <w:szCs w:val="30"/>
        </w:rPr>
        <w:t>2564</w:t>
      </w:r>
      <w:r w:rsidRPr="00914F19">
        <w:rPr>
          <w:rFonts w:ascii="Angsana New" w:hAnsi="Angsana New"/>
          <w:sz w:val="30"/>
          <w:szCs w:val="30"/>
        </w:rPr>
        <w:t xml:space="preserve"> </w:t>
      </w:r>
      <w:r w:rsidR="00FC414A" w:rsidRPr="00914F19">
        <w:rPr>
          <w:rFonts w:ascii="Angsana New" w:hAnsi="Angsana New"/>
          <w:sz w:val="30"/>
          <w:szCs w:val="30"/>
          <w:cs/>
        </w:rPr>
        <w:t>เป็นครั้งแรก</w:t>
      </w:r>
      <w:r w:rsidRPr="00914F19">
        <w:rPr>
          <w:rFonts w:ascii="Angsana New" w:hAnsi="Angsana New"/>
          <w:sz w:val="30"/>
          <w:szCs w:val="30"/>
          <w:cs/>
        </w:rPr>
        <w:t>และไม่ได้นำมาตรฐานการรายงานทางการเงินที่ยังไม่มี</w:t>
      </w:r>
      <w:r w:rsidR="00A11629">
        <w:rPr>
          <w:rFonts w:ascii="Angsana New" w:hAnsi="Angsana New"/>
          <w:sz w:val="30"/>
          <w:szCs w:val="30"/>
        </w:rPr>
        <w:br/>
      </w:r>
      <w:r w:rsidRPr="00914F19">
        <w:rPr>
          <w:rFonts w:ascii="Angsana New" w:hAnsi="Angsana New"/>
          <w:sz w:val="30"/>
          <w:szCs w:val="30"/>
          <w:cs/>
        </w:rPr>
        <w:t>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</w:t>
      </w:r>
      <w:r w:rsidR="00A11629">
        <w:rPr>
          <w:rFonts w:ascii="Angsana New" w:hAnsi="Angsana New"/>
          <w:sz w:val="30"/>
          <w:szCs w:val="30"/>
        </w:rPr>
        <w:br/>
      </w:r>
      <w:r w:rsidRPr="00914F19">
        <w:rPr>
          <w:rFonts w:ascii="Angsana New" w:hAnsi="Angsana New"/>
          <w:sz w:val="30"/>
          <w:szCs w:val="30"/>
          <w:cs/>
        </w:rPr>
        <w:t>ต่องบการเงิน</w:t>
      </w:r>
      <w:r w:rsidR="00037F61" w:rsidRPr="00F065D7">
        <w:rPr>
          <w:rFonts w:ascii="Angsana New" w:hAnsi="Angsana New"/>
          <w:sz w:val="30"/>
          <w:szCs w:val="30"/>
          <w:cs/>
        </w:rPr>
        <w:br w:type="page"/>
      </w:r>
    </w:p>
    <w:p w14:paraId="0E5A6874" w14:textId="77777777" w:rsidR="00C0006D" w:rsidRPr="00F065D7" w:rsidRDefault="00C0006D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lastRenderedPageBreak/>
        <w:t>สกุลเงิน</w:t>
      </w:r>
      <w:r w:rsidRPr="00F065D7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F065D7">
        <w:rPr>
          <w:b w:val="0"/>
          <w:bCs w:val="0"/>
          <w:cs/>
        </w:rPr>
        <w:t>นำเสนองบการเงิน</w:t>
      </w:r>
    </w:p>
    <w:p w14:paraId="3D65DBE5" w14:textId="77777777" w:rsidR="00C0006D" w:rsidRPr="00F065D7" w:rsidRDefault="00C0006D" w:rsidP="00DF3C09">
      <w:pPr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7B1AB0C" w14:textId="77777777" w:rsidR="002D56DB" w:rsidRPr="00F065D7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F065D7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065D7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45FBB071" w14:textId="77777777" w:rsidR="00414EA8" w:rsidRPr="00F065D7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CCB05" w14:textId="77777777" w:rsidR="00C0006D" w:rsidRPr="00F065D7" w:rsidRDefault="0052454E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t>การใช้วิจารณญาณ</w:t>
      </w:r>
      <w:r w:rsidRPr="00F065D7">
        <w:rPr>
          <w:rFonts w:hint="cs"/>
          <w:b w:val="0"/>
          <w:bCs w:val="0"/>
          <w:cs/>
        </w:rPr>
        <w:t>และการ</w:t>
      </w:r>
      <w:r w:rsidRPr="00F065D7">
        <w:rPr>
          <w:b w:val="0"/>
          <w:bCs w:val="0"/>
          <w:cs/>
        </w:rPr>
        <w:t>ประมาณการ</w:t>
      </w:r>
    </w:p>
    <w:p w14:paraId="76F57533" w14:textId="77777777" w:rsidR="00BA507E" w:rsidRPr="00F065D7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C10BA0" w14:textId="7E791F70" w:rsidR="00744A38" w:rsidRPr="00914F19" w:rsidRDefault="00B6617F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ในการจัดทำ</w:t>
      </w:r>
      <w:r w:rsidRPr="00F065D7">
        <w:rPr>
          <w:rFonts w:ascii="Angsana New" w:hAnsi="Angsana New" w:hint="cs"/>
          <w:sz w:val="30"/>
          <w:szCs w:val="30"/>
          <w:cs/>
        </w:rPr>
        <w:t>งบ</w:t>
      </w:r>
      <w:r w:rsidRPr="00F065D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F065D7">
        <w:rPr>
          <w:rFonts w:ascii="Angsana New" w:hAnsi="Angsana New" w:hint="cs"/>
          <w:sz w:val="30"/>
          <w:szCs w:val="30"/>
          <w:cs/>
        </w:rPr>
        <w:t xml:space="preserve"> นโยบายการบัญชี </w:t>
      </w:r>
      <w:r w:rsidR="00914F19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 w:hint="cs"/>
          <w:sz w:val="30"/>
          <w:szCs w:val="30"/>
          <w:cs/>
        </w:rPr>
        <w:t>วิธีการคำนวณและ</w:t>
      </w:r>
      <w:r w:rsidRPr="00F065D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065D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065D7">
        <w:rPr>
          <w:rFonts w:ascii="Angsana New" w:hAnsi="Angsana New"/>
          <w:sz w:val="30"/>
          <w:szCs w:val="30"/>
          <w:cs/>
        </w:rPr>
        <w:t>นั้น</w:t>
      </w:r>
      <w:r w:rsidRPr="00F065D7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F065D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FD6C5D" w:rsidRPr="00914F19">
        <w:rPr>
          <w:rFonts w:ascii="Angsana New" w:hAnsi="Angsana New"/>
          <w:sz w:val="30"/>
          <w:szCs w:val="30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FD6C5D" w:rsidRPr="00914F19">
        <w:rPr>
          <w:rFonts w:ascii="Angsana New" w:hAnsi="Angsana New"/>
          <w:sz w:val="30"/>
          <w:szCs w:val="30"/>
        </w:rPr>
        <w:t>2563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360F64" w:rsidRPr="00914F19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</w:t>
      </w:r>
      <w:r w:rsidR="008A343A" w:rsidRPr="00914F19">
        <w:rPr>
          <w:rFonts w:ascii="Angsana New" w:hAnsi="Angsana New" w:hint="cs"/>
          <w:sz w:val="30"/>
          <w:szCs w:val="30"/>
          <w:cs/>
        </w:rPr>
        <w:t>ผลกระทบ</w:t>
      </w:r>
      <w:r w:rsidR="00360F64" w:rsidRPr="00914F19">
        <w:rPr>
          <w:rFonts w:ascii="Angsana New" w:hAnsi="Angsana New"/>
          <w:sz w:val="30"/>
          <w:szCs w:val="30"/>
          <w:cs/>
        </w:rPr>
        <w:t>จาก</w:t>
      </w:r>
      <w:r w:rsidR="00744A38" w:rsidRPr="00914F19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FD6C5D" w:rsidRPr="00914F19">
        <w:rPr>
          <w:rFonts w:ascii="Angsana New" w:hAnsi="Angsana New"/>
          <w:sz w:val="30"/>
          <w:szCs w:val="30"/>
        </w:rPr>
        <w:t>2019</w:t>
      </w:r>
      <w:r w:rsidR="00744A38" w:rsidRPr="00914F19">
        <w:rPr>
          <w:rFonts w:ascii="Angsana New" w:hAnsi="Angsana New"/>
          <w:sz w:val="30"/>
          <w:szCs w:val="30"/>
          <w:cs/>
        </w:rPr>
        <w:t xml:space="preserve"> (</w:t>
      </w:r>
      <w:r w:rsidR="00744A38" w:rsidRPr="00914F19">
        <w:rPr>
          <w:rFonts w:ascii="Angsana New" w:hAnsi="Angsana New"/>
          <w:sz w:val="30"/>
          <w:szCs w:val="30"/>
        </w:rPr>
        <w:t>COVID-</w:t>
      </w:r>
      <w:r w:rsidR="00FD6C5D" w:rsidRPr="00914F19">
        <w:rPr>
          <w:rFonts w:ascii="Angsana New" w:hAnsi="Angsana New"/>
          <w:sz w:val="30"/>
          <w:szCs w:val="30"/>
        </w:rPr>
        <w:t>19</w:t>
      </w:r>
      <w:r w:rsidR="00744A38" w:rsidRPr="00914F19">
        <w:rPr>
          <w:rFonts w:ascii="Angsana New" w:hAnsi="Angsana New"/>
          <w:sz w:val="30"/>
          <w:szCs w:val="30"/>
          <w:cs/>
        </w:rPr>
        <w:t xml:space="preserve">) </w:t>
      </w:r>
    </w:p>
    <w:p w14:paraId="473CEAD8" w14:textId="3B1620A7" w:rsidR="00744A38" w:rsidRPr="00CA0121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5E89B3" w14:textId="1CDA5199" w:rsidR="00037F61" w:rsidRPr="00914F19" w:rsidRDefault="00296E86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0121">
        <w:rPr>
          <w:rFonts w:ascii="Angsana New" w:hAnsi="Angsana New"/>
          <w:sz w:val="30"/>
          <w:szCs w:val="30"/>
          <w:cs/>
        </w:rPr>
        <w:t xml:space="preserve">จากสถานการณ์การแพร่ระบาดของโรคติดเชื้อไวรัสโคโรนา </w:t>
      </w:r>
      <w:r w:rsidR="00FD6C5D" w:rsidRPr="00914F19">
        <w:rPr>
          <w:rFonts w:ascii="Angsana New" w:hAnsi="Angsana New"/>
          <w:sz w:val="30"/>
          <w:szCs w:val="30"/>
        </w:rPr>
        <w:t>2019</w:t>
      </w:r>
      <w:r w:rsidRPr="00CA0121">
        <w:rPr>
          <w:rFonts w:ascii="Angsana New" w:hAnsi="Angsana New"/>
          <w:sz w:val="30"/>
          <w:szCs w:val="30"/>
        </w:rPr>
        <w:t xml:space="preserve"> (COVID-</w:t>
      </w:r>
      <w:r w:rsidR="00FD6C5D" w:rsidRPr="00914F19">
        <w:rPr>
          <w:rFonts w:ascii="Angsana New" w:hAnsi="Angsana New"/>
          <w:sz w:val="30"/>
          <w:szCs w:val="30"/>
        </w:rPr>
        <w:t>19</w:t>
      </w:r>
      <w:r w:rsidRPr="00CA0121">
        <w:rPr>
          <w:rFonts w:ascii="Angsana New" w:hAnsi="Angsana New"/>
          <w:sz w:val="30"/>
          <w:szCs w:val="30"/>
        </w:rPr>
        <w:t xml:space="preserve">) </w:t>
      </w:r>
      <w:r w:rsidRPr="00CA0121">
        <w:rPr>
          <w:rFonts w:ascii="Angsana New" w:hAnsi="Angsana New" w:hint="cs"/>
          <w:sz w:val="30"/>
          <w:szCs w:val="30"/>
          <w:cs/>
        </w:rPr>
        <w:t>ทำให้เกิดความไม่แน่นอน</w:t>
      </w:r>
      <w:r w:rsidRPr="00CA0121">
        <w:rPr>
          <w:rFonts w:ascii="Angsana New" w:hAnsi="Angsana New"/>
          <w:sz w:val="30"/>
          <w:szCs w:val="30"/>
          <w:cs/>
        </w:rPr>
        <w:t xml:space="preserve">ในการประมาณการ </w:t>
      </w:r>
      <w:r w:rsidRPr="00914F19">
        <w:rPr>
          <w:rFonts w:ascii="Angsana New" w:hAnsi="Angsana New"/>
          <w:sz w:val="30"/>
          <w:szCs w:val="30"/>
          <w:cs/>
        </w:rPr>
        <w:t xml:space="preserve">กลุ่มบริษัทจึงจัดทำงบการเงินโดยถือปฏิบัติตามแนวปฏิบัติทางการบัญชี เรื่อง </w:t>
      </w:r>
      <w:r w:rsidRPr="00914F19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D6C5D" w:rsidRPr="00914F19">
        <w:rPr>
          <w:rFonts w:ascii="Angsana New" w:hAnsi="Angsana New"/>
          <w:i/>
          <w:iCs/>
          <w:sz w:val="30"/>
          <w:szCs w:val="30"/>
        </w:rPr>
        <w:t>2019</w:t>
      </w:r>
      <w:r w:rsidRPr="00914F19">
        <w:rPr>
          <w:rFonts w:ascii="Angsana New" w:hAnsi="Angsana New" w:hint="cs"/>
          <w:sz w:val="30"/>
          <w:szCs w:val="30"/>
          <w:cs/>
        </w:rPr>
        <w:t xml:space="preserve"> </w:t>
      </w:r>
      <w:r w:rsidRPr="00914F19">
        <w:rPr>
          <w:rFonts w:ascii="Angsana New" w:hAnsi="Angsana New"/>
          <w:sz w:val="30"/>
          <w:szCs w:val="30"/>
          <w:cs/>
        </w:rPr>
        <w:t>ในเรื่อง</w:t>
      </w:r>
      <w:r w:rsidR="00F14E3D" w:rsidRPr="00914F19"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="00CE004D" w:rsidRPr="00914F19">
        <w:rPr>
          <w:rFonts w:ascii="Angsana New" w:hAnsi="Angsana New" w:hint="cs"/>
          <w:sz w:val="30"/>
          <w:szCs w:val="30"/>
          <w:cs/>
        </w:rPr>
        <w:t xml:space="preserve"> </w:t>
      </w:r>
      <w:r w:rsidR="00F14E3D" w:rsidRPr="00914F19">
        <w:rPr>
          <w:rFonts w:ascii="Angsana New" w:hAnsi="Angsana New"/>
          <w:sz w:val="30"/>
          <w:szCs w:val="30"/>
          <w:cs/>
        </w:rPr>
        <w:t>โดยกลุ่มบริษัทเลือกวัดมูลค่ายุติธรรมของเงินลงทุนในตราสารทุน</w:t>
      </w:r>
      <w:r w:rsidR="00914F19">
        <w:rPr>
          <w:rFonts w:ascii="Angsana New" w:hAnsi="Angsana New"/>
          <w:sz w:val="30"/>
          <w:szCs w:val="30"/>
        </w:rPr>
        <w:br/>
      </w:r>
      <w:r w:rsidR="00F14E3D" w:rsidRPr="00914F19">
        <w:rPr>
          <w:rFonts w:ascii="Angsana New" w:hAnsi="Angsana New"/>
          <w:sz w:val="30"/>
          <w:szCs w:val="30"/>
          <w:cs/>
        </w:rPr>
        <w:t xml:space="preserve">ที่ไม่อยู่ในความต้องการของตลาด ณ วันที่ </w:t>
      </w:r>
      <w:r w:rsidR="00F14E3D" w:rsidRPr="00914F19">
        <w:rPr>
          <w:rFonts w:ascii="Angsana New" w:hAnsi="Angsana New"/>
          <w:sz w:val="30"/>
          <w:szCs w:val="30"/>
        </w:rPr>
        <w:t>31</w:t>
      </w:r>
      <w:r w:rsidR="00F14E3D" w:rsidRPr="00914F1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4E3D" w:rsidRPr="00914F19">
        <w:rPr>
          <w:rFonts w:ascii="Angsana New" w:hAnsi="Angsana New"/>
          <w:sz w:val="30"/>
          <w:szCs w:val="30"/>
        </w:rPr>
        <w:t>2563</w:t>
      </w:r>
      <w:r w:rsidR="00F14E3D" w:rsidRPr="00914F19">
        <w:rPr>
          <w:rFonts w:ascii="Angsana New" w:hAnsi="Angsana New"/>
          <w:sz w:val="30"/>
          <w:szCs w:val="30"/>
          <w:cs/>
        </w:rPr>
        <w:t xml:space="preserve"> ด้วยมูลค่ายุติธรรม ณ วันที่ </w:t>
      </w:r>
      <w:r w:rsidR="00F14E3D" w:rsidRPr="00914F19">
        <w:rPr>
          <w:rFonts w:ascii="Angsana New" w:hAnsi="Angsana New"/>
          <w:sz w:val="30"/>
          <w:szCs w:val="30"/>
        </w:rPr>
        <w:t>1</w:t>
      </w:r>
      <w:r w:rsidR="00F14E3D" w:rsidRPr="00914F19">
        <w:rPr>
          <w:rFonts w:ascii="Angsana New" w:hAnsi="Angsana New"/>
          <w:sz w:val="30"/>
          <w:szCs w:val="30"/>
          <w:cs/>
        </w:rPr>
        <w:t xml:space="preserve"> มกราคม </w:t>
      </w:r>
      <w:r w:rsidR="00F14E3D" w:rsidRPr="00914F19">
        <w:rPr>
          <w:rFonts w:ascii="Angsana New" w:hAnsi="Angsana New"/>
          <w:sz w:val="30"/>
          <w:szCs w:val="30"/>
        </w:rPr>
        <w:t>2563</w:t>
      </w:r>
      <w:r w:rsidR="00F14E3D" w:rsidRPr="00914F19">
        <w:rPr>
          <w:rFonts w:ascii="Angsana New" w:hAnsi="Angsana New"/>
          <w:sz w:val="30"/>
          <w:szCs w:val="30"/>
          <w:cs/>
        </w:rPr>
        <w:t xml:space="preserve"> เนื่องด้วยแนวปฏิบัติดังกล่าวสิ้นสุดการมีผลบังคับใช้ ณ วันที่ </w:t>
      </w:r>
      <w:r w:rsidR="00F14E3D" w:rsidRPr="00914F19">
        <w:rPr>
          <w:rFonts w:ascii="Angsana New" w:hAnsi="Angsana New"/>
          <w:sz w:val="30"/>
          <w:szCs w:val="30"/>
        </w:rPr>
        <w:t>31</w:t>
      </w:r>
      <w:r w:rsidR="00F14E3D" w:rsidRPr="00914F1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4E3D" w:rsidRPr="00914F19">
        <w:rPr>
          <w:rFonts w:ascii="Angsana New" w:hAnsi="Angsana New"/>
          <w:sz w:val="30"/>
          <w:szCs w:val="30"/>
        </w:rPr>
        <w:t>2563</w:t>
      </w:r>
      <w:r w:rsidR="00F14E3D" w:rsidRPr="00914F19">
        <w:rPr>
          <w:rFonts w:ascii="Angsana New" w:hAnsi="Angsana New"/>
          <w:sz w:val="30"/>
          <w:szCs w:val="30"/>
          <w:cs/>
        </w:rPr>
        <w:t xml:space="preserve"> กลุ่มบริษัทจึงปรับปรุงมูลค่าสินทรัพย์ดังกล่าวในปี </w:t>
      </w:r>
      <w:r w:rsidR="00F14E3D" w:rsidRPr="00914F19">
        <w:rPr>
          <w:rFonts w:ascii="Angsana New" w:hAnsi="Angsana New"/>
          <w:sz w:val="30"/>
          <w:szCs w:val="30"/>
        </w:rPr>
        <w:t>2564</w:t>
      </w:r>
    </w:p>
    <w:p w14:paraId="643D1FFC" w14:textId="77777777" w:rsidR="00F14E3D" w:rsidRDefault="00F14E3D" w:rsidP="00F14E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71F83" w14:textId="178D05C0" w:rsidR="007C6877" w:rsidRPr="007C6877" w:rsidRDefault="007C6877" w:rsidP="007C6877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การซื้อบริษัทย่อย</w:t>
      </w:r>
    </w:p>
    <w:p w14:paraId="798C2BC3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376697BE" w14:textId="138FB716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</w:p>
    <w:p w14:paraId="7537D250" w14:textId="77777777" w:rsidR="007C6877" w:rsidRDefault="007C6877" w:rsidP="007C687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highlight w:val="green"/>
          <w:lang w:bidi="th-TH"/>
        </w:rPr>
      </w:pPr>
    </w:p>
    <w:p w14:paraId="024C5C98" w14:textId="77777777" w:rsidR="007C6877" w:rsidRPr="0079312F" w:rsidRDefault="007C6877" w:rsidP="007C687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79312F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อินโนเวชั่น ออฟ เอ็กซ์พีเรียนซ์ จำกัด</w:t>
      </w:r>
    </w:p>
    <w:p w14:paraId="4688DFA7" w14:textId="77777777" w:rsidR="007C6877" w:rsidRPr="0079312F" w:rsidRDefault="007C6877" w:rsidP="007C687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BF8D880" w14:textId="1B9403CE" w:rsidR="007C6877" w:rsidRPr="0079312F" w:rsidRDefault="007C6877" w:rsidP="007C687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931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1</w:t>
      </w:r>
      <w:r w:rsidRPr="0079312F">
        <w:rPr>
          <w:rFonts w:asciiTheme="majorBidi" w:hAnsiTheme="majorBidi"/>
          <w:sz w:val="30"/>
          <w:szCs w:val="30"/>
        </w:rPr>
        <w:t xml:space="preserve"> </w:t>
      </w:r>
      <w:r w:rsidRPr="0079312F">
        <w:rPr>
          <w:rFonts w:asciiTheme="majorBidi" w:hAnsiTheme="majorBidi" w:hint="cs"/>
          <w:sz w:val="30"/>
          <w:szCs w:val="30"/>
          <w:cs/>
        </w:rPr>
        <w:t>มีนาคม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2564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B52ACE" w:rsidRPr="0079312F">
        <w:rPr>
          <w:rFonts w:asciiTheme="majorBidi" w:hAnsiTheme="majorBidi" w:hint="cs"/>
          <w:sz w:val="30"/>
          <w:szCs w:val="30"/>
          <w:cs/>
        </w:rPr>
        <w:t>กลุ่มบริษัทได้</w:t>
      </w:r>
      <w:r w:rsidR="00B52ACE" w:rsidRPr="0079312F">
        <w:rPr>
          <w:rFonts w:asciiTheme="majorBidi" w:hAnsiTheme="majorBidi" w:hint="cs"/>
          <w:sz w:val="30"/>
          <w:szCs w:val="30"/>
          <w:cs/>
          <w:lang w:val="en-US"/>
        </w:rPr>
        <w:t>ซื้อเงินลงทุน</w:t>
      </w:r>
      <w:r w:rsidRPr="0079312F">
        <w:rPr>
          <w:rFonts w:asciiTheme="majorBidi" w:hAnsiTheme="majorBidi" w:hint="cs"/>
          <w:sz w:val="30"/>
          <w:szCs w:val="30"/>
          <w:cs/>
        </w:rPr>
        <w:t>ใน</w:t>
      </w:r>
      <w:r w:rsidRPr="0079312F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="00873393" w:rsidRPr="0079312F">
        <w:rPr>
          <w:rFonts w:asciiTheme="majorBidi" w:hAnsiTheme="majorBidi" w:hint="cs"/>
          <w:sz w:val="30"/>
          <w:szCs w:val="30"/>
          <w:cs/>
        </w:rPr>
        <w:t>ซึ่งประกอบธุรกิจให้บริการทางด้านการตลาด</w:t>
      </w:r>
      <w:r w:rsidR="00873393" w:rsidRPr="0079312F">
        <w:rPr>
          <w:rFonts w:asciiTheme="majorBidi" w:hAnsiTheme="majorBidi"/>
          <w:sz w:val="30"/>
          <w:szCs w:val="30"/>
          <w:cs/>
        </w:rPr>
        <w:t>ในสัดส่วน</w:t>
      </w:r>
      <w:r w:rsidRPr="0079312F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80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873393" w:rsidRPr="0079312F">
        <w:rPr>
          <w:rFonts w:asciiTheme="majorBidi" w:hAnsiTheme="majorBidi" w:hint="cs"/>
          <w:sz w:val="30"/>
          <w:szCs w:val="30"/>
          <w:cs/>
        </w:rPr>
        <w:t>คิดเป็น</w:t>
      </w:r>
      <w:r w:rsidR="00873393" w:rsidRPr="00951309">
        <w:rPr>
          <w:rFonts w:asciiTheme="majorBidi" w:hAnsiTheme="majorBidi" w:hint="cs"/>
          <w:sz w:val="30"/>
          <w:szCs w:val="30"/>
          <w:cs/>
        </w:rPr>
        <w:t>จำนวน</w:t>
      </w:r>
      <w:r w:rsidRPr="00951309">
        <w:rPr>
          <w:rFonts w:asciiTheme="majorBidi" w:hAnsiTheme="majorBidi"/>
          <w:sz w:val="30"/>
          <w:szCs w:val="30"/>
          <w:cs/>
        </w:rPr>
        <w:t xml:space="preserve">เงิน </w:t>
      </w:r>
      <w:r w:rsidR="00FD6C5D" w:rsidRPr="00951309">
        <w:rPr>
          <w:rFonts w:asciiTheme="majorBidi" w:hAnsiTheme="majorBidi"/>
          <w:sz w:val="30"/>
          <w:szCs w:val="30"/>
          <w:lang w:val="en-US"/>
        </w:rPr>
        <w:t>10</w:t>
      </w:r>
      <w:r w:rsidRPr="00951309">
        <w:rPr>
          <w:rFonts w:asciiTheme="majorBidi" w:hAnsiTheme="majorBidi"/>
          <w:sz w:val="30"/>
          <w:szCs w:val="30"/>
        </w:rPr>
        <w:t>.</w:t>
      </w:r>
      <w:r w:rsidR="00FD6C5D" w:rsidRPr="00951309">
        <w:rPr>
          <w:rFonts w:asciiTheme="majorBidi" w:hAnsiTheme="majorBidi"/>
          <w:sz w:val="30"/>
          <w:szCs w:val="30"/>
          <w:lang w:val="en-US"/>
        </w:rPr>
        <w:t>8</w:t>
      </w:r>
      <w:r w:rsidRPr="0095130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951309">
        <w:rPr>
          <w:rFonts w:asciiTheme="majorBidi" w:hAnsiTheme="majorBidi" w:hint="cs"/>
          <w:sz w:val="30"/>
          <w:szCs w:val="30"/>
          <w:cs/>
        </w:rPr>
        <w:t>โดย</w:t>
      </w:r>
      <w:r w:rsidRPr="00951309">
        <w:rPr>
          <w:rFonts w:asciiTheme="majorBidi" w:hAnsiTheme="majorBidi"/>
          <w:sz w:val="30"/>
          <w:szCs w:val="30"/>
          <w:cs/>
        </w:rPr>
        <w:t>จะทยอยชำระเงิน</w:t>
      </w:r>
      <w:r w:rsidR="00CA0121" w:rsidRPr="00951309">
        <w:rPr>
          <w:rFonts w:asciiTheme="majorBidi" w:hAnsiTheme="majorBidi"/>
          <w:sz w:val="30"/>
          <w:szCs w:val="30"/>
          <w:cs/>
        </w:rPr>
        <w:br/>
      </w:r>
      <w:r w:rsidRPr="00951309">
        <w:rPr>
          <w:rFonts w:asciiTheme="majorBidi" w:hAnsiTheme="majorBidi"/>
          <w:sz w:val="30"/>
          <w:szCs w:val="30"/>
          <w:cs/>
        </w:rPr>
        <w:t>ค่าหุ้นดังกล่าวให้กับกลุ่มผู้ถือหุ้นเดิมตามเงื่อนไขที่ระบุไว้ในสัญญา</w:t>
      </w:r>
      <w:r w:rsidR="0079312F" w:rsidRPr="00951309">
        <w:rPr>
          <w:rFonts w:asciiTheme="majorBidi" w:hAnsiTheme="majorBidi" w:hint="cs"/>
          <w:sz w:val="30"/>
          <w:szCs w:val="30"/>
          <w:cs/>
        </w:rPr>
        <w:t xml:space="preserve"> มูลค่ายุติธรรมของสินทรัพย์สุทธิที่ได้มา</w:t>
      </w:r>
      <w:r w:rsidR="0079312F" w:rsidRPr="00951309">
        <w:rPr>
          <w:rFonts w:asciiTheme="majorBidi" w:hAnsiTheme="majorBidi"/>
          <w:sz w:val="30"/>
          <w:szCs w:val="30"/>
          <w:cs/>
        </w:rPr>
        <w:br/>
      </w:r>
      <w:r w:rsidR="0079312F" w:rsidRPr="00951309">
        <w:rPr>
          <w:rFonts w:asciiTheme="majorBidi" w:hAnsiTheme="majorBidi" w:hint="cs"/>
          <w:sz w:val="30"/>
          <w:szCs w:val="30"/>
          <w:cs/>
        </w:rPr>
        <w:t xml:space="preserve">มีจำนวน </w:t>
      </w:r>
      <w:r w:rsidR="0079312F" w:rsidRPr="00951309">
        <w:rPr>
          <w:rFonts w:asciiTheme="majorBidi" w:hAnsiTheme="majorBidi"/>
          <w:sz w:val="30"/>
          <w:szCs w:val="30"/>
          <w:lang w:val="en-US"/>
        </w:rPr>
        <w:t xml:space="preserve">0.3 </w:t>
      </w:r>
      <w:r w:rsidR="0079312F" w:rsidRPr="00951309">
        <w:rPr>
          <w:rFonts w:asciiTheme="majorBidi" w:hAnsiTheme="majorBidi" w:hint="cs"/>
          <w:sz w:val="30"/>
          <w:szCs w:val="30"/>
          <w:cs/>
          <w:lang w:val="en-US"/>
        </w:rPr>
        <w:t>ล้านบาท ส่งผล</w:t>
      </w:r>
      <w:r w:rsidR="00CA0121" w:rsidRPr="00951309">
        <w:rPr>
          <w:rFonts w:asciiTheme="majorBidi" w:hAnsiTheme="majorBidi" w:hint="cs"/>
          <w:sz w:val="30"/>
          <w:szCs w:val="30"/>
          <w:cs/>
        </w:rPr>
        <w:t xml:space="preserve">ให้เกิดค่าความนิยมจำนวน </w:t>
      </w:r>
      <w:r w:rsidR="00CA0121" w:rsidRPr="00951309">
        <w:rPr>
          <w:rFonts w:asciiTheme="majorBidi" w:hAnsiTheme="majorBidi"/>
          <w:sz w:val="30"/>
          <w:szCs w:val="30"/>
          <w:lang w:val="en-US"/>
        </w:rPr>
        <w:t xml:space="preserve">10.5 </w:t>
      </w:r>
      <w:r w:rsidR="00CA0121" w:rsidRPr="00951309">
        <w:rPr>
          <w:rFonts w:asciiTheme="majorBidi" w:hAnsiTheme="majorBidi" w:hint="cs"/>
          <w:sz w:val="30"/>
          <w:szCs w:val="30"/>
          <w:cs/>
          <w:lang w:val="en-US"/>
        </w:rPr>
        <w:t>ล้านบาทในงบการเงินรวม</w:t>
      </w:r>
    </w:p>
    <w:p w14:paraId="2D8A251A" w14:textId="77777777" w:rsid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1EE3D61" w14:textId="339ADF0B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lastRenderedPageBreak/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0BB59226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FB48276" w14:textId="7E8EE8BB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</w:t>
      </w:r>
      <w:r w:rsidRPr="007C6877">
        <w:rPr>
          <w:rFonts w:asciiTheme="majorBidi" w:hAnsiTheme="majorBidi"/>
          <w:i/>
          <w:iCs/>
          <w:sz w:val="30"/>
          <w:szCs w:val="30"/>
          <w:cs/>
          <w:lang w:val="en-US"/>
        </w:rPr>
        <w:t>ซื้อเงินลงทุนในบริษัท สยาม เบฟ แมนูแฟคเจอริ่ง จำกัด</w:t>
      </w:r>
    </w:p>
    <w:p w14:paraId="5AFDCDB8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5C9F86A" w14:textId="075F2635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28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2563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บริษัทได้ซื้อเงินลงทุนในบริษัท สยาม เบฟ แมนูแฟคเจอริ่ง จำกัด เพิ่มร้อยละ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60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40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เป็นร้อยละ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100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404BDBEA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407EF1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>ผู้บริหารเชื่อว่าการซื้อเงินลงทุนดังกล่าวจะสนับสนุนศักยภาพในการขยายธุรกิจ เพิ่มความยืดหยุ่นและเพิ่มกำลัง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br/>
        <w:t>การผลิตในผลิตภัณฑ์เครื่องดื่มของบริษัท</w:t>
      </w:r>
    </w:p>
    <w:p w14:paraId="7A52C2B5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4048DD1" w14:textId="46EF8A1F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บริษัทบันทึกรายการเกี่ยวกับการซื้อธุรกิจแล้วเสร็จในเดือนมีนาคม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2563</w:t>
      </w:r>
    </w:p>
    <w:p w14:paraId="4DC172B3" w14:textId="77777777" w:rsid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5A2CD3" w14:textId="68497101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>กลุ่มบริษัทได้มีการประเมินมูลค่ายุติธรรมของเงินลงทุนในบริษัท สยาม เบฟ แมนูแฟคเจอริ่ง จำกัด ณ วันที่ซื้อธุรกิจ ดังนี้</w:t>
      </w:r>
    </w:p>
    <w:p w14:paraId="4B764E6D" w14:textId="77777777" w:rsidR="007C6877" w:rsidRPr="007C6877" w:rsidRDefault="007C6877" w:rsidP="007C6877">
      <w:pPr>
        <w:tabs>
          <w:tab w:val="left" w:pos="1440"/>
          <w:tab w:val="left" w:pos="2880"/>
        </w:tabs>
        <w:ind w:left="53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7C6877" w:rsidRPr="007C6877" w14:paraId="79537A15" w14:textId="77777777" w:rsidTr="004376CF">
        <w:trPr>
          <w:tblHeader/>
        </w:trPr>
        <w:tc>
          <w:tcPr>
            <w:tcW w:w="5703" w:type="dxa"/>
            <w:hideMark/>
          </w:tcPr>
          <w:p w14:paraId="14AB9925" w14:textId="77777777" w:rsidR="007C6877" w:rsidRPr="007C6877" w:rsidRDefault="007C6877" w:rsidP="007C6877">
            <w:pPr>
              <w:tabs>
                <w:tab w:val="left" w:pos="720"/>
              </w:tabs>
              <w:rPr>
                <w:rFonts w:ascii="Angsana New" w:hAnsi="Angsana New"/>
                <w:color w:val="0000FF"/>
                <w:sz w:val="30"/>
                <w:szCs w:val="30"/>
                <w:lang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161EE959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3AEACB0E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C7CBC1D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849912F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มูลค่ายุติธรรม</w:t>
            </w:r>
          </w:p>
        </w:tc>
      </w:tr>
      <w:tr w:rsidR="007C6877" w:rsidRPr="007C6877" w14:paraId="4E55B6FB" w14:textId="77777777" w:rsidTr="004376CF">
        <w:trPr>
          <w:tblHeader/>
        </w:trPr>
        <w:tc>
          <w:tcPr>
            <w:tcW w:w="5703" w:type="dxa"/>
            <w:hideMark/>
          </w:tcPr>
          <w:p w14:paraId="127F78C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F4A565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21E044B1" w14:textId="6C8B7C15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3B80D6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6E6C664" w14:textId="77777777" w:rsidR="007C6877" w:rsidRPr="007C6877" w:rsidRDefault="007C6877" w:rsidP="007C6877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พันบาท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11A90543" w14:textId="77777777" w:rsidTr="004376CF">
        <w:tc>
          <w:tcPr>
            <w:tcW w:w="5703" w:type="dxa"/>
            <w:hideMark/>
          </w:tcPr>
          <w:p w14:paraId="49598E0E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0BAB84E2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4E1584C1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2A92B1D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8BE2547" w14:textId="505A0839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066</w:t>
            </w:r>
          </w:p>
        </w:tc>
      </w:tr>
      <w:tr w:rsidR="007C6877" w:rsidRPr="007C6877" w14:paraId="6BDAA4B6" w14:textId="77777777" w:rsidTr="004376CF">
        <w:tc>
          <w:tcPr>
            <w:tcW w:w="5703" w:type="dxa"/>
            <w:hideMark/>
          </w:tcPr>
          <w:p w14:paraId="1C3BA778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37946F0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54751200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9" w:type="dxa"/>
          </w:tcPr>
          <w:p w14:paraId="2A406065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2BEC6BB" w14:textId="1A33FE75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927</w:t>
            </w:r>
          </w:p>
        </w:tc>
      </w:tr>
      <w:tr w:rsidR="007C6877" w:rsidRPr="007C6877" w14:paraId="2C57C997" w14:textId="77777777" w:rsidTr="004376CF">
        <w:tc>
          <w:tcPr>
            <w:tcW w:w="5703" w:type="dxa"/>
            <w:hideMark/>
          </w:tcPr>
          <w:p w14:paraId="3DEDBD7A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648AB65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38819985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EEB577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5872309" w14:textId="3EE022BB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10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766</w:t>
            </w:r>
          </w:p>
        </w:tc>
      </w:tr>
      <w:tr w:rsidR="007C6877" w:rsidRPr="007C6877" w14:paraId="35FDE1F2" w14:textId="77777777" w:rsidTr="004376CF">
        <w:tc>
          <w:tcPr>
            <w:tcW w:w="5703" w:type="dxa"/>
            <w:hideMark/>
          </w:tcPr>
          <w:p w14:paraId="3EDD7DF9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5236844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107EB626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81E956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7856D387" w14:textId="4AF9316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11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125</w:t>
            </w:r>
          </w:p>
        </w:tc>
      </w:tr>
      <w:tr w:rsidR="007C6877" w:rsidRPr="007C6877" w14:paraId="4285FC94" w14:textId="77777777" w:rsidTr="004376CF">
        <w:tc>
          <w:tcPr>
            <w:tcW w:w="5703" w:type="dxa"/>
            <w:hideMark/>
          </w:tcPr>
          <w:p w14:paraId="67D1DD26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91DEBA5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BE607EA" w14:textId="11205953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9" w:type="dxa"/>
          </w:tcPr>
          <w:p w14:paraId="12CA4FF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766958F1" w14:textId="3F65F046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364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657</w:t>
            </w:r>
          </w:p>
        </w:tc>
      </w:tr>
      <w:tr w:rsidR="007C6877" w:rsidRPr="007C6877" w14:paraId="73070719" w14:textId="77777777" w:rsidTr="004376CF">
        <w:tc>
          <w:tcPr>
            <w:tcW w:w="5703" w:type="dxa"/>
            <w:hideMark/>
          </w:tcPr>
          <w:p w14:paraId="29378A51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52C2030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77FA9621" w14:textId="210F7B41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35E5C7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60EDB7C" w14:textId="6BA9B070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926</w:t>
            </w:r>
          </w:p>
        </w:tc>
      </w:tr>
      <w:tr w:rsidR="007C6877" w:rsidRPr="007C6877" w14:paraId="0D9EBE10" w14:textId="77777777" w:rsidTr="004376CF">
        <w:tc>
          <w:tcPr>
            <w:tcW w:w="5703" w:type="dxa"/>
            <w:hideMark/>
          </w:tcPr>
          <w:p w14:paraId="6FA84F3A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26F45BBC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76FF1EC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CA0AE2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6B4693BE" w14:textId="0298BC57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134</w:t>
            </w:r>
          </w:p>
        </w:tc>
      </w:tr>
      <w:tr w:rsidR="007C6877" w:rsidRPr="007C6877" w14:paraId="58180A75" w14:textId="77777777" w:rsidTr="004376CF">
        <w:tc>
          <w:tcPr>
            <w:tcW w:w="5703" w:type="dxa"/>
            <w:hideMark/>
          </w:tcPr>
          <w:p w14:paraId="1DEE1DCB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52F9AE2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4F9A7A29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744D63F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801CCBB" w14:textId="0E3345DF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231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000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)</w:t>
            </w:r>
          </w:p>
        </w:tc>
      </w:tr>
      <w:tr w:rsidR="007C6877" w:rsidRPr="007C6877" w14:paraId="147C9CDC" w14:textId="77777777" w:rsidTr="004376CF">
        <w:tc>
          <w:tcPr>
            <w:tcW w:w="5703" w:type="dxa"/>
            <w:hideMark/>
          </w:tcPr>
          <w:p w14:paraId="2D561341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5A2D7BE7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1DF73E36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11A69A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D54ACF8" w14:textId="7B584890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813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54627234" w14:textId="77777777" w:rsidTr="004376CF">
        <w:tc>
          <w:tcPr>
            <w:tcW w:w="5703" w:type="dxa"/>
            <w:hideMark/>
          </w:tcPr>
          <w:p w14:paraId="0B9A539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3A851C5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1F9C618A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4D56A64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1034CB28" w14:textId="65D08DA0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727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6497B3E9" w14:textId="77777777" w:rsidTr="004376CF">
        <w:tc>
          <w:tcPr>
            <w:tcW w:w="5703" w:type="dxa"/>
            <w:hideMark/>
          </w:tcPr>
          <w:p w14:paraId="5FC4295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03725FB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55CE03E2" w14:textId="69F825A2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B77D53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1F3C3A5D" w14:textId="43B06FD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082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2A43A903" w14:textId="77777777" w:rsidTr="004376CF">
        <w:tc>
          <w:tcPr>
            <w:tcW w:w="5703" w:type="dxa"/>
            <w:hideMark/>
          </w:tcPr>
          <w:p w14:paraId="2ADDDF57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1CCDE37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219B7A43" w14:textId="6FC89A74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4AE1AC1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64543B8" w14:textId="580F5DB3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400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6FB7A710" w14:textId="77777777" w:rsidTr="004376CF">
        <w:trPr>
          <w:trHeight w:val="397"/>
        </w:trPr>
        <w:tc>
          <w:tcPr>
            <w:tcW w:w="5703" w:type="dxa"/>
            <w:hideMark/>
          </w:tcPr>
          <w:p w14:paraId="00B7904A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1D27233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17E3DD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31705B5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2D37A" w14:textId="5269706E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124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579</w:t>
            </w:r>
          </w:p>
        </w:tc>
      </w:tr>
    </w:tbl>
    <w:p w14:paraId="73911668" w14:textId="77777777" w:rsidR="007C6877" w:rsidRPr="00BA509C" w:rsidRDefault="007C6877" w:rsidP="00BA509C">
      <w:pPr>
        <w:spacing w:line="240" w:lineRule="auto"/>
        <w:rPr>
          <w:rFonts w:ascii="Angsana New" w:hAnsi="Angsana New"/>
          <w:sz w:val="4"/>
          <w:szCs w:val="4"/>
          <w:lang w:val="en-US"/>
        </w:rPr>
      </w:pPr>
    </w:p>
    <w:tbl>
      <w:tblPr>
        <w:tblW w:w="8935" w:type="dxa"/>
        <w:tblInd w:w="450" w:type="dxa"/>
        <w:tblLook w:val="01E0" w:firstRow="1" w:lastRow="1" w:firstColumn="1" w:lastColumn="1" w:noHBand="0" w:noVBand="0"/>
      </w:tblPr>
      <w:tblGrid>
        <w:gridCol w:w="5646"/>
        <w:gridCol w:w="57"/>
        <w:gridCol w:w="269"/>
        <w:gridCol w:w="524"/>
        <w:gridCol w:w="637"/>
        <w:gridCol w:w="7"/>
        <w:gridCol w:w="262"/>
        <w:gridCol w:w="7"/>
        <w:gridCol w:w="1519"/>
        <w:gridCol w:w="7"/>
      </w:tblGrid>
      <w:tr w:rsidR="00BA509C" w:rsidRPr="007C6877" w14:paraId="1A4F45C8" w14:textId="77777777" w:rsidTr="00BA509C">
        <w:trPr>
          <w:gridAfter w:val="1"/>
          <w:wAfter w:w="7" w:type="dxa"/>
          <w:tblHeader/>
        </w:trPr>
        <w:tc>
          <w:tcPr>
            <w:tcW w:w="5703" w:type="dxa"/>
            <w:gridSpan w:val="2"/>
            <w:hideMark/>
          </w:tcPr>
          <w:p w14:paraId="10BF83C2" w14:textId="77777777" w:rsidR="00BA509C" w:rsidRPr="007C6877" w:rsidRDefault="00BA509C" w:rsidP="00A9102B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1E2E5370" w14:textId="77777777" w:rsidR="00BA509C" w:rsidRPr="007C6877" w:rsidRDefault="00BA509C" w:rsidP="00A9102B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  <w:gridSpan w:val="2"/>
          </w:tcPr>
          <w:p w14:paraId="7243BEBC" w14:textId="77777777" w:rsidR="00BA509C" w:rsidRPr="007C6877" w:rsidRDefault="00BA509C" w:rsidP="00A9102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BF92457" w14:textId="77777777" w:rsidR="00BA509C" w:rsidRPr="007C6877" w:rsidRDefault="00BA509C" w:rsidP="00A9102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0FF3E2C4" w14:textId="77777777" w:rsidR="00BA509C" w:rsidRPr="007C6877" w:rsidRDefault="00BA509C" w:rsidP="00A9102B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พันบาท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2351CAB0" w14:textId="77777777" w:rsidTr="00BA509C">
        <w:trPr>
          <w:trHeight w:val="397"/>
        </w:trPr>
        <w:tc>
          <w:tcPr>
            <w:tcW w:w="5646" w:type="dxa"/>
            <w:hideMark/>
          </w:tcPr>
          <w:p w14:paraId="20158EE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76178516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44" w:type="dxa"/>
            <w:gridSpan w:val="2"/>
          </w:tcPr>
          <w:p w14:paraId="7F59890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8EB1BC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5E955E5C" w14:textId="6F0C570F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49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832</w:t>
            </w:r>
          </w:p>
        </w:tc>
      </w:tr>
      <w:tr w:rsidR="007C6877" w:rsidRPr="007C6877" w14:paraId="6DE38F68" w14:textId="77777777" w:rsidTr="00BA509C">
        <w:trPr>
          <w:gridAfter w:val="1"/>
          <w:wAfter w:w="7" w:type="dxa"/>
          <w:trHeight w:val="397"/>
        </w:trPr>
        <w:tc>
          <w:tcPr>
            <w:tcW w:w="6496" w:type="dxa"/>
            <w:gridSpan w:val="4"/>
            <w:hideMark/>
          </w:tcPr>
          <w:p w14:paraId="13D97E8F" w14:textId="6EDE8BB7" w:rsidR="007C6877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14B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 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  <w:r w:rsidR="00B53654"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  <w:t xml:space="preserve">(หมายเหตุ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  <w:r w:rsidR="00B53654" w:rsidRPr="00B53654"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  <w:t>)</w:t>
            </w:r>
          </w:p>
        </w:tc>
        <w:tc>
          <w:tcPr>
            <w:tcW w:w="906" w:type="dxa"/>
            <w:gridSpan w:val="3"/>
          </w:tcPr>
          <w:p w14:paraId="19D8E568" w14:textId="7DDA55D7" w:rsidR="007C6877" w:rsidRPr="007C6877" w:rsidRDefault="007C6877" w:rsidP="007C6877">
            <w:pPr>
              <w:tabs>
                <w:tab w:val="decimal" w:pos="601"/>
              </w:tabs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75C3" w14:textId="3F15A4C9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13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650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4D6008BB" w14:textId="77777777" w:rsidTr="00BA509C">
        <w:trPr>
          <w:trHeight w:val="397"/>
        </w:trPr>
        <w:tc>
          <w:tcPr>
            <w:tcW w:w="5646" w:type="dxa"/>
            <w:hideMark/>
          </w:tcPr>
          <w:p w14:paraId="4E017341" w14:textId="77777777" w:rsidR="007C6877" w:rsidRPr="007C6877" w:rsidRDefault="007C6877" w:rsidP="007C6877">
            <w:pPr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br/>
              <w:t>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28AF62C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6B6E124F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8C1579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ADFB4" w14:textId="7777777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  <w:p w14:paraId="4F74C2BF" w14:textId="5225838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36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182</w:t>
            </w:r>
          </w:p>
        </w:tc>
      </w:tr>
      <w:tr w:rsidR="007C6877" w:rsidRPr="007C6877" w14:paraId="4136553D" w14:textId="77777777" w:rsidTr="00BA509C">
        <w:trPr>
          <w:trHeight w:val="397"/>
        </w:trPr>
        <w:tc>
          <w:tcPr>
            <w:tcW w:w="5646" w:type="dxa"/>
          </w:tcPr>
          <w:p w14:paraId="783BC49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50" w:type="dxa"/>
            <w:gridSpan w:val="3"/>
          </w:tcPr>
          <w:p w14:paraId="27F30E09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326E35EE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4917A9F3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2BDFBBDA" w14:textId="77777777" w:rsidR="007C6877" w:rsidRPr="007C6877" w:rsidRDefault="007C6877" w:rsidP="007C68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</w:tr>
      <w:tr w:rsidR="007C6877" w:rsidRPr="007C6877" w14:paraId="1111777B" w14:textId="77777777" w:rsidTr="00BA509C">
        <w:trPr>
          <w:trHeight w:val="397"/>
        </w:trPr>
        <w:tc>
          <w:tcPr>
            <w:tcW w:w="5646" w:type="dxa"/>
            <w:hideMark/>
          </w:tcPr>
          <w:p w14:paraId="5C70E418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850" w:type="dxa"/>
            <w:gridSpan w:val="3"/>
          </w:tcPr>
          <w:p w14:paraId="71EB4BE0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6ACAC47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FDEE47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24EF72BD" w14:textId="690EE92C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124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579</w:t>
            </w:r>
          </w:p>
        </w:tc>
      </w:tr>
      <w:tr w:rsidR="00614B95" w:rsidRPr="007C6877" w14:paraId="45C3FACD" w14:textId="77777777" w:rsidTr="00BA509C">
        <w:trPr>
          <w:trHeight w:val="397"/>
        </w:trPr>
        <w:tc>
          <w:tcPr>
            <w:tcW w:w="6496" w:type="dxa"/>
            <w:gridSpan w:val="4"/>
            <w:hideMark/>
          </w:tcPr>
          <w:p w14:paraId="2C60F8A4" w14:textId="40ACB060" w:rsidR="00614B95" w:rsidRPr="007C6877" w:rsidRDefault="00614B95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614B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 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644" w:type="dxa"/>
            <w:gridSpan w:val="2"/>
          </w:tcPr>
          <w:p w14:paraId="1F2F7828" w14:textId="77777777" w:rsidR="00614B95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B21626E" w14:textId="77777777" w:rsidR="00614B95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4ACA163D" w14:textId="72AE60A2" w:rsidR="00614B95" w:rsidRPr="007C6877" w:rsidRDefault="00614B95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815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736AA1C5" w14:textId="77777777" w:rsidTr="00BA509C">
        <w:trPr>
          <w:trHeight w:val="397"/>
        </w:trPr>
        <w:tc>
          <w:tcPr>
            <w:tcW w:w="5646" w:type="dxa"/>
            <w:hideMark/>
          </w:tcPr>
          <w:p w14:paraId="0A795FB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gridSpan w:val="3"/>
          </w:tcPr>
          <w:p w14:paraId="6D5ACA9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44" w:type="dxa"/>
            <w:gridSpan w:val="2"/>
          </w:tcPr>
          <w:p w14:paraId="4F1C245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05AB94C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781281" w14:textId="5AC76994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52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764</w:t>
            </w:r>
          </w:p>
        </w:tc>
      </w:tr>
      <w:tr w:rsidR="007C6877" w:rsidRPr="007C6877" w14:paraId="6E07A28F" w14:textId="77777777" w:rsidTr="00BA509C">
        <w:trPr>
          <w:trHeight w:val="397"/>
        </w:trPr>
        <w:tc>
          <w:tcPr>
            <w:tcW w:w="5646" w:type="dxa"/>
          </w:tcPr>
          <w:p w14:paraId="5CCD0AA2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50" w:type="dxa"/>
            <w:gridSpan w:val="3"/>
          </w:tcPr>
          <w:p w14:paraId="411DE3A9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32B39912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F0416B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4AE92A46" w14:textId="77777777" w:rsidR="007C6877" w:rsidRPr="007C6877" w:rsidRDefault="007C6877" w:rsidP="007C68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</w:tr>
      <w:tr w:rsidR="007C6877" w:rsidRPr="007C6877" w14:paraId="5B58F3BF" w14:textId="77777777" w:rsidTr="00BA509C">
        <w:trPr>
          <w:trHeight w:val="397"/>
        </w:trPr>
        <w:tc>
          <w:tcPr>
            <w:tcW w:w="5646" w:type="dxa"/>
            <w:hideMark/>
          </w:tcPr>
          <w:p w14:paraId="35F42DB4" w14:textId="77777777" w:rsidR="007C6877" w:rsidRPr="007C6877" w:rsidRDefault="007C6877" w:rsidP="007C6877">
            <w:pPr>
              <w:ind w:left="165" w:hanging="16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br/>
              <w:t>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738A1FA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14ECBAD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58C858B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19004E6F" w14:textId="7777777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3BCDA5A8" w14:textId="6638297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36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182</w:t>
            </w:r>
          </w:p>
        </w:tc>
      </w:tr>
      <w:tr w:rsidR="007C6877" w:rsidRPr="007C6877" w14:paraId="70E6C4EE" w14:textId="77777777" w:rsidTr="00BA509C">
        <w:trPr>
          <w:trHeight w:val="397"/>
        </w:trPr>
        <w:tc>
          <w:tcPr>
            <w:tcW w:w="5646" w:type="dxa"/>
            <w:hideMark/>
          </w:tcPr>
          <w:p w14:paraId="7E8BDECB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gridSpan w:val="3"/>
          </w:tcPr>
          <w:p w14:paraId="56EF0DFA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2BF80FF4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6688DF33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7A662" w14:textId="0031C5A8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52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764</w:t>
            </w:r>
          </w:p>
        </w:tc>
      </w:tr>
      <w:tr w:rsidR="007C6877" w:rsidRPr="007C6877" w14:paraId="5D47276E" w14:textId="77777777" w:rsidTr="00B22DCF">
        <w:trPr>
          <w:trHeight w:val="454"/>
        </w:trPr>
        <w:tc>
          <w:tcPr>
            <w:tcW w:w="5646" w:type="dxa"/>
            <w:hideMark/>
          </w:tcPr>
          <w:p w14:paraId="601DDBAA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กำไรจากการซื้อธุรกิจที่รับรู้ในรายได้อื่นในงบกำไรขาดทุน</w:t>
            </w:r>
          </w:p>
        </w:tc>
        <w:tc>
          <w:tcPr>
            <w:tcW w:w="850" w:type="dxa"/>
            <w:gridSpan w:val="3"/>
          </w:tcPr>
          <w:p w14:paraId="7480F6A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1284369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52F46D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DE6AC" w14:textId="2F9BCAB0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88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946</w:t>
            </w:r>
          </w:p>
        </w:tc>
      </w:tr>
    </w:tbl>
    <w:p w14:paraId="20036D84" w14:textId="19734048" w:rsidR="008A2355" w:rsidRDefault="008A2355" w:rsidP="00545560">
      <w:pPr>
        <w:tabs>
          <w:tab w:val="left" w:pos="823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75D72E" w14:textId="77777777" w:rsidR="008A2355" w:rsidRPr="003965AF" w:rsidRDefault="008A235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014DE2" w:rsidRDefault="00DD11C1" w:rsidP="00BA5455">
      <w:pPr>
        <w:pStyle w:val="BodyText2"/>
        <w:ind w:left="540" w:right="18"/>
        <w:rPr>
          <w:sz w:val="12"/>
          <w:szCs w:val="12"/>
        </w:rPr>
      </w:pPr>
    </w:p>
    <w:p w14:paraId="594E0BD5" w14:textId="6EFBB563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</w:t>
      </w:r>
      <w:r w:rsidR="000B2E84" w:rsidRPr="00876183">
        <w:rPr>
          <w:rFonts w:hint="cs"/>
          <w:b w:val="0"/>
          <w:bCs w:val="0"/>
          <w:i w:val="0"/>
          <w:iCs w:val="0"/>
          <w:cs/>
          <w:lang w:val="en-GB"/>
        </w:rPr>
        <w:t>ร่วมค้า</w:t>
      </w:r>
      <w:r w:rsidR="00077D95" w:rsidRPr="00876183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876183">
        <w:rPr>
          <w:rFonts w:hint="cs"/>
          <w:b w:val="0"/>
          <w:bCs w:val="0"/>
          <w:i w:val="0"/>
          <w:iCs w:val="0"/>
          <w:cs/>
          <w:lang w:val="en-GB"/>
        </w:rPr>
        <w:t>ได้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เปิดเผย</w:t>
      </w:r>
      <w:r w:rsidR="00077D95">
        <w:rPr>
          <w:rFonts w:hint="cs"/>
          <w:b w:val="0"/>
          <w:bCs w:val="0"/>
          <w:i w:val="0"/>
          <w:iCs w:val="0"/>
          <w:cs/>
          <w:lang w:val="en-GB"/>
        </w:rPr>
        <w:t xml:space="preserve">              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ในหมายเหตุ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>ข้อ</w:t>
      </w:r>
      <w:r w:rsidR="00D05BB4"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FD6C5D" w:rsidRPr="00FD6C5D">
        <w:rPr>
          <w:b w:val="0"/>
          <w:bCs w:val="0"/>
          <w:i w:val="0"/>
          <w:iCs w:val="0"/>
          <w:lang w:val="en-US"/>
        </w:rPr>
        <w:t>6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FD6C5D" w:rsidRPr="00FD6C5D">
        <w:rPr>
          <w:b w:val="0"/>
          <w:bCs w:val="0"/>
          <w:i w:val="0"/>
          <w:iCs w:val="0"/>
          <w:lang w:val="en-US"/>
        </w:rPr>
        <w:t>7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2228D6A7" w14:textId="77777777" w:rsidR="00A86765" w:rsidRPr="00440DB5" w:rsidRDefault="00A86765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</w:p>
    <w:p w14:paraId="1E92B990" w14:textId="31368E3B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รายการที่สำคัญกับบุคคลหรือกิจการที่เกี่ยวข้องกันสำหรับ</w:t>
      </w:r>
      <w:r w:rsidR="00041D4F">
        <w:rPr>
          <w:rFonts w:hint="cs"/>
          <w:cs/>
        </w:rPr>
        <w:t>เก้า</w:t>
      </w:r>
      <w:r w:rsidR="000A4F68" w:rsidRPr="00F065D7">
        <w:rPr>
          <w:rFonts w:hint="cs"/>
          <w:cs/>
        </w:rPr>
        <w:t>เดือน</w:t>
      </w:r>
      <w:r w:rsidR="000A4F68" w:rsidRPr="00F065D7">
        <w:rPr>
          <w:cs/>
        </w:rPr>
        <w:t xml:space="preserve">สิ้นสุดวันที่ </w:t>
      </w:r>
      <w:r w:rsidR="000A4F68" w:rsidRPr="00C819B9">
        <w:rPr>
          <w:lang w:val="en-US"/>
        </w:rPr>
        <w:t>30</w:t>
      </w:r>
      <w:r w:rsidR="00980648">
        <w:t xml:space="preserve"> </w:t>
      </w:r>
      <w:r w:rsidR="00980648">
        <w:rPr>
          <w:rFonts w:hint="cs"/>
          <w:cs/>
        </w:rPr>
        <w:t>กันยายน</w:t>
      </w:r>
      <w:r w:rsidR="000A4F68" w:rsidRPr="00F065D7">
        <w:rPr>
          <w:rFonts w:hint="cs"/>
          <w:cs/>
        </w:rPr>
        <w:t xml:space="preserve"> </w:t>
      </w:r>
      <w:r w:rsidRPr="00F065D7">
        <w:rPr>
          <w:cs/>
        </w:rPr>
        <w:t>สรุปได้ดังนี้</w:t>
      </w:r>
    </w:p>
    <w:p w14:paraId="7DE596EF" w14:textId="77777777" w:rsidR="00346BB0" w:rsidRPr="00F065D7" w:rsidRDefault="00346BB0" w:rsidP="0078581D">
      <w:pPr>
        <w:pStyle w:val="BodyText2"/>
        <w:ind w:left="450" w:right="18"/>
        <w:rPr>
          <w:sz w:val="8"/>
          <w:szCs w:val="8"/>
          <w:cs/>
        </w:rPr>
      </w:pPr>
    </w:p>
    <w:p w14:paraId="1903C9D3" w14:textId="20896489" w:rsidR="0028416E" w:rsidRPr="004D04F4" w:rsidRDefault="0028416E" w:rsidP="008A343A">
      <w:pPr>
        <w:pStyle w:val="BodyText2"/>
        <w:tabs>
          <w:tab w:val="left" w:pos="540"/>
        </w:tabs>
        <w:ind w:right="18"/>
        <w:rPr>
          <w:sz w:val="8"/>
          <w:szCs w:val="8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28416E" w:rsidRPr="00F065D7" w14:paraId="62808B7C" w14:textId="77777777" w:rsidTr="00A9102B">
        <w:trPr>
          <w:tblHeader/>
        </w:trPr>
        <w:tc>
          <w:tcPr>
            <w:tcW w:w="2088" w:type="pct"/>
          </w:tcPr>
          <w:p w14:paraId="244F3364" w14:textId="77777777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D73539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81180A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6E" w:rsidRPr="00F065D7" w14:paraId="52E37549" w14:textId="77777777" w:rsidTr="00A9102B">
        <w:trPr>
          <w:tblHeader/>
        </w:trPr>
        <w:tc>
          <w:tcPr>
            <w:tcW w:w="2088" w:type="pct"/>
          </w:tcPr>
          <w:p w14:paraId="7873FC92" w14:textId="4951FF8B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66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766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32" w:type="pct"/>
          </w:tcPr>
          <w:p w14:paraId="14AD55CB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8C0FDD3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ED6608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0141922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6484604C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56F1E1F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8416E" w:rsidRPr="00F065D7" w14:paraId="706C30FA" w14:textId="77777777" w:rsidTr="00A9102B">
        <w:trPr>
          <w:tblHeader/>
        </w:trPr>
        <w:tc>
          <w:tcPr>
            <w:tcW w:w="2088" w:type="pct"/>
          </w:tcPr>
          <w:p w14:paraId="7B174C2E" w14:textId="77777777" w:rsidR="0028416E" w:rsidRPr="00F065D7" w:rsidRDefault="0028416E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16E" w:rsidRPr="00F065D7" w14:paraId="4C981634" w14:textId="77777777" w:rsidTr="00A9102B">
        <w:tc>
          <w:tcPr>
            <w:tcW w:w="2088" w:type="pct"/>
          </w:tcPr>
          <w:p w14:paraId="019FE681" w14:textId="77777777" w:rsidR="0028416E" w:rsidRPr="00F065D7" w:rsidRDefault="0028416E" w:rsidP="00A9102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5A548D6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28416E" w:rsidRPr="00F065D7" w:rsidRDefault="0028416E" w:rsidP="00A9102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ACCF43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1F9B" w:rsidRPr="00F065D7" w14:paraId="749390A4" w14:textId="77777777" w:rsidTr="00A9102B">
        <w:tc>
          <w:tcPr>
            <w:tcW w:w="2088" w:type="pct"/>
          </w:tcPr>
          <w:p w14:paraId="0198B311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67D8EB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7ACA5A54" w:rsidR="006C1F9B" w:rsidRPr="00F065D7" w:rsidRDefault="00210F08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0F08">
              <w:rPr>
                <w:rFonts w:ascii="Angsana New" w:hAnsi="Angsana New"/>
                <w:sz w:val="30"/>
                <w:szCs w:val="30"/>
                <w:lang w:val="en-US"/>
              </w:rPr>
              <w:t>8,799,900</w:t>
            </w:r>
          </w:p>
        </w:tc>
        <w:tc>
          <w:tcPr>
            <w:tcW w:w="147" w:type="pct"/>
          </w:tcPr>
          <w:p w14:paraId="2F616D34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A73470" w14:textId="2B3C3E40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8,513,926</w:t>
            </w:r>
          </w:p>
        </w:tc>
      </w:tr>
      <w:tr w:rsidR="006C1F9B" w:rsidRPr="00F065D7" w14:paraId="220CADB3" w14:textId="77777777" w:rsidTr="00A9102B">
        <w:tc>
          <w:tcPr>
            <w:tcW w:w="2088" w:type="pct"/>
          </w:tcPr>
          <w:p w14:paraId="5C20C941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5D709E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7BB1038B" w:rsidR="006C1F9B" w:rsidRPr="00F065D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4,206,035</w:t>
            </w:r>
          </w:p>
        </w:tc>
        <w:tc>
          <w:tcPr>
            <w:tcW w:w="147" w:type="pct"/>
          </w:tcPr>
          <w:p w14:paraId="30B85302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553631" w14:textId="412CF0CC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4,128,630</w:t>
            </w:r>
          </w:p>
        </w:tc>
      </w:tr>
      <w:tr w:rsidR="006C1F9B" w:rsidRPr="00F065D7" w14:paraId="2072B5C4" w14:textId="77777777" w:rsidTr="00A9102B">
        <w:tc>
          <w:tcPr>
            <w:tcW w:w="2088" w:type="pct"/>
          </w:tcPr>
          <w:p w14:paraId="5B7072D5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32" w:type="pct"/>
          </w:tcPr>
          <w:p w14:paraId="03F2482C" w14:textId="7F9FBDFB" w:rsidR="006C1F9B" w:rsidRPr="00AE6818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C77DF4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037B570" w14:textId="2E4844E4" w:rsidR="006C1F9B" w:rsidRPr="00AE6818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383B37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C4494CB" w14:textId="571A99E0" w:rsidR="006C1F9B" w:rsidRPr="00F065D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459,770</w:t>
            </w:r>
          </w:p>
        </w:tc>
        <w:tc>
          <w:tcPr>
            <w:tcW w:w="147" w:type="pct"/>
          </w:tcPr>
          <w:p w14:paraId="5E0CFBCC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24A8F6" w14:textId="741E89E3" w:rsidR="006C1F9B" w:rsidRPr="00C819B9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696,061</w:t>
            </w:r>
          </w:p>
        </w:tc>
      </w:tr>
      <w:tr w:rsidR="006C1F9B" w:rsidRPr="00F065D7" w14:paraId="37994020" w14:textId="77777777" w:rsidTr="00A9102B">
        <w:tc>
          <w:tcPr>
            <w:tcW w:w="2088" w:type="pct"/>
          </w:tcPr>
          <w:p w14:paraId="6BB3F638" w14:textId="77777777" w:rsidR="006C1F9B" w:rsidRPr="00F065D7" w:rsidRDefault="006C1F9B" w:rsidP="006C1F9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E99B6A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0D014BC7" w:rsidR="006C1F9B" w:rsidRPr="00F065D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127,973</w:t>
            </w:r>
          </w:p>
        </w:tc>
        <w:tc>
          <w:tcPr>
            <w:tcW w:w="147" w:type="pct"/>
          </w:tcPr>
          <w:p w14:paraId="1C1702C2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D1904A" w14:textId="529CCA1E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122,291</w:t>
            </w:r>
          </w:p>
        </w:tc>
      </w:tr>
      <w:tr w:rsidR="006C1F9B" w:rsidRPr="00F065D7" w14:paraId="37356335" w14:textId="77777777" w:rsidTr="00A9102B">
        <w:tc>
          <w:tcPr>
            <w:tcW w:w="2088" w:type="pct"/>
          </w:tcPr>
          <w:p w14:paraId="0D3DCBEB" w14:textId="77777777" w:rsidR="006C1F9B" w:rsidRPr="00F065D7" w:rsidRDefault="006C1F9B" w:rsidP="006C1F9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15D9C8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67649AC1" w:rsidR="006C1F9B" w:rsidRPr="00F065D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13,575</w:t>
            </w:r>
          </w:p>
        </w:tc>
        <w:tc>
          <w:tcPr>
            <w:tcW w:w="147" w:type="pct"/>
          </w:tcPr>
          <w:p w14:paraId="597E2C32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726263" w14:textId="6402B617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11,630</w:t>
            </w:r>
          </w:p>
        </w:tc>
      </w:tr>
      <w:tr w:rsidR="006C1F9B" w:rsidRPr="00F065D7" w14:paraId="275F736D" w14:textId="77777777" w:rsidTr="00A9102B">
        <w:tc>
          <w:tcPr>
            <w:tcW w:w="2088" w:type="pct"/>
          </w:tcPr>
          <w:p w14:paraId="162BA9AB" w14:textId="77777777" w:rsidR="006C1F9B" w:rsidRPr="00F065D7" w:rsidRDefault="006C1F9B" w:rsidP="006C1F9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44A3F7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0B58631F" w:rsidR="006C1F9B" w:rsidRPr="00BD688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44,422</w:t>
            </w:r>
          </w:p>
        </w:tc>
        <w:tc>
          <w:tcPr>
            <w:tcW w:w="147" w:type="pct"/>
          </w:tcPr>
          <w:p w14:paraId="1DD7CA3D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764C71" w14:textId="57107E59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34,555</w:t>
            </w:r>
          </w:p>
        </w:tc>
      </w:tr>
      <w:tr w:rsidR="006C1F9B" w:rsidRPr="00F065D7" w14:paraId="5DBA14F0" w14:textId="77777777" w:rsidTr="00A9102B">
        <w:tc>
          <w:tcPr>
            <w:tcW w:w="2088" w:type="pct"/>
          </w:tcPr>
          <w:p w14:paraId="13DBF77D" w14:textId="77777777" w:rsidR="006C1F9B" w:rsidRPr="00F065D7" w:rsidRDefault="006C1F9B" w:rsidP="006C1F9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CEEB4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07FD6E9D" w:rsidR="006C1F9B" w:rsidRPr="00BD688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178,358</w:t>
            </w:r>
          </w:p>
        </w:tc>
        <w:tc>
          <w:tcPr>
            <w:tcW w:w="147" w:type="pct"/>
          </w:tcPr>
          <w:p w14:paraId="5B27EB8C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58440E3" w14:textId="2ECC0F0C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191,280</w:t>
            </w:r>
          </w:p>
        </w:tc>
      </w:tr>
      <w:tr w:rsidR="006C1F9B" w:rsidRPr="00F065D7" w14:paraId="5784997C" w14:textId="77777777" w:rsidTr="00A9102B">
        <w:tc>
          <w:tcPr>
            <w:tcW w:w="2088" w:type="pct"/>
          </w:tcPr>
          <w:p w14:paraId="46C2182C" w14:textId="77777777" w:rsidR="006C1F9B" w:rsidRPr="00F065D7" w:rsidRDefault="006C1F9B" w:rsidP="006C1F9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BAF4542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4BF40DCB" w:rsidR="006C1F9B" w:rsidRPr="00BD688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109,700</w:t>
            </w:r>
          </w:p>
        </w:tc>
        <w:tc>
          <w:tcPr>
            <w:tcW w:w="147" w:type="pct"/>
          </w:tcPr>
          <w:p w14:paraId="77E74C6A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6B6EBF" w14:textId="656A1CB8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112,680</w:t>
            </w:r>
          </w:p>
        </w:tc>
      </w:tr>
      <w:tr w:rsidR="006C1F9B" w:rsidRPr="00F065D7" w14:paraId="32FF3005" w14:textId="77777777" w:rsidTr="00A9102B">
        <w:tc>
          <w:tcPr>
            <w:tcW w:w="2088" w:type="pct"/>
          </w:tcPr>
          <w:p w14:paraId="15010CE1" w14:textId="77777777" w:rsidR="006C1F9B" w:rsidRPr="00F065D7" w:rsidRDefault="006C1F9B" w:rsidP="006C1F9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A3F5D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6A3687D1" w:rsidR="006C1F9B" w:rsidRPr="00BD6887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13,669</w:t>
            </w:r>
          </w:p>
        </w:tc>
        <w:tc>
          <w:tcPr>
            <w:tcW w:w="147" w:type="pct"/>
          </w:tcPr>
          <w:p w14:paraId="26C0CBE5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5AE48F" w14:textId="32DCA51F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14,152</w:t>
            </w:r>
          </w:p>
        </w:tc>
      </w:tr>
      <w:tr w:rsidR="006C1F9B" w:rsidRPr="00F065D7" w14:paraId="115D8EBB" w14:textId="77777777" w:rsidTr="00A9102B">
        <w:tc>
          <w:tcPr>
            <w:tcW w:w="2088" w:type="pct"/>
          </w:tcPr>
          <w:p w14:paraId="02E20324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AB813F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6A5D347D" w:rsidR="006C1F9B" w:rsidRPr="00BE3109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11,320</w:t>
            </w:r>
          </w:p>
        </w:tc>
        <w:tc>
          <w:tcPr>
            <w:tcW w:w="147" w:type="pct"/>
          </w:tcPr>
          <w:p w14:paraId="207D5A9E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0A11E7" w14:textId="55B76DC7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14,992</w:t>
            </w:r>
          </w:p>
        </w:tc>
      </w:tr>
      <w:tr w:rsidR="006C1F9B" w:rsidRPr="00F065D7" w14:paraId="72B4FAFF" w14:textId="77777777" w:rsidTr="00A9102B">
        <w:tc>
          <w:tcPr>
            <w:tcW w:w="2088" w:type="pct"/>
          </w:tcPr>
          <w:p w14:paraId="4D395E2B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9A889A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14B3A276" w:rsidR="006C1F9B" w:rsidRPr="00BE3109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2,099</w:t>
            </w:r>
          </w:p>
        </w:tc>
        <w:tc>
          <w:tcPr>
            <w:tcW w:w="147" w:type="pct"/>
          </w:tcPr>
          <w:p w14:paraId="59BC61D1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017A13" w14:textId="78FB4B20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</w:tr>
      <w:tr w:rsidR="006C1F9B" w:rsidRPr="00F065D7" w14:paraId="065E9FA6" w14:textId="77777777" w:rsidTr="00A9102B">
        <w:tc>
          <w:tcPr>
            <w:tcW w:w="2088" w:type="pct"/>
          </w:tcPr>
          <w:p w14:paraId="240E0F82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1841D9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394A7FFD" w:rsidR="006C1F9B" w:rsidRPr="00BE3109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12,888</w:t>
            </w:r>
          </w:p>
        </w:tc>
        <w:tc>
          <w:tcPr>
            <w:tcW w:w="147" w:type="pct"/>
          </w:tcPr>
          <w:p w14:paraId="4E4A62FD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C45E34" w14:textId="5B7DF0AD" w:rsidR="006C1F9B" w:rsidRPr="00F065D7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7,209</w:t>
            </w:r>
          </w:p>
        </w:tc>
      </w:tr>
      <w:tr w:rsidR="006C1F9B" w:rsidRPr="00F065D7" w14:paraId="70CA43AB" w14:textId="77777777" w:rsidTr="00A9102B">
        <w:tc>
          <w:tcPr>
            <w:tcW w:w="2088" w:type="pct"/>
          </w:tcPr>
          <w:p w14:paraId="771F63F7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A4AF192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2224CF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EB10EF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F584DA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68BD8" w14:textId="4231C0E5" w:rsidR="006C1F9B" w:rsidRPr="00BE3109" w:rsidRDefault="00CD3676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18,234</w:t>
            </w:r>
          </w:p>
        </w:tc>
        <w:tc>
          <w:tcPr>
            <w:tcW w:w="147" w:type="pct"/>
          </w:tcPr>
          <w:p w14:paraId="425F9F7B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760C7F" w14:textId="098705FA" w:rsidR="006C1F9B" w:rsidRPr="001C7C26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96471">
              <w:rPr>
                <w:rFonts w:ascii="Angsana New" w:hAnsi="Angsana New"/>
                <w:sz w:val="30"/>
                <w:szCs w:val="30"/>
                <w:lang w:val="en-US"/>
              </w:rPr>
              <w:t>158,710</w:t>
            </w:r>
          </w:p>
        </w:tc>
      </w:tr>
      <w:tr w:rsidR="00CD3676" w:rsidRPr="00F065D7" w14:paraId="4E8F7F9D" w14:textId="77777777" w:rsidTr="00A9102B">
        <w:tc>
          <w:tcPr>
            <w:tcW w:w="2088" w:type="pct"/>
          </w:tcPr>
          <w:p w14:paraId="1A92E7AA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10CE3802" w14:textId="77777777" w:rsidR="00CD3676" w:rsidRPr="00F065D7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4750A2" w14:textId="77777777" w:rsidR="00CD3676" w:rsidRPr="00F065D7" w:rsidRDefault="00CD3676" w:rsidP="00CD367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4ED41A1" w14:textId="77777777" w:rsidR="00CD3676" w:rsidRPr="00F065D7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FB6ABE" w14:textId="77777777" w:rsidR="00CD3676" w:rsidRPr="00F065D7" w:rsidRDefault="00CD3676" w:rsidP="00CD367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43AF024" w14:textId="33B2C8EE" w:rsidR="00CD3676" w:rsidRPr="00210F08" w:rsidRDefault="00210F08" w:rsidP="00210F0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0F08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147" w:type="pct"/>
          </w:tcPr>
          <w:p w14:paraId="641B44F5" w14:textId="77777777" w:rsidR="00CD3676" w:rsidRPr="00210F08" w:rsidRDefault="00CD3676" w:rsidP="00210F08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5314778" w14:textId="1BFCF53B" w:rsidR="00CD3676" w:rsidRPr="001C7C26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96471">
              <w:rPr>
                <w:rFonts w:ascii="Angsana New" w:hAnsi="Angsana New"/>
                <w:sz w:val="30"/>
                <w:szCs w:val="30"/>
                <w:lang w:val="en-US"/>
              </w:rPr>
              <w:t>1,181</w:t>
            </w:r>
          </w:p>
        </w:tc>
      </w:tr>
      <w:tr w:rsidR="006C1F9B" w:rsidRPr="00F065D7" w14:paraId="618B7ACC" w14:textId="77777777" w:rsidTr="00A9102B">
        <w:tc>
          <w:tcPr>
            <w:tcW w:w="2088" w:type="pct"/>
          </w:tcPr>
          <w:p w14:paraId="721F8CA3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634AEB" w14:textId="77777777" w:rsidR="006C1F9B" w:rsidRPr="00014DE2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F3DDD08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3555691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6F0A2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AA6FA3" w14:textId="77777777" w:rsidR="006C1F9B" w:rsidRPr="002B1224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36899290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C869B0" w14:textId="77777777" w:rsidR="006C1F9B" w:rsidRPr="00F065D7" w:rsidRDefault="006C1F9B" w:rsidP="006C1F9B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F9B" w:rsidRPr="00F065D7" w14:paraId="08250E56" w14:textId="77777777" w:rsidTr="00A9102B">
        <w:tc>
          <w:tcPr>
            <w:tcW w:w="2088" w:type="pct"/>
          </w:tcPr>
          <w:p w14:paraId="52935099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887EDAC" w14:textId="77777777" w:rsidR="006C1F9B" w:rsidRPr="00014DE2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1B5D580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C4647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B0BCCD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47E85B" w14:textId="77777777" w:rsidR="006C1F9B" w:rsidRPr="002B1224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EA9A368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E970A" w14:textId="77777777" w:rsidR="006C1F9B" w:rsidRPr="00F065D7" w:rsidRDefault="006C1F9B" w:rsidP="006C1F9B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F9B" w:rsidRPr="00F065D7" w14:paraId="3458257B" w14:textId="77777777" w:rsidTr="00A9102B">
        <w:tc>
          <w:tcPr>
            <w:tcW w:w="2088" w:type="pct"/>
          </w:tcPr>
          <w:p w14:paraId="0E7DB84F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8145717" w14:textId="77777777" w:rsidR="006C1F9B" w:rsidRPr="00014DE2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F5DBD2A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A2EA364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3EF079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9C0DD4" w14:textId="77777777" w:rsidR="006C1F9B" w:rsidRPr="002B1224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1CCB3684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F717C8" w14:textId="77777777" w:rsidR="006C1F9B" w:rsidRPr="00F065D7" w:rsidRDefault="006C1F9B" w:rsidP="006C1F9B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F9B" w:rsidRPr="00F065D7" w14:paraId="7471C1D6" w14:textId="77777777" w:rsidTr="00A9102B">
        <w:tc>
          <w:tcPr>
            <w:tcW w:w="2088" w:type="pct"/>
          </w:tcPr>
          <w:p w14:paraId="540E9FF4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01B2E88" w14:textId="77777777" w:rsidR="006C1F9B" w:rsidRPr="00014DE2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DD4EE8C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CD05437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3B9646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C00E288" w14:textId="77777777" w:rsidR="006C1F9B" w:rsidRPr="002B1224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8FF52DA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1A27B2" w14:textId="77777777" w:rsidR="006C1F9B" w:rsidRPr="00F065D7" w:rsidRDefault="006C1F9B" w:rsidP="006C1F9B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F9B" w:rsidRPr="00F065D7" w14:paraId="1D53A3CE" w14:textId="77777777" w:rsidTr="00A9102B">
        <w:tc>
          <w:tcPr>
            <w:tcW w:w="2088" w:type="pct"/>
          </w:tcPr>
          <w:p w14:paraId="7433F73A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8A06349" w14:textId="77777777" w:rsidR="006C1F9B" w:rsidRPr="00014DE2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C0D9AB3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0F47AD4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18DA87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439C5" w14:textId="77777777" w:rsidR="006C1F9B" w:rsidRPr="002B1224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1DA91FDF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3877AA" w14:textId="77777777" w:rsidR="006C1F9B" w:rsidRPr="00F065D7" w:rsidRDefault="006C1F9B" w:rsidP="006C1F9B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F9B" w:rsidRPr="00F065D7" w14:paraId="54906F80" w14:textId="77777777" w:rsidTr="00A9102B">
        <w:tc>
          <w:tcPr>
            <w:tcW w:w="2088" w:type="pct"/>
          </w:tcPr>
          <w:p w14:paraId="17D421F5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0277138" w14:textId="77777777" w:rsidR="006C1F9B" w:rsidRPr="00014DE2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42F5A8B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7B1613B" w14:textId="77777777" w:rsidR="006C1F9B" w:rsidRPr="00F065D7" w:rsidRDefault="006C1F9B" w:rsidP="006C1F9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EC135D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AFA515" w14:textId="77777777" w:rsidR="006C1F9B" w:rsidRPr="002B1224" w:rsidRDefault="006C1F9B" w:rsidP="006C1F9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65D0FB8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B30A756" w14:textId="77777777" w:rsidR="006C1F9B" w:rsidRPr="00F065D7" w:rsidRDefault="006C1F9B" w:rsidP="006C1F9B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F9B" w:rsidRPr="00F065D7" w14:paraId="695B7DA5" w14:textId="77777777" w:rsidTr="00A9102B">
        <w:tc>
          <w:tcPr>
            <w:tcW w:w="2088" w:type="pct"/>
          </w:tcPr>
          <w:p w14:paraId="3EF2D999" w14:textId="77777777" w:rsidR="006C1F9B" w:rsidRPr="00F065D7" w:rsidRDefault="006C1F9B" w:rsidP="006C1F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0592953B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9642A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6C1F9B" w:rsidRPr="00F065D7" w:rsidRDefault="006C1F9B" w:rsidP="006C1F9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8FFFF8" w14:textId="77777777" w:rsidR="006C1F9B" w:rsidRPr="00F065D7" w:rsidRDefault="006C1F9B" w:rsidP="006C1F9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2A9" w:rsidRPr="00F065D7" w14:paraId="724DC4F8" w14:textId="77777777" w:rsidTr="00A9102B">
        <w:tc>
          <w:tcPr>
            <w:tcW w:w="2088" w:type="pct"/>
          </w:tcPr>
          <w:p w14:paraId="75F017C1" w14:textId="77777777" w:rsidR="007832A9" w:rsidRPr="00F065D7" w:rsidRDefault="007832A9" w:rsidP="007832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16CC3EC7" w14:textId="73910456" w:rsidR="007832A9" w:rsidRPr="00CD5A6F" w:rsidRDefault="00CD3676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860,037</w:t>
            </w:r>
          </w:p>
        </w:tc>
        <w:tc>
          <w:tcPr>
            <w:tcW w:w="145" w:type="pct"/>
          </w:tcPr>
          <w:p w14:paraId="34910EEB" w14:textId="77777777" w:rsidR="007832A9" w:rsidRPr="00F065D7" w:rsidRDefault="007832A9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F610CF" w14:textId="7EEA0E1A" w:rsidR="007832A9" w:rsidRPr="007C5040" w:rsidRDefault="007832A9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535,146</w:t>
            </w:r>
          </w:p>
        </w:tc>
        <w:tc>
          <w:tcPr>
            <w:tcW w:w="145" w:type="pct"/>
          </w:tcPr>
          <w:p w14:paraId="69EF9AF5" w14:textId="77777777" w:rsidR="007832A9" w:rsidRPr="00F065D7" w:rsidRDefault="007832A9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25091909" w:rsidR="007832A9" w:rsidRPr="00BE3109" w:rsidRDefault="00CD3676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3,202,645</w:t>
            </w:r>
          </w:p>
        </w:tc>
        <w:tc>
          <w:tcPr>
            <w:tcW w:w="147" w:type="pct"/>
          </w:tcPr>
          <w:p w14:paraId="4FFE8307" w14:textId="77777777" w:rsidR="007832A9" w:rsidRPr="00F065D7" w:rsidRDefault="007832A9" w:rsidP="007832A9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F58074" w14:textId="7547F1D7" w:rsidR="007832A9" w:rsidRPr="007C5040" w:rsidRDefault="007832A9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3,355,011</w:t>
            </w:r>
          </w:p>
        </w:tc>
      </w:tr>
      <w:tr w:rsidR="007832A9" w:rsidRPr="00F065D7" w14:paraId="51CE695F" w14:textId="77777777" w:rsidTr="00A9102B">
        <w:tc>
          <w:tcPr>
            <w:tcW w:w="2088" w:type="pct"/>
          </w:tcPr>
          <w:p w14:paraId="2C8A4E6A" w14:textId="77777777" w:rsidR="007832A9" w:rsidRPr="00F065D7" w:rsidRDefault="007832A9" w:rsidP="007832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0EEF6C6" w14:textId="1D603BF3" w:rsidR="007832A9" w:rsidRPr="00CD5A6F" w:rsidRDefault="00CD3676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1,490,700</w:t>
            </w:r>
          </w:p>
        </w:tc>
        <w:tc>
          <w:tcPr>
            <w:tcW w:w="145" w:type="pct"/>
          </w:tcPr>
          <w:p w14:paraId="7A7DE198" w14:textId="77777777" w:rsidR="007832A9" w:rsidRPr="00F065D7" w:rsidRDefault="007832A9" w:rsidP="007832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471FD" w14:textId="742BF7E6" w:rsidR="007832A9" w:rsidRPr="007C5040" w:rsidRDefault="007832A9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1,422,069</w:t>
            </w:r>
          </w:p>
        </w:tc>
        <w:tc>
          <w:tcPr>
            <w:tcW w:w="145" w:type="pct"/>
          </w:tcPr>
          <w:p w14:paraId="3ED5D4CC" w14:textId="77777777" w:rsidR="007832A9" w:rsidRPr="00F065D7" w:rsidRDefault="007832A9" w:rsidP="007832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69123A3F" w:rsidR="007832A9" w:rsidRPr="00BE3109" w:rsidRDefault="00CD3676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439,805</w:t>
            </w:r>
          </w:p>
        </w:tc>
        <w:tc>
          <w:tcPr>
            <w:tcW w:w="147" w:type="pct"/>
          </w:tcPr>
          <w:p w14:paraId="48ED89B8" w14:textId="77777777" w:rsidR="007832A9" w:rsidRPr="00F065D7" w:rsidRDefault="007832A9" w:rsidP="007832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C93A4C" w14:textId="6415CB3A" w:rsidR="007832A9" w:rsidRPr="007C5040" w:rsidRDefault="007832A9" w:rsidP="007832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372,606</w:t>
            </w:r>
          </w:p>
        </w:tc>
      </w:tr>
      <w:tr w:rsidR="00CD3676" w:rsidRPr="00F065D7" w14:paraId="7B697E9E" w14:textId="77777777" w:rsidTr="00A9102B">
        <w:tc>
          <w:tcPr>
            <w:tcW w:w="2088" w:type="pct"/>
          </w:tcPr>
          <w:p w14:paraId="76AD53B3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7270F355" w14:textId="0B6094DE" w:rsidR="00CD3676" w:rsidRPr="00F065D7" w:rsidRDefault="00CD3676" w:rsidP="00CD3676">
            <w:pPr>
              <w:pStyle w:val="BodyText"/>
              <w:tabs>
                <w:tab w:val="decimal" w:pos="636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340713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1006634" w14:textId="55D22784" w:rsidR="00CD3676" w:rsidRPr="00CD5A6F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5DADF0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FE689E1" w14:textId="7B5163C4" w:rsidR="00CD3676" w:rsidRPr="00BE3109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285,474</w:t>
            </w:r>
          </w:p>
        </w:tc>
        <w:tc>
          <w:tcPr>
            <w:tcW w:w="147" w:type="pct"/>
          </w:tcPr>
          <w:p w14:paraId="4A4477B2" w14:textId="77777777" w:rsidR="00CD3676" w:rsidRPr="00F065D7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B0C45A" w14:textId="33224F4E" w:rsidR="00CD3676" w:rsidRPr="00F065D7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115,052</w:t>
            </w:r>
          </w:p>
        </w:tc>
      </w:tr>
      <w:tr w:rsidR="00CD3676" w:rsidRPr="00F065D7" w14:paraId="7C16FEE6" w14:textId="77777777" w:rsidTr="00A9102B">
        <w:tc>
          <w:tcPr>
            <w:tcW w:w="2088" w:type="pct"/>
          </w:tcPr>
          <w:p w14:paraId="192B7002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3274B2E7" w14:textId="26B4F687" w:rsidR="00CD3676" w:rsidRPr="00F065D7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0007E8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63C2DC5" w14:textId="7A42E19E" w:rsidR="00CD3676" w:rsidRPr="007C5040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1DB493EB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339B5E70" w14:textId="4B31C036" w:rsidR="00CD3676" w:rsidRPr="00BE3109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82ADC6" w14:textId="77777777" w:rsidR="00CD3676" w:rsidRPr="00F065D7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5182E3" w14:textId="46493801" w:rsidR="00CD3676" w:rsidRPr="007C5040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CD3676" w:rsidRPr="00F065D7" w14:paraId="7F79F054" w14:textId="77777777" w:rsidTr="00A9102B">
        <w:tc>
          <w:tcPr>
            <w:tcW w:w="2088" w:type="pct"/>
          </w:tcPr>
          <w:p w14:paraId="193DC5DA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1DBFF41" w14:textId="61C2349D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13,610</w:t>
            </w:r>
          </w:p>
        </w:tc>
        <w:tc>
          <w:tcPr>
            <w:tcW w:w="145" w:type="pct"/>
          </w:tcPr>
          <w:p w14:paraId="1FDC5042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1FFC054" w14:textId="72D67576" w:rsidR="00CD3676" w:rsidRPr="007C5040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11,651</w:t>
            </w:r>
          </w:p>
        </w:tc>
        <w:tc>
          <w:tcPr>
            <w:tcW w:w="145" w:type="pct"/>
          </w:tcPr>
          <w:p w14:paraId="2B8233E1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0CFEA7" w14:textId="10ABFA0F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13,053</w:t>
            </w:r>
          </w:p>
        </w:tc>
        <w:tc>
          <w:tcPr>
            <w:tcW w:w="147" w:type="pct"/>
          </w:tcPr>
          <w:p w14:paraId="3692242F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F82FEE9" w14:textId="01F661F2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11,560</w:t>
            </w:r>
          </w:p>
        </w:tc>
      </w:tr>
      <w:tr w:rsidR="00CD3676" w:rsidRPr="00F065D7" w14:paraId="25F3681F" w14:textId="77777777" w:rsidTr="00A9102B">
        <w:tc>
          <w:tcPr>
            <w:tcW w:w="2088" w:type="pct"/>
          </w:tcPr>
          <w:p w14:paraId="0405D5DC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6EE9F877" w14:textId="5596C3ED" w:rsidR="00CD3676" w:rsidRPr="00CA0121" w:rsidRDefault="00CD3676" w:rsidP="00CD3676">
            <w:pPr>
              <w:pStyle w:val="BodyText"/>
              <w:tabs>
                <w:tab w:val="decimal" w:pos="636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EDD921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FAF900B" w14:textId="286534DE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5" w:type="pct"/>
          </w:tcPr>
          <w:p w14:paraId="6D35D3A7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05AFD2" w14:textId="5FC8F803" w:rsidR="00CD3676" w:rsidRPr="00CA0121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36D266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03254FF" w14:textId="641843C0" w:rsidR="00CD3676" w:rsidRPr="00CA0121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76" w:rsidRPr="00F065D7" w14:paraId="11A70006" w14:textId="77777777" w:rsidTr="00A9102B">
        <w:tc>
          <w:tcPr>
            <w:tcW w:w="2088" w:type="pct"/>
          </w:tcPr>
          <w:p w14:paraId="0128455A" w14:textId="76EC14E3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0F94692" w14:textId="13E75023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  <w:tc>
          <w:tcPr>
            <w:tcW w:w="145" w:type="pct"/>
          </w:tcPr>
          <w:p w14:paraId="7614FD58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E48080D" w14:textId="6B6B4AF0" w:rsidR="00CD3676" w:rsidRPr="00C819B9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69953E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8F400C" w14:textId="30A4DEB4" w:rsidR="00CD3676" w:rsidRPr="00BE3109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  <w:tc>
          <w:tcPr>
            <w:tcW w:w="147" w:type="pct"/>
          </w:tcPr>
          <w:p w14:paraId="5798BBA3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634DA9" w14:textId="5670A8BD" w:rsidR="00CD3676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76" w:rsidRPr="00F065D7" w14:paraId="1C6D1C0B" w14:textId="77777777" w:rsidTr="00A9102B">
        <w:tc>
          <w:tcPr>
            <w:tcW w:w="2088" w:type="pct"/>
          </w:tcPr>
          <w:p w14:paraId="05EE2A8F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CE361C7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A2AE11D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3A0AFCDD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2937044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7D46D391" w14:textId="1B3F9B7F" w:rsidR="00CD3676" w:rsidRPr="00BE3109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2F4CFA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EA8CA7E" w14:textId="77777777" w:rsidR="00CD3676" w:rsidRPr="00CA0121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3676" w:rsidRPr="00F065D7" w14:paraId="5BBE9AF1" w14:textId="77777777" w:rsidTr="00A9102B">
        <w:tc>
          <w:tcPr>
            <w:tcW w:w="2088" w:type="pct"/>
            <w:shd w:val="clear" w:color="auto" w:fill="FFFFFF"/>
          </w:tcPr>
          <w:p w14:paraId="20D9846D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53BA0670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295E369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41FC1F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722E51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77777777" w:rsidR="00CD3676" w:rsidRPr="00CA0121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40BEC6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36C4E" w14:textId="77777777" w:rsidR="00CD3676" w:rsidRPr="00CA0121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676" w:rsidRPr="00F065D7" w14:paraId="1B83428B" w14:textId="77777777" w:rsidTr="00A9102B">
        <w:tc>
          <w:tcPr>
            <w:tcW w:w="2088" w:type="pct"/>
            <w:shd w:val="clear" w:color="auto" w:fill="FFFFFF"/>
          </w:tcPr>
          <w:p w14:paraId="3A4AE8A4" w14:textId="77777777" w:rsidR="00CD3676" w:rsidRPr="00951309" w:rsidRDefault="00CD3676" w:rsidP="00CD36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0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6CBB44B" w14:textId="2BFA1DEA" w:rsidR="00CD3676" w:rsidRPr="00951309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45" w:type="pct"/>
          </w:tcPr>
          <w:p w14:paraId="2FD07D7C" w14:textId="77777777" w:rsidR="00CD3676" w:rsidRPr="00951309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C6AC886" w14:textId="1C55E142" w:rsidR="00CD3676" w:rsidRPr="00951309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5" w:type="pct"/>
          </w:tcPr>
          <w:p w14:paraId="579BABA6" w14:textId="77777777" w:rsidR="00CD3676" w:rsidRPr="00951309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A14D999" w14:textId="1ACC54C4" w:rsidR="00CD3676" w:rsidRPr="00951309" w:rsidRDefault="00CD3676" w:rsidP="00CD3676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C7156" w14:textId="77777777" w:rsidR="00CD3676" w:rsidRPr="00951309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C4D744" w14:textId="4E2D2C97" w:rsidR="00CD3676" w:rsidRPr="00951309" w:rsidRDefault="00CD3676" w:rsidP="00CD367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76" w:rsidRPr="00F065D7" w14:paraId="7637ECE8" w14:textId="77777777" w:rsidTr="00A9102B">
        <w:tc>
          <w:tcPr>
            <w:tcW w:w="2088" w:type="pct"/>
            <w:shd w:val="clear" w:color="auto" w:fill="FFFFFF"/>
          </w:tcPr>
          <w:p w14:paraId="159C8546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จ่ายภาระค่าเช่า</w:t>
            </w:r>
          </w:p>
        </w:tc>
        <w:tc>
          <w:tcPr>
            <w:tcW w:w="632" w:type="pct"/>
          </w:tcPr>
          <w:p w14:paraId="30B17971" w14:textId="355A739F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8,100</w:t>
            </w:r>
          </w:p>
        </w:tc>
        <w:tc>
          <w:tcPr>
            <w:tcW w:w="145" w:type="pct"/>
          </w:tcPr>
          <w:p w14:paraId="238CA192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1F1662" w14:textId="5F3CF5DF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8,100</w:t>
            </w:r>
          </w:p>
        </w:tc>
        <w:tc>
          <w:tcPr>
            <w:tcW w:w="145" w:type="pct"/>
          </w:tcPr>
          <w:p w14:paraId="74AA9E37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084A468" w14:textId="2BDCA30B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50B06"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  <w:tc>
          <w:tcPr>
            <w:tcW w:w="147" w:type="pct"/>
          </w:tcPr>
          <w:p w14:paraId="0BA41083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01A2631" w14:textId="0237841D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550B06"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</w:tr>
      <w:tr w:rsidR="00CD3676" w:rsidRPr="00F065D7" w14:paraId="5DA5D8E6" w14:textId="77777777" w:rsidTr="00A9102B">
        <w:tc>
          <w:tcPr>
            <w:tcW w:w="2088" w:type="pct"/>
            <w:shd w:val="clear" w:color="auto" w:fill="FFFFFF"/>
          </w:tcPr>
          <w:p w14:paraId="5A886895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E20EFF9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A3071D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54AD57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8AB93A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F098A7" w14:textId="77777777" w:rsidR="00CD3676" w:rsidRPr="00CA0121" w:rsidRDefault="00CD3676" w:rsidP="00CD3676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1CE316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40811B" w14:textId="77777777" w:rsidR="00CD3676" w:rsidRPr="00CA0121" w:rsidRDefault="00CD3676" w:rsidP="00CD3676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676" w:rsidRPr="00F065D7" w14:paraId="3D4328EE" w14:textId="77777777" w:rsidTr="00CD3676">
        <w:tc>
          <w:tcPr>
            <w:tcW w:w="2088" w:type="pct"/>
            <w:shd w:val="clear" w:color="auto" w:fill="FFFFFF"/>
          </w:tcPr>
          <w:p w14:paraId="7B990F16" w14:textId="77777777" w:rsidR="00CD3676" w:rsidRDefault="00CD3676" w:rsidP="00CD3676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7EE591" w14:textId="31A755F3" w:rsidR="00CD3676" w:rsidRPr="00F065D7" w:rsidRDefault="00CD3676" w:rsidP="00CD3676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2539C8BD" w14:textId="4FF87774" w:rsidR="00CD3676" w:rsidRPr="002728A6" w:rsidRDefault="00CF41FA" w:rsidP="00CF41FA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136,381</w:t>
            </w:r>
          </w:p>
        </w:tc>
        <w:tc>
          <w:tcPr>
            <w:tcW w:w="145" w:type="pct"/>
          </w:tcPr>
          <w:p w14:paraId="34D6C511" w14:textId="77777777" w:rsidR="00CD3676" w:rsidRPr="00CA0121" w:rsidRDefault="00CD3676" w:rsidP="00CD367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0843883" w14:textId="77777777" w:rsidR="00CD3676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52DED0" w14:textId="0493ADEE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  <w:lang w:val="en-US"/>
              </w:rPr>
              <w:t>191,742</w:t>
            </w:r>
          </w:p>
        </w:tc>
        <w:tc>
          <w:tcPr>
            <w:tcW w:w="145" w:type="pct"/>
          </w:tcPr>
          <w:p w14:paraId="3C3AAFE6" w14:textId="77777777" w:rsidR="00CD3676" w:rsidRPr="00CA0121" w:rsidRDefault="00CD3676" w:rsidP="00CD367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27AD855" w14:textId="5AC57833" w:rsidR="00CD3676" w:rsidRPr="00CF41FA" w:rsidRDefault="00CF41FA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F41FA">
              <w:rPr>
                <w:rFonts w:ascii="Angsana New" w:hAnsi="Angsana New"/>
                <w:sz w:val="30"/>
                <w:szCs w:val="30"/>
                <w:lang w:val="en-US"/>
              </w:rPr>
              <w:t>124,111</w:t>
            </w:r>
          </w:p>
        </w:tc>
        <w:tc>
          <w:tcPr>
            <w:tcW w:w="147" w:type="pct"/>
          </w:tcPr>
          <w:p w14:paraId="2DC9FD30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2E6FFC4" w14:textId="77777777" w:rsidR="00CD3676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  <w:p w14:paraId="3902D8C7" w14:textId="73A16D32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</w:rPr>
              <w:t>169,327</w:t>
            </w:r>
          </w:p>
        </w:tc>
      </w:tr>
      <w:tr w:rsidR="00CD3676" w:rsidRPr="00F065D7" w14:paraId="254447B5" w14:textId="77777777" w:rsidTr="00A9102B">
        <w:tc>
          <w:tcPr>
            <w:tcW w:w="2088" w:type="pct"/>
            <w:shd w:val="clear" w:color="auto" w:fill="FFFFFF"/>
          </w:tcPr>
          <w:p w14:paraId="5485F5BF" w14:textId="77777777" w:rsidR="00CD3676" w:rsidRPr="00F065D7" w:rsidRDefault="00CD3676" w:rsidP="00CD3676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32317E93" w14:textId="666339CD" w:rsidR="00CD3676" w:rsidRPr="002728A6" w:rsidRDefault="00CF41FA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7,965</w:t>
            </w:r>
          </w:p>
        </w:tc>
        <w:tc>
          <w:tcPr>
            <w:tcW w:w="145" w:type="pct"/>
          </w:tcPr>
          <w:p w14:paraId="2FD18D3E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5245413" w14:textId="140251F0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  <w:lang w:val="en-US"/>
              </w:rPr>
              <w:t>7,744</w:t>
            </w:r>
          </w:p>
        </w:tc>
        <w:tc>
          <w:tcPr>
            <w:tcW w:w="145" w:type="pct"/>
          </w:tcPr>
          <w:p w14:paraId="2DBA1A7F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1317A37F" w:rsidR="00CD3676" w:rsidRPr="00CF41FA" w:rsidRDefault="00CF41FA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41FA">
              <w:rPr>
                <w:rFonts w:ascii="Angsana New" w:hAnsi="Angsana New"/>
                <w:sz w:val="30"/>
                <w:szCs w:val="30"/>
                <w:lang w:val="en-US"/>
              </w:rPr>
              <w:t>6,580</w:t>
            </w:r>
          </w:p>
        </w:tc>
        <w:tc>
          <w:tcPr>
            <w:tcW w:w="147" w:type="pct"/>
          </w:tcPr>
          <w:p w14:paraId="5F83DD46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CA0DE" w14:textId="4D2DACE5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CD3676" w:rsidRPr="00F065D7" w14:paraId="73DAE826" w14:textId="77777777" w:rsidTr="00914F19">
        <w:tc>
          <w:tcPr>
            <w:tcW w:w="2088" w:type="pct"/>
            <w:shd w:val="clear" w:color="auto" w:fill="FFFFFF"/>
          </w:tcPr>
          <w:p w14:paraId="477FA32D" w14:textId="77777777" w:rsidR="00CD3676" w:rsidRPr="00F065D7" w:rsidRDefault="00CD3676" w:rsidP="00CD3676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6A3C693" w14:textId="1DB25872" w:rsidR="00CD3676" w:rsidRPr="00BE3109" w:rsidRDefault="00CF41FA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F41FA">
              <w:rPr>
                <w:rFonts w:ascii="Angsana New" w:hAnsi="Angsana New"/>
                <w:b/>
                <w:bCs/>
                <w:sz w:val="30"/>
                <w:szCs w:val="30"/>
              </w:rPr>
              <w:t>144,346</w:t>
            </w:r>
          </w:p>
        </w:tc>
        <w:tc>
          <w:tcPr>
            <w:tcW w:w="145" w:type="pct"/>
          </w:tcPr>
          <w:p w14:paraId="5405A4FB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71822" w14:textId="380E2633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64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199,486</w:t>
            </w:r>
          </w:p>
        </w:tc>
        <w:tc>
          <w:tcPr>
            <w:tcW w:w="145" w:type="pct"/>
          </w:tcPr>
          <w:p w14:paraId="7A85C037" w14:textId="77777777" w:rsidR="00CD3676" w:rsidRPr="00CA0121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2C0586" w14:textId="39A3BF16" w:rsidR="00CD3676" w:rsidRPr="00CF41FA" w:rsidRDefault="00CF41FA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1FA">
              <w:rPr>
                <w:rFonts w:ascii="Angsana New" w:hAnsi="Angsana New"/>
                <w:b/>
                <w:bCs/>
                <w:sz w:val="30"/>
                <w:szCs w:val="30"/>
              </w:rPr>
              <w:t>130,691</w:t>
            </w:r>
          </w:p>
        </w:tc>
        <w:tc>
          <w:tcPr>
            <w:tcW w:w="147" w:type="pct"/>
          </w:tcPr>
          <w:p w14:paraId="4BDCD626" w14:textId="77777777" w:rsidR="00CD3676" w:rsidRPr="00CA0121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03C01" w14:textId="6C4EBA82" w:rsidR="00CD3676" w:rsidRPr="00CA012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6491">
              <w:rPr>
                <w:rFonts w:ascii="Angsana New" w:hAnsi="Angsana New"/>
                <w:b/>
                <w:bCs/>
                <w:sz w:val="30"/>
                <w:szCs w:val="30"/>
              </w:rPr>
              <w:t>175,725</w:t>
            </w:r>
          </w:p>
        </w:tc>
      </w:tr>
      <w:tr w:rsidR="00CD3676" w:rsidRPr="00F065D7" w14:paraId="34BF8465" w14:textId="77777777" w:rsidTr="00A9102B">
        <w:trPr>
          <w:trHeight w:val="314"/>
        </w:trPr>
        <w:tc>
          <w:tcPr>
            <w:tcW w:w="2088" w:type="pct"/>
          </w:tcPr>
          <w:p w14:paraId="3008E853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C58EFE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160B941F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553E27AD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84FD73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24FC0A4F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42430E5" w14:textId="77777777" w:rsidR="00CD3676" w:rsidRPr="00F065D7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B74A3E0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3676" w:rsidRPr="00F065D7" w14:paraId="58E64C51" w14:textId="77777777" w:rsidTr="00A9102B">
        <w:tc>
          <w:tcPr>
            <w:tcW w:w="2088" w:type="pct"/>
          </w:tcPr>
          <w:p w14:paraId="3246DD20" w14:textId="18805372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639DE492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56ADF9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D09BE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4B8129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A6D225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D89D87" w14:textId="77777777" w:rsidR="00CD3676" w:rsidRPr="00F065D7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FED7A" w14:textId="77777777" w:rsidR="00CD3676" w:rsidRPr="00F065D7" w:rsidRDefault="00CD3676" w:rsidP="00CD367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676" w:rsidRPr="00F065D7" w14:paraId="67CD5882" w14:textId="77777777" w:rsidTr="00A9102B">
        <w:tc>
          <w:tcPr>
            <w:tcW w:w="2088" w:type="pct"/>
          </w:tcPr>
          <w:p w14:paraId="160AA7F4" w14:textId="77777777" w:rsidR="00CD3676" w:rsidRPr="00F065D7" w:rsidRDefault="00CD3676" w:rsidP="00CD36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1D9FE07" w14:textId="63FF4348" w:rsidR="00CD3676" w:rsidRPr="009B57D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14:paraId="12F329D6" w14:textId="77777777" w:rsidR="00CD3676" w:rsidRPr="00F065D7" w:rsidRDefault="00CD3676" w:rsidP="00CD3676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98C1AC" w14:textId="143B1D75" w:rsidR="00CD3676" w:rsidRPr="00F065D7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145" w:type="pct"/>
          </w:tcPr>
          <w:p w14:paraId="204AAF8A" w14:textId="77777777" w:rsidR="00CD3676" w:rsidRPr="00F065D7" w:rsidRDefault="00CD3676" w:rsidP="00CD3676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3D029E" w14:textId="6CBD00D0" w:rsidR="00CD3676" w:rsidRPr="00BD6887" w:rsidRDefault="00CD3676" w:rsidP="00CD3676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9A5E28" w14:textId="77777777" w:rsidR="00CD3676" w:rsidRPr="00F065D7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C1B20FC" w14:textId="7DE28EE4" w:rsidR="00CD3676" w:rsidRPr="00F065D7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D3676" w:rsidRPr="00F065D7" w14:paraId="3107DA02" w14:textId="77777777" w:rsidTr="00A9102B">
        <w:tc>
          <w:tcPr>
            <w:tcW w:w="2088" w:type="pct"/>
          </w:tcPr>
          <w:p w14:paraId="4BC961E5" w14:textId="77777777" w:rsidR="00CD3676" w:rsidRPr="00F065D7" w:rsidRDefault="00CD3676" w:rsidP="00CD36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shd w:val="clear" w:color="auto" w:fill="auto"/>
          </w:tcPr>
          <w:p w14:paraId="07BD72E6" w14:textId="52C4FD18" w:rsidR="00CD3676" w:rsidRPr="00AE6818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09ED99D4" w14:textId="77777777" w:rsidR="00CD3676" w:rsidRPr="00F065D7" w:rsidRDefault="00CD3676" w:rsidP="00CD3676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331D4C" w14:textId="3AE5CDBF" w:rsidR="00CD3676" w:rsidRPr="00AE6818" w:rsidRDefault="00CD3676" w:rsidP="00CD3676">
            <w:pPr>
              <w:pStyle w:val="BodyText"/>
              <w:tabs>
                <w:tab w:val="decimal" w:pos="614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7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2F7F128" w14:textId="77777777" w:rsidR="00CD3676" w:rsidRPr="00F065D7" w:rsidRDefault="00CD3676" w:rsidP="00CD3676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EB71CF" w14:textId="29D50E18" w:rsidR="00CD3676" w:rsidRPr="00AE6818" w:rsidRDefault="00CD3676" w:rsidP="00CD3676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79E9CA" w14:textId="77777777" w:rsidR="00CD3676" w:rsidRPr="00F065D7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30AD12F" w14:textId="7790BB7C" w:rsidR="00CD3676" w:rsidRPr="00AE6818" w:rsidRDefault="00CD3676" w:rsidP="00CD3676">
            <w:pPr>
              <w:pStyle w:val="BodyText"/>
              <w:tabs>
                <w:tab w:val="decimal" w:pos="56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76" w:rsidRPr="00F065D7" w14:paraId="72DB0746" w14:textId="77777777" w:rsidTr="00A9102B">
        <w:tc>
          <w:tcPr>
            <w:tcW w:w="2088" w:type="pct"/>
          </w:tcPr>
          <w:p w14:paraId="154341B7" w14:textId="77777777" w:rsidR="00CD3676" w:rsidRPr="00F065D7" w:rsidRDefault="00CD3676" w:rsidP="00CD3676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03CCBCB" w14:textId="6A2E56AF" w:rsidR="00CD3676" w:rsidRPr="009B57D1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3,712</w:t>
            </w:r>
          </w:p>
        </w:tc>
        <w:tc>
          <w:tcPr>
            <w:tcW w:w="145" w:type="pct"/>
          </w:tcPr>
          <w:p w14:paraId="4762FB12" w14:textId="77777777" w:rsidR="00CD3676" w:rsidRPr="00F065D7" w:rsidRDefault="00CD3676" w:rsidP="00CD367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B46B097" w14:textId="1D12F3BA" w:rsidR="00CD3676" w:rsidRPr="00F065D7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B57D1">
              <w:rPr>
                <w:rFonts w:ascii="Angsana New" w:hAnsi="Angsana New"/>
                <w:sz w:val="30"/>
                <w:szCs w:val="30"/>
                <w:lang w:val="en-US"/>
              </w:rPr>
              <w:t>4,054</w:t>
            </w:r>
          </w:p>
        </w:tc>
        <w:tc>
          <w:tcPr>
            <w:tcW w:w="145" w:type="pct"/>
          </w:tcPr>
          <w:p w14:paraId="21F15C89" w14:textId="77777777" w:rsidR="00CD3676" w:rsidRPr="00F065D7" w:rsidRDefault="00CD3676" w:rsidP="00CD367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377B8C7" w14:textId="39685BA8" w:rsidR="00CD3676" w:rsidRPr="00F065D7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147" w:type="pct"/>
          </w:tcPr>
          <w:p w14:paraId="62F88F4B" w14:textId="77777777" w:rsidR="00CD3676" w:rsidRPr="00F065D7" w:rsidRDefault="00CD3676" w:rsidP="00CD367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49E2AC0" w14:textId="06756B3A" w:rsidR="00CD3676" w:rsidRPr="00F065D7" w:rsidRDefault="00CD3676" w:rsidP="00CD367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</w:tr>
    </w:tbl>
    <w:p w14:paraId="739E8B34" w14:textId="23C4A580" w:rsidR="0028416E" w:rsidRDefault="0028416E" w:rsidP="008A343A">
      <w:pPr>
        <w:pStyle w:val="BodyText2"/>
        <w:tabs>
          <w:tab w:val="left" w:pos="540"/>
        </w:tabs>
        <w:ind w:right="18"/>
      </w:pPr>
    </w:p>
    <w:p w14:paraId="5AF7827F" w14:textId="645619BA" w:rsidR="00D32BE5" w:rsidRPr="003979B5" w:rsidRDefault="00F24A1E" w:rsidP="00F24A1E">
      <w:pPr>
        <w:spacing w:line="240" w:lineRule="auto"/>
      </w:pPr>
      <w:r>
        <w:br w:type="page"/>
      </w:r>
    </w:p>
    <w:p w14:paraId="243C014A" w14:textId="63D1966B" w:rsidR="00B67D8D" w:rsidRPr="00A2273B" w:rsidRDefault="008A2355" w:rsidP="00F8469A">
      <w:pPr>
        <w:pStyle w:val="BodyText2"/>
        <w:tabs>
          <w:tab w:val="left" w:pos="540"/>
        </w:tabs>
        <w:ind w:right="18"/>
        <w:rPr>
          <w:lang w:val="en-US"/>
        </w:rPr>
      </w:pPr>
      <w:r>
        <w:lastRenderedPageBreak/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F33928" w:rsidRPr="00C819B9">
        <w:rPr>
          <w:lang w:val="en-US"/>
        </w:rPr>
        <w:t>30</w:t>
      </w:r>
      <w:r w:rsidR="00F33928" w:rsidRPr="00F065D7">
        <w:t xml:space="preserve"> </w:t>
      </w:r>
      <w:r w:rsidR="00515823">
        <w:rPr>
          <w:rFonts w:hint="cs"/>
          <w:cs/>
        </w:rPr>
        <w:t xml:space="preserve">กันยายน </w:t>
      </w:r>
      <w:r w:rsidR="00FD6C5D" w:rsidRPr="00FD6C5D">
        <w:rPr>
          <w:lang w:val="en-US"/>
        </w:rPr>
        <w:t>2564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FD6C5D" w:rsidRPr="00FD6C5D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FD6C5D" w:rsidRPr="00FD6C5D">
        <w:rPr>
          <w:lang w:val="en-US"/>
        </w:rPr>
        <w:t>2563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112F7A7C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163"/>
        <w:gridCol w:w="275"/>
        <w:gridCol w:w="1174"/>
        <w:gridCol w:w="271"/>
        <w:gridCol w:w="1170"/>
        <w:gridCol w:w="269"/>
        <w:gridCol w:w="1009"/>
        <w:gridCol w:w="6"/>
      </w:tblGrid>
      <w:tr w:rsidR="00951309" w:rsidRPr="00BE0D17" w14:paraId="284DBE56" w14:textId="77777777" w:rsidTr="00081886">
        <w:tc>
          <w:tcPr>
            <w:tcW w:w="2186" w:type="pct"/>
          </w:tcPr>
          <w:p w14:paraId="44A6017F" w14:textId="6C40CA8C" w:rsidR="00951309" w:rsidRPr="00BE0D17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2F943024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</w:tcPr>
          <w:p w14:paraId="6307A819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pct"/>
            <w:gridSpan w:val="4"/>
          </w:tcPr>
          <w:p w14:paraId="37C8AAD0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886" w:rsidRPr="00BE0D17" w14:paraId="19CB62B2" w14:textId="77777777" w:rsidTr="00081886">
        <w:tc>
          <w:tcPr>
            <w:tcW w:w="2186" w:type="pct"/>
          </w:tcPr>
          <w:p w14:paraId="498BBBBD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0AE1AFA" w14:textId="0B06A444" w:rsidR="00951309" w:rsidRPr="00BE0D17" w:rsidRDefault="003D122E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582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24DB015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68BF23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27993AF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D23759E" w14:textId="4EBB948C" w:rsidR="00951309" w:rsidRPr="00BE0D17" w:rsidRDefault="00515823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4640E74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D8B7318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1886" w:rsidRPr="00BE0D17" w14:paraId="5248D880" w14:textId="77777777" w:rsidTr="00081886">
        <w:tc>
          <w:tcPr>
            <w:tcW w:w="2186" w:type="pct"/>
          </w:tcPr>
          <w:p w14:paraId="2A960D9F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9956720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3A212B6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B4B307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2E44BE07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3AEC02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557CDDEB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325A6E5E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51309" w:rsidRPr="00BE0D17" w14:paraId="7F25FD0A" w14:textId="77777777" w:rsidTr="00081886">
        <w:tc>
          <w:tcPr>
            <w:tcW w:w="2186" w:type="pct"/>
          </w:tcPr>
          <w:p w14:paraId="4FA683DC" w14:textId="77777777" w:rsidR="00951309" w:rsidRPr="00BE0D17" w:rsidRDefault="00951309" w:rsidP="00614B95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8"/>
          </w:tcPr>
          <w:p w14:paraId="421D7533" w14:textId="77777777" w:rsidR="00951309" w:rsidRPr="00BE0D17" w:rsidRDefault="00951309" w:rsidP="00614B95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886" w:rsidRPr="00BE0D17" w14:paraId="1A62BE80" w14:textId="77777777" w:rsidTr="00081886">
        <w:tc>
          <w:tcPr>
            <w:tcW w:w="2186" w:type="pct"/>
          </w:tcPr>
          <w:p w14:paraId="516F28A2" w14:textId="62FF03C7" w:rsidR="00081886" w:rsidRPr="00BE0D17" w:rsidRDefault="00081886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3" w:type="pct"/>
          </w:tcPr>
          <w:p w14:paraId="3076C158" w14:textId="56D34C38" w:rsidR="00081886" w:rsidRPr="00BE0D17" w:rsidRDefault="00081886" w:rsidP="008C314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6E4156C" w14:textId="77777777" w:rsidR="00081886" w:rsidRPr="00BE0D17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16C2E1" w14:textId="7724B8D2" w:rsidR="00081886" w:rsidRPr="00BE0D17" w:rsidRDefault="00081886" w:rsidP="008C314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F3EE1C5" w14:textId="77777777" w:rsidR="00081886" w:rsidRPr="00BE0D17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680699" w14:textId="1258E3B8" w:rsidR="00081886" w:rsidRPr="00BE0D17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D21917" w14:textId="77777777" w:rsidR="00081886" w:rsidRPr="00BE0D17" w:rsidRDefault="00081886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2E19446C" w14:textId="5932F11E" w:rsidR="00081886" w:rsidRPr="00BE0D17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1886" w:rsidRPr="00BE0D17" w14:paraId="3C9E2EA7" w14:textId="77777777" w:rsidTr="00081886">
        <w:tc>
          <w:tcPr>
            <w:tcW w:w="2186" w:type="pct"/>
          </w:tcPr>
          <w:p w14:paraId="6F696ED4" w14:textId="77777777" w:rsidR="00C008A3" w:rsidRPr="00BE0D17" w:rsidRDefault="00C008A3" w:rsidP="00C008A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3ACDA125" w14:textId="6EB5096F" w:rsidR="00C008A3" w:rsidRPr="00BE0D17" w:rsidRDefault="00C008A3" w:rsidP="00C008A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DABD218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A7D1C3" w14:textId="77777777" w:rsidR="00C008A3" w:rsidRPr="00BE0D17" w:rsidRDefault="00C008A3" w:rsidP="00C008A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827072D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4AFAF4" w14:textId="75196036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942,973</w:t>
            </w:r>
          </w:p>
        </w:tc>
        <w:tc>
          <w:tcPr>
            <w:tcW w:w="142" w:type="pct"/>
          </w:tcPr>
          <w:p w14:paraId="538A1F8E" w14:textId="77777777" w:rsidR="00C008A3" w:rsidRPr="00BE0D17" w:rsidRDefault="00C008A3" w:rsidP="00C008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74E97E46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</w:tr>
      <w:tr w:rsidR="00081886" w:rsidRPr="00BE0D17" w14:paraId="52F8CB76" w14:textId="77777777" w:rsidTr="00081886">
        <w:tc>
          <w:tcPr>
            <w:tcW w:w="2186" w:type="pct"/>
          </w:tcPr>
          <w:p w14:paraId="1B7093D0" w14:textId="77777777" w:rsidR="00C008A3" w:rsidRPr="00BE0D17" w:rsidRDefault="00C008A3" w:rsidP="00C008A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8E34F8E" w14:textId="5A10BCEA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780,773</w:t>
            </w:r>
          </w:p>
        </w:tc>
        <w:tc>
          <w:tcPr>
            <w:tcW w:w="145" w:type="pct"/>
          </w:tcPr>
          <w:p w14:paraId="536FCEE1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36074D8" w14:textId="77777777" w:rsidR="00C008A3" w:rsidRPr="00BE0D17" w:rsidRDefault="00C008A3" w:rsidP="00C008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43" w:type="pct"/>
          </w:tcPr>
          <w:p w14:paraId="266F338C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3195ABA" w14:textId="5DBEBF9F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714,902</w:t>
            </w:r>
          </w:p>
        </w:tc>
        <w:tc>
          <w:tcPr>
            <w:tcW w:w="142" w:type="pct"/>
          </w:tcPr>
          <w:p w14:paraId="4EBA5561" w14:textId="77777777" w:rsidR="00C008A3" w:rsidRPr="00BE0D17" w:rsidRDefault="00C008A3" w:rsidP="00C008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5D6A52D6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081886" w:rsidRPr="00BE0D17" w14:paraId="74D451A7" w14:textId="77777777" w:rsidTr="00081886">
        <w:tc>
          <w:tcPr>
            <w:tcW w:w="2186" w:type="pct"/>
          </w:tcPr>
          <w:p w14:paraId="2DA2410A" w14:textId="77777777" w:rsidR="00C008A3" w:rsidRPr="00BE0D17" w:rsidRDefault="00C008A3" w:rsidP="00C008A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70F89534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780,773</w:t>
            </w:r>
          </w:p>
        </w:tc>
        <w:tc>
          <w:tcPr>
            <w:tcW w:w="145" w:type="pct"/>
          </w:tcPr>
          <w:p w14:paraId="2BBFAAB8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77777777" w:rsidR="00C008A3" w:rsidRPr="00D02CFD" w:rsidRDefault="00C008A3" w:rsidP="00C008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2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603,122</w:t>
            </w:r>
          </w:p>
        </w:tc>
        <w:tc>
          <w:tcPr>
            <w:tcW w:w="143" w:type="pct"/>
          </w:tcPr>
          <w:p w14:paraId="27DFCCA1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79CA1EE9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1,657,875</w:t>
            </w:r>
          </w:p>
        </w:tc>
        <w:tc>
          <w:tcPr>
            <w:tcW w:w="142" w:type="pct"/>
          </w:tcPr>
          <w:p w14:paraId="2DC70AEB" w14:textId="77777777" w:rsidR="00C008A3" w:rsidRPr="00BE0D17" w:rsidRDefault="00C008A3" w:rsidP="00C008A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FA9FE1" w14:textId="77777777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193</w:t>
            </w: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  <w:tr w:rsidR="00081886" w:rsidRPr="00BE0D17" w14:paraId="543C3054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60C269D6" w14:textId="1A3E8AD7" w:rsidR="00006082" w:rsidRPr="0050023C" w:rsidRDefault="00006082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OLE_LINK7"/>
          </w:p>
        </w:tc>
        <w:tc>
          <w:tcPr>
            <w:tcW w:w="613" w:type="pct"/>
          </w:tcPr>
          <w:p w14:paraId="1D632749" w14:textId="77F55804" w:rsidR="00006082" w:rsidRPr="00BE0D17" w:rsidRDefault="00006082" w:rsidP="008C314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E6EE9D" w14:textId="77777777" w:rsidR="00006082" w:rsidRPr="00C87183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5CE7BB" w14:textId="68CF68D3" w:rsidR="00006082" w:rsidRPr="0050023C" w:rsidRDefault="00006082" w:rsidP="008C314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C32E3F2" w14:textId="77777777" w:rsidR="00006082" w:rsidRPr="0050023C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5FB426" w14:textId="5A6B7E0C" w:rsidR="00006082" w:rsidRPr="0050023C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D8EEB9A" w14:textId="77777777" w:rsidR="00006082" w:rsidRPr="0050023C" w:rsidRDefault="00006082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F1259A" w14:textId="25662378" w:rsidR="00006082" w:rsidRPr="0050023C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082" w:rsidRPr="00BE0D17" w14:paraId="68878318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334B88BC" w14:textId="7EEB5699" w:rsidR="00006082" w:rsidRPr="00BE0D17" w:rsidRDefault="00006082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3" w:type="pct"/>
          </w:tcPr>
          <w:p w14:paraId="73C950FC" w14:textId="77777777" w:rsidR="00006082" w:rsidRPr="005C7569" w:rsidRDefault="00006082" w:rsidP="008C314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34D8B3" w14:textId="77777777" w:rsidR="00006082" w:rsidRPr="00C87183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F69F5F6" w14:textId="77777777" w:rsidR="00006082" w:rsidRPr="005C7569" w:rsidRDefault="00006082" w:rsidP="008C314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0DBB47" w14:textId="77777777" w:rsidR="00006082" w:rsidRPr="0050023C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D675A0" w14:textId="77777777" w:rsidR="00006082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A6B4501" w14:textId="77777777" w:rsidR="00006082" w:rsidRPr="0050023C" w:rsidRDefault="00006082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04314F3" w14:textId="77777777" w:rsidR="00006082" w:rsidRPr="00FD6C5D" w:rsidRDefault="00006082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08A3" w:rsidRPr="00BE0D17" w14:paraId="0ABDCB65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0201DD2B" w14:textId="77777777" w:rsidR="00C008A3" w:rsidRPr="0050023C" w:rsidRDefault="00C008A3" w:rsidP="00C008A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C8E5A2B" w14:textId="1E1B307B" w:rsidR="00C008A3" w:rsidRPr="00BE0D17" w:rsidRDefault="00C008A3" w:rsidP="00C008A3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25E929" w14:textId="77777777" w:rsidR="00C008A3" w:rsidRPr="00C87183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6E8396" w14:textId="5EA2488F" w:rsidR="00C008A3" w:rsidRPr="0050023C" w:rsidRDefault="00C008A3" w:rsidP="00C008A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BB0C73" w14:textId="77777777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1D97477" w14:textId="003820EC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83,777</w:t>
            </w:r>
          </w:p>
        </w:tc>
        <w:tc>
          <w:tcPr>
            <w:tcW w:w="142" w:type="pct"/>
          </w:tcPr>
          <w:p w14:paraId="4E55C728" w14:textId="77777777" w:rsidR="00C008A3" w:rsidRPr="0050023C" w:rsidRDefault="00C008A3" w:rsidP="00C008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BC61FC6" w14:textId="28EFC2DD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C008A3" w:rsidRPr="00BE0D17" w14:paraId="2183F83F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2E309AB7" w14:textId="77777777" w:rsidR="00C008A3" w:rsidRPr="00BE0D17" w:rsidRDefault="00C008A3" w:rsidP="00C008A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19AC1ABA" w14:textId="219267A4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82,183</w:t>
            </w:r>
          </w:p>
        </w:tc>
        <w:tc>
          <w:tcPr>
            <w:tcW w:w="145" w:type="pct"/>
          </w:tcPr>
          <w:p w14:paraId="7A8A068B" w14:textId="77777777" w:rsidR="00C008A3" w:rsidRPr="00C87183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C29EC72" w14:textId="475E12FC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143" w:type="pct"/>
          </w:tcPr>
          <w:p w14:paraId="0F60A543" w14:textId="77777777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9B0B8A3" w14:textId="65FA33A6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15,526</w:t>
            </w:r>
          </w:p>
        </w:tc>
        <w:tc>
          <w:tcPr>
            <w:tcW w:w="142" w:type="pct"/>
          </w:tcPr>
          <w:p w14:paraId="5BA7E8A8" w14:textId="77777777" w:rsidR="00C008A3" w:rsidRPr="0050023C" w:rsidRDefault="00C008A3" w:rsidP="00C008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3954BA6" w14:textId="0D2DDBE0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C008A3" w:rsidRPr="00BE0D17" w14:paraId="0D1EFE72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5ED753AA" w14:textId="77777777" w:rsidR="00C008A3" w:rsidRPr="00BE0D17" w:rsidRDefault="00C008A3" w:rsidP="00C008A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05B1853E" w14:textId="6BEF2D94" w:rsidR="00C008A3" w:rsidRPr="00BE0D17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82,183</w:t>
            </w:r>
          </w:p>
        </w:tc>
        <w:tc>
          <w:tcPr>
            <w:tcW w:w="145" w:type="pct"/>
          </w:tcPr>
          <w:p w14:paraId="06513EE5" w14:textId="77777777" w:rsidR="00C008A3" w:rsidRPr="00C87183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5E68079" w14:textId="7A670579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  <w:r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143" w:type="pct"/>
          </w:tcPr>
          <w:p w14:paraId="26DBA562" w14:textId="77777777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3646B28" w14:textId="4A9C42F1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99,303</w:t>
            </w:r>
          </w:p>
        </w:tc>
        <w:tc>
          <w:tcPr>
            <w:tcW w:w="142" w:type="pct"/>
          </w:tcPr>
          <w:p w14:paraId="4E6FAD1B" w14:textId="77777777" w:rsidR="00C008A3" w:rsidRPr="0050023C" w:rsidRDefault="00C008A3" w:rsidP="00C008A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D50BAE7" w14:textId="7698395E" w:rsidR="00C008A3" w:rsidRPr="0050023C" w:rsidRDefault="00C008A3" w:rsidP="00C008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C008A3" w:rsidRPr="00BE0D17" w14:paraId="426B2CED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79141CAC" w14:textId="11526432" w:rsidR="00C008A3" w:rsidRPr="00BE0D17" w:rsidRDefault="00C008A3" w:rsidP="00C008A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39CFAB5" w14:textId="7B666007" w:rsidR="00C008A3" w:rsidRPr="00BE0D17" w:rsidRDefault="00C008A3" w:rsidP="00C008A3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(22,027)</w:t>
            </w:r>
          </w:p>
        </w:tc>
        <w:tc>
          <w:tcPr>
            <w:tcW w:w="145" w:type="pct"/>
          </w:tcPr>
          <w:p w14:paraId="084AADED" w14:textId="77777777" w:rsidR="00C008A3" w:rsidRPr="00BE0D17" w:rsidRDefault="00C008A3" w:rsidP="00C008A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3FF0B1B" w14:textId="46ECD0DC" w:rsidR="00C008A3" w:rsidRPr="0050023C" w:rsidRDefault="00C008A3" w:rsidP="00C008A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02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A59D284" w14:textId="77777777" w:rsidR="00C008A3" w:rsidRPr="0050023C" w:rsidRDefault="00C008A3" w:rsidP="00C008A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2EDE546" w14:textId="3F424542" w:rsidR="00C008A3" w:rsidRPr="0050023C" w:rsidRDefault="00C008A3" w:rsidP="00C008A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(7,745)</w:t>
            </w:r>
          </w:p>
        </w:tc>
        <w:tc>
          <w:tcPr>
            <w:tcW w:w="142" w:type="pct"/>
          </w:tcPr>
          <w:p w14:paraId="3B8187AB" w14:textId="77777777" w:rsidR="00C008A3" w:rsidRPr="0050023C" w:rsidRDefault="00C008A3" w:rsidP="00C008A3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33E91C5" w14:textId="248D3C0F" w:rsidR="00C008A3" w:rsidRPr="0050023C" w:rsidRDefault="00C008A3" w:rsidP="00C008A3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02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1886" w:rsidRPr="00BE0D17" w14:paraId="69AC0690" w14:textId="77777777" w:rsidTr="008C3141">
        <w:trPr>
          <w:gridAfter w:val="1"/>
          <w:wAfter w:w="3" w:type="pct"/>
        </w:trPr>
        <w:tc>
          <w:tcPr>
            <w:tcW w:w="2186" w:type="pct"/>
          </w:tcPr>
          <w:p w14:paraId="5577864E" w14:textId="77777777" w:rsidR="00081886" w:rsidRPr="00BE0D17" w:rsidRDefault="00081886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5684C2E" w14:textId="77777777" w:rsidR="00081886" w:rsidRPr="00BE0D17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60,156</w:t>
            </w:r>
          </w:p>
        </w:tc>
        <w:tc>
          <w:tcPr>
            <w:tcW w:w="145" w:type="pct"/>
          </w:tcPr>
          <w:p w14:paraId="6D3F657D" w14:textId="77777777" w:rsidR="00081886" w:rsidRPr="00BE0D17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4255204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</w:t>
            </w:r>
          </w:p>
        </w:tc>
        <w:tc>
          <w:tcPr>
            <w:tcW w:w="143" w:type="pct"/>
          </w:tcPr>
          <w:p w14:paraId="16C8229F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6E4E5F6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91,558</w:t>
            </w:r>
          </w:p>
        </w:tc>
        <w:tc>
          <w:tcPr>
            <w:tcW w:w="142" w:type="pct"/>
          </w:tcPr>
          <w:p w14:paraId="6656CAAF" w14:textId="77777777" w:rsidR="00081886" w:rsidRPr="0050023C" w:rsidRDefault="00081886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AAA7DE2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  <w:tr w:rsidR="00081886" w:rsidRPr="00BE0D17" w14:paraId="75D52DEB" w14:textId="77777777" w:rsidTr="008C3141">
        <w:trPr>
          <w:gridAfter w:val="1"/>
          <w:wAfter w:w="3" w:type="pct"/>
        </w:trPr>
        <w:tc>
          <w:tcPr>
            <w:tcW w:w="2186" w:type="pct"/>
          </w:tcPr>
          <w:p w14:paraId="201E6991" w14:textId="7D6BA0DE" w:rsidR="00081886" w:rsidRPr="00BE0D17" w:rsidRDefault="00081886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9C4A2E3" w14:textId="77777777" w:rsidR="00081886" w:rsidRPr="005C7569" w:rsidRDefault="00081886" w:rsidP="008C314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9B5AF" w14:textId="77777777" w:rsidR="00081886" w:rsidRPr="00C87183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ABBE88" w14:textId="77777777" w:rsidR="00081886" w:rsidRPr="005C7569" w:rsidRDefault="00081886" w:rsidP="008C314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B95DF2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155CE08" w14:textId="77777777" w:rsidR="00081886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3CDB676" w14:textId="77777777" w:rsidR="00081886" w:rsidRPr="0050023C" w:rsidRDefault="00081886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5DDB77F" w14:textId="77777777" w:rsidR="00081886" w:rsidRPr="00FD6C5D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1886" w:rsidRPr="00BE0D17" w14:paraId="7438B55C" w14:textId="77777777" w:rsidTr="008C3141">
        <w:trPr>
          <w:gridAfter w:val="1"/>
          <w:wAfter w:w="3" w:type="pct"/>
        </w:trPr>
        <w:tc>
          <w:tcPr>
            <w:tcW w:w="2186" w:type="pct"/>
          </w:tcPr>
          <w:p w14:paraId="78F86D27" w14:textId="38940891" w:rsidR="00081886" w:rsidRPr="00BE0D17" w:rsidRDefault="00081886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309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951309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613" w:type="pct"/>
          </w:tcPr>
          <w:p w14:paraId="6D805D83" w14:textId="77777777" w:rsidR="00081886" w:rsidRPr="005C7569" w:rsidRDefault="00081886" w:rsidP="008C314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905D9A" w14:textId="77777777" w:rsidR="00081886" w:rsidRPr="00C87183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3D640" w14:textId="77777777" w:rsidR="00081886" w:rsidRPr="005C7569" w:rsidRDefault="00081886" w:rsidP="008C314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1F5873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F910FB8" w14:textId="77777777" w:rsidR="00081886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B14B473" w14:textId="77777777" w:rsidR="00081886" w:rsidRPr="0050023C" w:rsidRDefault="00081886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5B78DD" w14:textId="77777777" w:rsidR="00081886" w:rsidRPr="00FD6C5D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1886" w:rsidRPr="00BE0D17" w14:paraId="69ACEA08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0E4F85B6" w14:textId="77777777" w:rsidR="00081886" w:rsidRPr="0050023C" w:rsidRDefault="00081886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BC95BFB" w14:textId="77777777" w:rsidR="00081886" w:rsidRPr="00BE0D17" w:rsidRDefault="00081886" w:rsidP="008C314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DA5CE4" w14:textId="77777777" w:rsidR="00081886" w:rsidRPr="00C87183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2A4CDA" w14:textId="77777777" w:rsidR="00081886" w:rsidRPr="0050023C" w:rsidRDefault="00081886" w:rsidP="008C314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D31F9C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D708A66" w14:textId="1A825973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1,132,792</w:t>
            </w:r>
          </w:p>
        </w:tc>
        <w:tc>
          <w:tcPr>
            <w:tcW w:w="142" w:type="pct"/>
          </w:tcPr>
          <w:p w14:paraId="517A4604" w14:textId="77777777" w:rsidR="00081886" w:rsidRPr="0050023C" w:rsidRDefault="00081886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ADCF4EC" w14:textId="21981459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1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1,378,072</w:t>
            </w:r>
          </w:p>
        </w:tc>
      </w:tr>
      <w:tr w:rsidR="00081886" w:rsidRPr="00BE0D17" w14:paraId="4E7D0B27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299B2F1E" w14:textId="77777777" w:rsidR="00081886" w:rsidRPr="00BE0D17" w:rsidRDefault="00081886" w:rsidP="008C31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16B4F31" w14:textId="61B3D999" w:rsidR="00081886" w:rsidRPr="00BE0D17" w:rsidRDefault="00081886" w:rsidP="00081886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63,604</w:t>
            </w:r>
          </w:p>
        </w:tc>
        <w:tc>
          <w:tcPr>
            <w:tcW w:w="145" w:type="pct"/>
          </w:tcPr>
          <w:p w14:paraId="4CC9D49B" w14:textId="77777777" w:rsidR="00081886" w:rsidRPr="00C87183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EE14EC" w14:textId="508982DF" w:rsidR="00081886" w:rsidRPr="00081886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56,001</w:t>
            </w:r>
          </w:p>
        </w:tc>
        <w:tc>
          <w:tcPr>
            <w:tcW w:w="143" w:type="pct"/>
          </w:tcPr>
          <w:p w14:paraId="49A5A10A" w14:textId="77777777" w:rsidR="00081886" w:rsidRPr="0050023C" w:rsidRDefault="00081886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21FC77C" w14:textId="5ADED360" w:rsidR="00081886" w:rsidRPr="0050023C" w:rsidRDefault="00081886" w:rsidP="00081886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34CB7E" w14:textId="77777777" w:rsidR="00081886" w:rsidRPr="0050023C" w:rsidRDefault="00081886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C6F8CE5" w14:textId="23D42084" w:rsidR="00081886" w:rsidRPr="0050023C" w:rsidRDefault="00081886" w:rsidP="003D0C59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5583E" w:rsidRPr="00BE0D17" w14:paraId="3A35D6E4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6E374BA4" w14:textId="77777777" w:rsidR="00B5583E" w:rsidRPr="00BE0D17" w:rsidRDefault="00B5583E" w:rsidP="00B5583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A5DD6E6" w14:textId="73402938" w:rsidR="00B5583E" w:rsidRDefault="00B5583E" w:rsidP="00B5583E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3,604</w:t>
            </w:r>
          </w:p>
        </w:tc>
        <w:tc>
          <w:tcPr>
            <w:tcW w:w="145" w:type="pct"/>
          </w:tcPr>
          <w:p w14:paraId="5D0A2D5D" w14:textId="77777777" w:rsidR="00B5583E" w:rsidRPr="00C87183" w:rsidRDefault="00B5583E" w:rsidP="00B558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A7B33A1" w14:textId="128F4FB3" w:rsidR="00B5583E" w:rsidRDefault="00B5583E" w:rsidP="00B558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56,001</w:t>
            </w:r>
          </w:p>
        </w:tc>
        <w:tc>
          <w:tcPr>
            <w:tcW w:w="143" w:type="pct"/>
          </w:tcPr>
          <w:p w14:paraId="1378A871" w14:textId="77777777" w:rsidR="00B5583E" w:rsidRPr="0050023C" w:rsidRDefault="00B5583E" w:rsidP="00B558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6E2C1AF" w14:textId="270F9D59" w:rsidR="00B5583E" w:rsidRDefault="00B5583E" w:rsidP="00B558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1,132,792</w:t>
            </w:r>
          </w:p>
        </w:tc>
        <w:tc>
          <w:tcPr>
            <w:tcW w:w="142" w:type="pct"/>
          </w:tcPr>
          <w:p w14:paraId="142D06C2" w14:textId="77777777" w:rsidR="00B5583E" w:rsidRPr="0050023C" w:rsidRDefault="00B5583E" w:rsidP="00B558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E68EC16" w14:textId="28F6C048" w:rsidR="00B5583E" w:rsidRDefault="00B5583E" w:rsidP="00B558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0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1,378,</w:t>
            </w:r>
            <w:r w:rsidRPr="00B558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</w:tr>
      <w:tr w:rsidR="00B5583E" w:rsidRPr="00BE0D17" w14:paraId="56EC2FA7" w14:textId="77777777" w:rsidTr="009351ED">
        <w:trPr>
          <w:gridAfter w:val="1"/>
          <w:wAfter w:w="3" w:type="pct"/>
        </w:trPr>
        <w:tc>
          <w:tcPr>
            <w:tcW w:w="2186" w:type="pct"/>
          </w:tcPr>
          <w:p w14:paraId="4028B967" w14:textId="77777777" w:rsidR="00B5583E" w:rsidRPr="00BE0D17" w:rsidRDefault="00B5583E" w:rsidP="00B5583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55D77CF" w14:textId="3D31C8EF" w:rsidR="00B5583E" w:rsidRPr="00BE0D17" w:rsidRDefault="00B5583E" w:rsidP="00B5583E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(63,604)</w:t>
            </w:r>
          </w:p>
        </w:tc>
        <w:tc>
          <w:tcPr>
            <w:tcW w:w="145" w:type="pct"/>
          </w:tcPr>
          <w:p w14:paraId="1DCA46C6" w14:textId="77777777" w:rsidR="00B5583E" w:rsidRPr="00BE0D17" w:rsidRDefault="00B5583E" w:rsidP="00B5583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409D618" w14:textId="1EF6410C" w:rsidR="00B5583E" w:rsidRPr="0050023C" w:rsidRDefault="00B5583E" w:rsidP="00B5583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02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56,001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8675174" w14:textId="77777777" w:rsidR="00B5583E" w:rsidRPr="0050023C" w:rsidRDefault="00B5583E" w:rsidP="00B5583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EAC96FF" w14:textId="615EF0F2" w:rsidR="00B5583E" w:rsidRPr="0050023C" w:rsidRDefault="00B5583E" w:rsidP="00167DA6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E2995E4" w14:textId="77777777" w:rsidR="00B5583E" w:rsidRPr="0050023C" w:rsidRDefault="00B5583E" w:rsidP="00167DA6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4C684357" w14:textId="637F3A76" w:rsidR="00B5583E" w:rsidRPr="0050023C" w:rsidRDefault="00B5583E" w:rsidP="00167DA6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7D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7DA6" w:rsidRPr="00BE0D17" w14:paraId="70ED89E1" w14:textId="77777777" w:rsidTr="008C3141">
        <w:trPr>
          <w:gridAfter w:val="1"/>
          <w:wAfter w:w="3" w:type="pct"/>
        </w:trPr>
        <w:tc>
          <w:tcPr>
            <w:tcW w:w="2186" w:type="pct"/>
          </w:tcPr>
          <w:p w14:paraId="3DED0BB6" w14:textId="77777777" w:rsidR="00167DA6" w:rsidRPr="00BE0D17" w:rsidRDefault="00167DA6" w:rsidP="00167DA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9E70A20" w14:textId="33BDA29D" w:rsidR="00167DA6" w:rsidRPr="00BE0D17" w:rsidRDefault="00167DA6" w:rsidP="00167D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7C52A1" w14:textId="77777777" w:rsidR="00167DA6" w:rsidRPr="00BE0D17" w:rsidRDefault="00167DA6" w:rsidP="00167D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F7ABEA3" w14:textId="586BFFDA" w:rsidR="00167DA6" w:rsidRPr="0050023C" w:rsidRDefault="00167DA6" w:rsidP="00167DA6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42F02604" w14:textId="77777777" w:rsidR="00167DA6" w:rsidRPr="0050023C" w:rsidRDefault="00167DA6" w:rsidP="00167D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1EF4724" w14:textId="7C6E1970" w:rsidR="00167DA6" w:rsidRPr="0050023C" w:rsidRDefault="00167DA6" w:rsidP="00167D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1,132,792</w:t>
            </w:r>
          </w:p>
        </w:tc>
        <w:tc>
          <w:tcPr>
            <w:tcW w:w="142" w:type="pct"/>
          </w:tcPr>
          <w:p w14:paraId="2388E1D5" w14:textId="77777777" w:rsidR="00167DA6" w:rsidRPr="0050023C" w:rsidRDefault="00167DA6" w:rsidP="00167DA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54C733B" w14:textId="01219664" w:rsidR="00167DA6" w:rsidRPr="0050023C" w:rsidRDefault="00167DA6" w:rsidP="00167D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0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1,378,</w:t>
            </w:r>
            <w:r w:rsidRPr="00B558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</w:tr>
      <w:bookmarkEnd w:id="0"/>
    </w:tbl>
    <w:p w14:paraId="35DA0C90" w14:textId="1FB37AEE" w:rsidR="001E5B1E" w:rsidRDefault="001E5B1E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70"/>
        <w:gridCol w:w="270"/>
        <w:gridCol w:w="1174"/>
        <w:gridCol w:w="270"/>
        <w:gridCol w:w="1170"/>
        <w:gridCol w:w="272"/>
        <w:gridCol w:w="985"/>
      </w:tblGrid>
      <w:tr w:rsidR="002C62F1" w:rsidRPr="0045707E" w14:paraId="2FDDF226" w14:textId="77777777" w:rsidTr="00865663">
        <w:trPr>
          <w:tblHeader/>
        </w:trPr>
        <w:tc>
          <w:tcPr>
            <w:tcW w:w="2190" w:type="pct"/>
            <w:shd w:val="clear" w:color="auto" w:fill="auto"/>
          </w:tcPr>
          <w:p w14:paraId="195BA483" w14:textId="77777777" w:rsidR="0045707E" w:rsidRPr="00865663" w:rsidRDefault="0045707E" w:rsidP="0018456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566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8656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pct"/>
            <w:gridSpan w:val="3"/>
          </w:tcPr>
          <w:p w14:paraId="6BC2E983" w14:textId="1B14CDA7" w:rsidR="0045707E" w:rsidRPr="0045707E" w:rsidRDefault="0045707E" w:rsidP="00184560">
            <w:pPr>
              <w:pStyle w:val="ListBullet"/>
              <w:spacing w:after="0" w:line="240" w:lineRule="auto"/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0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F854213" w14:textId="77777777" w:rsidR="0045707E" w:rsidRPr="0045707E" w:rsidRDefault="0045707E" w:rsidP="00184560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26449391" w14:textId="0C3D56EB" w:rsidR="0045707E" w:rsidRPr="0045707E" w:rsidRDefault="0045707E" w:rsidP="00184560">
            <w:pPr>
              <w:pStyle w:val="ListBullet"/>
              <w:spacing w:after="0" w:line="240" w:lineRule="auto"/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0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="002C62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2C62F1" w:rsidRPr="0045707E" w14:paraId="2E348C93" w14:textId="77777777" w:rsidTr="00865663">
        <w:trPr>
          <w:trHeight w:val="425"/>
          <w:tblHeader/>
        </w:trPr>
        <w:tc>
          <w:tcPr>
            <w:tcW w:w="2190" w:type="pct"/>
            <w:shd w:val="clear" w:color="auto" w:fill="auto"/>
          </w:tcPr>
          <w:p w14:paraId="709F78CA" w14:textId="0A9C594B" w:rsidR="0045707E" w:rsidRPr="00865663" w:rsidRDefault="0045707E" w:rsidP="0018456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56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656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C62F1" w:rsidRPr="008656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656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30 </w:t>
            </w:r>
            <w:r w:rsidR="002C62F1" w:rsidRPr="008656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9" w:type="pct"/>
          </w:tcPr>
          <w:p w14:paraId="30E9C72F" w14:textId="77777777" w:rsidR="0045707E" w:rsidRPr="0045707E" w:rsidRDefault="0045707E" w:rsidP="00184560">
            <w:pPr>
              <w:pStyle w:val="ListBullet"/>
              <w:spacing w:after="0" w:line="240" w:lineRule="auto"/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70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38B1BD6" w14:textId="77777777" w:rsidR="0045707E" w:rsidRPr="0045707E" w:rsidRDefault="0045707E" w:rsidP="00184560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AB79856" w14:textId="77777777" w:rsidR="0045707E" w:rsidRPr="0045707E" w:rsidRDefault="0045707E" w:rsidP="00184560">
            <w:pPr>
              <w:pStyle w:val="ListBullet"/>
              <w:spacing w:after="0" w:line="240" w:lineRule="auto"/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70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505C12E7" w14:textId="77777777" w:rsidR="0045707E" w:rsidRPr="0045707E" w:rsidRDefault="0045707E" w:rsidP="00184560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4E04D3" w14:textId="77777777" w:rsidR="0045707E" w:rsidRPr="0045707E" w:rsidRDefault="0045707E" w:rsidP="00184560">
            <w:pPr>
              <w:pStyle w:val="ListBullet"/>
              <w:spacing w:after="0" w:line="240" w:lineRule="auto"/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0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71C1BDA" w14:textId="77777777" w:rsidR="0045707E" w:rsidRPr="0045707E" w:rsidRDefault="0045707E" w:rsidP="00184560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5C651DC9" w14:textId="77777777" w:rsidR="0045707E" w:rsidRPr="0045707E" w:rsidRDefault="0045707E" w:rsidP="00184560">
            <w:pPr>
              <w:pStyle w:val="ListBullet"/>
              <w:spacing w:after="0" w:line="240" w:lineRule="auto"/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70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5707E" w:rsidRPr="0045707E" w14:paraId="729C71E4" w14:textId="77777777" w:rsidTr="00865663">
        <w:trPr>
          <w:tblHeader/>
        </w:trPr>
        <w:tc>
          <w:tcPr>
            <w:tcW w:w="2190" w:type="pct"/>
            <w:shd w:val="clear" w:color="auto" w:fill="auto"/>
          </w:tcPr>
          <w:p w14:paraId="3101B41A" w14:textId="7BBAF435" w:rsidR="0045707E" w:rsidRPr="00865663" w:rsidRDefault="0045707E" w:rsidP="008C31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96714FA" w14:textId="689D82DE" w:rsidR="0045707E" w:rsidRPr="0045707E" w:rsidRDefault="0045707E" w:rsidP="008C314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70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C62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70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5528" w:rsidRPr="0045707E" w14:paraId="38C20199" w14:textId="77777777" w:rsidTr="00865663">
        <w:tc>
          <w:tcPr>
            <w:tcW w:w="2190" w:type="pct"/>
            <w:shd w:val="clear" w:color="auto" w:fill="auto"/>
          </w:tcPr>
          <w:p w14:paraId="704F55B7" w14:textId="77777777" w:rsidR="00855528" w:rsidRPr="00865663" w:rsidRDefault="00855528" w:rsidP="0085552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66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</w:tcPr>
          <w:p w14:paraId="2E982ED0" w14:textId="50C66A98" w:rsidR="00855528" w:rsidRPr="00855528" w:rsidRDefault="00855528" w:rsidP="00855528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48B99B" w14:textId="77777777" w:rsidR="00855528" w:rsidRPr="00855528" w:rsidRDefault="00855528" w:rsidP="00855528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4053332" w14:textId="66F42CCC" w:rsidR="00855528" w:rsidRPr="00855528" w:rsidRDefault="00855528" w:rsidP="00855528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89CE5F" w14:textId="77777777" w:rsidR="00855528" w:rsidRPr="0045707E" w:rsidRDefault="00855528" w:rsidP="00855528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FBED7BF" w14:textId="563CE365" w:rsidR="00855528" w:rsidRPr="00A65E70" w:rsidRDefault="00855528" w:rsidP="00855528">
            <w:pPr>
              <w:pStyle w:val="ListBullet"/>
              <w:tabs>
                <w:tab w:val="decimal" w:pos="552"/>
              </w:tabs>
              <w:spacing w:after="0" w:line="240" w:lineRule="auto"/>
              <w:ind w:left="-108" w:right="-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(5,189)</w:t>
            </w:r>
          </w:p>
        </w:tc>
        <w:tc>
          <w:tcPr>
            <w:tcW w:w="144" w:type="pct"/>
          </w:tcPr>
          <w:p w14:paraId="17678DEF" w14:textId="77777777" w:rsidR="00855528" w:rsidRPr="0045707E" w:rsidRDefault="00855528" w:rsidP="00855528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7ABCD19A" w14:textId="3AD715E9" w:rsidR="00855528" w:rsidRPr="0045707E" w:rsidRDefault="00855528" w:rsidP="00855528">
            <w:pPr>
              <w:pStyle w:val="ListBullet"/>
              <w:tabs>
                <w:tab w:val="decimal" w:pos="552"/>
              </w:tabs>
              <w:spacing w:after="0" w:line="240" w:lineRule="auto"/>
              <w:ind w:left="-108" w:right="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(10,381)</w:t>
            </w:r>
          </w:p>
        </w:tc>
      </w:tr>
    </w:tbl>
    <w:p w14:paraId="64D832CB" w14:textId="77777777" w:rsidR="002E59D1" w:rsidRDefault="002E59D1">
      <w:pPr>
        <w:spacing w:line="240" w:lineRule="auto"/>
        <w:rPr>
          <w:rFonts w:ascii="Angsana New" w:hAnsi="Angsana New"/>
          <w:sz w:val="19"/>
          <w:szCs w:val="19"/>
        </w:rPr>
      </w:pPr>
      <w:r>
        <w:rPr>
          <w:rFonts w:ascii="Angsana New" w:hAnsi="Angsana New"/>
          <w:sz w:val="19"/>
          <w:szCs w:val="19"/>
        </w:rPr>
        <w:br w:type="page"/>
      </w:r>
    </w:p>
    <w:p w14:paraId="3DC35A8E" w14:textId="77777777" w:rsidR="0045707E" w:rsidRPr="00374E07" w:rsidRDefault="0045707E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34511A0D" w14:textId="7B80CCEA" w:rsidR="001A18C7" w:rsidRPr="00AF2FA7" w:rsidRDefault="001A18C7" w:rsidP="003422EF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194"/>
        <w:gridCol w:w="239"/>
        <w:gridCol w:w="1237"/>
        <w:gridCol w:w="239"/>
        <w:gridCol w:w="1105"/>
        <w:gridCol w:w="7"/>
        <w:gridCol w:w="239"/>
        <w:gridCol w:w="1193"/>
      </w:tblGrid>
      <w:tr w:rsidR="009B6809" w:rsidRPr="005C7569" w14:paraId="7D652262" w14:textId="77777777" w:rsidTr="002A26BF">
        <w:tc>
          <w:tcPr>
            <w:tcW w:w="2029" w:type="pct"/>
          </w:tcPr>
          <w:p w14:paraId="3213BC67" w14:textId="4B6E65F3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5" w:type="pct"/>
            <w:gridSpan w:val="3"/>
            <w:vAlign w:val="bottom"/>
          </w:tcPr>
          <w:p w14:paraId="3A2F823A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4"/>
            <w:vAlign w:val="bottom"/>
          </w:tcPr>
          <w:p w14:paraId="62C36777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5C7569" w14:paraId="7C32B590" w14:textId="77777777" w:rsidTr="002A26BF">
        <w:tc>
          <w:tcPr>
            <w:tcW w:w="2029" w:type="pct"/>
          </w:tcPr>
          <w:p w14:paraId="2BE507DB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0C6B38F3" w14:textId="0BFBD37E" w:rsidR="009B6809" w:rsidRPr="005C7569" w:rsidRDefault="004B5ABF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762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08747455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9FA13D" w14:textId="0232F2C8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DB5CAA" w14:textId="7E7707D7" w:rsidR="009B6809" w:rsidRPr="005C7569" w:rsidRDefault="004B5ABF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762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  <w:gridSpan w:val="2"/>
          </w:tcPr>
          <w:p w14:paraId="157EDBFF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CA913D" w14:textId="5A7D8BFB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5C7569" w14:paraId="0C831FA3" w14:textId="77777777" w:rsidTr="002A26BF">
        <w:tc>
          <w:tcPr>
            <w:tcW w:w="2029" w:type="pct"/>
          </w:tcPr>
          <w:p w14:paraId="406C3E70" w14:textId="77777777" w:rsidR="00172E5F" w:rsidRPr="005C7569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13A42289" w14:textId="475B624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</w:tcPr>
          <w:p w14:paraId="1ACD9F10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5BF29E" w14:textId="6065621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2B776E04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C46865" w14:textId="5E6A3A62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4" w:type="pct"/>
            <w:gridSpan w:val="2"/>
          </w:tcPr>
          <w:p w14:paraId="4CE5B578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36FA113" w14:textId="627F63C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B6809" w:rsidRPr="005C7569" w14:paraId="0E8C3EB8" w14:textId="77777777" w:rsidTr="002A26BF">
        <w:tc>
          <w:tcPr>
            <w:tcW w:w="2029" w:type="pct"/>
          </w:tcPr>
          <w:p w14:paraId="1D615981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8"/>
          </w:tcPr>
          <w:p w14:paraId="3AB36090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897" w:rsidRPr="005C7569" w14:paraId="479D0AE1" w14:textId="77777777" w:rsidTr="008C3141">
        <w:tc>
          <w:tcPr>
            <w:tcW w:w="2029" w:type="pct"/>
          </w:tcPr>
          <w:p w14:paraId="7594F89F" w14:textId="7B14EA5B" w:rsidR="00E86897" w:rsidRPr="005C7569" w:rsidRDefault="00E86897" w:rsidP="008C314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1" w:type="pct"/>
          </w:tcPr>
          <w:p w14:paraId="6F12E01F" w14:textId="04839A3D" w:rsidR="00E86897" w:rsidRPr="005C7569" w:rsidRDefault="00E86897" w:rsidP="008C3141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22D08E9" w14:textId="77777777" w:rsidR="00E86897" w:rsidRPr="005C7569" w:rsidRDefault="00E86897" w:rsidP="008C31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4BBB207" w14:textId="73184107" w:rsidR="00E86897" w:rsidRPr="005C7569" w:rsidRDefault="00E86897" w:rsidP="008C3141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3FA99926" w14:textId="77777777" w:rsidR="00E86897" w:rsidRPr="005C7569" w:rsidRDefault="00E86897" w:rsidP="008C31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8652224" w14:textId="3A01D369" w:rsidR="00E86897" w:rsidRPr="005C7569" w:rsidRDefault="00E86897" w:rsidP="008C314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ADBA908" w14:textId="77777777" w:rsidR="00E86897" w:rsidRPr="005C7569" w:rsidRDefault="00E86897" w:rsidP="008C31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27F0453D" w14:textId="2EEC4AE4" w:rsidR="00E86897" w:rsidRPr="005C7569" w:rsidRDefault="00E86897" w:rsidP="008C314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D6F" w:rsidRPr="005C7569" w14:paraId="64161BC8" w14:textId="77777777" w:rsidTr="002A26BF">
        <w:tc>
          <w:tcPr>
            <w:tcW w:w="2029" w:type="pct"/>
          </w:tcPr>
          <w:p w14:paraId="354EDA7B" w14:textId="77777777" w:rsidR="00E02D6F" w:rsidRPr="005C7569" w:rsidRDefault="00E02D6F" w:rsidP="00E02D6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2D207F05" w14:textId="1E07107C" w:rsidR="00E02D6F" w:rsidRPr="005C7569" w:rsidRDefault="00E02D6F" w:rsidP="00E02D6F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B5B097" w14:textId="77777777" w:rsidR="00E02D6F" w:rsidRPr="005C7569" w:rsidRDefault="00E02D6F" w:rsidP="00E02D6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447F87" w14:textId="15BD4FA8" w:rsidR="00E02D6F" w:rsidRPr="005C7569" w:rsidRDefault="00E02D6F" w:rsidP="00E02D6F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E02D6F" w:rsidRPr="005C7569" w:rsidRDefault="00E02D6F" w:rsidP="00E02D6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6BA3D" w14:textId="36BF7E55" w:rsidR="00E02D6F" w:rsidRPr="005C7569" w:rsidRDefault="00E02D6F" w:rsidP="00E02D6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691,140</w:t>
            </w:r>
          </w:p>
        </w:tc>
        <w:tc>
          <w:tcPr>
            <w:tcW w:w="134" w:type="pct"/>
            <w:gridSpan w:val="2"/>
          </w:tcPr>
          <w:p w14:paraId="43737972" w14:textId="77777777" w:rsidR="00E02D6F" w:rsidRPr="005C7569" w:rsidRDefault="00E02D6F" w:rsidP="00E02D6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006E899" w14:textId="2220BFFD" w:rsidR="00E02D6F" w:rsidRPr="005C7569" w:rsidRDefault="00E02D6F" w:rsidP="00E02D6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</w:tr>
      <w:tr w:rsidR="00E02D6F" w:rsidRPr="005C7569" w14:paraId="095AC6DB" w14:textId="77777777" w:rsidTr="002A26BF">
        <w:tc>
          <w:tcPr>
            <w:tcW w:w="2029" w:type="pct"/>
          </w:tcPr>
          <w:p w14:paraId="3F34BE91" w14:textId="77777777" w:rsidR="00E02D6F" w:rsidRPr="005C7569" w:rsidRDefault="00E02D6F" w:rsidP="00E02D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657FA4A1" w14:textId="1AF18428" w:rsidR="00E02D6F" w:rsidRPr="005C7569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967,298</w:t>
            </w:r>
          </w:p>
        </w:tc>
        <w:tc>
          <w:tcPr>
            <w:tcW w:w="130" w:type="pct"/>
          </w:tcPr>
          <w:p w14:paraId="6CDB9A2A" w14:textId="77777777" w:rsidR="00E02D6F" w:rsidRPr="005C7569" w:rsidRDefault="00E02D6F" w:rsidP="00E02D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FB629C1" w14:textId="5C834F23" w:rsidR="00E02D6F" w:rsidRPr="005C7569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30" w:type="pct"/>
          </w:tcPr>
          <w:p w14:paraId="4A6CAB8D" w14:textId="77777777" w:rsidR="00E02D6F" w:rsidRPr="005C7569" w:rsidRDefault="00E02D6F" w:rsidP="00E02D6F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FE2347" w14:textId="4E226498" w:rsidR="00E02D6F" w:rsidRPr="005C7569" w:rsidRDefault="00E02D6F" w:rsidP="00E02D6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66,986</w:t>
            </w:r>
          </w:p>
        </w:tc>
        <w:tc>
          <w:tcPr>
            <w:tcW w:w="134" w:type="pct"/>
            <w:gridSpan w:val="2"/>
          </w:tcPr>
          <w:p w14:paraId="419C3994" w14:textId="77777777" w:rsidR="00E02D6F" w:rsidRPr="005C7569" w:rsidRDefault="00E02D6F" w:rsidP="00E02D6F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159B3FD" w14:textId="28C8028D" w:rsidR="00E02D6F" w:rsidRPr="005C7569" w:rsidRDefault="00E02D6F" w:rsidP="00E02D6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E02D6F" w:rsidRPr="005C7569" w14:paraId="3D115FA4" w14:textId="77777777" w:rsidTr="002A26BF">
        <w:tc>
          <w:tcPr>
            <w:tcW w:w="2029" w:type="pct"/>
          </w:tcPr>
          <w:p w14:paraId="7A8B8025" w14:textId="77777777" w:rsidR="00E02D6F" w:rsidRPr="005C7569" w:rsidRDefault="00E02D6F" w:rsidP="00E02D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3E67B4D8" w:rsidR="00E02D6F" w:rsidRPr="005C7569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967,298</w:t>
            </w:r>
          </w:p>
        </w:tc>
        <w:tc>
          <w:tcPr>
            <w:tcW w:w="130" w:type="pct"/>
          </w:tcPr>
          <w:p w14:paraId="6418E6E1" w14:textId="77777777" w:rsidR="00E02D6F" w:rsidRPr="005C7569" w:rsidRDefault="00E02D6F" w:rsidP="00E02D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316F45D1" w:rsidR="00E02D6F" w:rsidRPr="005C7569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130" w:type="pct"/>
          </w:tcPr>
          <w:p w14:paraId="7B4F7B82" w14:textId="77777777" w:rsidR="00E02D6F" w:rsidRPr="005C7569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1879FD27" w:rsidR="00E02D6F" w:rsidRPr="005C7569" w:rsidRDefault="00E02D6F" w:rsidP="00E02D6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758,126</w:t>
            </w:r>
          </w:p>
        </w:tc>
        <w:tc>
          <w:tcPr>
            <w:tcW w:w="134" w:type="pct"/>
            <w:gridSpan w:val="2"/>
          </w:tcPr>
          <w:p w14:paraId="0A65C6AD" w14:textId="77777777" w:rsidR="00E02D6F" w:rsidRPr="005C7569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4679E335" w:rsidR="00E02D6F" w:rsidRPr="005C7569" w:rsidRDefault="00E02D6F" w:rsidP="00E02D6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906</w:t>
            </w: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</w:tr>
      <w:tr w:rsidR="00047A89" w:rsidRPr="00C252AD" w14:paraId="242F5AFB" w14:textId="77777777" w:rsidTr="002A26BF">
        <w:tc>
          <w:tcPr>
            <w:tcW w:w="2029" w:type="pct"/>
          </w:tcPr>
          <w:p w14:paraId="765156CE" w14:textId="7465612C" w:rsidR="00A15B65" w:rsidRPr="00C252AD" w:rsidRDefault="00A15B65" w:rsidP="008C31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7C1ADE" w14:textId="2E215C5F" w:rsidR="00A15B65" w:rsidRPr="00C252AD" w:rsidRDefault="00A15B65" w:rsidP="008C3141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91F7E35" w14:textId="77777777" w:rsidR="00A15B65" w:rsidRPr="00C252AD" w:rsidRDefault="00A15B65" w:rsidP="008C31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8397CA3" w14:textId="6112ED2A" w:rsidR="00A15B65" w:rsidRPr="00C252AD" w:rsidRDefault="00A15B65" w:rsidP="008C3141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06F5AB3" w14:textId="77777777" w:rsidR="00A15B65" w:rsidRPr="00C252AD" w:rsidRDefault="00A15B65" w:rsidP="008C31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AF74491" w14:textId="7B540363" w:rsidR="00A15B65" w:rsidRPr="00C252AD" w:rsidRDefault="00A15B65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B0E49B8" w14:textId="77777777" w:rsidR="00A15B65" w:rsidRPr="00C252AD" w:rsidRDefault="00A15B65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2ECB05" w14:textId="47C212B2" w:rsidR="00A15B65" w:rsidRPr="00C252AD" w:rsidRDefault="00A15B65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5B65" w:rsidRPr="00C252AD" w14:paraId="7D687477" w14:textId="77777777" w:rsidTr="002A26BF">
        <w:tc>
          <w:tcPr>
            <w:tcW w:w="2029" w:type="pct"/>
          </w:tcPr>
          <w:p w14:paraId="27577885" w14:textId="72F677F8" w:rsidR="00A15B65" w:rsidRPr="00C252AD" w:rsidRDefault="00A15B65" w:rsidP="008C31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51" w:type="pct"/>
          </w:tcPr>
          <w:p w14:paraId="61B75F2E" w14:textId="77777777" w:rsidR="00A15B65" w:rsidRPr="00C252AD" w:rsidRDefault="00A15B65" w:rsidP="008C3141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2CB51E2" w14:textId="77777777" w:rsidR="00A15B65" w:rsidRPr="00C252AD" w:rsidRDefault="00A15B65" w:rsidP="008C31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1133B3" w14:textId="77777777" w:rsidR="00A15B65" w:rsidRPr="00C252AD" w:rsidRDefault="00A15B65" w:rsidP="008C3141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7F949BE" w14:textId="77777777" w:rsidR="00A15B65" w:rsidRPr="00C252AD" w:rsidRDefault="00A15B65" w:rsidP="008C31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18EF78F" w14:textId="77777777" w:rsidR="00A15B65" w:rsidRPr="00C252AD" w:rsidRDefault="00A15B65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4BBF467" w14:textId="77777777" w:rsidR="00A15B65" w:rsidRPr="00C252AD" w:rsidRDefault="00A15B65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99BE9E3" w14:textId="77777777" w:rsidR="00A15B65" w:rsidRPr="00C252AD" w:rsidRDefault="00A15B65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D6F" w:rsidRPr="00C252AD" w14:paraId="7FE411E6" w14:textId="77777777" w:rsidTr="002A26BF">
        <w:tc>
          <w:tcPr>
            <w:tcW w:w="2029" w:type="pct"/>
          </w:tcPr>
          <w:p w14:paraId="191A23B8" w14:textId="77777777" w:rsidR="00E02D6F" w:rsidRPr="00C252AD" w:rsidRDefault="00E02D6F" w:rsidP="00E02D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1AD8FE85" w14:textId="1EC1D655" w:rsidR="00E02D6F" w:rsidRPr="00C252AD" w:rsidRDefault="00E02D6F" w:rsidP="00E02D6F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1A90265" w14:textId="77777777" w:rsidR="00E02D6F" w:rsidRPr="00C252AD" w:rsidRDefault="00E02D6F" w:rsidP="00E02D6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BCD9A83" w14:textId="77609FB0" w:rsidR="00E02D6F" w:rsidRPr="00C252AD" w:rsidRDefault="00E02D6F" w:rsidP="00E02D6F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AD4172" w14:textId="77777777" w:rsidR="00E02D6F" w:rsidRPr="00C252AD" w:rsidRDefault="00E02D6F" w:rsidP="00E02D6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6B4928C" w14:textId="62C5913C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115,338</w:t>
            </w:r>
          </w:p>
        </w:tc>
        <w:tc>
          <w:tcPr>
            <w:tcW w:w="130" w:type="pct"/>
          </w:tcPr>
          <w:p w14:paraId="1866E06D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10717305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Pr="00C25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</w:tr>
      <w:tr w:rsidR="00E02D6F" w:rsidRPr="00C252AD" w14:paraId="7F656EA5" w14:textId="77777777" w:rsidTr="002A26BF">
        <w:tc>
          <w:tcPr>
            <w:tcW w:w="2029" w:type="pct"/>
          </w:tcPr>
          <w:p w14:paraId="6B8FA1C2" w14:textId="77777777" w:rsidR="00E02D6F" w:rsidRPr="00C252AD" w:rsidRDefault="00E02D6F" w:rsidP="00E02D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003D7D67" w14:textId="0D483926" w:rsidR="00E02D6F" w:rsidRPr="006D57B7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0" w:type="pct"/>
          </w:tcPr>
          <w:p w14:paraId="52007783" w14:textId="77777777" w:rsidR="00E02D6F" w:rsidRPr="00C252AD" w:rsidRDefault="00E02D6F" w:rsidP="00E02D6F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F5C50A" w14:textId="1120E950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0" w:type="pct"/>
          </w:tcPr>
          <w:p w14:paraId="4D9500CD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84C8F2A" w14:textId="6DF6B7E2" w:rsidR="00E02D6F" w:rsidRPr="00C252AD" w:rsidRDefault="00E02D6F" w:rsidP="00E02D6F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C1D1E2A" w14:textId="77777777" w:rsidR="00E02D6F" w:rsidRPr="003D5299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641B1E47" w14:textId="7EB3E3C1" w:rsidR="00E02D6F" w:rsidRPr="00C252AD" w:rsidRDefault="00E02D6F" w:rsidP="00E02D6F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2D6F" w:rsidRPr="00C252AD" w14:paraId="069901BE" w14:textId="77777777" w:rsidTr="002A26BF">
        <w:tc>
          <w:tcPr>
            <w:tcW w:w="2029" w:type="pct"/>
          </w:tcPr>
          <w:p w14:paraId="71529C83" w14:textId="77777777" w:rsidR="00E02D6F" w:rsidRPr="00C252AD" w:rsidRDefault="00E02D6F" w:rsidP="00E02D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</w:tcPr>
          <w:p w14:paraId="094B2F13" w14:textId="26C5181C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30" w:type="pct"/>
          </w:tcPr>
          <w:p w14:paraId="2459AB85" w14:textId="77777777" w:rsidR="00E02D6F" w:rsidRPr="00C252AD" w:rsidRDefault="00E02D6F" w:rsidP="00E02D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15C8F6" w14:textId="7BA44480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130" w:type="pct"/>
          </w:tcPr>
          <w:p w14:paraId="21CB4F53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FAEE159" w14:textId="5061A1A2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  <w:tc>
          <w:tcPr>
            <w:tcW w:w="130" w:type="pct"/>
          </w:tcPr>
          <w:p w14:paraId="4307BDAB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5158B677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</w:tr>
      <w:tr w:rsidR="00E02D6F" w:rsidRPr="00C252AD" w14:paraId="3B45BB90" w14:textId="77777777" w:rsidTr="002A26BF">
        <w:tc>
          <w:tcPr>
            <w:tcW w:w="2029" w:type="pct"/>
          </w:tcPr>
          <w:p w14:paraId="36E49CE8" w14:textId="04D299B4" w:rsidR="00E02D6F" w:rsidRPr="00C252AD" w:rsidRDefault="00E02D6F" w:rsidP="00E02D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</w:tcPr>
          <w:p w14:paraId="7B6443AC" w14:textId="50BB5893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130" w:type="pct"/>
          </w:tcPr>
          <w:p w14:paraId="5085240E" w14:textId="77777777" w:rsidR="00E02D6F" w:rsidRPr="00C252AD" w:rsidRDefault="00E02D6F" w:rsidP="00E02D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EC50F9E" w14:textId="43A0904E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30" w:type="pct"/>
          </w:tcPr>
          <w:p w14:paraId="08F4F4C5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85EF146" w14:textId="4C82A0D6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130" w:type="pct"/>
          </w:tcPr>
          <w:p w14:paraId="2D5ADDC0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0E2FD78E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</w:tr>
      <w:tr w:rsidR="00E02D6F" w:rsidRPr="00C252AD" w14:paraId="44F83DDF" w14:textId="77777777" w:rsidTr="002A26BF">
        <w:tc>
          <w:tcPr>
            <w:tcW w:w="2029" w:type="pct"/>
          </w:tcPr>
          <w:p w14:paraId="7D39574E" w14:textId="77777777" w:rsidR="00E02D6F" w:rsidRPr="00C252AD" w:rsidRDefault="00E02D6F" w:rsidP="00E02D6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019955C8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30" w:type="pct"/>
          </w:tcPr>
          <w:p w14:paraId="2B493806" w14:textId="77777777" w:rsidR="00E02D6F" w:rsidRPr="00C252AD" w:rsidRDefault="00E02D6F" w:rsidP="00E02D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72108FEF" w:rsidR="00E02D6F" w:rsidRPr="00C252AD" w:rsidRDefault="00E02D6F" w:rsidP="00E02D6F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30" w:type="pct"/>
            <w:tcBorders>
              <w:bottom w:val="nil"/>
            </w:tcBorders>
          </w:tcPr>
          <w:p w14:paraId="4C026DC1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397369" w14:textId="33EFD19F" w:rsidR="00E02D6F" w:rsidRPr="00D065D5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117,154</w:t>
            </w:r>
          </w:p>
        </w:tc>
        <w:tc>
          <w:tcPr>
            <w:tcW w:w="130" w:type="pct"/>
            <w:tcBorders>
              <w:bottom w:val="nil"/>
            </w:tcBorders>
          </w:tcPr>
          <w:p w14:paraId="7B0D4501" w14:textId="77777777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309A5DF3" w:rsidR="00E02D6F" w:rsidRPr="00C252AD" w:rsidRDefault="00E02D6F" w:rsidP="00E02D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047A89" w:rsidRPr="00C252AD" w14:paraId="6D9E6DA1" w14:textId="77777777" w:rsidTr="002A26BF">
        <w:tc>
          <w:tcPr>
            <w:tcW w:w="2029" w:type="pct"/>
          </w:tcPr>
          <w:p w14:paraId="694C29D4" w14:textId="1C3ED19B" w:rsidR="00047A89" w:rsidRPr="00C252AD" w:rsidRDefault="00047A89" w:rsidP="008C31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ED9F48" w14:textId="4FA8DD4E" w:rsidR="00047A89" w:rsidRPr="00C252AD" w:rsidRDefault="00047A89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C044AE6" w14:textId="77777777" w:rsidR="00047A89" w:rsidRPr="00C252AD" w:rsidRDefault="00047A89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BA26CE" w14:textId="3F4EDE09" w:rsidR="00047A89" w:rsidRPr="00C252AD" w:rsidRDefault="00047A89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6F9117" w14:textId="77777777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61DFAB1" w14:textId="7A739603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274240" w14:textId="77777777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82564F3" w14:textId="2412A5E9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A89" w:rsidRPr="00C252AD" w14:paraId="58E7F2F8" w14:textId="77777777" w:rsidTr="002A26BF">
        <w:tc>
          <w:tcPr>
            <w:tcW w:w="2029" w:type="pct"/>
          </w:tcPr>
          <w:p w14:paraId="77DD292E" w14:textId="5779BFFF" w:rsidR="00047A89" w:rsidRPr="00C252AD" w:rsidRDefault="00047A89" w:rsidP="008C31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3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9513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51" w:type="pct"/>
          </w:tcPr>
          <w:p w14:paraId="7A81CF74" w14:textId="77777777" w:rsidR="00047A89" w:rsidRPr="00C252AD" w:rsidRDefault="00047A89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009E2F" w14:textId="77777777" w:rsidR="00047A89" w:rsidRPr="00C252AD" w:rsidRDefault="00047A89" w:rsidP="008C31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C15374" w14:textId="77777777" w:rsidR="00047A89" w:rsidRPr="00C252AD" w:rsidRDefault="00047A89" w:rsidP="008C31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AB75EF" w14:textId="77777777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AD84822" w14:textId="77777777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543949" w14:textId="77777777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82685CD" w14:textId="77777777" w:rsidR="00047A89" w:rsidRPr="00C252AD" w:rsidRDefault="00047A89" w:rsidP="008C31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6BF" w:rsidRPr="00C252AD" w14:paraId="29FC96C8" w14:textId="77777777" w:rsidTr="002A26BF">
        <w:tc>
          <w:tcPr>
            <w:tcW w:w="2029" w:type="pct"/>
          </w:tcPr>
          <w:p w14:paraId="5CDB3E04" w14:textId="1C29CFA3" w:rsidR="002A26BF" w:rsidRPr="002A26BF" w:rsidRDefault="002A26BF" w:rsidP="002A26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26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61E70CEC" w14:textId="398BF6B5" w:rsidR="002A26BF" w:rsidRPr="002A26BF" w:rsidRDefault="002A26BF" w:rsidP="002A26BF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E7A208" w14:textId="77777777" w:rsidR="002A26BF" w:rsidRPr="002A26BF" w:rsidRDefault="002A26BF" w:rsidP="002A26BF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C40071E" w14:textId="49843F78" w:rsidR="002A26BF" w:rsidRPr="002A26BF" w:rsidRDefault="002A26BF" w:rsidP="002A26BF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5DC745" w14:textId="77777777" w:rsidR="002A26BF" w:rsidRPr="002A26BF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1BB24C7A" w14:textId="007DD56E" w:rsidR="002A26BF" w:rsidRPr="002A26BF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6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2A2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26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665</w:t>
            </w:r>
            <w:r w:rsidRPr="002A2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26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342</w:t>
            </w:r>
          </w:p>
        </w:tc>
        <w:tc>
          <w:tcPr>
            <w:tcW w:w="130" w:type="pct"/>
          </w:tcPr>
          <w:p w14:paraId="222CB6D2" w14:textId="77777777" w:rsidR="002A26BF" w:rsidRPr="002A26BF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286E493E" w14:textId="2DF09C8E" w:rsidR="002A26BF" w:rsidRPr="002A26BF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6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2A2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26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092</w:t>
            </w:r>
            <w:r w:rsidRPr="002A2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26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051</w:t>
            </w:r>
          </w:p>
        </w:tc>
      </w:tr>
      <w:tr w:rsidR="002A26BF" w:rsidRPr="00C252AD" w14:paraId="06694F10" w14:textId="77777777" w:rsidTr="002A26BF">
        <w:tc>
          <w:tcPr>
            <w:tcW w:w="2029" w:type="pct"/>
          </w:tcPr>
          <w:p w14:paraId="288CC535" w14:textId="77777777" w:rsidR="002A26BF" w:rsidRPr="00C252AD" w:rsidRDefault="002A26BF" w:rsidP="002A26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3B76440B" w14:textId="77777777" w:rsidR="002A26BF" w:rsidRPr="00C252AD" w:rsidRDefault="002A26BF" w:rsidP="002A26B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1D1FE8" w14:textId="77777777" w:rsidR="002A26BF" w:rsidRPr="00C252AD" w:rsidRDefault="002A26BF" w:rsidP="002A26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F5DCCD0" w14:textId="77777777" w:rsidR="002A26BF" w:rsidRPr="00C252AD" w:rsidRDefault="002A26BF" w:rsidP="002A26B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C8736FB" w14:textId="77777777" w:rsidR="002A26BF" w:rsidRPr="00C252AD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4A5518D8" w14:textId="77777777" w:rsidR="002A26BF" w:rsidRPr="00C252AD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A6F242" w14:textId="77777777" w:rsidR="002A26BF" w:rsidRPr="00C252AD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8A89502" w14:textId="77777777" w:rsidR="002A26BF" w:rsidRPr="00C252AD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6BF" w:rsidRPr="00C252AD" w14:paraId="4A6DAF33" w14:textId="77777777" w:rsidTr="002A26BF">
        <w:tc>
          <w:tcPr>
            <w:tcW w:w="2029" w:type="pct"/>
          </w:tcPr>
          <w:p w14:paraId="24929864" w14:textId="7A6C33F8" w:rsidR="002A26BF" w:rsidRPr="00C252AD" w:rsidRDefault="002A26BF" w:rsidP="002A26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51" w:type="pct"/>
          </w:tcPr>
          <w:p w14:paraId="26ECECFA" w14:textId="77777777" w:rsidR="002A26BF" w:rsidRDefault="002A26BF" w:rsidP="002A26B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A4BF295" w14:textId="77777777" w:rsidR="002A26BF" w:rsidRPr="00C252AD" w:rsidRDefault="002A26BF" w:rsidP="002A26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EA62E11" w14:textId="77777777" w:rsidR="002A26BF" w:rsidRPr="00FD6C5D" w:rsidRDefault="002A26BF" w:rsidP="002A26B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842509D" w14:textId="77777777" w:rsidR="002A26BF" w:rsidRPr="00C252AD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31B7C6A" w14:textId="77777777" w:rsidR="002A26BF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80BF22" w14:textId="77777777" w:rsidR="002A26BF" w:rsidRPr="00C252AD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6313FEA" w14:textId="77777777" w:rsidR="002A26BF" w:rsidRPr="00FD6C5D" w:rsidRDefault="002A26BF" w:rsidP="002A26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26BF" w:rsidRPr="00D34402" w14:paraId="5F93C504" w14:textId="77777777" w:rsidTr="002A26BF">
        <w:tc>
          <w:tcPr>
            <w:tcW w:w="2029" w:type="pct"/>
          </w:tcPr>
          <w:p w14:paraId="520D0089" w14:textId="77777777" w:rsidR="002A26BF" w:rsidRPr="00D34402" w:rsidRDefault="002A26BF" w:rsidP="002A26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57DA5F96" w14:textId="77777777" w:rsidR="002A26BF" w:rsidRPr="00D34402" w:rsidRDefault="002A26BF" w:rsidP="002A26BF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91D2D5" w14:textId="77777777" w:rsidR="002A26BF" w:rsidRPr="00D34402" w:rsidRDefault="002A26BF" w:rsidP="002A26B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852314F" w14:textId="77777777" w:rsidR="002A26BF" w:rsidRPr="00D34402" w:rsidRDefault="002A26BF" w:rsidP="002A26BF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3A8E53" w14:textId="77777777" w:rsidR="002A26BF" w:rsidRPr="00D34402" w:rsidRDefault="002A26BF" w:rsidP="002A26B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2572CBD6" w14:textId="77777777" w:rsidR="002A26BF" w:rsidRPr="00D34402" w:rsidRDefault="002A26BF" w:rsidP="002A26B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4,856</w:t>
            </w:r>
          </w:p>
        </w:tc>
        <w:tc>
          <w:tcPr>
            <w:tcW w:w="130" w:type="pct"/>
          </w:tcPr>
          <w:p w14:paraId="4002A7BC" w14:textId="77777777" w:rsidR="002A26BF" w:rsidRPr="00D34402" w:rsidRDefault="002A26BF" w:rsidP="002A26BF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0E9ACB7" w14:textId="77777777" w:rsidR="002A26BF" w:rsidRPr="00D34402" w:rsidRDefault="002A26BF" w:rsidP="002A26BF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</w:tbl>
    <w:p w14:paraId="6F117A77" w14:textId="3EF47ACC" w:rsidR="008061C1" w:rsidRPr="00F065D7" w:rsidRDefault="008061C1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CBB33" w14:textId="77777777" w:rsidR="006D2747" w:rsidRPr="00951309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13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951309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77067F0" w14:textId="4A449C42" w:rsidR="00BB668B" w:rsidRPr="00951309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1309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บริษัทได้ทำสัญญาว่าจ้าง</w:t>
      </w:r>
      <w:r w:rsidR="00765A22" w:rsidRPr="00951309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951309">
        <w:rPr>
          <w:rFonts w:asciiTheme="majorBidi" w:hAnsiTheme="majorBidi" w:cstheme="majorBidi" w:hint="cs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BB668B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B668B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24CF"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="00D1502E"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D6C5D" w:rsidRPr="00E1799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3601E4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5227B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บริษัทตกลงที่จะจ่ายค่าบริการ</w:t>
      </w:r>
      <w:r w:rsidR="00AA49A0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ราย</w:t>
      </w:r>
      <w:r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เดือน</w:t>
      </w:r>
      <w:r w:rsidR="00AA49A0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ตามอัตราที่</w:t>
      </w:r>
      <w:r w:rsidR="00204846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ระบุ</w:t>
      </w:r>
      <w:r w:rsidR="00AA49A0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ในสัญญา</w:t>
      </w:r>
      <w:r w:rsidR="008C0541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3601E4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จะมีการ</w:t>
      </w:r>
      <w:r w:rsidR="0085227B" w:rsidRPr="00E17997">
        <w:rPr>
          <w:rFonts w:asciiTheme="majorBidi" w:hAnsiTheme="majorBidi" w:cstheme="majorBidi" w:hint="cs"/>
          <w:sz w:val="30"/>
          <w:szCs w:val="30"/>
          <w:cs/>
          <w:lang w:val="en-US"/>
        </w:rPr>
        <w:t>ทบทวนค่าบริการเป็นประจำทุกปี</w:t>
      </w:r>
    </w:p>
    <w:p w14:paraId="1B99E088" w14:textId="382AF512" w:rsidR="00137135" w:rsidRPr="00951309" w:rsidRDefault="008F78F4" w:rsidP="008F78F4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70C39348" w14:textId="77777777" w:rsidR="00F8469A" w:rsidRPr="00951309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951309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19F62526" w14:textId="77777777" w:rsidR="00F8469A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1894204A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บริษัทได้ทำ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สัญญาการบริหารการเงินระหว่างกัน</w:t>
      </w:r>
      <w:r w:rsidR="002601D5" w:rsidRPr="00CA0121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CA0121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CA0121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CA012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CA0121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CA0121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CA0121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>หรืออัตราดอกเบี้ยเงินกู้ยืมเฉลี่ยที่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>ต้องชำระคืนเมื่อทวงถามบวกร้อยละ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CA0121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เงินฝากประจำ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8A2355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="003314C4" w:rsidRPr="008A2355">
        <w:rPr>
          <w:rFonts w:asciiTheme="majorBidi" w:hAnsiTheme="majorBidi"/>
          <w:sz w:val="30"/>
          <w:szCs w:val="30"/>
        </w:rPr>
        <w:t xml:space="preserve"> </w:t>
      </w:r>
      <w:r w:rsidRPr="008A2355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8A2355">
        <w:rPr>
          <w:rFonts w:asciiTheme="majorBidi" w:hAnsiTheme="majorBidi" w:cstheme="majorBidi"/>
          <w:sz w:val="30"/>
          <w:szCs w:val="30"/>
        </w:rPr>
        <w:t>“</w:t>
      </w:r>
      <w:r w:rsidRPr="008A2355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77B2F432" w14:textId="06BB08FA" w:rsidR="00F95A1D" w:rsidRPr="00F065D7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</w:p>
    <w:p w14:paraId="13C90159" w14:textId="54B9E55B" w:rsidR="00B36D3F" w:rsidRPr="00F065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สินทรัพย์ทางการเงินอื่น</w:t>
      </w:r>
    </w:p>
    <w:p w14:paraId="21457DAA" w14:textId="77777777" w:rsidR="006E7855" w:rsidRPr="008F78F4" w:rsidRDefault="006E7855" w:rsidP="006E7855">
      <w:pPr>
        <w:pStyle w:val="ListParagraph"/>
        <w:ind w:left="540" w:firstLine="0"/>
        <w:rPr>
          <w:rFonts w:asciiTheme="majorBidi" w:hAnsiTheme="majorBidi"/>
          <w:sz w:val="20"/>
          <w:szCs w:val="20"/>
          <w:lang w:val="en-US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202"/>
        <w:gridCol w:w="238"/>
        <w:gridCol w:w="1132"/>
        <w:gridCol w:w="269"/>
        <w:gridCol w:w="1233"/>
        <w:gridCol w:w="238"/>
        <w:gridCol w:w="1194"/>
      </w:tblGrid>
      <w:tr w:rsidR="006E7855" w:rsidRPr="007E7638" w14:paraId="57165567" w14:textId="77777777" w:rsidTr="002619A0">
        <w:trPr>
          <w:tblHeader/>
        </w:trPr>
        <w:tc>
          <w:tcPr>
            <w:tcW w:w="2034" w:type="pct"/>
          </w:tcPr>
          <w:p w14:paraId="01F29D6E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538E410D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362837E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  <w:vAlign w:val="bottom"/>
          </w:tcPr>
          <w:p w14:paraId="455B353E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7E7638" w14:paraId="08812CBC" w14:textId="77777777" w:rsidTr="002619A0">
        <w:trPr>
          <w:tblHeader/>
        </w:trPr>
        <w:tc>
          <w:tcPr>
            <w:tcW w:w="2034" w:type="pct"/>
          </w:tcPr>
          <w:p w14:paraId="0ED72E02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00CB12E" w14:textId="30640F8B" w:rsidR="006E7855" w:rsidRPr="007E7638" w:rsidRDefault="00E40CB8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160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31F6233A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AB2491A" w14:textId="5A8ABBB6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4AB4CE7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AB20752" w14:textId="053FACBF" w:rsidR="006E7855" w:rsidRPr="007E7638" w:rsidRDefault="00E40CB8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160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0ACFA09F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51A058" w14:textId="6AA7D97B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050CF" w:rsidRPr="007E7638" w14:paraId="3AA3CD4B" w14:textId="77777777" w:rsidTr="002619A0">
        <w:trPr>
          <w:tblHeader/>
        </w:trPr>
        <w:tc>
          <w:tcPr>
            <w:tcW w:w="2034" w:type="pct"/>
          </w:tcPr>
          <w:p w14:paraId="5E9DD6D3" w14:textId="77777777" w:rsidR="002050CF" w:rsidRPr="007E7638" w:rsidRDefault="002050CF" w:rsidP="002050C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8475523" w14:textId="67A5C298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1399FC8E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57A8916" w14:textId="451148E6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18E9DEFF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F1C937C" w14:textId="36BB417A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6652D463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2AAB9BA" w14:textId="48329EF1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E7855" w:rsidRPr="007E7638" w14:paraId="486B7207" w14:textId="77777777" w:rsidTr="00A37286">
        <w:trPr>
          <w:tblHeader/>
        </w:trPr>
        <w:tc>
          <w:tcPr>
            <w:tcW w:w="2034" w:type="pct"/>
          </w:tcPr>
          <w:p w14:paraId="39077CFB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F526EA4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7E7638" w14:paraId="7794F438" w14:textId="77777777" w:rsidTr="002619A0">
        <w:trPr>
          <w:tblHeader/>
        </w:trPr>
        <w:tc>
          <w:tcPr>
            <w:tcW w:w="2034" w:type="pct"/>
          </w:tcPr>
          <w:p w14:paraId="5D025879" w14:textId="55DB3759" w:rsidR="006E7855" w:rsidRPr="007E7638" w:rsidRDefault="00BB0E4D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48" w:type="pct"/>
          </w:tcPr>
          <w:p w14:paraId="3E09034F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AD0B002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32FD336A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6AA388F" w14:textId="77777777" w:rsidR="006E7855" w:rsidRPr="007E7638" w:rsidRDefault="006E7855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B4891A1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A07927F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3F8BF724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4F28" w:rsidRPr="007E7638" w14:paraId="23601A23" w14:textId="77777777" w:rsidTr="002619A0">
        <w:trPr>
          <w:tblHeader/>
        </w:trPr>
        <w:tc>
          <w:tcPr>
            <w:tcW w:w="2034" w:type="pct"/>
          </w:tcPr>
          <w:p w14:paraId="37DC4041" w14:textId="686DEDA1" w:rsidR="003F4F28" w:rsidRPr="007E7638" w:rsidRDefault="003F4F28" w:rsidP="003F4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48" w:type="pct"/>
          </w:tcPr>
          <w:p w14:paraId="1799D488" w14:textId="0B6F9837" w:rsidR="003F4F28" w:rsidRPr="003F4F28" w:rsidRDefault="00CE3E20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7B33DC" w14:textId="77777777" w:rsidR="003F4F28" w:rsidRPr="003F4F28" w:rsidRDefault="003F4F28" w:rsidP="003F4F28">
            <w:pPr>
              <w:pStyle w:val="BodyText"/>
              <w:tabs>
                <w:tab w:val="decimal" w:pos="661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8813938" w14:textId="673CDE21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</w:tcPr>
          <w:p w14:paraId="007CD8F6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09C1102" w14:textId="0E892D1A" w:rsidR="003F4F28" w:rsidRPr="003F4F28" w:rsidRDefault="00CE3E20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E456A0C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18021804" w14:textId="36F1129E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F4F28" w:rsidRPr="007E7638" w14:paraId="6ADE74F0" w14:textId="77777777" w:rsidTr="002619A0">
        <w:trPr>
          <w:tblHeader/>
        </w:trPr>
        <w:tc>
          <w:tcPr>
            <w:tcW w:w="2034" w:type="pct"/>
          </w:tcPr>
          <w:p w14:paraId="1FDFBF06" w14:textId="77777777" w:rsidR="003F4F28" w:rsidRPr="007E7638" w:rsidRDefault="003F4F28" w:rsidP="003F4F2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B01F32" w14:textId="51E36FDC" w:rsidR="003F4F28" w:rsidRPr="00CE3E20" w:rsidRDefault="00CE3E20" w:rsidP="00CE3E20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0A9AF16" w14:textId="77777777" w:rsidR="003F4F28" w:rsidRPr="007E7638" w:rsidRDefault="003F4F28" w:rsidP="003F4F28">
            <w:pPr>
              <w:pStyle w:val="BodyText"/>
              <w:tabs>
                <w:tab w:val="decimal" w:pos="978"/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8AEA45F" w14:textId="6DDC6F81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</w:tcPr>
          <w:p w14:paraId="5EE4D85B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0C4D010A" w14:textId="2C106140" w:rsidR="003F4F28" w:rsidRPr="00CE3E20" w:rsidRDefault="00CE3E20" w:rsidP="00CE3E20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12D9848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D37A5BF" w14:textId="10A98600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3F4F28" w:rsidRPr="007E7638" w14:paraId="70F5F8D8" w14:textId="77777777" w:rsidTr="002619A0">
        <w:trPr>
          <w:tblHeader/>
        </w:trPr>
        <w:tc>
          <w:tcPr>
            <w:tcW w:w="2034" w:type="pct"/>
          </w:tcPr>
          <w:p w14:paraId="73391DB6" w14:textId="77777777" w:rsidR="003F4F28" w:rsidRPr="007E7638" w:rsidRDefault="003F4F28" w:rsidP="003F4F2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135B923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50C74D1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9EA4E91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CD4E5F1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3E864384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FD8E742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F2CB3AD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4F28" w:rsidRPr="007E7638" w14:paraId="24CCE82C" w14:textId="77777777" w:rsidTr="002619A0">
        <w:trPr>
          <w:tblHeader/>
        </w:trPr>
        <w:tc>
          <w:tcPr>
            <w:tcW w:w="2034" w:type="pct"/>
          </w:tcPr>
          <w:p w14:paraId="27586032" w14:textId="1F0A2C17" w:rsidR="003F4F28" w:rsidRPr="007E7638" w:rsidRDefault="003F4F28" w:rsidP="003F4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046F1D08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5B97E98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83A5A06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9C529F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451A91AD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753739D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478718BD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619A0" w:rsidRPr="007E7638" w14:paraId="21D904F0" w14:textId="77777777" w:rsidTr="002619A0">
        <w:trPr>
          <w:tblHeader/>
        </w:trPr>
        <w:tc>
          <w:tcPr>
            <w:tcW w:w="2034" w:type="pct"/>
          </w:tcPr>
          <w:p w14:paraId="1660BA05" w14:textId="60B66F9F" w:rsidR="002619A0" w:rsidRPr="007E7638" w:rsidRDefault="002619A0" w:rsidP="002619A0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648" w:type="pct"/>
          </w:tcPr>
          <w:p w14:paraId="17CD0C0A" w14:textId="0A87834C" w:rsidR="002619A0" w:rsidRPr="007E7638" w:rsidRDefault="002619A0" w:rsidP="002619A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128" w:type="pct"/>
            <w:vAlign w:val="bottom"/>
          </w:tcPr>
          <w:p w14:paraId="30539448" w14:textId="77777777" w:rsidR="002619A0" w:rsidRPr="007E7638" w:rsidRDefault="002619A0" w:rsidP="002619A0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16C4DEC" w14:textId="7095B89F" w:rsidR="002619A0" w:rsidRPr="007E7638" w:rsidRDefault="002619A0" w:rsidP="002619A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145" w:type="pct"/>
            <w:vAlign w:val="bottom"/>
          </w:tcPr>
          <w:p w14:paraId="02F62051" w14:textId="77777777" w:rsidR="002619A0" w:rsidRPr="007E7638" w:rsidRDefault="002619A0" w:rsidP="002619A0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7428524" w14:textId="74C6080B" w:rsidR="002619A0" w:rsidRPr="007E7638" w:rsidRDefault="002619A0" w:rsidP="002619A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128" w:type="pct"/>
            <w:vAlign w:val="bottom"/>
          </w:tcPr>
          <w:p w14:paraId="0DFA7506" w14:textId="77777777" w:rsidR="002619A0" w:rsidRPr="007E7638" w:rsidRDefault="002619A0" w:rsidP="002619A0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C682179" w14:textId="54DC3EF4" w:rsidR="002619A0" w:rsidRPr="007E7638" w:rsidRDefault="002619A0" w:rsidP="002619A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2619A0" w:rsidRPr="007E7638" w14:paraId="0070DB1E" w14:textId="77777777" w:rsidTr="002619A0">
        <w:trPr>
          <w:tblHeader/>
        </w:trPr>
        <w:tc>
          <w:tcPr>
            <w:tcW w:w="2034" w:type="pct"/>
          </w:tcPr>
          <w:p w14:paraId="1D9F26D5" w14:textId="13428E6F" w:rsidR="002619A0" w:rsidRPr="007E7638" w:rsidRDefault="002619A0" w:rsidP="002619A0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48" w:type="pct"/>
          </w:tcPr>
          <w:p w14:paraId="7DA18354" w14:textId="5FFD1124" w:rsidR="002619A0" w:rsidRPr="007E7638" w:rsidRDefault="002619A0" w:rsidP="002619A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2,413,550</w:t>
            </w:r>
          </w:p>
        </w:tc>
        <w:tc>
          <w:tcPr>
            <w:tcW w:w="128" w:type="pct"/>
          </w:tcPr>
          <w:p w14:paraId="3838386F" w14:textId="77777777" w:rsidR="002619A0" w:rsidRPr="007E7638" w:rsidRDefault="002619A0" w:rsidP="002619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vAlign w:val="bottom"/>
          </w:tcPr>
          <w:p w14:paraId="5FD9CB2C" w14:textId="302D7D39" w:rsidR="002619A0" w:rsidRPr="007E7638" w:rsidRDefault="002619A0" w:rsidP="002619A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45" w:type="pct"/>
            <w:vAlign w:val="bottom"/>
          </w:tcPr>
          <w:p w14:paraId="41543073" w14:textId="77777777" w:rsidR="002619A0" w:rsidRPr="007E7638" w:rsidRDefault="002619A0" w:rsidP="002619A0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55D380F8" w14:textId="6C2F77DE" w:rsidR="002619A0" w:rsidRPr="007E7638" w:rsidRDefault="002619A0" w:rsidP="002619A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2,413,550</w:t>
            </w:r>
          </w:p>
        </w:tc>
        <w:tc>
          <w:tcPr>
            <w:tcW w:w="128" w:type="pct"/>
            <w:vAlign w:val="bottom"/>
          </w:tcPr>
          <w:p w14:paraId="2E079817" w14:textId="77777777" w:rsidR="002619A0" w:rsidRPr="007E7638" w:rsidRDefault="002619A0" w:rsidP="002619A0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746276B4" w14:textId="36457EE5" w:rsidR="002619A0" w:rsidRPr="007E7638" w:rsidRDefault="002619A0" w:rsidP="002619A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2619A0" w:rsidRPr="007E7638" w14:paraId="1DC1F1A9" w14:textId="77777777" w:rsidTr="002619A0">
        <w:trPr>
          <w:tblHeader/>
        </w:trPr>
        <w:tc>
          <w:tcPr>
            <w:tcW w:w="2034" w:type="pct"/>
          </w:tcPr>
          <w:p w14:paraId="4AF6020B" w14:textId="7CE672F7" w:rsidR="002619A0" w:rsidRPr="007E7638" w:rsidRDefault="002619A0" w:rsidP="002619A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AB94AB1" w14:textId="43773E7E" w:rsidR="002619A0" w:rsidRPr="002619A0" w:rsidRDefault="002619A0" w:rsidP="002619A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1F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931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1F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417</w:t>
            </w:r>
            <w:r w:rsidRPr="00931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1F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576</w:t>
            </w:r>
          </w:p>
        </w:tc>
        <w:tc>
          <w:tcPr>
            <w:tcW w:w="128" w:type="pct"/>
          </w:tcPr>
          <w:p w14:paraId="11735B52" w14:textId="77777777" w:rsidR="002619A0" w:rsidRPr="007E7638" w:rsidRDefault="002619A0" w:rsidP="002619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183054D" w14:textId="3238A2A4" w:rsidR="002619A0" w:rsidRPr="007E7638" w:rsidRDefault="002619A0" w:rsidP="002619A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145" w:type="pct"/>
          </w:tcPr>
          <w:p w14:paraId="6A6F0A66" w14:textId="77777777" w:rsidR="002619A0" w:rsidRPr="007E7638" w:rsidRDefault="002619A0" w:rsidP="00261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2D77319E" w:rsidR="002619A0" w:rsidRPr="007E7638" w:rsidRDefault="002619A0" w:rsidP="002619A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576</w:t>
            </w:r>
          </w:p>
        </w:tc>
        <w:tc>
          <w:tcPr>
            <w:tcW w:w="128" w:type="pct"/>
          </w:tcPr>
          <w:p w14:paraId="28A47613" w14:textId="77777777" w:rsidR="002619A0" w:rsidRPr="007E7638" w:rsidRDefault="002619A0" w:rsidP="00261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44355779" w:rsidR="002619A0" w:rsidRPr="007E7638" w:rsidRDefault="002619A0" w:rsidP="002619A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</w:tbl>
    <w:p w14:paraId="5532FA3C" w14:textId="77777777" w:rsidR="00C33077" w:rsidRPr="008F78F4" w:rsidRDefault="00C33077" w:rsidP="00F307E6">
      <w:pPr>
        <w:tabs>
          <w:tab w:val="left" w:pos="36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F065D7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35066C" w:rsidRPr="00F065D7" w14:paraId="485B7F2E" w14:textId="77777777" w:rsidTr="00134DBA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60AF83AD" w14:textId="63010A9F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134DBA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528BE296" w:rsidR="0035066C" w:rsidRPr="00F065D7" w:rsidRDefault="00FD6C5D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CD01D5E" w14:textId="50EDF0F5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324D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1D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39B80C9D" w:rsidR="0035066C" w:rsidRPr="00F065D7" w:rsidRDefault="00255FCB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A1C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5066C" w:rsidRPr="00F065D7" w14:paraId="65AB44A6" w14:textId="77777777" w:rsidTr="00134DBA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134DBA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6F9DD01" w14:textId="51D16A34" w:rsidR="0035066C" w:rsidRPr="00F065D7" w:rsidRDefault="00FD6C5D" w:rsidP="00F307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F307E6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927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2E25CF9B" w14:textId="1A179F0C" w:rsidR="0035066C" w:rsidRPr="00F556C3" w:rsidRDefault="00F62CDE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7B9A299F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3BC16E" w14:textId="68332D30" w:rsidR="0035066C" w:rsidRPr="00DB5A29" w:rsidRDefault="00F62CDE" w:rsidP="00F556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A29">
              <w:rPr>
                <w:rFonts w:asciiTheme="majorBidi" w:hAnsiTheme="majorBidi" w:cstheme="majorBidi"/>
                <w:sz w:val="30"/>
                <w:szCs w:val="30"/>
              </w:rPr>
              <w:t>(3,903)</w:t>
            </w:r>
          </w:p>
        </w:tc>
        <w:tc>
          <w:tcPr>
            <w:tcW w:w="244" w:type="dxa"/>
          </w:tcPr>
          <w:p w14:paraId="63787EC9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0A4DF74" w14:textId="57FE9E21" w:rsidR="0035066C" w:rsidRPr="00DB5A29" w:rsidRDefault="00DB5A29" w:rsidP="005C642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A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01D3756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1C3F7673" w:rsidR="0035066C" w:rsidRPr="00F065D7" w:rsidRDefault="002619A0" w:rsidP="00481F5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4,026</w:t>
            </w:r>
          </w:p>
        </w:tc>
      </w:tr>
    </w:tbl>
    <w:p w14:paraId="14EB93BE" w14:textId="77777777" w:rsidR="000A2CC0" w:rsidRPr="00F065D7" w:rsidRDefault="000A2CC0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77777777" w:rsidR="002C0F04" w:rsidRPr="00F065D7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243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7"/>
      </w:tblGrid>
      <w:tr w:rsidR="008E6872" w:rsidRPr="00F065D7" w14:paraId="27BAECF8" w14:textId="77777777" w:rsidTr="00567588">
        <w:trPr>
          <w:trHeight w:val="313"/>
          <w:tblHeader/>
        </w:trPr>
        <w:tc>
          <w:tcPr>
            <w:tcW w:w="2049" w:type="pct"/>
          </w:tcPr>
          <w:p w14:paraId="1AE6A981" w14:textId="77777777" w:rsidR="008E6872" w:rsidRPr="00F065D7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E016A58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37597974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E95158D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3868CE31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F065D7" w14:paraId="76046F33" w14:textId="77777777" w:rsidTr="00682AF7">
        <w:trPr>
          <w:trHeight w:val="275"/>
          <w:tblHeader/>
        </w:trPr>
        <w:tc>
          <w:tcPr>
            <w:tcW w:w="2049" w:type="pct"/>
          </w:tcPr>
          <w:p w14:paraId="49219E4A" w14:textId="1EF24F7B" w:rsidR="001B3763" w:rsidRPr="00F065D7" w:rsidRDefault="001B3763" w:rsidP="00FD6C5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3B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FD6C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769EB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769EB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34C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" w:type="pct"/>
            <w:vAlign w:val="bottom"/>
          </w:tcPr>
          <w:p w14:paraId="29C25F91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D8F99F" w14:textId="51733A3F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vAlign w:val="bottom"/>
          </w:tcPr>
          <w:p w14:paraId="3EED083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616D24" w14:textId="0D0F372B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  <w:vAlign w:val="bottom"/>
          </w:tcPr>
          <w:p w14:paraId="02A4D047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7D6F13D" w14:textId="4DB714C3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gridSpan w:val="2"/>
            <w:vAlign w:val="bottom"/>
          </w:tcPr>
          <w:p w14:paraId="5BF1628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65E2D80" w14:textId="5472ADCD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B3763" w:rsidRPr="00F065D7" w14:paraId="73F3D4E1" w14:textId="77777777" w:rsidTr="00567588">
        <w:trPr>
          <w:trHeight w:val="313"/>
          <w:tblHeader/>
        </w:trPr>
        <w:tc>
          <w:tcPr>
            <w:tcW w:w="2049" w:type="pct"/>
          </w:tcPr>
          <w:p w14:paraId="232AE05B" w14:textId="77777777" w:rsidR="001B3763" w:rsidRPr="00F065D7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EEDBB08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2CEFAF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F065D7" w14:paraId="7A73BBCC" w14:textId="77777777" w:rsidTr="005538F7">
        <w:trPr>
          <w:trHeight w:val="313"/>
        </w:trPr>
        <w:tc>
          <w:tcPr>
            <w:tcW w:w="2049" w:type="pct"/>
          </w:tcPr>
          <w:p w14:paraId="6C3AA071" w14:textId="77777777" w:rsidR="001B3763" w:rsidRPr="00F065D7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2029EDB0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3903C4D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6614C3" w14:textId="77777777" w:rsidR="001B3763" w:rsidRPr="00F065D7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375EEC" w14:textId="77777777" w:rsidR="001B3763" w:rsidRPr="00F065D7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4154A8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A599177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2E534E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13E9F58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CDA" w:rsidRPr="00F065D7" w14:paraId="47D495EC" w14:textId="77777777" w:rsidTr="005538F7">
        <w:trPr>
          <w:trHeight w:val="300"/>
        </w:trPr>
        <w:tc>
          <w:tcPr>
            <w:tcW w:w="2049" w:type="pct"/>
          </w:tcPr>
          <w:p w14:paraId="44F8703A" w14:textId="5FDBE844" w:rsidR="00D56CDA" w:rsidRPr="005E6BEF" w:rsidRDefault="00D56CDA" w:rsidP="00D56CDA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</w:tcPr>
          <w:p w14:paraId="09F6494D" w14:textId="77777777" w:rsidR="00D56CDA" w:rsidRPr="00F065D7" w:rsidRDefault="00D56CDA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866B57C" w14:textId="61C9F497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="00D56CDA" w:rsidRPr="00F424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47" w:type="pct"/>
          </w:tcPr>
          <w:p w14:paraId="274D3DD3" w14:textId="77777777" w:rsidR="00D56CDA" w:rsidRPr="00F065D7" w:rsidRDefault="00D56CDA" w:rsidP="00D56CDA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9499115" w14:textId="1753FB09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D56CDA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127" w:type="pct"/>
          </w:tcPr>
          <w:p w14:paraId="764FACC4" w14:textId="77777777" w:rsidR="00D56CDA" w:rsidRPr="00A26FDB" w:rsidRDefault="00D56CDA" w:rsidP="00D56C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9A3C8BF" w14:textId="6362D669" w:rsidR="00D56CDA" w:rsidRPr="00A26FDB" w:rsidRDefault="00D56CDA" w:rsidP="007868E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B5936CE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38985A7F" w14:textId="77777777" w:rsidR="00D56CDA" w:rsidRPr="00F065D7" w:rsidRDefault="00D56CDA" w:rsidP="00D56C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31F0A" w:rsidRPr="00F065D7" w14:paraId="2AAEE07E" w14:textId="77777777" w:rsidTr="005538F7">
        <w:trPr>
          <w:trHeight w:val="300"/>
        </w:trPr>
        <w:tc>
          <w:tcPr>
            <w:tcW w:w="2049" w:type="pct"/>
          </w:tcPr>
          <w:p w14:paraId="41886C21" w14:textId="77777777" w:rsidR="00931F0A" w:rsidRPr="00F065D7" w:rsidRDefault="00931F0A" w:rsidP="00931F0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1" w:type="pct"/>
          </w:tcPr>
          <w:p w14:paraId="29A90F52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55BD94C1" w14:textId="242D657B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5009364" w14:textId="77777777" w:rsidR="00931F0A" w:rsidRPr="00F065D7" w:rsidRDefault="00931F0A" w:rsidP="00931F0A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2235704" w14:textId="78DEE38C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78,264</w:t>
            </w:r>
          </w:p>
        </w:tc>
        <w:tc>
          <w:tcPr>
            <w:tcW w:w="127" w:type="pct"/>
          </w:tcPr>
          <w:p w14:paraId="00CE1FAE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7EA206E9" w14:textId="4B550240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F01B66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1E57D5B9" w14:textId="0130E7A0" w:rsidR="00931F0A" w:rsidRPr="00F065D7" w:rsidRDefault="00931F0A" w:rsidP="00931F0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1F0A" w:rsidRPr="00F065D7" w14:paraId="3124253A" w14:textId="77777777" w:rsidTr="005C6425">
        <w:trPr>
          <w:trHeight w:val="427"/>
        </w:trPr>
        <w:tc>
          <w:tcPr>
            <w:tcW w:w="2049" w:type="pct"/>
          </w:tcPr>
          <w:p w14:paraId="11E703CA" w14:textId="6393BE4B" w:rsidR="00931F0A" w:rsidRPr="00FD6C5D" w:rsidRDefault="00931F0A" w:rsidP="00931F0A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536FF">
              <w:rPr>
                <w:rFonts w:ascii="Angsana New" w:hAnsi="Angsana New" w:hint="cs"/>
                <w:sz w:val="30"/>
                <w:szCs w:val="30"/>
                <w:cs/>
              </w:rPr>
              <w:t>ขาดทุนสุทธิ</w:t>
            </w:r>
            <w:r w:rsidRPr="00E536FF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668910D5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3579AEA" w14:textId="76099220" w:rsidR="00931F0A" w:rsidRPr="00931F0A" w:rsidRDefault="00931F0A" w:rsidP="00931F0A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(9,907)</w:t>
            </w:r>
          </w:p>
        </w:tc>
        <w:tc>
          <w:tcPr>
            <w:tcW w:w="147" w:type="pct"/>
            <w:vAlign w:val="bottom"/>
          </w:tcPr>
          <w:p w14:paraId="42DECD30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8727D88" w14:textId="19CC7CB4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(6,731</w:t>
            </w:r>
            <w:r w:rsidRPr="00460E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B46B51A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97216BD" w14:textId="2C9D89E2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8DF2675" w14:textId="77777777" w:rsidR="00931F0A" w:rsidRPr="00F065D7" w:rsidRDefault="00931F0A" w:rsidP="00931F0A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02131548" w14:textId="13098513" w:rsidR="00931F0A" w:rsidRPr="00F065D7" w:rsidRDefault="00931F0A" w:rsidP="00931F0A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1F0A" w:rsidRPr="00F065D7" w14:paraId="70325A5D" w14:textId="77777777" w:rsidTr="00914F19">
        <w:trPr>
          <w:trHeight w:val="392"/>
        </w:trPr>
        <w:tc>
          <w:tcPr>
            <w:tcW w:w="2049" w:type="pct"/>
          </w:tcPr>
          <w:p w14:paraId="52B4F325" w14:textId="3508F291" w:rsidR="00931F0A" w:rsidRPr="00366EF0" w:rsidRDefault="00931F0A" w:rsidP="00931F0A">
            <w:pPr>
              <w:pStyle w:val="BodyText"/>
              <w:spacing w:after="0" w:line="240" w:lineRule="atLeast"/>
              <w:ind w:left="151" w:right="21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1" w:type="pct"/>
          </w:tcPr>
          <w:p w14:paraId="02E0B174" w14:textId="77777777" w:rsidR="00931F0A" w:rsidRPr="00F065D7" w:rsidRDefault="00931F0A" w:rsidP="00931F0A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01046EE9" w14:textId="4C4260A2" w:rsidR="00931F0A" w:rsidRPr="0050799D" w:rsidRDefault="00931F0A" w:rsidP="00931F0A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3,651</w:t>
            </w:r>
          </w:p>
        </w:tc>
        <w:tc>
          <w:tcPr>
            <w:tcW w:w="147" w:type="pct"/>
          </w:tcPr>
          <w:p w14:paraId="221F83DE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57186F" w14:textId="77777777" w:rsidR="00931F0A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128DFF" w14:textId="1A47D22F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1,058</w:t>
            </w:r>
          </w:p>
        </w:tc>
        <w:tc>
          <w:tcPr>
            <w:tcW w:w="127" w:type="pct"/>
          </w:tcPr>
          <w:p w14:paraId="18DE38BB" w14:textId="77777777" w:rsidR="00931F0A" w:rsidRPr="00F065D7" w:rsidRDefault="00931F0A" w:rsidP="00931F0A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20332BE6" w14:textId="4EE1EBBB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6627DD19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2259F5AB" w14:textId="0C542EB7" w:rsidR="00931F0A" w:rsidRPr="00F065D7" w:rsidRDefault="00931F0A" w:rsidP="00931F0A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1F0A" w:rsidRPr="00F065D7" w14:paraId="00C8B7A6" w14:textId="77777777" w:rsidTr="00C53619">
        <w:trPr>
          <w:trHeight w:val="313"/>
        </w:trPr>
        <w:tc>
          <w:tcPr>
            <w:tcW w:w="2049" w:type="pct"/>
          </w:tcPr>
          <w:p w14:paraId="56C1994B" w14:textId="45A2480E" w:rsidR="00931F0A" w:rsidRPr="00F065D7" w:rsidRDefault="00931F0A" w:rsidP="00931F0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" w:type="pct"/>
          </w:tcPr>
          <w:p w14:paraId="5C22C7A8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7D21C3CB" w:rsidR="00931F0A" w:rsidRPr="0050799D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382,843</w:t>
            </w:r>
          </w:p>
        </w:tc>
        <w:tc>
          <w:tcPr>
            <w:tcW w:w="147" w:type="pct"/>
          </w:tcPr>
          <w:p w14:paraId="1DBC1FEA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1C9187C9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391,650</w:t>
            </w:r>
          </w:p>
        </w:tc>
        <w:tc>
          <w:tcPr>
            <w:tcW w:w="127" w:type="pct"/>
          </w:tcPr>
          <w:p w14:paraId="70D53E72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99AF1" w14:textId="7554704D" w:rsidR="00931F0A" w:rsidRPr="00F06627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3449EF63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68A8" w14:textId="04C317FB" w:rsidR="00931F0A" w:rsidRPr="00F065D7" w:rsidRDefault="00931F0A" w:rsidP="00931F0A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31F0A" w:rsidRPr="00F065D7" w14:paraId="14F3D905" w14:textId="77777777" w:rsidTr="00C53619">
        <w:trPr>
          <w:trHeight w:val="288"/>
        </w:trPr>
        <w:tc>
          <w:tcPr>
            <w:tcW w:w="2049" w:type="pct"/>
          </w:tcPr>
          <w:p w14:paraId="2F39FAC7" w14:textId="77777777" w:rsidR="00931F0A" w:rsidRPr="00F065D7" w:rsidRDefault="00931F0A" w:rsidP="00931F0A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E5662DC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331B6A9A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D55B7B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2346BD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5D9E53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B8F8B93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EA73CD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39693A71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F0A" w:rsidRPr="00F065D7" w14:paraId="0CD08CF2" w14:textId="77777777" w:rsidTr="00567588">
        <w:trPr>
          <w:gridAfter w:val="1"/>
          <w:wAfter w:w="4" w:type="pct"/>
          <w:trHeight w:val="418"/>
        </w:trPr>
        <w:tc>
          <w:tcPr>
            <w:tcW w:w="2049" w:type="pct"/>
          </w:tcPr>
          <w:p w14:paraId="69D951BB" w14:textId="77777777" w:rsidR="00931F0A" w:rsidRPr="00F065D7" w:rsidRDefault="00931F0A" w:rsidP="00931F0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5121669F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6ACCFD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6B69D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8816B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E9E4A6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3F59B07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495CDF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97C9E46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F0A" w:rsidRPr="00F065D7" w14:paraId="31822A2D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37BBC527" w14:textId="405FA8EA" w:rsidR="00931F0A" w:rsidRPr="00F065D7" w:rsidRDefault="00931F0A" w:rsidP="00931F0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gridSpan w:val="2"/>
          </w:tcPr>
          <w:p w14:paraId="39874D93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7C32B" w14:textId="22B38C1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147" w:type="pct"/>
          </w:tcPr>
          <w:p w14:paraId="22C6F608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D9473B" w14:textId="2B995974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127" w:type="pct"/>
          </w:tcPr>
          <w:p w14:paraId="3B8E705C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2794FAA" w14:textId="4A6AC619" w:rsidR="00931F0A" w:rsidRPr="00B631DE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62F20938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A5888B9" w14:textId="6CEADE9D" w:rsidR="00931F0A" w:rsidRPr="00B631DE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931F0A" w:rsidRPr="00F065D7" w14:paraId="4111D726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40ED7AD9" w14:textId="5F885F5C" w:rsidR="00931F0A" w:rsidRPr="00F065D7" w:rsidRDefault="00931F0A" w:rsidP="00931F0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" w:type="pct"/>
            <w:gridSpan w:val="2"/>
          </w:tcPr>
          <w:p w14:paraId="718E9F96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78D25A5" w14:textId="0A27B837" w:rsidR="00931F0A" w:rsidRPr="00FD6C5D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CE9F100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CF6078" w14:textId="7F13BED3" w:rsidR="00931F0A" w:rsidRPr="00FD6C5D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106,600</w:t>
            </w:r>
          </w:p>
        </w:tc>
        <w:tc>
          <w:tcPr>
            <w:tcW w:w="127" w:type="pct"/>
          </w:tcPr>
          <w:p w14:paraId="3FB4C2C5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4A0DDFB" w14:textId="5BB15645" w:rsidR="00931F0A" w:rsidRPr="00FD6C5D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7A709490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4C0042DC" w14:textId="6C0594DF" w:rsidR="00931F0A" w:rsidRPr="00FD6C5D" w:rsidRDefault="00931F0A" w:rsidP="00931F0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1F0A" w:rsidRPr="00F065D7" w14:paraId="23D046A3" w14:textId="77777777" w:rsidTr="00567588">
        <w:trPr>
          <w:gridAfter w:val="1"/>
          <w:wAfter w:w="4" w:type="pct"/>
          <w:trHeight w:val="818"/>
        </w:trPr>
        <w:tc>
          <w:tcPr>
            <w:tcW w:w="2049" w:type="pct"/>
          </w:tcPr>
          <w:p w14:paraId="6998DBAF" w14:textId="21607455" w:rsidR="00931F0A" w:rsidRPr="00F065D7" w:rsidRDefault="00931F0A" w:rsidP="00931F0A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sz w:val="30"/>
                <w:szCs w:val="30"/>
                <w:cs/>
              </w:rPr>
              <w:t>ส่วนแบ่ง</w:t>
            </w:r>
            <w:r w:rsidRPr="00E536FF">
              <w:rPr>
                <w:sz w:val="30"/>
                <w:szCs w:val="30"/>
                <w:cs/>
              </w:rPr>
              <w:t>กำไรสุทธิจากเงิน</w:t>
            </w:r>
            <w:r w:rsidRPr="00F065D7">
              <w:rPr>
                <w:sz w:val="30"/>
                <w:szCs w:val="30"/>
                <w:cs/>
              </w:rPr>
              <w:t>ลงทุน</w:t>
            </w:r>
            <w:r w:rsidRPr="00F065D7">
              <w:rPr>
                <w:rFonts w:hint="cs"/>
                <w:sz w:val="30"/>
                <w:szCs w:val="30"/>
                <w:cs/>
              </w:rPr>
              <w:t>ใน</w:t>
            </w:r>
            <w:r w:rsidRPr="00F065D7">
              <w:rPr>
                <w:sz w:val="30"/>
                <w:szCs w:val="30"/>
                <w:cs/>
              </w:rPr>
              <w:br/>
            </w:r>
            <w:r w:rsidRPr="00F065D7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2830B286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F3D925F" w14:textId="1E7D2BF8" w:rsidR="00931F0A" w:rsidRPr="002B2436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183,98</w:t>
            </w:r>
            <w:r w:rsidR="002B243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28254298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789344" w14:textId="338CA395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243,549</w:t>
            </w:r>
          </w:p>
        </w:tc>
        <w:tc>
          <w:tcPr>
            <w:tcW w:w="127" w:type="pct"/>
          </w:tcPr>
          <w:p w14:paraId="04B66D93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81B7D96" w14:textId="77777777" w:rsidR="00931F0A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0865CE" w14:textId="61ADCDAA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61367091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2D2D0E06" w14:textId="77777777" w:rsidR="00931F0A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4CA6" w14:textId="347FBBF2" w:rsidR="00931F0A" w:rsidRPr="006549C0" w:rsidRDefault="00931F0A" w:rsidP="00931F0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1F0A" w:rsidRPr="00F065D7" w14:paraId="704BFED4" w14:textId="77777777" w:rsidTr="00AE2B71">
        <w:trPr>
          <w:gridAfter w:val="1"/>
          <w:wAfter w:w="4" w:type="pct"/>
          <w:trHeight w:val="393"/>
        </w:trPr>
        <w:tc>
          <w:tcPr>
            <w:tcW w:w="2049" w:type="pct"/>
          </w:tcPr>
          <w:p w14:paraId="4B1942DD" w14:textId="6D2B26DF" w:rsidR="00931F0A" w:rsidRPr="00F065D7" w:rsidRDefault="00931F0A" w:rsidP="00931F0A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" w:type="pct"/>
            <w:gridSpan w:val="2"/>
          </w:tcPr>
          <w:p w14:paraId="2326FD24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9CA144A" w14:textId="391DC42A" w:rsidR="00931F0A" w:rsidRPr="00CE3E20" w:rsidRDefault="00931F0A" w:rsidP="00931F0A">
            <w:pPr>
              <w:pStyle w:val="BodyText"/>
              <w:tabs>
                <w:tab w:val="decimal" w:pos="555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(285,474)</w:t>
            </w:r>
          </w:p>
        </w:tc>
        <w:tc>
          <w:tcPr>
            <w:tcW w:w="147" w:type="pct"/>
          </w:tcPr>
          <w:p w14:paraId="487915ED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84B0408" w14:textId="356C5994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(115,052)</w:t>
            </w:r>
          </w:p>
        </w:tc>
        <w:tc>
          <w:tcPr>
            <w:tcW w:w="127" w:type="pct"/>
          </w:tcPr>
          <w:p w14:paraId="20E68611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B207E0" w14:textId="0964A163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36E50414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DA35BB" w14:textId="2359FC7F" w:rsidR="00931F0A" w:rsidRPr="00F065D7" w:rsidRDefault="00931F0A" w:rsidP="00931F0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F0A" w:rsidRPr="00F065D7" w14:paraId="0565B7EE" w14:textId="77777777" w:rsidTr="00745510">
        <w:trPr>
          <w:gridAfter w:val="1"/>
          <w:wAfter w:w="4" w:type="pct"/>
          <w:trHeight w:val="393"/>
        </w:trPr>
        <w:tc>
          <w:tcPr>
            <w:tcW w:w="2049" w:type="pct"/>
          </w:tcPr>
          <w:p w14:paraId="742F746D" w14:textId="5EDF004C" w:rsidR="00931F0A" w:rsidRPr="00F065D7" w:rsidRDefault="00931F0A" w:rsidP="00931F0A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lang w:val="en-US"/>
              </w:rPr>
            </w:pPr>
            <w:r w:rsidRPr="00F065D7">
              <w:rPr>
                <w:sz w:val="30"/>
                <w:szCs w:val="30"/>
                <w:cs/>
              </w:rPr>
              <w:t>โอนไป</w:t>
            </w:r>
            <w:r w:rsidRPr="00F065D7">
              <w:rPr>
                <w:rFonts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sz w:val="30"/>
                <w:szCs w:val="30"/>
                <w:cs/>
              </w:rPr>
              <w:t>บริษัทย่อย</w:t>
            </w:r>
            <w:r w:rsidRPr="00F065D7">
              <w:rPr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(หมาย</w:t>
            </w:r>
            <w:r w:rsidRPr="005B07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B0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gridSpan w:val="2"/>
          </w:tcPr>
          <w:p w14:paraId="5B926352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F92605" w14:textId="3E716F80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6345082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00131AB" w14:textId="18B5636D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(13,650)</w:t>
            </w:r>
          </w:p>
        </w:tc>
        <w:tc>
          <w:tcPr>
            <w:tcW w:w="127" w:type="pct"/>
          </w:tcPr>
          <w:p w14:paraId="68DB2790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89B33A" w14:textId="5DBAC380" w:rsidR="00931F0A" w:rsidRPr="007868ED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4FAD91D5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50C08972" w14:textId="1E8E93A2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 w:right="-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(31,132)</w:t>
            </w:r>
          </w:p>
        </w:tc>
      </w:tr>
      <w:tr w:rsidR="00931F0A" w:rsidRPr="00F065D7" w14:paraId="170D01C5" w14:textId="77777777" w:rsidTr="00914F19">
        <w:trPr>
          <w:gridAfter w:val="1"/>
          <w:wAfter w:w="4" w:type="pct"/>
          <w:trHeight w:val="263"/>
        </w:trPr>
        <w:tc>
          <w:tcPr>
            <w:tcW w:w="2049" w:type="pct"/>
          </w:tcPr>
          <w:p w14:paraId="6CB0A1D6" w14:textId="70C7B6D1" w:rsidR="00931F0A" w:rsidRPr="00BE03CC" w:rsidRDefault="00931F0A" w:rsidP="00931F0A">
            <w:pPr>
              <w:pStyle w:val="BodyText"/>
              <w:spacing w:after="0" w:line="240" w:lineRule="atLeast"/>
              <w:ind w:left="151" w:right="2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E03CC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03CC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4F3D795D" w14:textId="77777777" w:rsidR="00931F0A" w:rsidRPr="00F065D7" w:rsidRDefault="00931F0A" w:rsidP="00931F0A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0465D0E9" w14:textId="11289FAF" w:rsidR="00931F0A" w:rsidRPr="00F065D7" w:rsidRDefault="002B2436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(27,612</w:t>
            </w:r>
            <w:r w:rsidR="00931F0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10C323E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9450945" w14:textId="77777777" w:rsidR="00931F0A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BF045D2" w14:textId="01B40C3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2533">
              <w:rPr>
                <w:rFonts w:ascii="Angsana New" w:hAnsi="Angsana New"/>
                <w:sz w:val="30"/>
                <w:szCs w:val="30"/>
              </w:rPr>
              <w:t>20,843</w:t>
            </w:r>
          </w:p>
        </w:tc>
        <w:tc>
          <w:tcPr>
            <w:tcW w:w="127" w:type="pct"/>
          </w:tcPr>
          <w:p w14:paraId="2BB36634" w14:textId="77777777" w:rsidR="00931F0A" w:rsidRPr="00F065D7" w:rsidRDefault="00931F0A" w:rsidP="00931F0A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1C64955C" w14:textId="04D05A0E" w:rsidR="00931F0A" w:rsidRPr="00F065D7" w:rsidRDefault="00931F0A" w:rsidP="00931F0A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9C2B44D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68818DCE" w14:textId="77777777" w:rsidR="00931F0A" w:rsidRDefault="00931F0A" w:rsidP="00931F0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BCB8F" w14:textId="5EC26825" w:rsidR="00931F0A" w:rsidRPr="00F065D7" w:rsidRDefault="00931F0A" w:rsidP="00931F0A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F0A" w:rsidRPr="00F065D7" w14:paraId="625BC179" w14:textId="77777777" w:rsidTr="006F5BC4">
        <w:trPr>
          <w:gridAfter w:val="1"/>
          <w:wAfter w:w="4" w:type="pct"/>
          <w:trHeight w:val="401"/>
        </w:trPr>
        <w:tc>
          <w:tcPr>
            <w:tcW w:w="2049" w:type="pct"/>
          </w:tcPr>
          <w:p w14:paraId="6902536A" w14:textId="6AC6FA82" w:rsidR="00931F0A" w:rsidRPr="00F065D7" w:rsidRDefault="00931F0A" w:rsidP="00931F0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  <w:gridSpan w:val="2"/>
          </w:tcPr>
          <w:p w14:paraId="1946E6F2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30EE52EB" w:rsidR="00931F0A" w:rsidRPr="001815DA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063</w:t>
            </w:r>
          </w:p>
        </w:tc>
        <w:tc>
          <w:tcPr>
            <w:tcW w:w="147" w:type="pct"/>
          </w:tcPr>
          <w:p w14:paraId="0DF09D82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E12" w14:textId="7345559F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E6F">
              <w:rPr>
                <w:rFonts w:ascii="Angsana New" w:hAnsi="Angsana New"/>
                <w:b/>
                <w:bCs/>
                <w:sz w:val="30"/>
                <w:szCs w:val="30"/>
              </w:rPr>
              <w:t>1,042,041</w:t>
            </w:r>
          </w:p>
        </w:tc>
        <w:tc>
          <w:tcPr>
            <w:tcW w:w="127" w:type="pct"/>
          </w:tcPr>
          <w:p w14:paraId="76751B11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2EF3EDDB" w:rsidR="00931F0A" w:rsidRPr="00FD7C52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  <w:gridSpan w:val="2"/>
          </w:tcPr>
          <w:p w14:paraId="59989380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F76C2" w14:textId="6322396B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  <w:tr w:rsidR="00931F0A" w:rsidRPr="00F065D7" w14:paraId="2D35F58D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751A265B" w14:textId="77777777" w:rsidR="00931F0A" w:rsidRPr="00F065D7" w:rsidRDefault="00931F0A" w:rsidP="00931F0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gridSpan w:val="2"/>
          </w:tcPr>
          <w:p w14:paraId="073E6461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F9D7F54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582AAC28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81B5112" w14:textId="77777777" w:rsidR="00931F0A" w:rsidRPr="00F065D7" w:rsidRDefault="00931F0A" w:rsidP="00931F0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0217E0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A5ABB6D" w14:textId="77777777" w:rsidR="00931F0A" w:rsidRPr="00FD7C52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14:paraId="75D51046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09DE38CE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1F0A" w:rsidRPr="00F065D7" w14:paraId="394D505A" w14:textId="77777777" w:rsidTr="00567588">
        <w:trPr>
          <w:gridAfter w:val="1"/>
          <w:wAfter w:w="4" w:type="pct"/>
          <w:trHeight w:val="321"/>
        </w:trPr>
        <w:tc>
          <w:tcPr>
            <w:tcW w:w="2049" w:type="pct"/>
          </w:tcPr>
          <w:p w14:paraId="0A19FD57" w14:textId="41C17FB3" w:rsidR="00931F0A" w:rsidRPr="00F065D7" w:rsidRDefault="00931F0A" w:rsidP="00931F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5" w:type="pct"/>
            <w:gridSpan w:val="2"/>
          </w:tcPr>
          <w:p w14:paraId="2218A14A" w14:textId="77777777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5F04D94" w14:textId="128C3809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1,305,906</w:t>
            </w:r>
          </w:p>
        </w:tc>
        <w:tc>
          <w:tcPr>
            <w:tcW w:w="147" w:type="pct"/>
          </w:tcPr>
          <w:p w14:paraId="0EDCFB5D" w14:textId="77777777" w:rsidR="00931F0A" w:rsidRPr="00F065D7" w:rsidRDefault="00931F0A" w:rsidP="00931F0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4EA3D508" w14:textId="45F2A515" w:rsidR="00931F0A" w:rsidRPr="00F065D7" w:rsidRDefault="00931F0A" w:rsidP="00931F0A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1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1,433,691</w:t>
            </w:r>
          </w:p>
        </w:tc>
        <w:tc>
          <w:tcPr>
            <w:tcW w:w="127" w:type="pct"/>
          </w:tcPr>
          <w:p w14:paraId="7E308139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5DA6870" w14:textId="5EF8AB4C" w:rsidR="00931F0A" w:rsidRPr="00FD7C52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  <w:gridSpan w:val="2"/>
          </w:tcPr>
          <w:p w14:paraId="46E54690" w14:textId="77777777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64D0CCCA" w14:textId="605F44B1" w:rsidR="00931F0A" w:rsidRPr="00F065D7" w:rsidRDefault="00931F0A" w:rsidP="00931F0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108,829</w:t>
            </w:r>
          </w:p>
        </w:tc>
      </w:tr>
    </w:tbl>
    <w:p w14:paraId="661066E8" w14:textId="77777777" w:rsidR="00792025" w:rsidRPr="00F065D7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F065D7" w:rsidSect="00545E2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76" w:gutter="0"/>
          <w:paperSrc w:first="7" w:other="7"/>
          <w:pgNumType w:start="17"/>
          <w:cols w:space="737"/>
          <w:docGrid w:linePitch="299"/>
        </w:sectPr>
      </w:pPr>
    </w:p>
    <w:p w14:paraId="735380F8" w14:textId="2D876867" w:rsidR="009700CB" w:rsidRPr="001717B4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="00AD404C" w:rsidRPr="00F065D7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  <w:r w:rsidR="0089096D" w:rsidRPr="0089096D">
        <w:rPr>
          <w:rFonts w:cs="Angsana New"/>
          <w:i/>
          <w:iCs/>
          <w:sz w:val="30"/>
          <w:szCs w:val="30"/>
          <w:cs/>
          <w:lang w:bidi="th-TH"/>
        </w:rPr>
        <w:t>และการร่วมค้า</w:t>
      </w:r>
    </w:p>
    <w:p w14:paraId="29B7958F" w14:textId="77777777" w:rsidR="003D6BB2" w:rsidRPr="00F065D7" w:rsidRDefault="003D6BB2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35F528E9" w14:textId="67A50B75" w:rsidR="001C1CF9" w:rsidRPr="00F065D7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2563</w:t>
      </w:r>
    </w:p>
    <w:p w14:paraId="192F5421" w14:textId="77777777" w:rsidR="001C1CF9" w:rsidRPr="00AB7B7C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14:paraId="05A1BBF6" w14:textId="62722B72" w:rsidR="001C1CF9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F33A7D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ในเดือนมกราคม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บริษัทย่อยแห่งหนึ่งได้เพิ่มเงินลงทุนใน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จำนวน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.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0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ล้านปอนด์สเตอร์ลิง ซึ่งคิดเป็นร้อยละ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4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ของทุนที่ออกและชำระแล้ว ทำให้กลุ่มบริษัทมีส่วนได้เสียในบริษัท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เป็นร้อยละ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26</w:t>
      </w:r>
    </w:p>
    <w:p w14:paraId="50F9A5EE" w14:textId="145F7C6C" w:rsidR="00490D7E" w:rsidRDefault="00490D7E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2E34F05C" w14:textId="467E7986" w:rsidR="00490D7E" w:rsidRPr="00490D7E" w:rsidRDefault="00490D7E" w:rsidP="00490D7E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bookmarkStart w:id="1" w:name="_Hlk46736682"/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กลุ่มบริษัทได้ลงทุนในหุ้นสามัญของบริษัท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MYANMAR GOLDEN GLASS COMPANY LIMITED (MGG)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เป็นจำนวนเงิน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6,093.33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ล้านเมียนมาร์จัต ซึ่งคิดเป็นร้อยละ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80.44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ของหุ้นสามัญและหุ้นบุริมสิทธิทั้งหมดของบริษัท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ในการลงทุนดังกล่าวกลุ่มบริษัทได้จ่ายชำระค่าหุ้นแล้วจำนวน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4,708.87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ล้านเมียนมาร์จัต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="00D604C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และ</w:t>
      </w:r>
      <w:r w:rsidR="00D604C6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ได้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จ่ายชำระอีกจำนวน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1,384.46 </w:t>
      </w:r>
      <w:r w:rsidR="00D604C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ล้านเมียนมาร์จัต</w:t>
      </w:r>
      <w:r w:rsidR="00D604C6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แล้ว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ในเดือนธันวาคม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เนื่องด้วยบริษัท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มี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หุ้นบุริมสิทธิที่ให้สิทธิในการรับเงินปันผลสูงกว่าหุ้นสามัญ ส่งผลให้กลุ่มบริษัทมีส่วนได้ส่วนเสีย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ทั้งสิ้นคิดเป็นร้อยละ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51.84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อย่างไรก็ตามสิทธิหลักในการบริหารงานต้องผ่านการตัดสินใจร่วมกัน ดังนั้นบริษัท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จึงถูกจัดเป็นการร่วมค้าของกลุ่มบริษัท</w:t>
      </w:r>
      <w:bookmarkEnd w:id="1"/>
    </w:p>
    <w:p w14:paraId="7346C95B" w14:textId="02F166C5" w:rsidR="00554A26" w:rsidRPr="008513F5" w:rsidRDefault="00554A26" w:rsidP="008513F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0D5DD052" w:rsidR="00B46AB2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72AD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606C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609D1" w:rsidRPr="00C819B9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3609D1" w:rsidRPr="00F065D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72AD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50AAC17B" w:rsidR="00B46AB2" w:rsidRPr="00F065D7" w:rsidRDefault="00FD6C5D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00497105" w:rsidR="00B46AB2" w:rsidRPr="00F065D7" w:rsidRDefault="00FD6C5D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20DC9" w:rsidRPr="00F065D7" w14:paraId="3039F101" w14:textId="77777777" w:rsidTr="004E5FF7">
        <w:trPr>
          <w:trHeight w:val="211"/>
        </w:trPr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2FB" w:rsidRPr="00F065D7" w14:paraId="72CD3889" w14:textId="77777777" w:rsidTr="00CC1CA8">
        <w:tc>
          <w:tcPr>
            <w:tcW w:w="2797" w:type="pct"/>
          </w:tcPr>
          <w:p w14:paraId="39DF8749" w14:textId="00D545B7" w:rsidR="007052FB" w:rsidRPr="00F065D7" w:rsidRDefault="007052FB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4F55BFC7" w14:textId="77777777" w:rsidR="007052FB" w:rsidRPr="00F065D7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17DD4528" w:rsidR="007052FB" w:rsidRPr="00F065D7" w:rsidRDefault="00FD6C5D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B46FB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4B46FB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6B2ADD98" w14:textId="77777777" w:rsidR="007052FB" w:rsidRPr="00F065D7" w:rsidRDefault="007052FB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21BAAF41" w:rsidR="007052FB" w:rsidRPr="00F065D7" w:rsidRDefault="00FD6C5D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A7CF1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9A7CF1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506291" w:rsidRPr="00F065D7" w14:paraId="5A9A8791" w14:textId="77777777" w:rsidTr="00CC1CA8">
        <w:tc>
          <w:tcPr>
            <w:tcW w:w="2797" w:type="pct"/>
          </w:tcPr>
          <w:p w14:paraId="7382281F" w14:textId="3F82523C" w:rsidR="00506291" w:rsidRPr="00F065D7" w:rsidRDefault="00506291" w:rsidP="0050629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506291" w:rsidRPr="00F065D7" w:rsidRDefault="00506291" w:rsidP="005062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2EC1EC37" w:rsidR="00506291" w:rsidRPr="00931F0A" w:rsidRDefault="00DB26AB" w:rsidP="00DB26AB">
            <w:pPr>
              <w:pStyle w:val="BodyText"/>
              <w:tabs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F0A">
              <w:rPr>
                <w:rFonts w:ascii="Angsana New" w:hAnsi="Angsana New"/>
                <w:sz w:val="30"/>
                <w:szCs w:val="30"/>
                <w:lang w:val="en-US"/>
              </w:rPr>
              <w:t>1,132,945</w:t>
            </w:r>
          </w:p>
        </w:tc>
        <w:tc>
          <w:tcPr>
            <w:tcW w:w="147" w:type="pct"/>
          </w:tcPr>
          <w:p w14:paraId="42279EC6" w14:textId="77777777" w:rsidR="00506291" w:rsidRPr="00F065D7" w:rsidRDefault="00506291" w:rsidP="0050629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237ED6EE" w:rsidR="00506291" w:rsidRPr="00F065D7" w:rsidRDefault="00506291" w:rsidP="0050629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755,000</w:t>
            </w:r>
          </w:p>
        </w:tc>
      </w:tr>
      <w:tr w:rsidR="00506291" w:rsidRPr="00F065D7" w14:paraId="467BAE8A" w14:textId="77777777" w:rsidTr="00CC1CA8">
        <w:tc>
          <w:tcPr>
            <w:tcW w:w="2797" w:type="pct"/>
          </w:tcPr>
          <w:p w14:paraId="45FEC61F" w14:textId="53B6E979" w:rsidR="00506291" w:rsidRPr="00F065D7" w:rsidRDefault="00506291" w:rsidP="0050629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129" w:type="pct"/>
          </w:tcPr>
          <w:p w14:paraId="5A0371E5" w14:textId="77777777" w:rsidR="00506291" w:rsidRPr="00F065D7" w:rsidRDefault="00506291" w:rsidP="005062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13547D7" w14:textId="634E93A1" w:rsidR="00506291" w:rsidRPr="00931F0A" w:rsidRDefault="00DB26AB" w:rsidP="00506291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F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411E14B" w14:textId="77777777" w:rsidR="00506291" w:rsidRPr="00F065D7" w:rsidRDefault="00506291" w:rsidP="0050629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CFCBA16" w14:textId="54081D82" w:rsidR="00506291" w:rsidRPr="00F065D7" w:rsidRDefault="00506291" w:rsidP="0050629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</w:tr>
      <w:tr w:rsidR="00506291" w:rsidRPr="00F065D7" w14:paraId="5D063147" w14:textId="77777777" w:rsidTr="00CC1CA8">
        <w:tc>
          <w:tcPr>
            <w:tcW w:w="2797" w:type="pct"/>
          </w:tcPr>
          <w:p w14:paraId="4B40403A" w14:textId="325A1B90" w:rsidR="00506291" w:rsidRPr="00F065D7" w:rsidRDefault="00506291" w:rsidP="0050629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</w:t>
            </w:r>
            <w:r w:rsidRPr="005B0732">
              <w:rPr>
                <w:rFonts w:ascii="Angsana New" w:hAnsi="Angsana New" w:hint="cs"/>
                <w:sz w:val="30"/>
                <w:szCs w:val="30"/>
                <w:cs/>
              </w:rPr>
              <w:t xml:space="preserve">เหตุ 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B0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7AECDADE" w14:textId="77777777" w:rsidR="00506291" w:rsidRPr="00F065D7" w:rsidRDefault="00506291" w:rsidP="005062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B9562C5" w14:textId="5882801F" w:rsidR="00506291" w:rsidRPr="00931F0A" w:rsidRDefault="00DB26AB" w:rsidP="00506291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F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CFAFD9A" w14:textId="77777777" w:rsidR="00506291" w:rsidRPr="00F065D7" w:rsidRDefault="00506291" w:rsidP="0050629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3DFD54A" w14:textId="5660F524" w:rsidR="00506291" w:rsidRPr="00F065D7" w:rsidRDefault="00506291" w:rsidP="0050629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506291" w:rsidRPr="00F065D7" w14:paraId="32E0F8E5" w14:textId="77777777" w:rsidTr="00CC1CA8">
        <w:tc>
          <w:tcPr>
            <w:tcW w:w="2797" w:type="pct"/>
          </w:tcPr>
          <w:p w14:paraId="11E3C817" w14:textId="42EEE4B1" w:rsidR="00506291" w:rsidRPr="005E6BEF" w:rsidRDefault="00506291" w:rsidP="0050629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6A7FD9AB" w14:textId="77777777" w:rsidR="00506291" w:rsidRPr="00F065D7" w:rsidRDefault="00506291" w:rsidP="005062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1A0595C0" w:rsidR="00506291" w:rsidRPr="00931F0A" w:rsidRDefault="00DB26AB" w:rsidP="00DB26A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F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8,526,638</w:t>
            </w:r>
          </w:p>
        </w:tc>
        <w:tc>
          <w:tcPr>
            <w:tcW w:w="147" w:type="pct"/>
          </w:tcPr>
          <w:p w14:paraId="1983C4D7" w14:textId="77777777" w:rsidR="00506291" w:rsidRPr="00F065D7" w:rsidRDefault="00506291" w:rsidP="00506291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60A95C03" w:rsidR="00506291" w:rsidRPr="00F065D7" w:rsidRDefault="00506291" w:rsidP="0050629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6,995,693</w:t>
            </w:r>
          </w:p>
        </w:tc>
      </w:tr>
    </w:tbl>
    <w:p w14:paraId="23397732" w14:textId="13D7279F" w:rsidR="0068708F" w:rsidRDefault="0068708F" w:rsidP="00A52775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4017A86C" w14:textId="77777777" w:rsidR="0068708F" w:rsidRPr="00D065D5" w:rsidRDefault="0068708F">
      <w:pPr>
        <w:spacing w:line="240" w:lineRule="auto"/>
        <w:rPr>
          <w:sz w:val="20"/>
          <w:szCs w:val="20"/>
          <w:lang w:val="en-US"/>
        </w:rPr>
      </w:pPr>
      <w:r>
        <w:rPr>
          <w:sz w:val="20"/>
          <w:szCs w:val="20"/>
        </w:rPr>
        <w:br w:type="page"/>
      </w:r>
    </w:p>
    <w:p w14:paraId="5063EE9E" w14:textId="35A36BDC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lastRenderedPageBreak/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>ณ วันที่</w:t>
      </w:r>
      <w:r w:rsidR="003D6BB2">
        <w:rPr>
          <w:sz w:val="30"/>
          <w:szCs w:val="30"/>
        </w:rPr>
        <w:t xml:space="preserve"> </w:t>
      </w:r>
      <w:r w:rsidR="00794528" w:rsidRPr="00C819B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794528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419A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794528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794528" w:rsidRPr="00C819B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708F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794528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Spec="right" w:tblpY="77"/>
        <w:tblW w:w="9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30"/>
        <w:gridCol w:w="1583"/>
        <w:gridCol w:w="2747"/>
        <w:gridCol w:w="940"/>
        <w:gridCol w:w="950"/>
      </w:tblGrid>
      <w:tr w:rsidR="007052FB" w:rsidRPr="00F065D7" w14:paraId="0ED7C163" w14:textId="77777777" w:rsidTr="00200FE1">
        <w:trPr>
          <w:cantSplit/>
          <w:trHeight w:val="90"/>
        </w:trPr>
        <w:tc>
          <w:tcPr>
            <w:tcW w:w="3230" w:type="dxa"/>
            <w:hideMark/>
          </w:tcPr>
          <w:p w14:paraId="5DEC5829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4EFF1813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2B4B826C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7A865780" w14:textId="4F4C9C5A" w:rsidR="007052FB" w:rsidRPr="00200FE1" w:rsidRDefault="007052FB" w:rsidP="00200FE1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7052FB" w:rsidRPr="00F065D7" w14:paraId="3D95F371" w14:textId="77777777" w:rsidTr="00482B67">
        <w:trPr>
          <w:cantSplit/>
          <w:trHeight w:val="163"/>
        </w:trPr>
        <w:tc>
          <w:tcPr>
            <w:tcW w:w="3230" w:type="dxa"/>
          </w:tcPr>
          <w:p w14:paraId="0622BE6C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DEFE556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73E059B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216A04C5" w14:textId="155DBC9A" w:rsidR="007052FB" w:rsidRPr="00F065D7" w:rsidRDefault="00B24CB3" w:rsidP="007052F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BF2A1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  <w:tc>
          <w:tcPr>
            <w:tcW w:w="950" w:type="dxa"/>
            <w:vAlign w:val="bottom"/>
            <w:hideMark/>
          </w:tcPr>
          <w:p w14:paraId="7B45BDF9" w14:textId="5170D313" w:rsidR="007052FB" w:rsidRPr="00F065D7" w:rsidRDefault="00FD6C5D" w:rsidP="007052FB">
            <w:pPr>
              <w:rPr>
                <w:spacing w:val="-8"/>
                <w:sz w:val="24"/>
                <w:szCs w:val="24"/>
                <w:cs/>
              </w:rPr>
            </w:pPr>
            <w:r w:rsidRPr="00FD6C5D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482B67">
        <w:trPr>
          <w:cantSplit/>
          <w:trHeight w:val="163"/>
        </w:trPr>
        <w:tc>
          <w:tcPr>
            <w:tcW w:w="3230" w:type="dxa"/>
          </w:tcPr>
          <w:p w14:paraId="3CA904CD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B2A02A4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5B42312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AB24D0A" w14:textId="03366D48" w:rsidR="007052FB" w:rsidRPr="00F065D7" w:rsidRDefault="00FD6C5D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50" w:type="dxa"/>
            <w:vAlign w:val="bottom"/>
            <w:hideMark/>
          </w:tcPr>
          <w:p w14:paraId="2542813B" w14:textId="78E59A33" w:rsidR="007052FB" w:rsidRPr="00F065D7" w:rsidRDefault="00FD6C5D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200FE1" w:rsidRPr="00F065D7" w14:paraId="110F57D4" w14:textId="77777777" w:rsidTr="00200FE1">
        <w:trPr>
          <w:cantSplit/>
          <w:trHeight w:val="70"/>
        </w:trPr>
        <w:tc>
          <w:tcPr>
            <w:tcW w:w="3230" w:type="dxa"/>
          </w:tcPr>
          <w:p w14:paraId="7E41568F" w14:textId="77777777" w:rsidR="00200FE1" w:rsidRPr="00F065D7" w:rsidRDefault="00200FE1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BA29C7E" w14:textId="77777777" w:rsidR="00200FE1" w:rsidRPr="00F065D7" w:rsidRDefault="00200FE1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85A6106" w14:textId="77777777" w:rsidR="00200FE1" w:rsidRPr="00F065D7" w:rsidRDefault="00200FE1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A3D69C4" w14:textId="7F8102E3" w:rsidR="00200FE1" w:rsidRPr="00FD6C5D" w:rsidRDefault="00200FE1" w:rsidP="00200F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7052FB" w:rsidRPr="00F065D7" w14:paraId="6E9E8880" w14:textId="77777777" w:rsidTr="00482B67">
        <w:trPr>
          <w:cantSplit/>
          <w:trHeight w:val="163"/>
        </w:trPr>
        <w:tc>
          <w:tcPr>
            <w:tcW w:w="3230" w:type="dxa"/>
            <w:hideMark/>
          </w:tcPr>
          <w:p w14:paraId="3EB69E86" w14:textId="77777777" w:rsidR="007052FB" w:rsidRPr="00F065D7" w:rsidRDefault="007052F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EEC486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9A198F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7751803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4227095A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8708F" w:rsidRPr="00F065D7" w14:paraId="3345E165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52E7894A" w14:textId="4E72C922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583" w:type="dxa"/>
            <w:hideMark/>
          </w:tcPr>
          <w:p w14:paraId="178AC03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0FCB9C6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3A6FB8D2" w14:textId="76EA30F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6B122C99" w14:textId="4847A9C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0C595E7C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AE4A441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  <w:hideMark/>
          </w:tcPr>
          <w:p w14:paraId="507E0CCE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EBE27B6" w14:textId="1A024B43" w:rsidR="0068708F" w:rsidRPr="00F065D7" w:rsidRDefault="0068708F" w:rsidP="0068708F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40" w:type="dxa"/>
          </w:tcPr>
          <w:p w14:paraId="300621AC" w14:textId="1164DB62" w:rsidR="0068708F" w:rsidRPr="00F065D7" w:rsidRDefault="0068708F" w:rsidP="0068708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64691EE" w14:textId="5C591140" w:rsidR="0068708F" w:rsidRPr="00F065D7" w:rsidRDefault="0068708F" w:rsidP="0068708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4C458BB7" w14:textId="77777777" w:rsidTr="00482B67">
        <w:trPr>
          <w:cantSplit/>
          <w:trHeight w:val="325"/>
        </w:trPr>
        <w:tc>
          <w:tcPr>
            <w:tcW w:w="3230" w:type="dxa"/>
            <w:hideMark/>
          </w:tcPr>
          <w:p w14:paraId="5B8A7ACF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83" w:type="dxa"/>
            <w:hideMark/>
          </w:tcPr>
          <w:p w14:paraId="6A964724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234182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438F7579" w14:textId="6540F0E0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19A6C9C" w14:textId="143401FF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25B1FC91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230DCCD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  <w:hideMark/>
          </w:tcPr>
          <w:p w14:paraId="63771F8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6C016152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BFF7A7B" w14:textId="0765BD0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630A858A" w14:textId="20995025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5F5911ED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3832FCB3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  <w:hideMark/>
          </w:tcPr>
          <w:p w14:paraId="17153772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3FCD0C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34E23D42" w14:textId="6510C453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</w:tcPr>
          <w:p w14:paraId="6654D415" w14:textId="19317B8B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68708F" w:rsidRPr="00F065D7" w14:paraId="7B31C711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7711AB4D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  <w:hideMark/>
          </w:tcPr>
          <w:p w14:paraId="7BE5B2FD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3610843B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32AD89B3" w14:textId="4F4892BF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6886FB2" w14:textId="519DC52D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788FBB46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66C2D38" w14:textId="77777777" w:rsidR="0068708F" w:rsidRPr="00F065D7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583" w:type="dxa"/>
            <w:hideMark/>
          </w:tcPr>
          <w:p w14:paraId="4F0F6D99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1DEC5F86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10196276" w14:textId="2E328720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38E306FC" w14:textId="4189F3B2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61972D2F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F95A8E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  <w:hideMark/>
          </w:tcPr>
          <w:p w14:paraId="4B7D9449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BAEA3B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65CB6C3C" w14:textId="63769304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80421F2" w14:textId="28D9819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74D36B4A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7FAD4FF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  <w:hideMark/>
          </w:tcPr>
          <w:p w14:paraId="36E1CC83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F6F9B54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7A6A1E8" w14:textId="56F2E9BA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5E9E2A8E" w14:textId="78FA9027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5E5145AE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6DC7F0B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  <w:hideMark/>
          </w:tcPr>
          <w:p w14:paraId="2A69850D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  <w:hideMark/>
          </w:tcPr>
          <w:p w14:paraId="2D2219F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104AF532" w14:textId="3FFD6647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6AD3830" w14:textId="67952F74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72D21957" w14:textId="77777777" w:rsidTr="00482B67">
        <w:trPr>
          <w:cantSplit/>
          <w:trHeight w:val="647"/>
        </w:trPr>
        <w:tc>
          <w:tcPr>
            <w:tcW w:w="3230" w:type="dxa"/>
            <w:hideMark/>
          </w:tcPr>
          <w:p w14:paraId="6EEAFF8C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485A87CF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68708F" w:rsidRPr="00F065D7" w:rsidRDefault="0068708F" w:rsidP="0068708F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2"/>
          </w:p>
        </w:tc>
        <w:tc>
          <w:tcPr>
            <w:tcW w:w="2747" w:type="dxa"/>
            <w:hideMark/>
          </w:tcPr>
          <w:p w14:paraId="59F15DA6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1BA2997A" w14:textId="61F8D211" w:rsidR="0068708F" w:rsidRPr="00F065D7" w:rsidRDefault="0068708F" w:rsidP="0068708F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D6C5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47E68D93" w14:textId="0F232237" w:rsidR="0068708F" w:rsidRPr="00F065D7" w:rsidRDefault="0068708F" w:rsidP="0068708F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D6C5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68708F" w:rsidRPr="00F065D7" w14:paraId="62ACC37E" w14:textId="77777777" w:rsidTr="00482B67">
        <w:trPr>
          <w:cantSplit/>
          <w:trHeight w:val="317"/>
        </w:trPr>
        <w:tc>
          <w:tcPr>
            <w:tcW w:w="3230" w:type="dxa"/>
          </w:tcPr>
          <w:p w14:paraId="61BDB1DB" w14:textId="75EFCFC6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Pr="00FD6C5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455D0C67" w14:textId="0FCEFF7C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1DB1B033" w14:textId="132BE083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44C153C4" w14:textId="219FC752" w:rsidR="0068708F" w:rsidRPr="009F3238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7B76BBB" w14:textId="6A705CFE" w:rsidR="0068708F" w:rsidRPr="009F3238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05F0D196" w14:textId="77777777" w:rsidTr="00482B67">
        <w:trPr>
          <w:cantSplit/>
          <w:trHeight w:val="317"/>
        </w:trPr>
        <w:tc>
          <w:tcPr>
            <w:tcW w:w="3230" w:type="dxa"/>
          </w:tcPr>
          <w:p w14:paraId="2C02C144" w14:textId="1D87FE2C" w:rsidR="0068708F" w:rsidRPr="003D6BB2" w:rsidRDefault="0068708F" w:rsidP="0068708F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583" w:type="dxa"/>
          </w:tcPr>
          <w:p w14:paraId="00BD08FA" w14:textId="5718502D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F0E05EE" w14:textId="5AC8B5F9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80674A0" w14:textId="09AE52E9" w:rsidR="0068708F" w:rsidRPr="00F065D7" w:rsidRDefault="0068708F" w:rsidP="0068708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AB4D232" w14:textId="7551C727" w:rsidR="0068708F" w:rsidRPr="00F065D7" w:rsidRDefault="0068708F" w:rsidP="0068708F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24E531F3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4D19E62F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  <w:hideMark/>
          </w:tcPr>
          <w:p w14:paraId="75A073CF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787CB21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F887F71" w14:textId="7FAF5802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</w:tcPr>
          <w:p w14:paraId="528DCC58" w14:textId="05D25386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68708F" w:rsidRPr="00F065D7" w14:paraId="15D79527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25D295EE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  <w:hideMark/>
          </w:tcPr>
          <w:p w14:paraId="1ACE9F02" w14:textId="77777777" w:rsidR="0068708F" w:rsidRPr="00F065D7" w:rsidRDefault="0068708F" w:rsidP="0068708F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68708F" w:rsidRPr="00F065D7" w:rsidRDefault="0068708F" w:rsidP="0068708F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18767085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2C74D13" w14:textId="04D03ABE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02E49292" w14:textId="61EE812D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630415FB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0A81AFCC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  <w:hideMark/>
          </w:tcPr>
          <w:p w14:paraId="2C41D93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  <w:hideMark/>
          </w:tcPr>
          <w:p w14:paraId="7535C32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A8BA7C6" w14:textId="436A41CC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AB0283A" w14:textId="4B154B40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5BF5F755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2ECC2104" w14:textId="77777777" w:rsidR="0068708F" w:rsidRPr="00C5083C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  <w:hideMark/>
          </w:tcPr>
          <w:p w14:paraId="681B6055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  <w:hideMark/>
          </w:tcPr>
          <w:p w14:paraId="7D4B7A76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3A5FC0C" w14:textId="5E6B007B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1C349E1" w14:textId="1CBD3E1E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006EF1" w14:paraId="4812B1D1" w14:textId="77777777" w:rsidTr="00006EF1">
        <w:trPr>
          <w:cantSplit/>
          <w:trHeight w:val="140"/>
        </w:trPr>
        <w:tc>
          <w:tcPr>
            <w:tcW w:w="3230" w:type="dxa"/>
          </w:tcPr>
          <w:p w14:paraId="0F8F069E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CFD85CE" w14:textId="77777777" w:rsidR="0068708F" w:rsidRPr="00CF5084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50328B2" w14:textId="77777777" w:rsidR="0068708F" w:rsidRPr="00CF5084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3D0E0F" w14:textId="77777777" w:rsidR="0068708F" w:rsidRPr="00CF5084" w:rsidRDefault="0068708F" w:rsidP="0068708F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1250FD50" w14:textId="77777777" w:rsidR="0068708F" w:rsidRPr="00CF5084" w:rsidRDefault="0068708F" w:rsidP="0068708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708F" w:rsidRPr="00F065D7" w14:paraId="584E5320" w14:textId="77777777" w:rsidTr="00482B67">
        <w:trPr>
          <w:cantSplit/>
          <w:trHeight w:val="163"/>
        </w:trPr>
        <w:tc>
          <w:tcPr>
            <w:tcW w:w="3230" w:type="dxa"/>
          </w:tcPr>
          <w:p w14:paraId="39AC74B1" w14:textId="18EAF0D4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8058531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6D368F0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76DAB9C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355D5338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08F" w:rsidRPr="00F065D7" w14:paraId="3E3EE787" w14:textId="77777777" w:rsidTr="00482B67">
        <w:trPr>
          <w:cantSplit/>
          <w:trHeight w:val="163"/>
        </w:trPr>
        <w:tc>
          <w:tcPr>
            <w:tcW w:w="3230" w:type="dxa"/>
          </w:tcPr>
          <w:p w14:paraId="702EEC78" w14:textId="2F9E41E5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583" w:type="dxa"/>
          </w:tcPr>
          <w:p w14:paraId="5332AE6E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A5A8F18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5F308374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632FDD05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08F" w:rsidRPr="00F065D7" w14:paraId="33BA6120" w14:textId="77777777" w:rsidTr="00482B67">
        <w:trPr>
          <w:cantSplit/>
          <w:trHeight w:val="163"/>
        </w:trPr>
        <w:tc>
          <w:tcPr>
            <w:tcW w:w="3230" w:type="dxa"/>
          </w:tcPr>
          <w:p w14:paraId="19BACD8D" w14:textId="6AC5D58B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2E6C4A1A" w14:textId="429E2284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0B63A3E9" w14:textId="479F06E2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893DAAB" w14:textId="49FE5290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2B388E5D" w14:textId="5EFDBFAB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68708F" w:rsidRPr="00006EF1" w14:paraId="1BA1B9A1" w14:textId="77777777" w:rsidTr="00482B67">
        <w:trPr>
          <w:cantSplit/>
          <w:trHeight w:val="227"/>
        </w:trPr>
        <w:tc>
          <w:tcPr>
            <w:tcW w:w="3230" w:type="dxa"/>
          </w:tcPr>
          <w:p w14:paraId="2BB79221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C6DBB9A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8C2E4F3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7D62E98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7EC661C5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708F" w:rsidRPr="00F065D7" w14:paraId="250E62D2" w14:textId="77777777" w:rsidTr="00482B67">
        <w:trPr>
          <w:cantSplit/>
          <w:trHeight w:val="163"/>
        </w:trPr>
        <w:tc>
          <w:tcPr>
            <w:tcW w:w="3230" w:type="dxa"/>
          </w:tcPr>
          <w:p w14:paraId="3F734C7A" w14:textId="656E1C93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Handels</w:t>
            </w:r>
            <w:proofErr w:type="spellEnd"/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4549C14E" w14:textId="77777777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3989B723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3437F78" w14:textId="77777777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F7E22EA" w14:textId="23AA9BE2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08F" w:rsidRPr="00F065D7" w14:paraId="75EF9102" w14:textId="77777777" w:rsidTr="00482B67">
        <w:trPr>
          <w:cantSplit/>
          <w:trHeight w:val="163"/>
        </w:trPr>
        <w:tc>
          <w:tcPr>
            <w:tcW w:w="3230" w:type="dxa"/>
          </w:tcPr>
          <w:p w14:paraId="6AA37616" w14:textId="4C4B0F0A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1BF61152" w14:textId="768CD217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4A033CC6" w14:textId="1364A5EF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93F446E" w14:textId="57A02769" w:rsidR="0068708F" w:rsidRPr="00876183" w:rsidRDefault="00D604C6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50" w:type="dxa"/>
          </w:tcPr>
          <w:p w14:paraId="0B311B43" w14:textId="64CBCA36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14ABF" w:rsidRPr="00006EF1" w14:paraId="73BB86D0" w14:textId="77777777" w:rsidTr="00482B67">
        <w:trPr>
          <w:cantSplit/>
          <w:trHeight w:val="163"/>
        </w:trPr>
        <w:tc>
          <w:tcPr>
            <w:tcW w:w="3230" w:type="dxa"/>
          </w:tcPr>
          <w:p w14:paraId="1E15C320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43EB6A2E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39555275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94933FD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85C3073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609071A9" w14:textId="77777777" w:rsidTr="00482B67">
        <w:trPr>
          <w:cantSplit/>
          <w:trHeight w:val="163"/>
        </w:trPr>
        <w:tc>
          <w:tcPr>
            <w:tcW w:w="3230" w:type="dxa"/>
          </w:tcPr>
          <w:p w14:paraId="73B9DFA5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CC5B414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79A35EA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21312E5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0C8C091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1E3001CF" w14:textId="77777777" w:rsidTr="00482B67">
        <w:trPr>
          <w:cantSplit/>
          <w:trHeight w:val="163"/>
        </w:trPr>
        <w:tc>
          <w:tcPr>
            <w:tcW w:w="3230" w:type="dxa"/>
          </w:tcPr>
          <w:p w14:paraId="2F716B6A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D329F18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A0E308B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5D68E949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CCA767B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40952BD4" w14:textId="77777777" w:rsidTr="00482B67">
        <w:trPr>
          <w:cantSplit/>
          <w:trHeight w:val="163"/>
        </w:trPr>
        <w:tc>
          <w:tcPr>
            <w:tcW w:w="3230" w:type="dxa"/>
          </w:tcPr>
          <w:p w14:paraId="7F658441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48FAEE4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73555A4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6423554F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A8CA4A5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D40" w:rsidRPr="00006EF1" w14:paraId="03C6AA0D" w14:textId="77777777" w:rsidTr="00482B67">
        <w:trPr>
          <w:cantSplit/>
          <w:trHeight w:val="163"/>
        </w:trPr>
        <w:tc>
          <w:tcPr>
            <w:tcW w:w="3230" w:type="dxa"/>
          </w:tcPr>
          <w:p w14:paraId="5C71D63D" w14:textId="77777777" w:rsidR="00644D40" w:rsidRPr="00CF5084" w:rsidRDefault="00644D40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1634B93B" w14:textId="77777777" w:rsidR="00644D40" w:rsidRPr="00CF5084" w:rsidRDefault="00644D40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FB2C274" w14:textId="77777777" w:rsidR="00644D40" w:rsidRPr="00CF5084" w:rsidRDefault="00644D40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07DADAEC" w14:textId="77777777" w:rsidR="00644D40" w:rsidRPr="00CF5084" w:rsidRDefault="00644D40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20D5018" w14:textId="77777777" w:rsidR="00644D40" w:rsidRPr="00CF5084" w:rsidRDefault="00644D40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4E8D8778" w14:textId="77777777" w:rsidTr="00482B67">
        <w:trPr>
          <w:cantSplit/>
          <w:trHeight w:val="163"/>
        </w:trPr>
        <w:tc>
          <w:tcPr>
            <w:tcW w:w="3230" w:type="dxa"/>
          </w:tcPr>
          <w:p w14:paraId="1BC81047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6525379A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FD2F78B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3B6F7F37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F703427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084" w:rsidRPr="00006EF1" w14:paraId="2D4E23EC" w14:textId="77777777" w:rsidTr="00482B67">
        <w:trPr>
          <w:cantSplit/>
          <w:trHeight w:val="163"/>
        </w:trPr>
        <w:tc>
          <w:tcPr>
            <w:tcW w:w="3230" w:type="dxa"/>
          </w:tcPr>
          <w:p w14:paraId="347CC4DB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198D1FD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EBC94E0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33A83788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767344C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69F65E3B" w14:textId="77777777" w:rsidTr="002B0D1F">
        <w:trPr>
          <w:cantSplit/>
          <w:trHeight w:val="163"/>
        </w:trPr>
        <w:tc>
          <w:tcPr>
            <w:tcW w:w="3230" w:type="dxa"/>
          </w:tcPr>
          <w:p w14:paraId="5E9F6BAA" w14:textId="248E49C0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24F23BE4" w14:textId="01B00CB1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7BF05937" w14:textId="59E38FC8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3F8199CF" w14:textId="11D79AAF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D604C6" w:rsidRPr="00006EF1" w14:paraId="30FAB9DC" w14:textId="77777777" w:rsidTr="00482B67">
        <w:trPr>
          <w:cantSplit/>
          <w:trHeight w:val="163"/>
        </w:trPr>
        <w:tc>
          <w:tcPr>
            <w:tcW w:w="3230" w:type="dxa"/>
          </w:tcPr>
          <w:p w14:paraId="14CBF225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6F15289D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19C41190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  <w:vAlign w:val="bottom"/>
          </w:tcPr>
          <w:p w14:paraId="11E284FA" w14:textId="5172D80A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16A9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50" w:type="dxa"/>
            <w:vAlign w:val="bottom"/>
          </w:tcPr>
          <w:p w14:paraId="3A141F1F" w14:textId="27410890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D6C5D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604C6" w:rsidRPr="00006EF1" w14:paraId="0F87B77A" w14:textId="77777777" w:rsidTr="00482B67">
        <w:trPr>
          <w:cantSplit/>
          <w:trHeight w:val="163"/>
        </w:trPr>
        <w:tc>
          <w:tcPr>
            <w:tcW w:w="3230" w:type="dxa"/>
          </w:tcPr>
          <w:p w14:paraId="7B6EA251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5E55EB6B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21355A97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  <w:vAlign w:val="bottom"/>
          </w:tcPr>
          <w:p w14:paraId="16E109DB" w14:textId="04F25615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50" w:type="dxa"/>
            <w:vAlign w:val="bottom"/>
          </w:tcPr>
          <w:p w14:paraId="5243D679" w14:textId="5FDD07F8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D604C6" w:rsidRPr="00006EF1" w14:paraId="00009CFB" w14:textId="77777777" w:rsidTr="002B0D1F">
        <w:trPr>
          <w:cantSplit/>
          <w:trHeight w:val="163"/>
        </w:trPr>
        <w:tc>
          <w:tcPr>
            <w:tcW w:w="3230" w:type="dxa"/>
          </w:tcPr>
          <w:p w14:paraId="4128A056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4E9BD3F0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4B1E9014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5E1BC46" w14:textId="7DA5D129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216AD0" w:rsidRPr="00006EF1" w14:paraId="34B88511" w14:textId="77777777" w:rsidTr="002B0D1F">
        <w:trPr>
          <w:cantSplit/>
          <w:trHeight w:val="163"/>
        </w:trPr>
        <w:tc>
          <w:tcPr>
            <w:tcW w:w="3230" w:type="dxa"/>
          </w:tcPr>
          <w:p w14:paraId="297FE0DE" w14:textId="25D5B24C" w:rsidR="00216AD0" w:rsidRPr="00006EF1" w:rsidRDefault="00216AD0" w:rsidP="00216AD0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9E27161" w14:textId="77777777" w:rsidR="00216AD0" w:rsidRPr="00006EF1" w:rsidRDefault="00216AD0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6F2460B7" w14:textId="77777777" w:rsidR="00216AD0" w:rsidRPr="00006EF1" w:rsidRDefault="00216AD0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19F3B73" w14:textId="77777777" w:rsidR="00216AD0" w:rsidRPr="00F065D7" w:rsidRDefault="00216AD0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D604C6" w:rsidRPr="00F065D7" w14:paraId="127B6FB9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6F14F803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D604C6" w:rsidRPr="00F065D7" w14:paraId="45E00687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2479BD96" w14:textId="77777777" w:rsidR="00D604C6" w:rsidRPr="00F065D7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  <w:hideMark/>
          </w:tcPr>
          <w:p w14:paraId="6D6AF1DD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3ACDAB57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7F32EC69" w14:textId="01B3E023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5FA4871B" w14:textId="2C7B6327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04C6" w:rsidRPr="00F065D7" w14:paraId="2421958F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3E673C37" w14:textId="77777777" w:rsidR="00D604C6" w:rsidRPr="00F065D7" w:rsidRDefault="00D604C6" w:rsidP="00D604C6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  <w:hideMark/>
          </w:tcPr>
          <w:p w14:paraId="197DD549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0B6C1A0E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D3037F8" w14:textId="6CAA48E6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DDFF75D" w14:textId="2B045974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04C6" w:rsidRPr="00F065D7" w14:paraId="4ABA810B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609949C9" w14:textId="67C93823" w:rsidR="00D604C6" w:rsidRPr="00F065D7" w:rsidRDefault="00D604C6" w:rsidP="00D604C6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  <w:hideMark/>
          </w:tcPr>
          <w:p w14:paraId="73B0A08C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A0C16B7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1CD04E10" w14:textId="5BBB8383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E4F7EA5" w14:textId="56C75C43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04C6" w:rsidRPr="00F065D7" w14:paraId="235E40C5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6FF55BA2" w14:textId="77777777" w:rsidR="00D604C6" w:rsidRPr="00CA0121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  <w:hideMark/>
          </w:tcPr>
          <w:p w14:paraId="32C9517C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7047D0CB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</w:tcPr>
          <w:p w14:paraId="0E21F848" w14:textId="43B10EFB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  <w:tc>
          <w:tcPr>
            <w:tcW w:w="950" w:type="dxa"/>
          </w:tcPr>
          <w:p w14:paraId="483E9170" w14:textId="665D8727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</w:tr>
      <w:tr w:rsidR="00D604C6" w:rsidRPr="00F065D7" w14:paraId="2C4B3A08" w14:textId="77777777" w:rsidTr="00482B67">
        <w:trPr>
          <w:cantSplit/>
          <w:trHeight w:val="330"/>
        </w:trPr>
        <w:tc>
          <w:tcPr>
            <w:tcW w:w="3230" w:type="dxa"/>
          </w:tcPr>
          <w:p w14:paraId="2B21FD8E" w14:textId="53BC5106" w:rsidR="00D604C6" w:rsidRPr="00876183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5208F9A4" w14:textId="7A7D36D5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D5DE63D" w14:textId="40AD0CC4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56568DF2" w14:textId="24E9EDD0" w:rsidR="00D604C6" w:rsidRPr="00CA0121" w:rsidRDefault="00D604C6" w:rsidP="00D604C6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51906A4F" w14:textId="09F1A417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604C6" w:rsidRPr="00F065D7" w14:paraId="09C0BB10" w14:textId="77777777" w:rsidTr="00482B67">
        <w:trPr>
          <w:cantSplit/>
          <w:trHeight w:val="330"/>
        </w:trPr>
        <w:tc>
          <w:tcPr>
            <w:tcW w:w="3230" w:type="dxa"/>
          </w:tcPr>
          <w:p w14:paraId="5F198659" w14:textId="36067282" w:rsidR="00D604C6" w:rsidRPr="00876183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7143EEBA" w14:textId="3063A84A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562A5313" w14:textId="7A3BE829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30C1E355" w14:textId="7D474A72" w:rsidR="00D604C6" w:rsidRPr="00876183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193B0F25" w14:textId="46D14CC2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604C6" w:rsidRPr="00CF5084" w14:paraId="183E9C64" w14:textId="77777777" w:rsidTr="00D604C6">
        <w:trPr>
          <w:cantSplit/>
          <w:trHeight w:val="222"/>
        </w:trPr>
        <w:tc>
          <w:tcPr>
            <w:tcW w:w="3230" w:type="dxa"/>
          </w:tcPr>
          <w:p w14:paraId="75005BFC" w14:textId="77777777" w:rsidR="00D604C6" w:rsidRPr="00876183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9D5D2E7" w14:textId="77777777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B08A13E" w14:textId="77777777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1E7946" w14:textId="77777777" w:rsidR="00D604C6" w:rsidRPr="00CF5084" w:rsidRDefault="00D604C6" w:rsidP="00D604C6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5D1F63A5" w14:textId="77777777" w:rsidR="00D604C6" w:rsidRPr="00CF5084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604C6" w:rsidRPr="00F065D7" w14:paraId="7EE6DA3A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7AA74AA0" w14:textId="77777777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D604C6" w:rsidRPr="00F065D7" w14:paraId="33431CE1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794ED7E1" w14:textId="668EC927" w:rsidR="00D604C6" w:rsidRPr="00876183" w:rsidRDefault="00D604C6" w:rsidP="00D604C6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ADVANZ BEVERAGE MANUFACTURING COMPANY LIMITED                       </w:t>
            </w: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</w:t>
            </w:r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 xml:space="preserve">(เดิมชื่อ </w:t>
            </w:r>
            <w:proofErr w:type="spellStart"/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Osotspa</w:t>
            </w:r>
            <w:proofErr w:type="spellEnd"/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 xml:space="preserve"> Myanmar Company Limited</w:t>
            </w:r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583" w:type="dxa"/>
            <w:hideMark/>
          </w:tcPr>
          <w:p w14:paraId="60BCD9D5" w14:textId="77777777" w:rsidR="00D604C6" w:rsidRPr="00876183" w:rsidRDefault="00D604C6" w:rsidP="00D604C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D604C6" w:rsidRPr="00876183" w:rsidRDefault="00D604C6" w:rsidP="00D604C6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69F206E8" w14:textId="77777777" w:rsidR="00D604C6" w:rsidRPr="00876183" w:rsidRDefault="00D604C6" w:rsidP="00D604C6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4FFDEDB" w14:textId="2C0DBF4F" w:rsidR="00D604C6" w:rsidRPr="00CA0121" w:rsidRDefault="00D604C6" w:rsidP="00D604C6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85.00</w:t>
            </w:r>
          </w:p>
        </w:tc>
        <w:tc>
          <w:tcPr>
            <w:tcW w:w="950" w:type="dxa"/>
          </w:tcPr>
          <w:p w14:paraId="6715329A" w14:textId="6FF863EB" w:rsidR="00D604C6" w:rsidRPr="00CA0121" w:rsidRDefault="00D604C6" w:rsidP="00D604C6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85.00</w:t>
            </w:r>
          </w:p>
        </w:tc>
      </w:tr>
      <w:tr w:rsidR="00D604C6" w:rsidRPr="00F065D7" w14:paraId="4877D668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30B7C2E6" w14:textId="77777777" w:rsidR="00D604C6" w:rsidRPr="00876183" w:rsidRDefault="00D604C6" w:rsidP="00D604C6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14BCBF42" w14:textId="77777777" w:rsidR="00D604C6" w:rsidRPr="00876183" w:rsidRDefault="00D604C6" w:rsidP="00D604C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D604C6" w:rsidRPr="00876183" w:rsidRDefault="00D604C6" w:rsidP="00D604C6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7105CDE2" w14:textId="77777777" w:rsidR="00D604C6" w:rsidRPr="00876183" w:rsidRDefault="00D604C6" w:rsidP="00D604C6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06B85BBA" w14:textId="2670F1D3" w:rsidR="00D604C6" w:rsidRPr="00CA0121" w:rsidRDefault="00D604C6" w:rsidP="00D604C6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CA012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50" w:type="dxa"/>
          </w:tcPr>
          <w:p w14:paraId="69A3B586" w14:textId="0C7D2082" w:rsidR="00D604C6" w:rsidRPr="00CA0121" w:rsidRDefault="00D604C6" w:rsidP="00D604C6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CA012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D604C6" w:rsidRPr="00F065D7" w14:paraId="3149CC66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38692FDE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  <w:hideMark/>
          </w:tcPr>
          <w:p w14:paraId="365E3A8E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  <w:hideMark/>
          </w:tcPr>
          <w:p w14:paraId="57F92A6F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0CDDBDCB" w14:textId="55F9E100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60.00</w:t>
            </w:r>
          </w:p>
        </w:tc>
        <w:tc>
          <w:tcPr>
            <w:tcW w:w="950" w:type="dxa"/>
          </w:tcPr>
          <w:p w14:paraId="31C6C394" w14:textId="7CEBD30D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60.00</w:t>
            </w:r>
          </w:p>
        </w:tc>
      </w:tr>
      <w:tr w:rsidR="00D604C6" w:rsidRPr="00CF5084" w14:paraId="60C7688D" w14:textId="77777777" w:rsidTr="00482B67">
        <w:trPr>
          <w:cantSplit/>
          <w:trHeight w:val="227"/>
        </w:trPr>
        <w:tc>
          <w:tcPr>
            <w:tcW w:w="3230" w:type="dxa"/>
          </w:tcPr>
          <w:p w14:paraId="77333167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1FB4025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ED88B82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6CB951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A0E4706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604C6" w:rsidRPr="00F065D7" w14:paraId="4F581F18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D02CBFA" w14:textId="2D7B939F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D604C6" w:rsidRPr="00F065D7" w14:paraId="10167C01" w14:textId="77777777" w:rsidTr="004729C5">
        <w:trPr>
          <w:cantSplit/>
          <w:trHeight w:val="330"/>
        </w:trPr>
        <w:tc>
          <w:tcPr>
            <w:tcW w:w="3230" w:type="dxa"/>
            <w:hideMark/>
          </w:tcPr>
          <w:p w14:paraId="02ADBD6E" w14:textId="77777777" w:rsidR="00D604C6" w:rsidRPr="00CA0121" w:rsidRDefault="00D604C6" w:rsidP="00D604C6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  <w:hideMark/>
          </w:tcPr>
          <w:p w14:paraId="5E48D30A" w14:textId="77777777" w:rsidR="00D604C6" w:rsidRPr="00CA0121" w:rsidRDefault="00D604C6" w:rsidP="00D604C6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AD51BAD" w14:textId="77777777" w:rsidR="00D604C6" w:rsidRPr="00CA0121" w:rsidRDefault="00D604C6" w:rsidP="00D604C6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</w:tcPr>
          <w:p w14:paraId="4C937BB0" w14:textId="703D83D8" w:rsidR="00D604C6" w:rsidRPr="00CA0121" w:rsidRDefault="00D604C6" w:rsidP="00D604C6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  <w:hideMark/>
          </w:tcPr>
          <w:p w14:paraId="50FCDF7C" w14:textId="787E93D0" w:rsidR="00D604C6" w:rsidRPr="00CA0121" w:rsidRDefault="00D604C6" w:rsidP="00D604C6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D604C6" w:rsidRPr="00F065D7" w14:paraId="7172AC01" w14:textId="77777777" w:rsidTr="00482B67">
        <w:trPr>
          <w:cantSplit/>
          <w:trHeight w:val="397"/>
        </w:trPr>
        <w:tc>
          <w:tcPr>
            <w:tcW w:w="3230" w:type="dxa"/>
          </w:tcPr>
          <w:p w14:paraId="499FF1AD" w14:textId="4AE4BB5C" w:rsidR="00D604C6" w:rsidRPr="00CA0121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18076659" w14:textId="0D8CF1D3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EEE1868" w14:textId="3E1A283A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3F2B30D6" w14:textId="26AB6E8F" w:rsidR="00D604C6" w:rsidRPr="00CA0121" w:rsidRDefault="00D604C6" w:rsidP="00D604C6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76FD60AC" w14:textId="5A8DB5D6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604C6" w:rsidRPr="00F065D7" w14:paraId="70C67B1D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43F48871" w14:textId="3038A0E1" w:rsidR="00D604C6" w:rsidRPr="00CA0121" w:rsidRDefault="00D604C6" w:rsidP="00D604C6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  <w:lang w:val="en-US" w:bidi="th-TH"/>
              </w:rPr>
              <w:t>1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8.50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Osotspa</w:t>
            </w:r>
            <w:proofErr w:type="spellEnd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Enterprises Singapore </w:t>
            </w:r>
            <w:proofErr w:type="spellStart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Pte.</w:t>
            </w:r>
            <w:proofErr w:type="spellEnd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Ltd.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76.50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85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  <w:p w14:paraId="573D9693" w14:textId="15C89D45" w:rsidR="00D604C6" w:rsidRPr="00CA0121" w:rsidRDefault="00D604C6" w:rsidP="00D604C6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  <w:lang w:val="en-US" w:bidi="th-TH"/>
              </w:rPr>
              <w:t>2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>ถือหุ้นโดยบริษัท</w:t>
            </w:r>
            <w:r w:rsidRPr="00CA0121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/>
                <w:sz w:val="20"/>
                <w:cs/>
                <w:lang w:bidi="th-TH"/>
              </w:rPr>
              <w:t>โอสถสภา เอ็นเตอร์ไพรซ์ จำกัด</w:t>
            </w:r>
            <w:r w:rsidRPr="00CA0121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0.01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</w:t>
            </w:r>
            <w:r w:rsidRPr="00CA0121">
              <w:rPr>
                <w:rFonts w:asciiTheme="majorBidi" w:hAnsiTheme="majorBidi" w:cs="Angsana New"/>
                <w:sz w:val="20"/>
                <w:cs/>
                <w:lang w:bidi="th-TH"/>
              </w:rPr>
              <w:t>บริษัท โอทูซี จำกัด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79.99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80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</w:tc>
      </w:tr>
    </w:tbl>
    <w:p w14:paraId="7B8A7208" w14:textId="77777777" w:rsidR="00117021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DA84B24" w14:textId="5467AD80" w:rsidR="00644D40" w:rsidRDefault="00644D40" w:rsidP="00644D40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  <w:r w:rsidRPr="00F065D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ในบริษัทย่อย</w:t>
      </w:r>
    </w:p>
    <w:p w14:paraId="3C57973F" w14:textId="77777777" w:rsidR="00644D40" w:rsidRPr="00644D40" w:rsidRDefault="00644D40" w:rsidP="00644D40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0"/>
          <w:szCs w:val="20"/>
          <w:lang w:val="en-US"/>
        </w:rPr>
      </w:pPr>
    </w:p>
    <w:p w14:paraId="075211F3" w14:textId="77777777" w:rsidR="00644D40" w:rsidRDefault="00644D40" w:rsidP="00644D40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Pr="00FD6C5D">
        <w:rPr>
          <w:rFonts w:ascii="Angsana New" w:hAnsi="Angsana New"/>
          <w:i/>
          <w:iCs/>
          <w:sz w:val="30"/>
          <w:szCs w:val="30"/>
          <w:lang w:val="en-US"/>
        </w:rPr>
        <w:t>2564</w:t>
      </w:r>
    </w:p>
    <w:p w14:paraId="72874462" w14:textId="77777777" w:rsidR="00644D40" w:rsidRPr="00644D40" w:rsidRDefault="00644D40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20"/>
          <w:lang w:val="en-US" w:bidi="th-TH"/>
        </w:rPr>
      </w:pPr>
    </w:p>
    <w:p w14:paraId="4A574AC7" w14:textId="77777777" w:rsidR="00644D40" w:rsidRPr="00CA0121" w:rsidRDefault="00644D40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A0121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โอยูระ จำกัด</w:t>
      </w:r>
      <w:r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โดยบริษัท </w:t>
      </w:r>
      <w:r w:rsidRPr="00CA0121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โอทูซี จำกั</w:t>
      </w:r>
      <w:r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11DC92C8" w14:textId="77777777" w:rsidR="00644D40" w:rsidRPr="00644D40" w:rsidRDefault="00644D40" w:rsidP="00644D40">
      <w:pPr>
        <w:pStyle w:val="block"/>
        <w:spacing w:after="0"/>
        <w:ind w:left="540"/>
        <w:jc w:val="thaiDistribute"/>
        <w:rPr>
          <w:rFonts w:cs="Angsana New"/>
          <w:sz w:val="20"/>
          <w:lang w:bidi="th-TH"/>
        </w:rPr>
      </w:pPr>
    </w:p>
    <w:p w14:paraId="55F7B801" w14:textId="607192A8" w:rsidR="00644D40" w:rsidRDefault="00644D40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A0121">
        <w:rPr>
          <w:rFonts w:asciiTheme="majorBidi" w:hAnsiTheme="majorBidi"/>
          <w:sz w:val="30"/>
          <w:szCs w:val="30"/>
          <w:lang w:val="en-US"/>
        </w:rPr>
        <w:t>24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CA0121">
        <w:rPr>
          <w:rFonts w:asciiTheme="majorBidi" w:hAnsiTheme="majorBidi"/>
          <w:sz w:val="30"/>
          <w:szCs w:val="30"/>
          <w:lang w:val="en-US"/>
        </w:rPr>
        <w:t xml:space="preserve">2563 </w:t>
      </w:r>
      <w:r w:rsidRPr="00CA0121">
        <w:rPr>
          <w:rFonts w:asciiTheme="majorBidi" w:hAnsiTheme="majorBidi"/>
          <w:sz w:val="30"/>
          <w:szCs w:val="30"/>
          <w:cs/>
        </w:rPr>
        <w:t>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CA0121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CA0121">
        <w:rPr>
          <w:rFonts w:asciiTheme="majorBidi" w:hAnsiTheme="majorBidi"/>
          <w:sz w:val="30"/>
          <w:szCs w:val="30"/>
          <w:lang w:val="en-US"/>
        </w:rPr>
        <w:t>9</w:t>
      </w:r>
      <w:r w:rsidRPr="00CA0121">
        <w:rPr>
          <w:rFonts w:asciiTheme="majorBidi" w:hAnsiTheme="majorBidi"/>
          <w:sz w:val="30"/>
          <w:szCs w:val="30"/>
        </w:rPr>
        <w:t>.</w:t>
      </w:r>
      <w:r w:rsidRPr="00CA0121">
        <w:rPr>
          <w:rFonts w:asciiTheme="majorBidi" w:hAnsiTheme="majorBidi"/>
          <w:sz w:val="30"/>
          <w:szCs w:val="30"/>
          <w:lang w:val="en-US"/>
        </w:rPr>
        <w:t>9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</w:t>
      </w:r>
      <w:r w:rsidRPr="00CA0121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CA0121">
        <w:rPr>
          <w:rFonts w:asciiTheme="majorBidi" w:hAnsiTheme="majorBidi"/>
          <w:sz w:val="30"/>
          <w:szCs w:val="30"/>
          <w:lang w:val="en-US"/>
        </w:rPr>
        <w:t>2564</w:t>
      </w:r>
    </w:p>
    <w:p w14:paraId="133BBBE1" w14:textId="16EFD81E" w:rsidR="00644D40" w:rsidRDefault="00644D40" w:rsidP="00644D40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  <w:lang w:val="en-US"/>
        </w:rPr>
        <w:br w:type="page"/>
      </w:r>
    </w:p>
    <w:p w14:paraId="0F6DCCEB" w14:textId="0E71AC4F" w:rsidR="00DB26AB" w:rsidRPr="00CE4704" w:rsidRDefault="00DB26AB" w:rsidP="00DB26AB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E4704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Pr="00CE4704">
        <w:rPr>
          <w:rFonts w:asciiTheme="majorBidi" w:hAnsiTheme="majorBidi"/>
          <w:sz w:val="30"/>
          <w:szCs w:val="30"/>
          <w:lang w:val="en-US"/>
        </w:rPr>
        <w:t>23</w:t>
      </w:r>
      <w:r w:rsidRPr="00CE4704">
        <w:rPr>
          <w:rFonts w:asciiTheme="majorBidi" w:hAnsiTheme="majorBidi"/>
          <w:sz w:val="30"/>
          <w:szCs w:val="30"/>
        </w:rPr>
        <w:t xml:space="preserve"> </w:t>
      </w:r>
      <w:r w:rsidR="000B3933" w:rsidRPr="00CE4704">
        <w:rPr>
          <w:rFonts w:asciiTheme="majorBidi" w:hAnsiTheme="majorBidi" w:hint="cs"/>
          <w:sz w:val="30"/>
          <w:szCs w:val="30"/>
          <w:cs/>
        </w:rPr>
        <w:t>กรกฎ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าคม </w:t>
      </w:r>
      <w:r w:rsidRPr="00CE4704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CE4704">
        <w:rPr>
          <w:rFonts w:asciiTheme="majorBidi" w:hAnsiTheme="majorBidi"/>
          <w:sz w:val="30"/>
          <w:szCs w:val="30"/>
          <w:cs/>
        </w:rPr>
        <w:t>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CE4704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CE4704">
        <w:rPr>
          <w:rFonts w:asciiTheme="majorBidi" w:hAnsiTheme="majorBidi"/>
          <w:sz w:val="30"/>
          <w:szCs w:val="30"/>
          <w:lang w:val="en-US"/>
        </w:rPr>
        <w:t>5.0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CE4704">
        <w:rPr>
          <w:rFonts w:asciiTheme="majorBidi" w:hAnsiTheme="majorBidi"/>
          <w:sz w:val="30"/>
          <w:szCs w:val="30"/>
          <w:lang w:val="en-US"/>
        </w:rPr>
        <w:t>2564</w:t>
      </w:r>
    </w:p>
    <w:p w14:paraId="38B2C910" w14:textId="77777777" w:rsidR="00B93310" w:rsidRPr="00CE4704" w:rsidRDefault="00B93310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20"/>
          <w:lang w:val="en-US" w:bidi="th-TH"/>
        </w:rPr>
      </w:pPr>
    </w:p>
    <w:p w14:paraId="5510BC65" w14:textId="58289D3F" w:rsidR="00B93310" w:rsidRPr="00CE4704" w:rsidRDefault="00B93310" w:rsidP="00B9331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E4704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โอทูซี จำกัด</w:t>
      </w:r>
      <w:r w:rsidR="00F2281D" w:rsidRPr="00CE4704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โดยบริษัท </w:t>
      </w:r>
      <w:r w:rsidR="00F2281D" w:rsidRPr="00CE4704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="00F2281D" w:rsidRPr="00CE4704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="00F2281D" w:rsidRPr="00CE4704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="00F2281D" w:rsidRPr="00CE4704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7E184F45" w14:textId="77777777" w:rsidR="00B93310" w:rsidRPr="00CE4704" w:rsidRDefault="00B93310" w:rsidP="00B93310">
      <w:pPr>
        <w:pStyle w:val="block"/>
        <w:spacing w:after="0"/>
        <w:ind w:left="540"/>
        <w:jc w:val="thaiDistribute"/>
        <w:rPr>
          <w:rFonts w:cs="Angsana New"/>
          <w:i/>
          <w:iCs/>
          <w:sz w:val="20"/>
          <w:lang w:val="en-US" w:bidi="th-TH"/>
        </w:rPr>
      </w:pPr>
    </w:p>
    <w:p w14:paraId="05A60F71" w14:textId="61F90068" w:rsidR="00B93310" w:rsidRPr="00CE4704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24</w:t>
      </w:r>
      <w:r w:rsidRPr="00CE4704">
        <w:rPr>
          <w:rFonts w:asciiTheme="majorBidi" w:hAnsiTheme="majorBidi"/>
          <w:sz w:val="30"/>
          <w:szCs w:val="30"/>
        </w:rPr>
        <w:t xml:space="preserve"> 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2563</w:t>
      </w:r>
      <w:r w:rsidRPr="00CE4704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E4704">
        <w:rPr>
          <w:rFonts w:asciiTheme="majorBidi" w:hAnsiTheme="majorBidi" w:hint="cs"/>
          <w:sz w:val="30"/>
          <w:szCs w:val="30"/>
          <w:cs/>
          <w:lang w:val="en-US"/>
        </w:rPr>
        <w:t xml:space="preserve">และวันที่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4</w:t>
      </w:r>
      <w:r w:rsidRPr="00CE4704">
        <w:rPr>
          <w:rFonts w:asciiTheme="majorBidi" w:hAnsiTheme="majorBidi"/>
          <w:sz w:val="30"/>
          <w:szCs w:val="30"/>
        </w:rPr>
        <w:t xml:space="preserve"> </w:t>
      </w:r>
      <w:r w:rsidRPr="00CE470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E4704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2564</w:t>
      </w:r>
      <w:r w:rsidRPr="00CE4704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="004848F3"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="004848F3" w:rsidRPr="00CE4704">
        <w:rPr>
          <w:spacing w:val="2"/>
          <w:sz w:val="30"/>
          <w:szCs w:val="30"/>
          <w:cs/>
        </w:rPr>
        <w:t>โอสถสภา เอ็นเตอร์ไพรซ์</w:t>
      </w:r>
      <w:r w:rsidR="004848F3" w:rsidRPr="00CE4704">
        <w:rPr>
          <w:rFonts w:hint="cs"/>
          <w:spacing w:val="2"/>
          <w:sz w:val="30"/>
          <w:szCs w:val="30"/>
          <w:cs/>
        </w:rPr>
        <w:t xml:space="preserve"> </w:t>
      </w:r>
      <w:r w:rsidR="004848F3" w:rsidRPr="00CE4704">
        <w:rPr>
          <w:spacing w:val="2"/>
          <w:sz w:val="30"/>
          <w:szCs w:val="30"/>
          <w:cs/>
        </w:rPr>
        <w:t>จำกั</w:t>
      </w:r>
      <w:r w:rsidR="004848F3" w:rsidRPr="00CE4704">
        <w:rPr>
          <w:rFonts w:hint="cs"/>
          <w:spacing w:val="2"/>
          <w:sz w:val="30"/>
          <w:szCs w:val="30"/>
          <w:cs/>
        </w:rPr>
        <w:t>ด</w:t>
      </w:r>
      <w:r w:rsidRPr="00CE4704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10</w:t>
      </w:r>
      <w:r w:rsidRPr="00CE4704">
        <w:rPr>
          <w:rFonts w:asciiTheme="majorBidi" w:hAnsiTheme="majorBidi"/>
          <w:sz w:val="30"/>
          <w:szCs w:val="30"/>
          <w:lang w:val="en-US"/>
        </w:rPr>
        <w:t>.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0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16</w:t>
      </w:r>
      <w:r w:rsidRPr="00CE4704">
        <w:rPr>
          <w:rFonts w:asciiTheme="majorBidi" w:hAnsiTheme="majorBidi"/>
          <w:sz w:val="30"/>
          <w:szCs w:val="30"/>
          <w:lang w:val="en-US"/>
        </w:rPr>
        <w:t>.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0</w:t>
      </w:r>
      <w:r w:rsidRPr="00CE4704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E4704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CE4704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มกราคมและกุมภาพันธ์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2564</w:t>
      </w:r>
    </w:p>
    <w:p w14:paraId="3DD848D9" w14:textId="77777777" w:rsidR="00B93310" w:rsidRPr="00CE4704" w:rsidRDefault="00B93310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20"/>
          <w:lang w:val="en-US" w:bidi="th-TH"/>
        </w:rPr>
      </w:pPr>
    </w:p>
    <w:p w14:paraId="5063F32E" w14:textId="1EE21836" w:rsidR="00DB26AB" w:rsidRPr="00CE4704" w:rsidRDefault="00DB26AB" w:rsidP="00DB26AB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E4704">
        <w:rPr>
          <w:rFonts w:asciiTheme="majorBidi" w:hAnsiTheme="majorBidi"/>
          <w:sz w:val="30"/>
          <w:szCs w:val="30"/>
          <w:lang w:val="en-US"/>
        </w:rPr>
        <w:t>23</w:t>
      </w:r>
      <w:r w:rsidRPr="00CE4704">
        <w:rPr>
          <w:rFonts w:asciiTheme="majorBidi" w:hAnsiTheme="majorBidi"/>
          <w:sz w:val="30"/>
          <w:szCs w:val="30"/>
        </w:rPr>
        <w:t xml:space="preserve"> </w:t>
      </w:r>
      <w:r w:rsidR="000B3933" w:rsidRPr="00CE4704">
        <w:rPr>
          <w:rFonts w:asciiTheme="majorBidi" w:hAnsiTheme="majorBidi" w:hint="cs"/>
          <w:sz w:val="30"/>
          <w:szCs w:val="30"/>
          <w:cs/>
        </w:rPr>
        <w:t>กรกฎ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าคม </w:t>
      </w:r>
      <w:r w:rsidRPr="00CE4704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CE4704">
        <w:rPr>
          <w:rFonts w:asciiTheme="majorBidi" w:hAnsiTheme="majorBidi"/>
          <w:sz w:val="30"/>
          <w:szCs w:val="30"/>
          <w:cs/>
        </w:rPr>
        <w:t>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CE4704">
        <w:rPr>
          <w:spacing w:val="2"/>
          <w:sz w:val="30"/>
          <w:szCs w:val="30"/>
          <w:cs/>
        </w:rPr>
        <w:t>โอสถสภา เอ็นเตอร์ไพรซ์</w:t>
      </w:r>
      <w:r w:rsidRPr="00CE4704">
        <w:rPr>
          <w:rFonts w:hint="cs"/>
          <w:spacing w:val="2"/>
          <w:sz w:val="30"/>
          <w:szCs w:val="30"/>
          <w:cs/>
        </w:rPr>
        <w:t xml:space="preserve"> </w:t>
      </w:r>
      <w:r w:rsidRPr="00CE4704">
        <w:rPr>
          <w:spacing w:val="2"/>
          <w:sz w:val="30"/>
          <w:szCs w:val="30"/>
          <w:cs/>
        </w:rPr>
        <w:t>จำกั</w:t>
      </w:r>
      <w:r w:rsidRPr="00CE4704">
        <w:rPr>
          <w:rFonts w:hint="cs"/>
          <w:spacing w:val="2"/>
          <w:sz w:val="30"/>
          <w:szCs w:val="30"/>
          <w:cs/>
        </w:rPr>
        <w:t>ด</w:t>
      </w:r>
      <w:r w:rsidRPr="00CE4704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CE4704">
        <w:rPr>
          <w:rFonts w:asciiTheme="majorBidi" w:hAnsiTheme="majorBidi"/>
          <w:sz w:val="30"/>
          <w:szCs w:val="30"/>
          <w:lang w:val="en-US"/>
        </w:rPr>
        <w:t>5.0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CE4704">
        <w:rPr>
          <w:rFonts w:asciiTheme="majorBidi" w:hAnsiTheme="majorBidi"/>
          <w:sz w:val="30"/>
          <w:szCs w:val="30"/>
          <w:lang w:val="en-US"/>
        </w:rPr>
        <w:t>2564</w:t>
      </w:r>
    </w:p>
    <w:p w14:paraId="46F8C32A" w14:textId="77777777" w:rsidR="00DB26AB" w:rsidRPr="00CE4704" w:rsidRDefault="00DB26AB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20"/>
          <w:lang w:val="en-US" w:bidi="th-TH"/>
        </w:rPr>
      </w:pPr>
    </w:p>
    <w:p w14:paraId="133667CF" w14:textId="77777777" w:rsidR="00E05376" w:rsidRPr="00CE4704" w:rsidRDefault="00E05376" w:rsidP="00E0537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E4704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สยามกลาสอยุธยา จำกัด</w:t>
      </w:r>
    </w:p>
    <w:p w14:paraId="293928D9" w14:textId="77777777" w:rsidR="00E05376" w:rsidRPr="00CE4704" w:rsidRDefault="00E05376" w:rsidP="00E05376">
      <w:pPr>
        <w:pStyle w:val="block"/>
        <w:spacing w:after="0"/>
        <w:ind w:left="540"/>
        <w:jc w:val="thaiDistribute"/>
        <w:rPr>
          <w:rFonts w:cs="Angsana New"/>
          <w:i/>
          <w:iCs/>
          <w:sz w:val="20"/>
          <w:lang w:val="en-US" w:bidi="th-TH"/>
        </w:rPr>
      </w:pPr>
    </w:p>
    <w:p w14:paraId="40F9E27E" w14:textId="011BD29E" w:rsidR="00B93310" w:rsidRPr="00CE4704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18</w:t>
      </w:r>
      <w:r w:rsidRPr="00CE4704">
        <w:rPr>
          <w:rFonts w:asciiTheme="majorBidi" w:hAnsiTheme="majorBidi"/>
          <w:sz w:val="30"/>
          <w:szCs w:val="30"/>
        </w:rPr>
        <w:t xml:space="preserve"> </w:t>
      </w:r>
      <w:r w:rsidRPr="00CE470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E4704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2564</w:t>
      </w:r>
      <w:r w:rsidRPr="00CE4704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 xml:space="preserve">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1</w:t>
      </w:r>
      <w:r w:rsidRPr="00CE4704">
        <w:rPr>
          <w:rFonts w:asciiTheme="majorBidi" w:hAnsiTheme="majorBidi"/>
          <w:sz w:val="30"/>
          <w:szCs w:val="30"/>
        </w:rPr>
        <w:t>,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125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2564</w:t>
      </w:r>
    </w:p>
    <w:p w14:paraId="1E980B52" w14:textId="77777777" w:rsidR="00DB26AB" w:rsidRPr="00CE4704" w:rsidRDefault="00DB26AB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02FBC031" w14:textId="2F39EFAC" w:rsidR="004A1C87" w:rsidRPr="00CE4704" w:rsidRDefault="004A1C87" w:rsidP="004A1C8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rtl/>
          <w:cs/>
        </w:rPr>
      </w:pPr>
      <w:r w:rsidRPr="00CE4704">
        <w:rPr>
          <w:rFonts w:cs="Angsana New" w:hint="cs"/>
          <w:i/>
          <w:iCs/>
          <w:sz w:val="30"/>
          <w:szCs w:val="30"/>
          <w:cs/>
          <w:lang w:bidi="th-TH"/>
        </w:rPr>
        <w:t>ซื้อเงินลงทุนในบริษัท</w:t>
      </w:r>
      <w:r w:rsidRPr="00CE4704">
        <w:rPr>
          <w:rFonts w:cs="Angsana New"/>
          <w:i/>
          <w:iCs/>
          <w:sz w:val="30"/>
          <w:szCs w:val="30"/>
          <w:cs/>
          <w:lang w:bidi="th-TH"/>
        </w:rPr>
        <w:t xml:space="preserve"> อินโนเวชั่น ออฟ เอ็กซ์พีเรียนซ์ จำกัด</w:t>
      </w:r>
      <w:r w:rsidRPr="00CE4704">
        <w:rPr>
          <w:rFonts w:cs="Angsana New"/>
          <w:i/>
          <w:iCs/>
          <w:sz w:val="30"/>
          <w:szCs w:val="30"/>
          <w:lang w:bidi="th-TH"/>
        </w:rPr>
        <w:t xml:space="preserve"> </w:t>
      </w:r>
      <w:r w:rsidRPr="00CE4704">
        <w:rPr>
          <w:rFonts w:cs="Angsana New" w:hint="cs"/>
          <w:i/>
          <w:iCs/>
          <w:sz w:val="30"/>
          <w:szCs w:val="30"/>
          <w:cs/>
          <w:lang w:bidi="th-TH"/>
        </w:rPr>
        <w:t>โดย</w:t>
      </w:r>
      <w:r w:rsidRPr="00CE4704">
        <w:rPr>
          <w:rFonts w:cs="Angsana New"/>
          <w:i/>
          <w:iCs/>
          <w:sz w:val="30"/>
          <w:szCs w:val="30"/>
          <w:cs/>
          <w:lang w:bidi="th-TH"/>
        </w:rPr>
        <w:t xml:space="preserve">บริษัท โอทูซี จำกัด และ บริษัท โอสถสภา </w:t>
      </w:r>
      <w:r w:rsidR="00CA0121" w:rsidRPr="00CE4704">
        <w:rPr>
          <w:rFonts w:cs="Angsana New"/>
          <w:i/>
          <w:iCs/>
          <w:sz w:val="30"/>
          <w:szCs w:val="30"/>
          <w:cs/>
          <w:lang w:bidi="th-TH"/>
        </w:rPr>
        <w:br/>
      </w:r>
      <w:r w:rsidRPr="00CE4704">
        <w:rPr>
          <w:rFonts w:cs="Angsana New"/>
          <w:i/>
          <w:iCs/>
          <w:sz w:val="30"/>
          <w:szCs w:val="30"/>
          <w:cs/>
          <w:lang w:bidi="th-TH"/>
        </w:rPr>
        <w:t>เอ็นเตอร์ไพรซ์ จำกัด</w:t>
      </w:r>
    </w:p>
    <w:p w14:paraId="0F08DBFD" w14:textId="77777777" w:rsidR="004A1C87" w:rsidRPr="00CE4704" w:rsidRDefault="004A1C87" w:rsidP="004A1C87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2B13AE8" w14:textId="0CD1EEAF" w:rsidR="004A1C87" w:rsidRPr="00CE4704" w:rsidRDefault="004A1C87" w:rsidP="004A1C8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1</w:t>
      </w:r>
      <w:r w:rsidRPr="00CE4704">
        <w:rPr>
          <w:rFonts w:asciiTheme="majorBidi" w:hAnsiTheme="majorBidi"/>
          <w:sz w:val="30"/>
          <w:szCs w:val="30"/>
        </w:rPr>
        <w:t xml:space="preserve"> </w:t>
      </w:r>
      <w:r w:rsidRPr="00CE4704">
        <w:rPr>
          <w:rFonts w:asciiTheme="majorBidi" w:hAnsiTheme="majorBidi" w:hint="cs"/>
          <w:sz w:val="30"/>
          <w:szCs w:val="30"/>
          <w:cs/>
        </w:rPr>
        <w:t>มีนาคม</w:t>
      </w:r>
      <w:r w:rsidRPr="00CE4704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2564</w:t>
      </w:r>
      <w:r w:rsidRPr="00CE4704">
        <w:rPr>
          <w:rFonts w:asciiTheme="majorBidi" w:hAnsiTheme="majorBidi"/>
          <w:sz w:val="30"/>
          <w:szCs w:val="30"/>
          <w:cs/>
        </w:rPr>
        <w:t xml:space="preserve"> บริษัท โอทูซี จำกัด และ บริษัท โอสถสภา เอ็นเตอร์ไพรซ์ จำกัด ซึ่งเป็นบริษัทย่อยของบริษัท ได้ซื้อ</w:t>
      </w:r>
      <w:r w:rsidRPr="00CE4704">
        <w:rPr>
          <w:rFonts w:asciiTheme="majorBidi" w:hAnsiTheme="majorBidi" w:hint="cs"/>
          <w:sz w:val="30"/>
          <w:szCs w:val="30"/>
          <w:cs/>
        </w:rPr>
        <w:t>เงินลงทุนใน</w:t>
      </w:r>
      <w:r w:rsidRPr="00CE4704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="00482B67" w:rsidRPr="00CE4704">
        <w:rPr>
          <w:rFonts w:asciiTheme="majorBidi" w:hAnsiTheme="majorBidi" w:hint="cs"/>
          <w:sz w:val="30"/>
          <w:szCs w:val="30"/>
          <w:cs/>
        </w:rPr>
        <w:t>ในสัดส่วน</w:t>
      </w:r>
      <w:r w:rsidRPr="00CE4704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80</w:t>
      </w:r>
      <w:r w:rsidRPr="00CE4704">
        <w:rPr>
          <w:rFonts w:asciiTheme="majorBidi" w:hAnsiTheme="majorBidi"/>
          <w:sz w:val="30"/>
          <w:szCs w:val="30"/>
          <w:cs/>
        </w:rPr>
        <w:t xml:space="preserve"> </w:t>
      </w:r>
      <w:r w:rsidR="00482B67" w:rsidRPr="00CE4704">
        <w:rPr>
          <w:rFonts w:asciiTheme="majorBidi" w:hAnsiTheme="majorBidi" w:hint="cs"/>
          <w:sz w:val="30"/>
          <w:szCs w:val="30"/>
          <w:cs/>
        </w:rPr>
        <w:t>เป็น</w:t>
      </w:r>
      <w:r w:rsidRPr="00CE4704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10</w:t>
      </w:r>
      <w:r w:rsidRPr="00CE4704">
        <w:rPr>
          <w:rFonts w:asciiTheme="majorBidi" w:hAnsiTheme="majorBidi"/>
          <w:sz w:val="30"/>
          <w:szCs w:val="30"/>
        </w:rPr>
        <w:t>.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8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  </w:t>
      </w:r>
      <w:r w:rsidRPr="00CE4704">
        <w:rPr>
          <w:rFonts w:asciiTheme="majorBidi" w:hAnsiTheme="majorBidi" w:hint="cs"/>
          <w:sz w:val="30"/>
          <w:szCs w:val="30"/>
          <w:cs/>
        </w:rPr>
        <w:t>ทั้งนี้เป็นไปตามมติที่ประชุมคณะกรรมการ</w:t>
      </w:r>
      <w:r w:rsidR="00482B67" w:rsidRPr="00CE4704">
        <w:rPr>
          <w:rFonts w:asciiTheme="majorBidi" w:hAnsiTheme="majorBidi" w:hint="cs"/>
          <w:sz w:val="30"/>
          <w:szCs w:val="30"/>
          <w:cs/>
        </w:rPr>
        <w:t>บริหารของ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บริษัท (รายละเอียดตามหมายเหตุข้อ </w:t>
      </w:r>
      <w:r w:rsidR="00FD6C5D" w:rsidRPr="00CE4704">
        <w:rPr>
          <w:rFonts w:asciiTheme="majorBidi" w:hAnsiTheme="majorBidi"/>
          <w:sz w:val="30"/>
          <w:szCs w:val="30"/>
          <w:lang w:val="en-US"/>
        </w:rPr>
        <w:t>3</w:t>
      </w:r>
      <w:r w:rsidRPr="00CE4704">
        <w:rPr>
          <w:rFonts w:asciiTheme="majorBidi" w:hAnsiTheme="majorBidi" w:hint="cs"/>
          <w:sz w:val="30"/>
          <w:szCs w:val="30"/>
          <w:cs/>
        </w:rPr>
        <w:t>)</w:t>
      </w:r>
    </w:p>
    <w:p w14:paraId="1E1ABE1A" w14:textId="77777777" w:rsidR="004A1C87" w:rsidRPr="00CE4704" w:rsidRDefault="004A1C8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9003F7C" w14:textId="3F1A2FF8" w:rsidR="00DB26AB" w:rsidRPr="00CE4704" w:rsidRDefault="00DB26AB" w:rsidP="00DB26AB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E4704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</w:t>
      </w:r>
      <w:r w:rsidRPr="00CE4704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บริษัท </w:t>
      </w:r>
      <w:r w:rsidRPr="00CE4704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CE4704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CE4704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CE4704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09905303" w14:textId="77777777" w:rsidR="00DB26AB" w:rsidRPr="00CE4704" w:rsidRDefault="00DB26AB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0CD6133" w14:textId="2DF34F55" w:rsidR="00DB26AB" w:rsidRPr="00644D40" w:rsidRDefault="00DB26AB" w:rsidP="00DB26AB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E4704">
        <w:rPr>
          <w:rFonts w:asciiTheme="majorBidi" w:hAnsiTheme="majorBidi"/>
          <w:sz w:val="30"/>
          <w:szCs w:val="30"/>
          <w:lang w:val="en-US"/>
        </w:rPr>
        <w:t>23</w:t>
      </w:r>
      <w:r w:rsidRPr="00CE4704">
        <w:rPr>
          <w:rFonts w:asciiTheme="majorBidi" w:hAnsiTheme="majorBidi"/>
          <w:sz w:val="30"/>
          <w:szCs w:val="30"/>
        </w:rPr>
        <w:t xml:space="preserve"> </w:t>
      </w:r>
      <w:r w:rsidR="000B3933" w:rsidRPr="00CE4704">
        <w:rPr>
          <w:rFonts w:asciiTheme="majorBidi" w:hAnsiTheme="majorBidi" w:hint="cs"/>
          <w:sz w:val="30"/>
          <w:szCs w:val="30"/>
          <w:cs/>
        </w:rPr>
        <w:t>กรกฎ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าคม </w:t>
      </w:r>
      <w:r w:rsidRPr="00CE4704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CE4704">
        <w:rPr>
          <w:rFonts w:asciiTheme="majorBidi" w:hAnsiTheme="majorBidi"/>
          <w:sz w:val="30"/>
          <w:szCs w:val="30"/>
          <w:cs/>
        </w:rPr>
        <w:t>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>ของ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Pr="00CE4704">
        <w:rPr>
          <w:rFonts w:asciiTheme="majorBidi" w:hAnsiTheme="majorBidi"/>
          <w:sz w:val="30"/>
          <w:szCs w:val="30"/>
          <w:cs/>
        </w:rPr>
        <w:t>โอสถสภา เอ็นเตอร์ไพรซ์ จำกัด</w:t>
      </w:r>
      <w:r w:rsidR="006A190A" w:rsidRPr="00CE4704">
        <w:rPr>
          <w:rFonts w:asciiTheme="majorBidi" w:hAnsiTheme="majorBidi"/>
          <w:sz w:val="30"/>
          <w:szCs w:val="30"/>
        </w:rPr>
        <w:t xml:space="preserve"> </w:t>
      </w:r>
      <w:r w:rsidRPr="00CE4704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มีมติอนุมัติเรียกชำระค่าหุ้นเพิ่มเติมจากบริษัท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  <w:cs/>
        </w:rPr>
        <w:t>เป็นจำนวนเงินทั้งสิ้น</w:t>
      </w:r>
      <w:r w:rsidRPr="00CE4704">
        <w:rPr>
          <w:rFonts w:asciiTheme="majorBidi" w:hAnsiTheme="majorBidi"/>
          <w:sz w:val="30"/>
          <w:szCs w:val="30"/>
          <w:lang w:val="en-US"/>
        </w:rPr>
        <w:t xml:space="preserve"> 7.9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CE4704">
        <w:rPr>
          <w:rFonts w:asciiTheme="majorBidi" w:hAnsiTheme="majorBidi"/>
          <w:sz w:val="30"/>
          <w:szCs w:val="30"/>
          <w:lang w:val="en-US"/>
        </w:rPr>
        <w:t>2564</w:t>
      </w:r>
    </w:p>
    <w:p w14:paraId="4D72D324" w14:textId="77777777" w:rsidR="00B93310" w:rsidRPr="00644D40" w:rsidRDefault="00B93310" w:rsidP="00D434C1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  <w:highlight w:val="green"/>
          <w:cs/>
        </w:rPr>
      </w:pPr>
    </w:p>
    <w:p w14:paraId="2D1DC6F6" w14:textId="264A13DF" w:rsidR="0048661A" w:rsidRPr="00644D4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4D40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ปี </w:t>
      </w:r>
      <w:r w:rsidR="00FD6C5D" w:rsidRPr="00644D40">
        <w:rPr>
          <w:rFonts w:ascii="Angsana New" w:hAnsi="Angsana New"/>
          <w:i/>
          <w:iCs/>
          <w:sz w:val="30"/>
          <w:szCs w:val="30"/>
          <w:lang w:val="en-US"/>
        </w:rPr>
        <w:t>2563</w:t>
      </w:r>
    </w:p>
    <w:p w14:paraId="7A1FAA7F" w14:textId="77777777" w:rsidR="0048661A" w:rsidRPr="00644D40" w:rsidRDefault="0048661A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  <w:cs/>
        </w:rPr>
      </w:pPr>
    </w:p>
    <w:p w14:paraId="16995C20" w14:textId="30DBC980" w:rsidR="0048661A" w:rsidRPr="00644D4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644D40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644D4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644D40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="00FB69F0" w:rsidRPr="00644D40">
        <w:rPr>
          <w:rFonts w:ascii="Angsana New" w:hAnsi="Angsana New" w:hint="cs"/>
          <w:i/>
          <w:iCs/>
          <w:sz w:val="30"/>
          <w:szCs w:val="30"/>
          <w:cs/>
        </w:rPr>
        <w:t>บริษัท สยาม เบฟ แมนูแฟคเจอริ่ง จำกัด</w:t>
      </w:r>
    </w:p>
    <w:p w14:paraId="5DDE1D7A" w14:textId="77777777" w:rsidR="0048661A" w:rsidRPr="00644D40" w:rsidRDefault="0048661A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0E8E464A" w14:textId="74A6FBF3" w:rsidR="00F2281D" w:rsidRPr="00644D40" w:rsidRDefault="00F2281D" w:rsidP="00F2281D">
      <w:pPr>
        <w:tabs>
          <w:tab w:val="left" w:pos="540"/>
        </w:tabs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644D4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FD6C5D" w:rsidRPr="00644D40">
        <w:rPr>
          <w:rFonts w:ascii="Angsana New" w:hAnsi="Angsana New"/>
          <w:sz w:val="30"/>
          <w:szCs w:val="30"/>
          <w:lang w:val="en-US"/>
        </w:rPr>
        <w:t>28</w:t>
      </w:r>
      <w:r w:rsidRPr="00644D40">
        <w:rPr>
          <w:rFonts w:ascii="Angsana New" w:hAnsi="Angsana New"/>
          <w:sz w:val="30"/>
          <w:szCs w:val="30"/>
          <w:lang w:val="en-US"/>
        </w:rPr>
        <w:t xml:space="preserve"> </w:t>
      </w:r>
      <w:r w:rsidRPr="00644D40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FD6C5D" w:rsidRPr="00644D40">
        <w:rPr>
          <w:rFonts w:ascii="Angsana New" w:hAnsi="Angsana New"/>
          <w:sz w:val="30"/>
          <w:szCs w:val="30"/>
          <w:lang w:val="en-US"/>
        </w:rPr>
        <w:t>2563</w:t>
      </w:r>
      <w:r w:rsidRPr="00644D40">
        <w:rPr>
          <w:rFonts w:ascii="Angsana New" w:hAnsi="Angsana New"/>
          <w:sz w:val="30"/>
          <w:szCs w:val="30"/>
          <w:lang w:val="en-US"/>
        </w:rPr>
        <w:t xml:space="preserve"> </w:t>
      </w:r>
      <w:r w:rsidRPr="00644D40">
        <w:rPr>
          <w:rFonts w:ascii="Angsana New" w:hAnsi="Angsana New" w:hint="cs"/>
          <w:sz w:val="30"/>
          <w:szCs w:val="30"/>
          <w:cs/>
          <w:lang w:val="en-US"/>
        </w:rPr>
        <w:t>บริษัทได้ซื้อเงินลงทุนใน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บริษัท สยาม เบฟ แมนูแฟคเจอริ่ง จำกัด เพิ่มร้อยละ </w:t>
      </w:r>
      <w:r w:rsidR="00FD6C5D" w:rsidRPr="00644D40">
        <w:rPr>
          <w:rFonts w:ascii="Angsana New" w:hAnsi="Angsana New"/>
          <w:sz w:val="30"/>
          <w:szCs w:val="30"/>
          <w:lang w:val="en-US"/>
        </w:rPr>
        <w:t>60</w:t>
      </w:r>
      <w:r w:rsidRPr="00644D40">
        <w:rPr>
          <w:rFonts w:ascii="Angsana New" w:hAnsi="Angsana New"/>
          <w:sz w:val="30"/>
          <w:szCs w:val="30"/>
          <w:lang w:val="en-US"/>
        </w:rPr>
        <w:t xml:space="preserve"> 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FD6C5D" w:rsidRPr="00644D40">
        <w:rPr>
          <w:rFonts w:ascii="Angsana New" w:hAnsi="Angsana New"/>
          <w:sz w:val="30"/>
          <w:szCs w:val="30"/>
          <w:lang w:val="en-US"/>
        </w:rPr>
        <w:t>40</w:t>
      </w:r>
      <w:r w:rsidRPr="00644D40">
        <w:rPr>
          <w:rFonts w:ascii="Angsana New" w:hAnsi="Angsana New"/>
          <w:sz w:val="30"/>
          <w:szCs w:val="30"/>
          <w:lang w:val="en-US"/>
        </w:rPr>
        <w:t xml:space="preserve"> 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FD6C5D" w:rsidRPr="00644D40">
        <w:rPr>
          <w:rFonts w:ascii="Angsana New" w:hAnsi="Angsana New"/>
          <w:sz w:val="30"/>
          <w:szCs w:val="30"/>
          <w:lang w:val="en-US"/>
        </w:rPr>
        <w:t>100</w:t>
      </w:r>
      <w:r w:rsidRPr="00644D40">
        <w:rPr>
          <w:rFonts w:ascii="Angsana New" w:hAnsi="Angsana New"/>
          <w:sz w:val="30"/>
          <w:szCs w:val="30"/>
          <w:lang w:val="en-US"/>
        </w:rPr>
        <w:t xml:space="preserve"> </w:t>
      </w:r>
      <w:r w:rsidRPr="00644D40">
        <w:rPr>
          <w:rFonts w:ascii="Angsana New" w:hAnsi="Angsana New"/>
          <w:sz w:val="30"/>
          <w:szCs w:val="30"/>
          <w:cs/>
          <w:lang w:val="en-US"/>
        </w:rPr>
        <w:t>และเปลี่ยนสถานะจากเงินลงทุนในการร่วมค้าเป็นเงินลงทุนในบริษัทย่อย</w:t>
      </w:r>
      <w:r w:rsidRPr="00644D40">
        <w:rPr>
          <w:rFonts w:ascii="Angsana New" w:hAnsi="Angsana New"/>
          <w:sz w:val="30"/>
          <w:szCs w:val="30"/>
          <w:lang w:val="en-US"/>
        </w:rPr>
        <w:t xml:space="preserve"> </w:t>
      </w:r>
      <w:r w:rsidRPr="00644D40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ทั้งนี้เป็นไปตามมติที่ประชุมคณะกรรมการบริษัท (รายละเอียดตามหมายเหตุข้อ </w:t>
      </w:r>
      <w:r w:rsidR="00FD6C5D" w:rsidRPr="00644D40">
        <w:rPr>
          <w:rFonts w:ascii="Angsana New" w:hAnsi="Angsana New"/>
          <w:sz w:val="30"/>
          <w:szCs w:val="30"/>
          <w:lang w:val="en-US"/>
        </w:rPr>
        <w:t>3</w:t>
      </w:r>
      <w:r w:rsidRPr="00644D40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3F7D3D2C" w14:textId="77777777" w:rsidR="00744B8D" w:rsidRPr="00644D40" w:rsidRDefault="00744B8D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595B0A2E" w14:textId="6C0109D9" w:rsidR="00744B8D" w:rsidRPr="00644D40" w:rsidRDefault="00744B8D" w:rsidP="00744B8D">
      <w:pPr>
        <w:tabs>
          <w:tab w:val="left" w:pos="540"/>
        </w:tabs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ในเดือนเมษายน </w:t>
      </w:r>
      <w:r w:rsidRPr="00644D40">
        <w:rPr>
          <w:rFonts w:ascii="Angsana New" w:hAnsi="Angsana New"/>
          <w:sz w:val="30"/>
          <w:szCs w:val="30"/>
          <w:lang w:val="en-US"/>
        </w:rPr>
        <w:t>2563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 บริษัทได้ชำระค่าหุ้นเพิ่มทุนในบริษั</w:t>
      </w:r>
      <w:r w:rsidR="00C26627" w:rsidRPr="00644D40">
        <w:rPr>
          <w:rFonts w:ascii="Angsana New" w:hAnsi="Angsana New"/>
          <w:sz w:val="30"/>
          <w:szCs w:val="30"/>
          <w:cs/>
          <w:lang w:val="en-US"/>
        </w:rPr>
        <w:t>ท สยาม เบฟ แมนูแฟคเจอริ่ง จำกัด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 ซึ่งเป็นบริษัทย่อยของบริษัท เป็นจำนวนเงินรวม </w:t>
      </w:r>
      <w:r w:rsidRPr="00644D40">
        <w:rPr>
          <w:rFonts w:ascii="Angsana New" w:hAnsi="Angsana New"/>
          <w:sz w:val="30"/>
          <w:szCs w:val="30"/>
          <w:lang w:val="en-US"/>
        </w:rPr>
        <w:t>380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โดยแบ่งเป็นการชำระค่าหุ้นเพิ่มเติมจำนวน </w:t>
      </w:r>
      <w:r w:rsidRPr="00644D40">
        <w:rPr>
          <w:rFonts w:ascii="Angsana New" w:hAnsi="Angsana New"/>
          <w:sz w:val="30"/>
          <w:szCs w:val="30"/>
          <w:lang w:val="en-US"/>
        </w:rPr>
        <w:t>80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ตามมติ</w:t>
      </w:r>
      <w:r w:rsidR="00C26627" w:rsidRPr="00644D40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ที่ประชุมคณะกรรมการของบริษัทย่อยดังกล่าว และการจดทะเบียนเพิ่มทุนอีกจำนวน </w:t>
      </w:r>
      <w:r w:rsidRPr="00644D40">
        <w:rPr>
          <w:rFonts w:ascii="Angsana New" w:hAnsi="Angsana New"/>
          <w:sz w:val="30"/>
          <w:szCs w:val="30"/>
          <w:lang w:val="en-US"/>
        </w:rPr>
        <w:t>300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ตามมติ</w:t>
      </w:r>
      <w:r w:rsidR="00C26627" w:rsidRPr="00644D40">
        <w:rPr>
          <w:rFonts w:ascii="Angsana New" w:hAnsi="Angsana New"/>
          <w:sz w:val="30"/>
          <w:szCs w:val="30"/>
          <w:lang w:val="en-US"/>
        </w:rPr>
        <w:t xml:space="preserve">               </w:t>
      </w:r>
      <w:r w:rsidRPr="00644D40">
        <w:rPr>
          <w:rFonts w:ascii="Angsana New" w:hAnsi="Angsana New"/>
          <w:sz w:val="30"/>
          <w:szCs w:val="30"/>
          <w:cs/>
          <w:lang w:val="en-US"/>
        </w:rPr>
        <w:t xml:space="preserve">ที่ประชุมวิสามัญผู้ถือหุ้นของบริษัทย่อยดังกล่าว โดยได้รับชำระค่าหุ้นเต็มมูลค่าแล้วในเดือนเมษายน </w:t>
      </w:r>
      <w:r w:rsidRPr="00644D40">
        <w:rPr>
          <w:rFonts w:ascii="Angsana New" w:hAnsi="Angsana New"/>
          <w:sz w:val="30"/>
          <w:szCs w:val="30"/>
          <w:lang w:val="en-US"/>
        </w:rPr>
        <w:t xml:space="preserve">2563 </w:t>
      </w:r>
    </w:p>
    <w:p w14:paraId="28B117C6" w14:textId="77777777" w:rsidR="00425120" w:rsidRPr="00644D40" w:rsidRDefault="00425120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014D18CA" w14:textId="77777777" w:rsidR="00E33542" w:rsidRPr="00644D40" w:rsidRDefault="00E33542" w:rsidP="00E33542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44D4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ซื้อเงินลงทุนใน</w:t>
      </w:r>
      <w:r w:rsidRPr="00644D4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 สยามกลาสอยุธยา จำกัด</w:t>
      </w:r>
    </w:p>
    <w:p w14:paraId="05BCA2B3" w14:textId="77777777" w:rsidR="00E33542" w:rsidRPr="00644D40" w:rsidRDefault="00E33542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30BA720A" w14:textId="3F0A9B12" w:rsidR="00644D40" w:rsidRPr="00644D40" w:rsidRDefault="00E33542" w:rsidP="00E33542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44D40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เมื่อวันที่</w:t>
      </w:r>
      <w:r w:rsidRPr="00644D40">
        <w:rPr>
          <w:rFonts w:ascii="Angsana New" w:hAnsi="Angsana New" w:cs="Angsana New"/>
          <w:sz w:val="30"/>
          <w:szCs w:val="30"/>
          <w:lang w:val="en-US" w:bidi="th-TH"/>
        </w:rPr>
        <w:t xml:space="preserve"> 26 </w:t>
      </w:r>
      <w:r w:rsidRPr="00644D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สิงหาคม </w:t>
      </w:r>
      <w:r w:rsidRPr="00644D40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644D40">
        <w:rPr>
          <w:rFonts w:ascii="Angsana New" w:hAnsi="Angsana New" w:cs="Angsana New" w:hint="cs"/>
          <w:sz w:val="30"/>
          <w:szCs w:val="30"/>
          <w:cs/>
          <w:lang w:bidi="th-TH"/>
        </w:rPr>
        <w:t>ที่ประชุมวิสามัญผู้ถือหุ้นของ</w:t>
      </w:r>
      <w:r w:rsidRPr="00644D40">
        <w:rPr>
          <w:rFonts w:ascii="Angsana New" w:hAnsi="Angsana New" w:cs="Angsana New"/>
          <w:sz w:val="30"/>
          <w:szCs w:val="30"/>
          <w:cs/>
          <w:lang w:bidi="th-TH"/>
        </w:rPr>
        <w:t>บริษัท สยามกลาสอยุธยา จำกัด</w:t>
      </w:r>
      <w:r w:rsidRPr="00644D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ซึ่งเป็นบริษัทย่อยของบริษัท </w:t>
      </w:r>
      <w:r w:rsidRPr="00644D40">
        <w:rPr>
          <w:rFonts w:ascii="Angsana New" w:hAnsi="Angsana New" w:cs="Angsana New"/>
          <w:sz w:val="30"/>
          <w:szCs w:val="30"/>
          <w:cs/>
          <w:lang w:bidi="th-TH"/>
        </w:rPr>
        <w:t>มีมติอนุมัติให้เพิ่มทุน</w:t>
      </w:r>
      <w:r w:rsidRPr="00644D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หุ้นสามัญจดทะเบียนเป็นจำนวนเงิน </w:t>
      </w:r>
      <w:r w:rsidRPr="00644D40">
        <w:rPr>
          <w:rFonts w:ascii="Angsana New" w:hAnsi="Angsana New" w:cs="Angsana New"/>
          <w:sz w:val="30"/>
          <w:szCs w:val="30"/>
          <w:lang w:val="en-US" w:bidi="th-TH"/>
        </w:rPr>
        <w:t>1,500</w:t>
      </w:r>
      <w:r w:rsidRPr="00644D4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44D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โดยเรียกชำระค่าหุ้นจำนวน </w:t>
      </w:r>
      <w:r w:rsidRPr="00644D40">
        <w:rPr>
          <w:rFonts w:ascii="Angsana New" w:hAnsi="Angsana New" w:cs="Angsana New"/>
          <w:sz w:val="30"/>
          <w:szCs w:val="30"/>
          <w:lang w:val="en-US" w:bidi="th-TH"/>
        </w:rPr>
        <w:t xml:space="preserve">375 </w:t>
      </w:r>
      <w:r w:rsidRPr="00644D40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คิดเป็นร้อยละ</w:t>
      </w:r>
      <w:r w:rsidRPr="00644D40">
        <w:rPr>
          <w:rFonts w:ascii="Angsana New" w:hAnsi="Angsana New" w:cs="Angsana New"/>
          <w:sz w:val="30"/>
          <w:szCs w:val="30"/>
          <w:lang w:val="en-US" w:bidi="th-TH"/>
        </w:rPr>
        <w:t xml:space="preserve"> 25 </w:t>
      </w:r>
      <w:r w:rsidRPr="00644D40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</w:t>
      </w:r>
      <w:r w:rsidRPr="00644D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และได้รับชำระค่าหุ้นดังกล่าวในเดือนสิงหาคม </w:t>
      </w:r>
      <w:r w:rsidRPr="00644D40">
        <w:rPr>
          <w:rFonts w:ascii="Angsana New" w:hAnsi="Angsana New" w:cs="Angsana New"/>
          <w:sz w:val="30"/>
          <w:szCs w:val="30"/>
          <w:lang w:bidi="th-TH"/>
        </w:rPr>
        <w:t>2563</w:t>
      </w:r>
    </w:p>
    <w:p w14:paraId="14EBDDA1" w14:textId="712383B9" w:rsidR="00644D40" w:rsidRPr="00644D40" w:rsidRDefault="00644D40">
      <w:pPr>
        <w:spacing w:line="240" w:lineRule="auto"/>
        <w:rPr>
          <w:rFonts w:ascii="Angsana New" w:hAnsi="Angsana New"/>
          <w:sz w:val="30"/>
          <w:szCs w:val="30"/>
        </w:rPr>
      </w:pPr>
    </w:p>
    <w:p w14:paraId="515B1EBA" w14:textId="7EB9B825" w:rsidR="00644D40" w:rsidRPr="009D357F" w:rsidRDefault="00644D40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9D357F">
        <w:rPr>
          <w:rFonts w:cs="Angsana New" w:hint="cs"/>
          <w:i/>
          <w:iCs/>
          <w:sz w:val="30"/>
          <w:szCs w:val="30"/>
          <w:cs/>
          <w:lang w:bidi="th-TH"/>
        </w:rPr>
        <w:t>การลดลงของเงินลงทุนในบริษัทย่อย</w:t>
      </w:r>
    </w:p>
    <w:p w14:paraId="35DA587B" w14:textId="0A42C62D" w:rsidR="00644D40" w:rsidRPr="009D357F" w:rsidRDefault="00644D40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3EB96691" w14:textId="18B15057" w:rsidR="00644D40" w:rsidRPr="009D357F" w:rsidRDefault="00644D40" w:rsidP="00644D40">
      <w:pPr>
        <w:pStyle w:val="block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D357F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>2564</w:t>
      </w:r>
    </w:p>
    <w:p w14:paraId="6563DBFD" w14:textId="77777777" w:rsidR="00644D40" w:rsidRPr="009D357F" w:rsidRDefault="00644D40" w:rsidP="00644D4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37A22608" w14:textId="3818E6D4" w:rsidR="00644D40" w:rsidRPr="009D357F" w:rsidRDefault="00644D40" w:rsidP="00644D40">
      <w:pPr>
        <w:pStyle w:val="block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D357F">
        <w:rPr>
          <w:rFonts w:cs="Angsana New" w:hint="cs"/>
          <w:i/>
          <w:iCs/>
          <w:sz w:val="30"/>
          <w:szCs w:val="30"/>
          <w:cs/>
          <w:lang w:bidi="th-TH"/>
        </w:rPr>
        <w:t>การ</w:t>
      </w:r>
      <w:r w:rsidRPr="009D357F">
        <w:rPr>
          <w:rFonts w:cs="Angsana New"/>
          <w:i/>
          <w:iCs/>
          <w:sz w:val="30"/>
          <w:szCs w:val="30"/>
          <w:cs/>
          <w:lang w:bidi="th-TH"/>
        </w:rPr>
        <w:t>ลดทุนใน</w:t>
      </w:r>
      <w:r w:rsidRPr="009D357F">
        <w:rPr>
          <w:i/>
          <w:iCs/>
          <w:sz w:val="30"/>
          <w:szCs w:val="30"/>
        </w:rPr>
        <w:t xml:space="preserve"> </w:t>
      </w:r>
      <w:proofErr w:type="spellStart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>Osotspa</w:t>
      </w:r>
      <w:proofErr w:type="spellEnd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Enterprises Singapore </w:t>
      </w:r>
      <w:proofErr w:type="spellStart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>Pte.</w:t>
      </w:r>
      <w:proofErr w:type="spellEnd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Ltd.</w:t>
      </w:r>
      <w:r w:rsidRPr="009D357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และ </w:t>
      </w:r>
      <w:proofErr w:type="spellStart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>Oventure</w:t>
      </w:r>
      <w:proofErr w:type="spellEnd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proofErr w:type="spellStart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>Pte.</w:t>
      </w:r>
      <w:proofErr w:type="spellEnd"/>
      <w:r w:rsidRPr="009D357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Ltd.</w:t>
      </w:r>
      <w:r w:rsidRPr="009D357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6299D1C1" w14:textId="77777777" w:rsidR="00644D40" w:rsidRPr="009D357F" w:rsidRDefault="00644D40" w:rsidP="00644D40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4210B294" w14:textId="77777777" w:rsidR="00644D40" w:rsidRPr="00425120" w:rsidRDefault="00644D40" w:rsidP="00644D4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9D357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9D357F">
        <w:rPr>
          <w:rFonts w:asciiTheme="majorBidi" w:hAnsiTheme="majorBidi"/>
          <w:sz w:val="30"/>
          <w:szCs w:val="30"/>
          <w:lang w:val="en-US"/>
        </w:rPr>
        <w:t>30</w:t>
      </w:r>
      <w:r w:rsidRPr="009D357F">
        <w:rPr>
          <w:rFonts w:asciiTheme="majorBidi" w:hAnsiTheme="majorBidi"/>
          <w:sz w:val="30"/>
          <w:szCs w:val="30"/>
        </w:rPr>
        <w:t xml:space="preserve"> 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9D357F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9D357F">
        <w:rPr>
          <w:rFonts w:asciiTheme="majorBidi" w:hAnsiTheme="majorBidi"/>
          <w:sz w:val="30"/>
          <w:szCs w:val="30"/>
          <w:cs/>
        </w:rPr>
        <w:t>ที่ประชุม</w:t>
      </w:r>
      <w:r w:rsidRPr="009D357F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9D357F">
        <w:rPr>
          <w:rFonts w:asciiTheme="majorBidi" w:hAnsiTheme="majorBidi"/>
          <w:sz w:val="30"/>
          <w:szCs w:val="30"/>
          <w:cs/>
        </w:rPr>
        <w:t>ของ</w:t>
      </w:r>
      <w:r w:rsidRPr="009D357F">
        <w:t xml:space="preserve"> </w:t>
      </w:r>
      <w:proofErr w:type="spellStart"/>
      <w:r w:rsidRPr="009D357F">
        <w:rPr>
          <w:rFonts w:asciiTheme="majorBidi" w:hAnsiTheme="majorBidi"/>
          <w:sz w:val="30"/>
          <w:szCs w:val="30"/>
        </w:rPr>
        <w:t>Osotspa</w:t>
      </w:r>
      <w:proofErr w:type="spellEnd"/>
      <w:r w:rsidRPr="009D357F">
        <w:rPr>
          <w:rFonts w:asciiTheme="majorBidi" w:hAnsiTheme="majorBidi"/>
          <w:sz w:val="30"/>
          <w:szCs w:val="30"/>
        </w:rPr>
        <w:t xml:space="preserve"> Enterprises Singapore </w:t>
      </w:r>
      <w:proofErr w:type="spellStart"/>
      <w:r w:rsidRPr="009D357F">
        <w:rPr>
          <w:rFonts w:asciiTheme="majorBidi" w:hAnsiTheme="majorBidi"/>
          <w:sz w:val="30"/>
          <w:szCs w:val="30"/>
        </w:rPr>
        <w:t>Pte.</w:t>
      </w:r>
      <w:proofErr w:type="spellEnd"/>
      <w:r w:rsidRPr="009D357F">
        <w:rPr>
          <w:rFonts w:asciiTheme="majorBidi" w:hAnsiTheme="majorBidi"/>
          <w:sz w:val="30"/>
          <w:szCs w:val="30"/>
        </w:rPr>
        <w:t xml:space="preserve"> Ltd.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และ </w:t>
      </w:r>
      <w:proofErr w:type="spellStart"/>
      <w:r w:rsidRPr="009D357F">
        <w:rPr>
          <w:rFonts w:asciiTheme="majorBidi" w:hAnsiTheme="majorBidi"/>
          <w:sz w:val="30"/>
          <w:szCs w:val="30"/>
        </w:rPr>
        <w:t>Oventure</w:t>
      </w:r>
      <w:proofErr w:type="spellEnd"/>
      <w:r w:rsidRPr="009D357F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9D357F">
        <w:rPr>
          <w:rFonts w:asciiTheme="majorBidi" w:hAnsiTheme="majorBidi"/>
          <w:sz w:val="30"/>
          <w:szCs w:val="30"/>
        </w:rPr>
        <w:t>Pte.</w:t>
      </w:r>
      <w:proofErr w:type="spellEnd"/>
      <w:r w:rsidRPr="009D357F">
        <w:rPr>
          <w:rFonts w:asciiTheme="majorBidi" w:hAnsiTheme="majorBidi"/>
          <w:sz w:val="30"/>
          <w:szCs w:val="30"/>
        </w:rPr>
        <w:t xml:space="preserve"> Ltd.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</w:t>
      </w:r>
      <w:r w:rsidRPr="009D357F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</w:t>
      </w:r>
      <w:r w:rsidRPr="009D357F">
        <w:rPr>
          <w:rFonts w:asciiTheme="majorBidi" w:hAnsiTheme="majorBidi" w:hint="cs"/>
          <w:sz w:val="30"/>
          <w:szCs w:val="30"/>
          <w:cs/>
          <w:lang w:val="en-US"/>
        </w:rPr>
        <w:t>ให้</w:t>
      </w:r>
      <w:r w:rsidRPr="009D357F">
        <w:rPr>
          <w:rFonts w:asciiTheme="majorBidi" w:hAnsiTheme="majorBidi" w:hint="cs"/>
          <w:sz w:val="30"/>
          <w:szCs w:val="30"/>
          <w:cs/>
        </w:rPr>
        <w:t>ลดทุนจดทะเบียน</w:t>
      </w:r>
      <w:r w:rsidRPr="009D357F">
        <w:rPr>
          <w:rFonts w:asciiTheme="majorBidi" w:hAnsiTheme="majorBidi"/>
          <w:sz w:val="30"/>
          <w:szCs w:val="30"/>
          <w:cs/>
        </w:rPr>
        <w:t>เป็นจำนวนเงิน</w:t>
      </w:r>
      <w:r w:rsidRPr="009D357F">
        <w:rPr>
          <w:rFonts w:asciiTheme="majorBidi" w:hAnsiTheme="majorBidi"/>
          <w:sz w:val="30"/>
          <w:szCs w:val="30"/>
          <w:lang w:val="en-US"/>
        </w:rPr>
        <w:t xml:space="preserve"> 5.55 </w:t>
      </w:r>
      <w:r w:rsidRPr="009D357F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Pr="009D357F">
        <w:rPr>
          <w:rFonts w:asciiTheme="majorBidi" w:hAnsiTheme="majorBidi"/>
          <w:sz w:val="30"/>
          <w:szCs w:val="30"/>
          <w:lang w:val="en-US"/>
        </w:rPr>
        <w:t xml:space="preserve">11.4 </w:t>
      </w:r>
      <w:r w:rsidRPr="009D357F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</w:t>
      </w:r>
      <w:r w:rsidRPr="009D357F">
        <w:rPr>
          <w:rFonts w:asciiTheme="majorBidi" w:hAnsiTheme="majorBidi" w:hint="cs"/>
          <w:sz w:val="30"/>
          <w:szCs w:val="30"/>
          <w:cs/>
          <w:lang w:val="en-US"/>
        </w:rPr>
        <w:t>ตามลำดับ</w:t>
      </w:r>
    </w:p>
    <w:p w14:paraId="6C20BD49" w14:textId="77777777" w:rsidR="00E33542" w:rsidRDefault="00E33542" w:rsidP="00E33542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94EA42" w14:textId="48EBA36B" w:rsidR="00DB26AB" w:rsidRPr="00E33542" w:rsidRDefault="00644D40" w:rsidP="00644D40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4CE4FB" w14:textId="77777777" w:rsidR="00C15961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6ACC6E5" w14:textId="77777777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876183" w14:paraId="6C9FC3F6" w14:textId="77777777" w:rsidTr="006A6EC6">
        <w:trPr>
          <w:cantSplit/>
          <w:tblHeader/>
        </w:trPr>
        <w:tc>
          <w:tcPr>
            <w:tcW w:w="4950" w:type="dxa"/>
            <w:vAlign w:val="bottom"/>
          </w:tcPr>
          <w:p w14:paraId="00E9464D" w14:textId="3CC2A3B0" w:rsidR="0008537B" w:rsidRPr="00876183" w:rsidRDefault="0008537B" w:rsidP="006A6EC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35E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35E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876183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876183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876183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6757CA" w14:textId="5B04028D" w:rsidR="0008537B" w:rsidRPr="007D45AD" w:rsidRDefault="0008537B" w:rsidP="007D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7D45A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876183" w14:paraId="2BF5A434" w14:textId="77777777" w:rsidTr="0008537B">
        <w:trPr>
          <w:cantSplit/>
        </w:trPr>
        <w:tc>
          <w:tcPr>
            <w:tcW w:w="4950" w:type="dxa"/>
          </w:tcPr>
          <w:p w14:paraId="482D9D91" w14:textId="77777777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537B" w:rsidRPr="00876183" w14:paraId="40D5FA04" w14:textId="77777777" w:rsidTr="006A6EC6">
        <w:trPr>
          <w:cantSplit/>
        </w:trPr>
        <w:tc>
          <w:tcPr>
            <w:tcW w:w="4950" w:type="dxa"/>
          </w:tcPr>
          <w:p w14:paraId="09A9319D" w14:textId="77777777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5D2E5FFB" w:rsidR="0008537B" w:rsidRPr="00876183" w:rsidRDefault="00DF6EE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2,455,705</w:t>
            </w:r>
          </w:p>
        </w:tc>
        <w:tc>
          <w:tcPr>
            <w:tcW w:w="180" w:type="dxa"/>
          </w:tcPr>
          <w:p w14:paraId="079CABFE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4036CE40" w:rsidR="0008537B" w:rsidRPr="00876183" w:rsidRDefault="00DF6EE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604,034</w:t>
            </w:r>
          </w:p>
        </w:tc>
      </w:tr>
      <w:tr w:rsidR="0008537B" w:rsidRPr="00876183" w14:paraId="61B39A70" w14:textId="77777777" w:rsidTr="006A6EC6">
        <w:trPr>
          <w:cantSplit/>
        </w:trPr>
        <w:tc>
          <w:tcPr>
            <w:tcW w:w="4950" w:type="dxa"/>
          </w:tcPr>
          <w:p w14:paraId="6BE533D5" w14:textId="77777777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580A26D2" w:rsidR="0008537B" w:rsidRPr="00876183" w:rsidRDefault="00DF6EE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43,532</w:t>
            </w:r>
          </w:p>
        </w:tc>
        <w:tc>
          <w:tcPr>
            <w:tcW w:w="180" w:type="dxa"/>
          </w:tcPr>
          <w:p w14:paraId="30290EB1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1193394E" w:rsidR="0008537B" w:rsidRPr="00876183" w:rsidRDefault="00DF6EE3" w:rsidP="00DF6EE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9,943</w:t>
            </w:r>
          </w:p>
        </w:tc>
      </w:tr>
      <w:tr w:rsidR="000945D3" w:rsidRPr="00876183" w14:paraId="215722C6" w14:textId="77777777" w:rsidTr="006A6EC6">
        <w:trPr>
          <w:cantSplit/>
        </w:trPr>
        <w:tc>
          <w:tcPr>
            <w:tcW w:w="4950" w:type="dxa"/>
          </w:tcPr>
          <w:p w14:paraId="674CB3F7" w14:textId="3A52A793" w:rsidR="000945D3" w:rsidRPr="00876183" w:rsidRDefault="000945D3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170" w:type="dxa"/>
          </w:tcPr>
          <w:p w14:paraId="04A0F73B" w14:textId="77777777" w:rsidR="000945D3" w:rsidRPr="00876183" w:rsidRDefault="000945D3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E394683" w14:textId="58464F24" w:rsidR="000945D3" w:rsidRPr="00876183" w:rsidRDefault="00DF6EE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6EE3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180" w:type="dxa"/>
          </w:tcPr>
          <w:p w14:paraId="6652CC48" w14:textId="77777777" w:rsidR="000945D3" w:rsidRPr="00876183" w:rsidRDefault="000945D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173C4F2" w14:textId="1C56EC60" w:rsidR="000945D3" w:rsidRPr="00876183" w:rsidRDefault="00DF6EE3" w:rsidP="000945D3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537B" w:rsidRPr="0008537B" w14:paraId="75C641BD" w14:textId="77777777" w:rsidTr="006A6EC6">
        <w:trPr>
          <w:cantSplit/>
        </w:trPr>
        <w:tc>
          <w:tcPr>
            <w:tcW w:w="4950" w:type="dxa"/>
          </w:tcPr>
          <w:p w14:paraId="4238AFF3" w14:textId="235BBC36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0945D3" w:rsidRPr="00876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01410424" w:rsidR="0008537B" w:rsidRPr="00876183" w:rsidRDefault="00DF6EE3" w:rsidP="0008537B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EE3">
              <w:rPr>
                <w:rFonts w:ascii="Angsana New" w:hAnsi="Angsana New"/>
                <w:sz w:val="30"/>
                <w:szCs w:val="30"/>
                <w:lang w:val="en-US"/>
              </w:rPr>
              <w:t>(19,512)</w:t>
            </w:r>
          </w:p>
        </w:tc>
        <w:tc>
          <w:tcPr>
            <w:tcW w:w="180" w:type="dxa"/>
          </w:tcPr>
          <w:p w14:paraId="4BB14473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28702681" w:rsidR="0008537B" w:rsidRPr="00876183" w:rsidRDefault="00DF6EE3" w:rsidP="0008537B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EE3">
              <w:rPr>
                <w:rFonts w:ascii="Angsana New" w:hAnsi="Angsana New"/>
                <w:sz w:val="30"/>
                <w:szCs w:val="30"/>
                <w:lang w:val="en-US"/>
              </w:rPr>
              <w:t>(27,196)</w:t>
            </w:r>
          </w:p>
        </w:tc>
      </w:tr>
    </w:tbl>
    <w:p w14:paraId="654CFFD0" w14:textId="77777777" w:rsidR="0008537B" w:rsidRPr="00D434C1" w:rsidRDefault="0008537B" w:rsidP="00D434C1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735DE8E5" w14:textId="4107954B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77777777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Theme="majorBidi" w:hAnsiTheme="majorBidi" w:cstheme="majorBidi" w:hint="cs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E13CD87" w14:textId="77777777" w:rsidR="00B659E9" w:rsidRPr="00F065D7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26042E5B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FD6C5D" w:rsidRPr="00FD6C5D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05225D60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4B39F7">
        <w:rPr>
          <w:rFonts w:asciiTheme="majorBidi" w:hAnsiTheme="majorBidi" w:cstheme="majorBidi"/>
          <w:b w:val="0"/>
          <w:bCs w:val="0"/>
          <w:lang w:val="en-US"/>
        </w:rPr>
        <w:t xml:space="preserve">2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41A533AC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FD6C5D" w:rsidRPr="00FD6C5D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77777777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175DBD0" w14:textId="77777777" w:rsidR="007E71D3" w:rsidRPr="00F065D7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F065D7" w:rsidSect="00981612"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17E8DF5" w14:textId="439BD2B5" w:rsidR="00AB7A6F" w:rsidRPr="00D065D5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="00D8136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1AF2F63C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4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82"/>
        <w:gridCol w:w="218"/>
        <w:gridCol w:w="792"/>
      </w:tblGrid>
      <w:tr w:rsidR="00A1588D" w:rsidRPr="00BB350B" w14:paraId="45160832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3E3DAF7B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5F81C93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11214E9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7DB8E9C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39ECC3B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4B1E2B1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5F66D2E3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06B532A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7064B82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62F9DD0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26A1312F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10E8912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A1588D" w:rsidRPr="00BB350B" w14:paraId="4A43166D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79453D61" w14:textId="58640DF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64510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="006139D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90" w:type="pct"/>
            <w:shd w:val="clear" w:color="auto" w:fill="auto"/>
          </w:tcPr>
          <w:p w14:paraId="70509C8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0" w:type="pct"/>
            <w:shd w:val="clear" w:color="auto" w:fill="auto"/>
          </w:tcPr>
          <w:p w14:paraId="5F93108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7EF2C7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shd w:val="clear" w:color="auto" w:fill="auto"/>
          </w:tcPr>
          <w:p w14:paraId="1D89CE5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4ABE864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9" w:type="pct"/>
            <w:shd w:val="clear" w:color="auto" w:fill="auto"/>
          </w:tcPr>
          <w:p w14:paraId="0A32FA8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60C1327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7" w:type="pct"/>
          </w:tcPr>
          <w:p w14:paraId="6EB9753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BD1A59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14CAE5D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6DFCA8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4" w:type="pct"/>
          </w:tcPr>
          <w:p w14:paraId="1269BF6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7DE1109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</w:tcPr>
          <w:p w14:paraId="3E46247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23F2625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</w:tcPr>
          <w:p w14:paraId="24B4884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CDC638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6DE42A0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652D60E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3" w:type="pct"/>
          </w:tcPr>
          <w:p w14:paraId="18EA67D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739E5D3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1D6C384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5BB8593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A1588D" w:rsidRPr="00BB350B" w14:paraId="24E331EA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0AC03B1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0BA71BD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507AA4" w:rsidRPr="00BB350B" w14:paraId="7F7398FC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3AFEA3B1" w14:textId="77777777" w:rsidR="00507AA4" w:rsidRPr="00645107" w:rsidRDefault="00507AA4" w:rsidP="00507AA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55DA944B" w14:textId="4BD1CA80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5,219,984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D77D6AA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973144C" w14:textId="26951C85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5,648,277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EDE679A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5393712" w14:textId="402BA942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446,488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F0262E2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199884E5" w14:textId="0FE9C3BD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621,194 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0B2F045C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5C6F59F" w14:textId="2B6B8574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454,626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C99114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BCF8E92" w14:textId="2133AE7E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331,031 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49D5CDE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440084B8" w14:textId="02D7E55E" w:rsidR="00507AA4" w:rsidRPr="006A172C" w:rsidRDefault="00094692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6,121,098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F0590A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994B870" w14:textId="711B801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6,600,502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974786E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43CE257" w14:textId="48AFFD0E" w:rsidR="00507AA4" w:rsidRPr="006A172C" w:rsidRDefault="00094692" w:rsidP="00507AA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C3D6EE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4A19528F" w14:textId="0ECD8A53" w:rsidR="00507AA4" w:rsidRPr="006A172C" w:rsidRDefault="00507AA4" w:rsidP="00507AA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A172C">
              <w:rPr>
                <w:rFonts w:asciiTheme="majorBidi" w:hAnsiTheme="majorBidi" w:cstheme="majorBidi"/>
                <w:lang w:val="en-US"/>
              </w:rPr>
              <w:t xml:space="preserve"> 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8811995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1BBF369B" w14:textId="275BD094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6,121,098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9EAB1C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0F16F9A3" w14:textId="16627E23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6,600,502 </w:t>
            </w:r>
          </w:p>
        </w:tc>
      </w:tr>
      <w:tr w:rsidR="00507AA4" w:rsidRPr="00BB350B" w14:paraId="7EC7711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10C0F349" w14:textId="77777777" w:rsidR="00507AA4" w:rsidRPr="00645107" w:rsidRDefault="00507AA4" w:rsidP="00507AA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541F52F" w14:textId="24EDC898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32,507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E67F8B8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5BD9338" w14:textId="4173E53F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32,156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4C5A628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D842C11" w14:textId="660916E6" w:rsidR="00507AA4" w:rsidRPr="006A172C" w:rsidRDefault="00094692" w:rsidP="00507AA4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29B525B" w14:textId="77777777" w:rsidR="00507AA4" w:rsidRPr="006A172C" w:rsidRDefault="00507AA4" w:rsidP="00507AA4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3BB34028" w14:textId="1606D1E6" w:rsidR="00507AA4" w:rsidRPr="006A172C" w:rsidRDefault="00507AA4" w:rsidP="00507AA4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A172C"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Pr="006A172C">
              <w:rPr>
                <w:rFonts w:asciiTheme="majorBidi" w:hAnsiTheme="majorBidi" w:cstheme="majorBidi"/>
                <w:lang w:val="en-US"/>
              </w:rPr>
              <w:t xml:space="preserve"> -   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66B102DD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FC7CB4D" w14:textId="555E1786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39,665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ECF1BD8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0A6C0344" w14:textId="56B9DDD5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33,078 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CC5FA5A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22246CF" w14:textId="3D7F9D9B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72,172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32D44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2CEC8125" w14:textId="470DEB4A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65,234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823212A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6BC0EFD" w14:textId="7677DAD7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(72,172)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797EBBC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A3B4D62" w14:textId="7E404626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(65,234)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0148A62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1F0DAD04" w14:textId="085D8B78" w:rsidR="00507AA4" w:rsidRPr="006A172C" w:rsidRDefault="00094692" w:rsidP="00507AA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B33D01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7938454C" w14:textId="5B8DB20C" w:rsidR="00507AA4" w:rsidRPr="006A172C" w:rsidRDefault="00507AA4" w:rsidP="00507AA4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A172C">
              <w:rPr>
                <w:rFonts w:asciiTheme="majorBidi" w:hAnsiTheme="majorBidi" w:cstheme="majorBidi"/>
                <w:lang w:val="en-US"/>
              </w:rPr>
              <w:t xml:space="preserve"> -</w:t>
            </w:r>
          </w:p>
        </w:tc>
      </w:tr>
      <w:tr w:rsidR="00507AA4" w:rsidRPr="00BB350B" w14:paraId="459AA69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444967C7" w14:textId="77777777" w:rsidR="00507AA4" w:rsidRPr="00645107" w:rsidRDefault="00507AA4" w:rsidP="00507AA4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4F1F0599" w14:textId="59CE25AB" w:rsidR="00507AA4" w:rsidRPr="006A172C" w:rsidRDefault="00094692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5,252,491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426A348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9530628" w14:textId="162E6DF1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5,680,433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11FEFE4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142E2FB" w14:textId="4C776D23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446,488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0A9945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47A696A0" w14:textId="1EAF2CCA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621,194 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CED588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86B3706" w14:textId="5CA426AE" w:rsidR="00507AA4" w:rsidRPr="006A172C" w:rsidRDefault="00094692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494,291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2AA92F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53A95F44" w14:textId="338007DA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364,109 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B8A2D3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7D4B3A70" w14:textId="79FD8C2B" w:rsidR="00507AA4" w:rsidRPr="006A172C" w:rsidRDefault="00094692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6,193,270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0DC6F5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0D9690FB" w14:textId="7C085650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6A172C">
              <w:rPr>
                <w:rFonts w:asciiTheme="majorBidi" w:hAnsiTheme="majorBidi" w:cstheme="majorBidi"/>
                <w:b/>
                <w:bCs/>
                <w:szCs w:val="22"/>
              </w:rPr>
              <w:t>6,665,736</w:t>
            </w: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44496D8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365BB602" w14:textId="6F346913" w:rsidR="00507AA4" w:rsidRPr="006A172C" w:rsidRDefault="00094692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</w:rPr>
              <w:t>(72,172)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6246E3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10465C57" w14:textId="02D02242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</w:rPr>
              <w:t xml:space="preserve"> (65,234)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6514267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266D7097" w14:textId="4DF0481B" w:rsidR="00507AA4" w:rsidRPr="006A172C" w:rsidRDefault="00094692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6,121,098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F851E68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40EC558C" w14:textId="65F44C13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 xml:space="preserve"> 6,600,502 </w:t>
            </w:r>
          </w:p>
        </w:tc>
      </w:tr>
      <w:tr w:rsidR="00507AA4" w:rsidRPr="00BB350B" w14:paraId="402C0A2F" w14:textId="77777777" w:rsidTr="00914F19">
        <w:trPr>
          <w:cantSplit/>
        </w:trPr>
        <w:tc>
          <w:tcPr>
            <w:tcW w:w="741" w:type="pct"/>
            <w:shd w:val="clear" w:color="auto" w:fill="auto"/>
          </w:tcPr>
          <w:p w14:paraId="58F4BFD2" w14:textId="77777777" w:rsidR="00507AA4" w:rsidRPr="00645107" w:rsidRDefault="00507AA4" w:rsidP="00507AA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406FCF81" w14:textId="4F5592E6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094692">
              <w:rPr>
                <w:rFonts w:asciiTheme="majorBidi" w:hAnsiTheme="majorBidi" w:cstheme="majorBidi"/>
                <w:szCs w:val="22"/>
              </w:rPr>
              <w:t>(338,602)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C785724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4FB3BA4C" w14:textId="0E3C780B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/>
                <w:szCs w:val="22"/>
              </w:rPr>
              <w:t xml:space="preserve"> (286,483)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CFED49E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172F9787" w14:textId="174EAB72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094692">
              <w:rPr>
                <w:rFonts w:asciiTheme="majorBidi" w:hAnsiTheme="majorBidi" w:cstheme="majorBidi"/>
                <w:szCs w:val="22"/>
              </w:rPr>
              <w:t>(17,819)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7D4DFA0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5C93BED6" w14:textId="4155F8C1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/>
                <w:szCs w:val="22"/>
              </w:rPr>
              <w:t xml:space="preserve"> (19,525)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0CFD0C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C547F04" w14:textId="1F27A612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094692">
              <w:rPr>
                <w:rFonts w:asciiTheme="majorBidi" w:hAnsiTheme="majorBidi" w:cstheme="majorBidi"/>
                <w:szCs w:val="22"/>
              </w:rPr>
              <w:t>(30,480)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0998522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5C954A88" w14:textId="51B9F702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/>
                <w:szCs w:val="22"/>
              </w:rPr>
              <w:t xml:space="preserve"> (37,942)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65933CC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72504A3" w14:textId="393E67B4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094692">
              <w:rPr>
                <w:rFonts w:asciiTheme="majorBidi" w:hAnsiTheme="majorBidi" w:cstheme="majorBidi"/>
                <w:szCs w:val="22"/>
              </w:rPr>
              <w:t>(386,901)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2F876E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646B52DD" w14:textId="66E4327F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/>
                <w:szCs w:val="22"/>
              </w:rPr>
              <w:t xml:space="preserve"> (343,950)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456C234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F64F72C" w14:textId="228BE55E" w:rsidR="00507AA4" w:rsidRPr="006A172C" w:rsidRDefault="00094692" w:rsidP="00507AA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6B01E4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3734566E" w14:textId="05BEFA99" w:rsidR="00507AA4" w:rsidRPr="006A172C" w:rsidRDefault="00507AA4" w:rsidP="00507AA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A172C">
              <w:rPr>
                <w:rFonts w:asciiTheme="majorBidi" w:hAnsiTheme="majorBidi" w:cstheme="majorBidi"/>
                <w:lang w:val="en-US"/>
              </w:rPr>
              <w:t xml:space="preserve"> 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E48230" w14:textId="77777777" w:rsidR="00507AA4" w:rsidRPr="006A172C" w:rsidRDefault="00507AA4" w:rsidP="00507AA4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2636F89" w14:textId="764060F6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(386,901)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BBABD99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760886E6" w14:textId="68176D4F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="Angsana New"/>
                <w:szCs w:val="22"/>
                <w:lang w:val="en-US" w:bidi="th-TH"/>
              </w:rPr>
              <w:t xml:space="preserve"> (343,950)</w:t>
            </w:r>
          </w:p>
        </w:tc>
      </w:tr>
      <w:tr w:rsidR="00507AA4" w:rsidRPr="00BB350B" w14:paraId="6C369C2A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748F84D0" w14:textId="77777777" w:rsidR="00507AA4" w:rsidRPr="00645107" w:rsidRDefault="00507AA4" w:rsidP="00507AA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40E7144D" w14:textId="15A46DBE" w:rsidR="00507AA4" w:rsidRPr="006A172C" w:rsidRDefault="00094692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</w:rPr>
              <w:t>756,074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02A7CF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0CECA83D" w14:textId="40D5E808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</w:rPr>
              <w:t>1,045,334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DFEDF55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5CAC267" w14:textId="2E0A90DD" w:rsidR="00507AA4" w:rsidRPr="00094692" w:rsidRDefault="00094692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2,418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E90D371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050C70B8" w14:textId="1A34E6DF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9,066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4CEE14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75647B0" w14:textId="69741A40" w:rsidR="00507AA4" w:rsidRPr="006A172C" w:rsidRDefault="00486AEA" w:rsidP="00486AEA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(85</w:t>
            </w:r>
            <w:r w:rsidR="00094692" w:rsidRPr="00094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258</w:t>
            </w:r>
            <w:r w:rsidR="00094692" w:rsidRPr="00094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408FD49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57E9A4E5" w14:textId="6645E622" w:rsidR="00507AA4" w:rsidRPr="00094692" w:rsidRDefault="00507AA4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</w:rPr>
              <w:t>(29,337)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967DB0E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604B7735" w14:textId="5D6275E9" w:rsidR="00507AA4" w:rsidRPr="006A172C" w:rsidRDefault="00094692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73</w:t>
            </w:r>
            <w:r w:rsidRPr="0009469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234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292543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27876298" w14:textId="5B7220A8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</w:rPr>
              <w:t xml:space="preserve"> 1,025,063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FDE203D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57876E6B" w14:textId="4B0D8436" w:rsidR="00507AA4" w:rsidRPr="006A172C" w:rsidRDefault="00094692" w:rsidP="00094692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68,836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1A3E9CC" w14:textId="77777777" w:rsidR="00507AA4" w:rsidRPr="006A172C" w:rsidRDefault="00507AA4" w:rsidP="00094692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084CF24E" w14:textId="0AA0710A" w:rsidR="00507AA4" w:rsidRPr="00094692" w:rsidRDefault="00507AA4" w:rsidP="00094692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16,492 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F860D9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5A820E2" w14:textId="19063162" w:rsidR="00507AA4" w:rsidRPr="006A172C" w:rsidRDefault="00094692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028190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5131527E" w14:textId="65C96BEE" w:rsidR="00507AA4" w:rsidRPr="006A172C" w:rsidRDefault="00507AA4" w:rsidP="00507AA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 xml:space="preserve"> 1,041,555 </w:t>
            </w:r>
          </w:p>
        </w:tc>
      </w:tr>
      <w:tr w:rsidR="00507AA4" w:rsidRPr="00BB350B" w14:paraId="7AA050BA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0611E2C9" w14:textId="77777777" w:rsidR="00507AA4" w:rsidRPr="00645107" w:rsidRDefault="00507AA4" w:rsidP="00507AA4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35DF4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8C4AC91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1D32FB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739AE22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A3E39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91CB74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36E434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1DD682B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F22C3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695FCDD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12727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5BD2FD1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E04BCD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8C8E060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5481BD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0218B5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ACB12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CD39EC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3D80C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9F3F882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F917D4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7EDAEA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CA1149A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07AA4" w:rsidRPr="00BB350B" w14:paraId="2FDBF641" w14:textId="77777777" w:rsidTr="00BE3109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7345E847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ECDD9C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8FE8037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6898FF4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64528B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BF5C3C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5425D69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066979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09291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7B1594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DF792A6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DC1D9DF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0D02B9D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25D338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F24D32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2C44CEA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FC7822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D7ECA7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D9E9323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77FA910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785B4B1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7190AA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2C7A399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07AA4" w:rsidRPr="00BB350B" w14:paraId="79052E41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2482F501" w14:textId="77777777" w:rsidR="00507AA4" w:rsidRPr="00645107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4EFDF596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FC36D9B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750C5A7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BB5256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D528FB2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35F936E" w14:textId="77777777" w:rsidR="00507AA4" w:rsidRPr="006A172C" w:rsidRDefault="00507AA4" w:rsidP="00507AA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4A7AEDD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FEC2E33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B5332A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78CDE3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17F726E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155AE31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F086B89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124986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59B82F3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9FBAC58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70FA6C6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7DEEF8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0456F72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D12999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D35D3D5" w14:textId="0316D191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2,665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0C78F4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A891C07" w14:textId="1078D4FA" w:rsidR="00507AA4" w:rsidRPr="006A172C" w:rsidRDefault="00CE7BAB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A172C">
              <w:rPr>
                <w:rFonts w:asciiTheme="majorBidi" w:hAnsiTheme="majorBidi" w:cstheme="majorBidi"/>
                <w:szCs w:val="22"/>
                <w:lang w:val="en-US" w:bidi="th-TH"/>
              </w:rPr>
              <w:t>7,370</w:t>
            </w:r>
          </w:p>
        </w:tc>
      </w:tr>
      <w:tr w:rsidR="00094692" w:rsidRPr="00BB350B" w14:paraId="174E78D1" w14:textId="77777777" w:rsidTr="00094692">
        <w:trPr>
          <w:cantSplit/>
        </w:trPr>
        <w:tc>
          <w:tcPr>
            <w:tcW w:w="1412" w:type="pct"/>
            <w:gridSpan w:val="4"/>
            <w:shd w:val="clear" w:color="auto" w:fill="auto"/>
            <w:vAlign w:val="center"/>
          </w:tcPr>
          <w:p w14:paraId="2B02973E" w14:textId="0D1010E2" w:rsidR="00094692" w:rsidRPr="006A172C" w:rsidRDefault="00094692" w:rsidP="0009469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D70F879" w14:textId="77777777" w:rsidR="00094692" w:rsidRPr="006A172C" w:rsidRDefault="00094692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1F8F05C" w14:textId="77777777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629A7F5" w14:textId="77777777" w:rsidR="00094692" w:rsidRPr="006A172C" w:rsidRDefault="00094692" w:rsidP="00507AA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71D0DC3" w14:textId="77777777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0A5CEAE" w14:textId="77777777" w:rsidR="00094692" w:rsidRPr="006A172C" w:rsidRDefault="00094692" w:rsidP="00507AA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3F69EB6" w14:textId="77777777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7337A1E" w14:textId="77777777" w:rsidR="00094692" w:rsidRPr="006A172C" w:rsidRDefault="00094692" w:rsidP="00507AA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E0AE1C" w14:textId="77777777" w:rsidR="00094692" w:rsidRPr="006A172C" w:rsidRDefault="00094692" w:rsidP="00507AA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844084" w14:textId="77777777" w:rsidR="00094692" w:rsidRPr="006A172C" w:rsidRDefault="00094692" w:rsidP="00507AA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6ABC158" w14:textId="77777777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25526B" w14:textId="77777777" w:rsidR="00094692" w:rsidRPr="006A172C" w:rsidRDefault="00094692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0D799AD" w14:textId="77777777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A2F74A2" w14:textId="77777777" w:rsidR="00094692" w:rsidRPr="006A172C" w:rsidRDefault="00094692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99A758C" w14:textId="77777777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9C37BB" w14:textId="77777777" w:rsidR="00094692" w:rsidRPr="006A172C" w:rsidRDefault="00094692" w:rsidP="00507AA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512B96E" w14:textId="77777777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A608927" w14:textId="77777777" w:rsidR="00094692" w:rsidRPr="006A172C" w:rsidRDefault="00094692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7A6EFD" w14:textId="3F938ED3" w:rsidR="00094692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val="en-US" w:bidi="th-TH"/>
              </w:rPr>
              <w:t>23,523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00C73D" w14:textId="77777777" w:rsidR="00094692" w:rsidRPr="006A172C" w:rsidRDefault="00094692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0E83537" w14:textId="531AE273" w:rsidR="00094692" w:rsidRPr="006A172C" w:rsidRDefault="00094692" w:rsidP="00094692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07AA4" w:rsidRPr="00BB350B" w14:paraId="70FED2D0" w14:textId="77777777" w:rsidTr="00BE3109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40EFCDA6" w14:textId="4C709C31" w:rsidR="00507AA4" w:rsidRPr="006A172C" w:rsidRDefault="007300F0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</w:t>
            </w:r>
            <w:r w:rsidR="00507AA4"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B12296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88A0B3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9C16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635E683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CD9066F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CD897C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C449E9E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F85D2A3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BEE9CBF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C000394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964DD0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C33E094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D3B7A8F" w14:textId="77777777" w:rsidR="00507AA4" w:rsidRPr="006A172C" w:rsidRDefault="00507AA4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DD9B642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31FAFC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C767CE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8A1635D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26D8CED" w14:textId="1ADB0C19" w:rsidR="00507AA4" w:rsidRPr="006A172C" w:rsidRDefault="00094692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1,385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C42508" w14:textId="77777777" w:rsidR="00507AA4" w:rsidRPr="006A172C" w:rsidRDefault="00507AA4" w:rsidP="00507AA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2CD81F2" w14:textId="5898CFE0" w:rsidR="00507AA4" w:rsidRPr="006A172C" w:rsidRDefault="00600AA7" w:rsidP="00507AA4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6A172C">
              <w:rPr>
                <w:rFonts w:asciiTheme="majorBidi" w:hAnsiTheme="majorBidi" w:cstheme="majorBidi"/>
                <w:lang w:val="en-US"/>
              </w:rPr>
              <w:t>1,770</w:t>
            </w:r>
          </w:p>
        </w:tc>
      </w:tr>
      <w:tr w:rsidR="006C47DC" w:rsidRPr="00BB350B" w14:paraId="060CC21F" w14:textId="77777777" w:rsidTr="00BE3109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571A36BA" w14:textId="7ED49953" w:rsidR="006C47DC" w:rsidRPr="006A172C" w:rsidRDefault="006C47DC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6A172C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B25CCE" w14:textId="77777777" w:rsidR="006C47DC" w:rsidRPr="006A172C" w:rsidRDefault="006C47DC" w:rsidP="00507AA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9F1F82" w14:textId="77777777" w:rsidR="006C47DC" w:rsidRPr="006A172C" w:rsidRDefault="006C47DC" w:rsidP="00507AA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F887B71" w14:textId="77777777" w:rsidR="006C47DC" w:rsidRPr="006A172C" w:rsidRDefault="006C47DC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1F48740" w14:textId="77777777" w:rsidR="006C47DC" w:rsidRPr="006A172C" w:rsidRDefault="006C47DC" w:rsidP="00507AA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CF57CFD" w14:textId="77777777" w:rsidR="006C47DC" w:rsidRPr="006A172C" w:rsidRDefault="006C47DC" w:rsidP="00507AA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0C8CE7A" w14:textId="77777777" w:rsidR="006C47DC" w:rsidRPr="006A172C" w:rsidRDefault="006C47DC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2A5EC9F" w14:textId="77777777" w:rsidR="006C47DC" w:rsidRPr="006A172C" w:rsidRDefault="006C47DC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273627B" w14:textId="77777777" w:rsidR="006C47DC" w:rsidRPr="006A172C" w:rsidRDefault="006C47DC" w:rsidP="00507AA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F95F6E7" w14:textId="77777777" w:rsidR="006C47DC" w:rsidRPr="006A172C" w:rsidRDefault="006C47DC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72DDD40" w14:textId="77777777" w:rsidR="006C47DC" w:rsidRPr="006A172C" w:rsidRDefault="006C47DC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8DB837" w14:textId="77777777" w:rsidR="006C47DC" w:rsidRPr="006A172C" w:rsidRDefault="006C47DC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8E0F942" w14:textId="77777777" w:rsidR="006C47DC" w:rsidRPr="006A172C" w:rsidRDefault="006C47DC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9C74CAB" w14:textId="77777777" w:rsidR="006C47DC" w:rsidRPr="006A172C" w:rsidRDefault="006C47DC" w:rsidP="00507AA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DD500FC" w14:textId="77777777" w:rsidR="006C47DC" w:rsidRPr="006A172C" w:rsidRDefault="006C47DC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F937440" w14:textId="77777777" w:rsidR="006C47DC" w:rsidRPr="006A172C" w:rsidRDefault="006C47DC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6DF97A4" w14:textId="77777777" w:rsidR="006C47DC" w:rsidRPr="006A172C" w:rsidRDefault="006C47DC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C920A2" w14:textId="77777777" w:rsidR="006C47DC" w:rsidRPr="006A172C" w:rsidRDefault="006C47DC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0F5A737" w14:textId="606BCD95" w:rsidR="006C47DC" w:rsidRPr="006A172C" w:rsidRDefault="00094692" w:rsidP="00094692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B1CC3F1" w14:textId="77777777" w:rsidR="006C47DC" w:rsidRPr="006A172C" w:rsidRDefault="006C47DC" w:rsidP="00507AA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995E205" w14:textId="234D0C90" w:rsidR="006C47DC" w:rsidRPr="006A172C" w:rsidRDefault="009C1E60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6A172C">
              <w:rPr>
                <w:rFonts w:asciiTheme="majorBidi" w:hAnsiTheme="majorBidi" w:cstheme="majorBidi"/>
              </w:rPr>
              <w:t>(961)</w:t>
            </w:r>
          </w:p>
        </w:tc>
      </w:tr>
      <w:tr w:rsidR="00507AA4" w:rsidRPr="00BB350B" w14:paraId="12961040" w14:textId="77777777" w:rsidTr="00BE3109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7548CB93" w14:textId="2D4AED23" w:rsidR="00507AA4" w:rsidRPr="006A172C" w:rsidRDefault="00823AF2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4B6BF6A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1DA0678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3715F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0518B33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3561CC3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99A3AA3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C831DD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72DE366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6797A2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D4EEEB3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281108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224F1A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416134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E3AC9A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057DE1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F110CB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1E2B2B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6AC7EB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7845E29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C1D11ED" w14:textId="5FBE668F" w:rsidR="00507AA4" w:rsidRPr="006A172C" w:rsidRDefault="00094692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bidi="th-TH"/>
              </w:rPr>
              <w:t>(92,036)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45926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20F5E01" w14:textId="72F1E484" w:rsidR="00507AA4" w:rsidRPr="006A172C" w:rsidRDefault="008857F7" w:rsidP="00507AA4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6A172C">
              <w:rPr>
                <w:rFonts w:asciiTheme="majorBidi" w:hAnsiTheme="majorBidi" w:cstheme="majorBidi"/>
              </w:rPr>
              <w:t>18,667</w:t>
            </w:r>
          </w:p>
        </w:tc>
      </w:tr>
      <w:tr w:rsidR="00507AA4" w:rsidRPr="00BB350B" w14:paraId="7957D7E8" w14:textId="77777777" w:rsidTr="00BE3109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21FA3075" w14:textId="4510BEB4" w:rsidR="00507AA4" w:rsidRPr="006A172C" w:rsidRDefault="0051603D" w:rsidP="0051603D">
            <w:pPr>
              <w:pStyle w:val="acctfourfigures"/>
              <w:tabs>
                <w:tab w:val="clear" w:pos="765"/>
              </w:tabs>
              <w:spacing w:line="280" w:lineRule="exact"/>
              <w:ind w:right="9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="00507AA4"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621BDB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778CF35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B1EC09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4B8EF8F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5CB1611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B1A7134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75A85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C8D4C6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97735D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031AE5E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FB4874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F17712C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15D4F19" w14:textId="77777777" w:rsidR="00507AA4" w:rsidRPr="006A172C" w:rsidRDefault="00507AA4" w:rsidP="00507AA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B028B4" w14:textId="7D6B78B6" w:rsidR="00507AA4" w:rsidRPr="006A172C" w:rsidRDefault="00094692" w:rsidP="00507AA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166B30" w14:textId="77777777" w:rsidR="00507AA4" w:rsidRPr="006A172C" w:rsidRDefault="00507AA4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F1AFC8E" w14:textId="40DFFAE6" w:rsidR="00507AA4" w:rsidRPr="006A172C" w:rsidRDefault="0051603D" w:rsidP="00507AA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172C">
              <w:rPr>
                <w:rFonts w:asciiTheme="majorBidi" w:hAnsiTheme="majorBidi" w:cstheme="majorBidi"/>
                <w:szCs w:val="22"/>
              </w:rPr>
              <w:t>159</w:t>
            </w:r>
          </w:p>
        </w:tc>
      </w:tr>
      <w:tr w:rsidR="006A172C" w:rsidRPr="00BB350B" w14:paraId="5E468304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A02D718" w14:textId="77777777" w:rsidR="006A172C" w:rsidRPr="00645107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A027848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BCD1D59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6EBCC34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F05BDE3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A525C84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B436DA" w14:textId="77777777" w:rsidR="006A172C" w:rsidRPr="006A172C" w:rsidRDefault="006A172C" w:rsidP="006A172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0A92F8C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1EC7F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2A876C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9A186C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A7A714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C15473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3D1A3BC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83229D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DD3A72C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BC0F710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D2DD82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887CA6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722BD88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ACDB9FD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164DF80" w14:textId="2E43E315" w:rsidR="006A172C" w:rsidRPr="006A172C" w:rsidRDefault="00094692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094692">
              <w:rPr>
                <w:rFonts w:asciiTheme="majorBidi" w:hAnsiTheme="majorBidi" w:cstheme="majorBidi"/>
                <w:szCs w:val="22"/>
              </w:rPr>
              <w:t>28,148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5DEFB02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6503678" w14:textId="4B46C9D1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A172C">
              <w:rPr>
                <w:rFonts w:asciiTheme="majorBidi" w:hAnsiTheme="majorBidi" w:cstheme="majorBidi"/>
                <w:szCs w:val="22"/>
              </w:rPr>
              <w:t>28,379</w:t>
            </w:r>
          </w:p>
        </w:tc>
      </w:tr>
      <w:tr w:rsidR="006A172C" w:rsidRPr="00BB350B" w14:paraId="019508FD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21D2018" w14:textId="77777777" w:rsidR="006A172C" w:rsidRPr="00645107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42652B49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3E3A5EF2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0593212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58E2B34E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C059E37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4E936684" w14:textId="77777777" w:rsidR="006A172C" w:rsidRPr="006A172C" w:rsidRDefault="006A172C" w:rsidP="006A172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7D0BB2F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6DA9BCC2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3BB51A5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6437E175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ED14063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4C9FEB9C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E1E8AC0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64BDC1BD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5EBE4F44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45F3DB37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72D9BF5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6BC4CAB6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7A1979B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0D42204E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CDE01B7" w14:textId="16D86389" w:rsidR="006A172C" w:rsidRPr="006A172C" w:rsidRDefault="00094692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94692">
              <w:rPr>
                <w:rFonts w:asciiTheme="majorBidi" w:hAnsiTheme="majorBidi" w:cstheme="majorBidi"/>
                <w:szCs w:val="22"/>
                <w:lang w:bidi="th-TH"/>
              </w:rPr>
              <w:t>(22,187)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F497DB" w14:textId="77777777" w:rsidR="006A172C" w:rsidRPr="006A172C" w:rsidRDefault="006A172C" w:rsidP="006A172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172863F" w14:textId="75B9364E" w:rsidR="006A172C" w:rsidRPr="006A172C" w:rsidRDefault="006A172C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6A172C">
              <w:rPr>
                <w:rFonts w:asciiTheme="majorBidi" w:hAnsiTheme="majorBidi" w:cstheme="majorBidi"/>
              </w:rPr>
              <w:t>(21,001)</w:t>
            </w:r>
          </w:p>
        </w:tc>
      </w:tr>
      <w:tr w:rsidR="006A172C" w:rsidRPr="00BB350B" w14:paraId="09B72EB7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D868D2E" w14:textId="77777777" w:rsidR="006A172C" w:rsidRPr="00645107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DE2EB30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5656EB3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F548FD5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A1ED12B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B4B42F4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154466F" w14:textId="77777777" w:rsidR="006A172C" w:rsidRPr="006A172C" w:rsidRDefault="006A172C" w:rsidP="006A172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91EE838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1BF624C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2AA8B2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D967926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0B29866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8D429D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C417EC5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A8F740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22281E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169E6E2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6CB39BB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D72754D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B0AF7EC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ED5D042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3E4F" w14:textId="0516F496" w:rsidR="006A172C" w:rsidRPr="006A172C" w:rsidRDefault="00094692" w:rsidP="00486AE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094692">
              <w:rPr>
                <w:rFonts w:asciiTheme="majorBidi" w:hAnsiTheme="majorBidi" w:cstheme="majorBidi"/>
                <w:szCs w:val="22"/>
              </w:rPr>
              <w:t>(12</w:t>
            </w:r>
            <w:r w:rsidR="00486AEA">
              <w:rPr>
                <w:rFonts w:asciiTheme="majorBidi" w:hAnsiTheme="majorBidi" w:cstheme="majorBidi"/>
                <w:szCs w:val="22"/>
              </w:rPr>
              <w:t>1</w:t>
            </w:r>
            <w:r w:rsidRPr="00094692">
              <w:rPr>
                <w:rFonts w:asciiTheme="majorBidi" w:hAnsiTheme="majorBidi" w:cstheme="majorBidi"/>
                <w:szCs w:val="22"/>
              </w:rPr>
              <w:t>,</w:t>
            </w:r>
            <w:r w:rsidR="00486AEA">
              <w:rPr>
                <w:rFonts w:asciiTheme="majorBidi" w:hAnsiTheme="majorBidi" w:cstheme="majorBidi"/>
                <w:szCs w:val="22"/>
              </w:rPr>
              <w:t>938</w:t>
            </w:r>
            <w:r w:rsidRPr="0009469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9A175F" w14:textId="77777777" w:rsidR="006A172C" w:rsidRPr="006A172C" w:rsidRDefault="006A172C" w:rsidP="006A172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539B" w14:textId="5D65574E" w:rsidR="006A172C" w:rsidRPr="00094692" w:rsidRDefault="006A172C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6A172C">
              <w:rPr>
                <w:rFonts w:asciiTheme="majorBidi" w:hAnsiTheme="majorBidi" w:cstheme="majorBidi"/>
              </w:rPr>
              <w:t>(174,208)</w:t>
            </w:r>
          </w:p>
        </w:tc>
      </w:tr>
      <w:tr w:rsidR="006A172C" w:rsidRPr="00BB350B" w14:paraId="1A28AFFD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387C7F2" w14:textId="77777777" w:rsidR="006A172C" w:rsidRPr="00645107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B0E61DD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1CD11B0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32C3B79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2F23CB7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101552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0EB74B" w14:textId="77777777" w:rsidR="006A172C" w:rsidRPr="006A172C" w:rsidRDefault="006A172C" w:rsidP="006A172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59A7D2F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C12BC0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7B816A8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49DD76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8C1B4B6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A3E707A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86DC14E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9D7DAA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5EAC2AA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A3AE0C7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FCE1726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5AD303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75DFB7E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B861612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98FC7" w14:textId="3BEB1D85" w:rsidR="006A172C" w:rsidRPr="006A172C" w:rsidRDefault="00094692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09469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3DD73AD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B7809" w14:textId="267F7E6F" w:rsidR="006A172C" w:rsidRPr="006A172C" w:rsidRDefault="006A172C" w:rsidP="006A172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</w:rPr>
              <w:t>901,730</w:t>
            </w:r>
          </w:p>
        </w:tc>
      </w:tr>
      <w:tr w:rsidR="006A172C" w:rsidRPr="00BB350B" w14:paraId="14971313" w14:textId="77777777" w:rsidTr="00BE3109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25F431A9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421F571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5D1A9BF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69D8FC" w14:textId="77777777" w:rsidR="006A172C" w:rsidRPr="006A172C" w:rsidRDefault="006A172C" w:rsidP="006A172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2B5F1CB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9E611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BCBF489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A712E38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306FD53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3130F7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306F70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2FF155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34A14F5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C12D4FE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81F3E1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75F63F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D74C439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398A9C8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26DE" w14:textId="33922AFA" w:rsidR="006A172C" w:rsidRPr="006A172C" w:rsidRDefault="00094692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094692">
              <w:rPr>
                <w:rFonts w:asciiTheme="majorBidi" w:hAnsiTheme="majorBidi" w:cstheme="majorBidi"/>
                <w:szCs w:val="22"/>
              </w:rPr>
              <w:t>18,569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FDB185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0EDD" w14:textId="73A63CBA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/>
                <w:szCs w:val="22"/>
              </w:rPr>
              <w:t>21,606</w:t>
            </w:r>
          </w:p>
        </w:tc>
      </w:tr>
      <w:tr w:rsidR="006A172C" w:rsidRPr="00BB350B" w14:paraId="7E2A6EC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02C36AC4" w14:textId="77777777" w:rsidR="006A172C" w:rsidRPr="00645107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DE390C9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E362F9C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FCD542E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2340C0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77F000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63EF935" w14:textId="77777777" w:rsidR="006A172C" w:rsidRPr="006A172C" w:rsidRDefault="006A172C" w:rsidP="006A172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8EB2B7D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0F02DF4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91FD7C9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A6144F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F65EFD2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4AE0BF4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0D601D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2D1586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9F791D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CF639A8" w14:textId="77777777" w:rsidR="006A172C" w:rsidRPr="006A172C" w:rsidRDefault="006A172C" w:rsidP="006A172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0ECE61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C102BE3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3709CB4" w14:textId="77777777" w:rsidR="006A172C" w:rsidRPr="006A172C" w:rsidRDefault="006A172C" w:rsidP="006A172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23854F8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0950C" w14:textId="6F1839D2" w:rsidR="006A172C" w:rsidRPr="006A172C" w:rsidRDefault="00094692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94692">
              <w:rPr>
                <w:rFonts w:asciiTheme="majorBidi" w:hAnsiTheme="majorBidi" w:cstheme="majorBidi"/>
                <w:b/>
                <w:bCs/>
                <w:szCs w:val="22"/>
              </w:rPr>
              <w:t>58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Pr="00094692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</w:rPr>
              <w:t>199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2B6DD" w14:textId="77777777" w:rsidR="006A172C" w:rsidRPr="006A172C" w:rsidRDefault="006A172C" w:rsidP="006A172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E1D64" w14:textId="5F081433" w:rsidR="006A172C" w:rsidRPr="006A172C" w:rsidRDefault="006A172C" w:rsidP="006A172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/>
                <w:b/>
                <w:bCs/>
                <w:szCs w:val="22"/>
              </w:rPr>
              <w:t>923,336</w:t>
            </w:r>
          </w:p>
        </w:tc>
      </w:tr>
    </w:tbl>
    <w:p w14:paraId="75DD1A0F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18D036" w14:textId="77777777" w:rsidR="00B659E9" w:rsidRPr="00F065D7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4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82"/>
        <w:gridCol w:w="218"/>
        <w:gridCol w:w="792"/>
      </w:tblGrid>
      <w:tr w:rsidR="00AB52E7" w:rsidRPr="00BB350B" w14:paraId="78D1678B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05F88A27" w14:textId="40F1D575" w:rsidR="00515521" w:rsidRPr="00645107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3" w:name="OLE_LINK3"/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</w:t>
            </w:r>
            <w:r w:rsidR="001734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เก้า</w:t>
            </w: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2AD8A82D" w14:textId="22A57C8A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4B88E0E" w14:textId="77777777" w:rsidR="00515521" w:rsidRPr="00645107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472E8268" w14:textId="10830B04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5E4DA905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645A0B77" w14:textId="41D3119C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6D76CE96" w14:textId="77777777" w:rsidR="00515521" w:rsidRPr="0064510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01E04216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1354078F" w14:textId="77777777" w:rsidR="00515521" w:rsidRPr="00645107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19B2A9F5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762EDE8A" w14:textId="77777777" w:rsidR="00515521" w:rsidRPr="0064510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7F1C395B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6A6224" w:rsidRPr="00BB350B" w14:paraId="74E5ED16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147E39B5" w14:textId="072FD934" w:rsidR="006A6224" w:rsidRPr="00645107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="002D5CDB" w:rsidRPr="0064510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="001734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90" w:type="pct"/>
            <w:shd w:val="clear" w:color="auto" w:fill="auto"/>
          </w:tcPr>
          <w:p w14:paraId="4978921F" w14:textId="39901B82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0" w:type="pct"/>
            <w:shd w:val="clear" w:color="auto" w:fill="auto"/>
          </w:tcPr>
          <w:p w14:paraId="318A8009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95EABC4" w14:textId="7EC2635C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shd w:val="clear" w:color="auto" w:fill="auto"/>
          </w:tcPr>
          <w:p w14:paraId="2FF05785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325A5093" w14:textId="542D4EB7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9" w:type="pct"/>
            <w:shd w:val="clear" w:color="auto" w:fill="auto"/>
          </w:tcPr>
          <w:p w14:paraId="4DD1E746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8A25A66" w14:textId="32579B29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7" w:type="pct"/>
          </w:tcPr>
          <w:p w14:paraId="5772B918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733B6D7" w14:textId="18ADDCFE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45FA503D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2EE510D9" w14:textId="68C184A8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4" w:type="pct"/>
          </w:tcPr>
          <w:p w14:paraId="24C422C2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137642B9" w14:textId="3AD9258F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</w:tcPr>
          <w:p w14:paraId="3AEA694E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4DD6B4B8" w14:textId="2BFAFA70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</w:tcPr>
          <w:p w14:paraId="40DFD973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66A5EC1D" w14:textId="305B15B4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065FFE7D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2BB2AEBE" w14:textId="413A603F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3" w:type="pct"/>
          </w:tcPr>
          <w:p w14:paraId="00E684BF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267F3F12" w14:textId="304C3ABF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7AA36B68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A5C6043" w14:textId="154A357A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6A6224" w:rsidRPr="00BB350B" w14:paraId="029B0F37" w14:textId="77777777" w:rsidTr="004421AF">
        <w:trPr>
          <w:cantSplit/>
          <w:tblHeader/>
        </w:trPr>
        <w:tc>
          <w:tcPr>
            <w:tcW w:w="741" w:type="pct"/>
            <w:shd w:val="clear" w:color="auto" w:fill="auto"/>
          </w:tcPr>
          <w:p w14:paraId="33C563C6" w14:textId="77777777" w:rsidR="006A6224" w:rsidRPr="00645107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3691634B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487D59" w:rsidRPr="00BB350B" w14:paraId="388D7858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1A351BA" w14:textId="77777777" w:rsidR="00487D59" w:rsidRPr="00645107" w:rsidRDefault="00487D59" w:rsidP="00487D5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41830E83" w14:textId="101D1248" w:rsidR="00487D59" w:rsidRPr="00645107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16,958,964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D07C13" w14:textId="77777777" w:rsidR="00487D59" w:rsidRPr="00645107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834BF7D" w14:textId="508AA0A4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16,277,940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A30F67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C92B8F5" w14:textId="4291C9E5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1,428,014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3CE8756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352AE3A8" w14:textId="41CD2362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1,776,832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6C6FB5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0065E20" w14:textId="61F4A96A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1,423,142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F55D6A0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B17B2A2" w14:textId="05CD2919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1,141,805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72CCA17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C51BB02" w14:textId="5872DC2E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19,810,120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800FB9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9E7F770" w14:textId="203130A9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19,196,577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30C453F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8C97F9E" w14:textId="2BA7FE42" w:rsidR="00487D59" w:rsidRPr="00A33656" w:rsidRDefault="007D06D4" w:rsidP="00487D5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31A272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C31C547" w14:textId="063BB8BC" w:rsidR="00487D59" w:rsidRPr="00A33656" w:rsidRDefault="00487D59" w:rsidP="00487D5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6A3B24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326BA1C8" w14:textId="0B2F7D60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19,810,120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62A36FE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7C8C9718" w14:textId="6F0BF50D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19,196,577</w:t>
            </w:r>
          </w:p>
        </w:tc>
      </w:tr>
      <w:tr w:rsidR="00487D59" w:rsidRPr="00BB350B" w14:paraId="73003A57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264E8EEE" w14:textId="77777777" w:rsidR="00487D59" w:rsidRPr="00645107" w:rsidRDefault="00487D59" w:rsidP="00487D5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2ECDF476" w14:textId="74591C76" w:rsidR="00487D59" w:rsidRPr="00645107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90,796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E282EF5" w14:textId="77777777" w:rsidR="00487D59" w:rsidRPr="00645107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69E298B" w14:textId="7141A6AA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63</w:t>
            </w: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3365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462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CACB0B6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803E938" w14:textId="6DFB3EF0" w:rsidR="00487D59" w:rsidRPr="00A33656" w:rsidRDefault="007D06D4" w:rsidP="00487D59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916DE8A" w14:textId="77777777" w:rsidR="00487D59" w:rsidRPr="00A33656" w:rsidRDefault="00487D59" w:rsidP="00487D59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6D641BC3" w14:textId="75D33C64" w:rsidR="00487D59" w:rsidRPr="00A33656" w:rsidRDefault="00487D59" w:rsidP="00487D59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489FA8E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C5DF706" w14:textId="061746F6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116,174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DA6810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74D70134" w14:textId="2AAE681E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112,680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7562E75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0414766" w14:textId="6E7815B8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206,970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35CE880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3E50452D" w14:textId="1A2487BB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176,142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87A9E8C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3213A7A" w14:textId="19F3A69E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(206,970)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CD1717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2FB8CBF" w14:textId="3C2AA7E3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</w:rPr>
              <w:t>(176,142)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7535F7E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4833206" w14:textId="37E992E8" w:rsidR="00487D59" w:rsidRPr="00A33656" w:rsidRDefault="007D06D4" w:rsidP="00487D59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22F46E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200821AA" w14:textId="38C4F6C6" w:rsidR="00487D59" w:rsidRPr="00A33656" w:rsidRDefault="00487D59" w:rsidP="00487D59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87D59" w:rsidRPr="00BB350B" w14:paraId="6348210F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6ACB15A9" w14:textId="77777777" w:rsidR="00487D59" w:rsidRPr="00645107" w:rsidRDefault="00487D59" w:rsidP="00487D59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0C0AF08E" w14:textId="0F257BE4" w:rsidR="00487D59" w:rsidRPr="00645107" w:rsidRDefault="007D06D4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17,049,760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ABB2A51" w14:textId="77777777" w:rsidR="00487D59" w:rsidRPr="00645107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195317C8" w14:textId="7EA3C7F5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16,341,402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C40988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2AE70E3" w14:textId="0F8D281D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1,428,014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92D7D11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1123F5C2" w14:textId="43C0C7B5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1,776,832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97BB44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F7E47C" w14:textId="62E5F199" w:rsidR="00487D59" w:rsidRPr="00A33656" w:rsidRDefault="007D06D4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1,539,316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055F83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2C2DDED0" w14:textId="7FDD1E09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1,254,485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6C98A35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2CC7F962" w14:textId="564FE53A" w:rsidR="00487D59" w:rsidRPr="00A33656" w:rsidRDefault="007D06D4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20,017,090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B6EE42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1ADF22A9" w14:textId="0677DD97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19,372,719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D416836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147D002" w14:textId="250E2B83" w:rsidR="00487D59" w:rsidRPr="00A33656" w:rsidRDefault="007D06D4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</w:rPr>
              <w:t>(206,970)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3C840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6B260BD3" w14:textId="4B779405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(176,142)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DA08FEB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3BE045D" w14:textId="21CA8D8F" w:rsidR="00487D59" w:rsidRPr="00A33656" w:rsidRDefault="007D06D4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19,810,120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BA1D08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1DF88D0E" w14:textId="773BD7ED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19,196,577</w:t>
            </w:r>
          </w:p>
        </w:tc>
      </w:tr>
      <w:tr w:rsidR="00487D59" w:rsidRPr="00BB350B" w14:paraId="47F47EE7" w14:textId="77777777" w:rsidTr="00440DB5">
        <w:trPr>
          <w:cantSplit/>
        </w:trPr>
        <w:tc>
          <w:tcPr>
            <w:tcW w:w="741" w:type="pct"/>
            <w:shd w:val="clear" w:color="auto" w:fill="auto"/>
          </w:tcPr>
          <w:p w14:paraId="61292785" w14:textId="77777777" w:rsidR="00487D59" w:rsidRPr="00645107" w:rsidRDefault="00487D59" w:rsidP="00487D5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02DE08D0" w14:textId="2207AACB" w:rsidR="00487D59" w:rsidRPr="00645107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(967,070)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04D1D5" w14:textId="77777777" w:rsidR="00487D59" w:rsidRPr="00645107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2F289B0" w14:textId="6C3AFA1D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theme="majorBidi"/>
                <w:szCs w:val="22"/>
              </w:rPr>
              <w:t>(754,328)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D98DCFC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7C62844A" w14:textId="0E47CF9B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(53,436)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A79F56E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63C96230" w14:textId="55BA3C80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theme="majorBidi"/>
                <w:szCs w:val="22"/>
              </w:rPr>
              <w:t>(54,603)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FC8B47D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1C0EC37" w14:textId="161563AB" w:rsidR="00487D59" w:rsidRPr="00A33656" w:rsidRDefault="007D06D4" w:rsidP="0009469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(80,691)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132B46D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1408727" w14:textId="60D648FC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theme="majorBidi"/>
                <w:szCs w:val="22"/>
              </w:rPr>
              <w:t>(114,052)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8D9692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9D629BF" w14:textId="511AEDAF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(1,101,197)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C4708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A0E00C6" w14:textId="3F7C965D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theme="majorBidi"/>
                <w:szCs w:val="22"/>
              </w:rPr>
              <w:t>(922,983)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640555D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D17BBC8" w14:textId="66D1F042" w:rsidR="00487D59" w:rsidRPr="00A33656" w:rsidRDefault="007D06D4" w:rsidP="00487D5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8BD02F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18BE5D8A" w14:textId="45765484" w:rsidR="00487D59" w:rsidRPr="00A33656" w:rsidRDefault="00487D59" w:rsidP="00487D5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172F07" w14:textId="77777777" w:rsidR="00487D59" w:rsidRPr="00A33656" w:rsidRDefault="00487D59" w:rsidP="00487D59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6740CB7" w14:textId="74594A0F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(1,101,197)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1894E8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3156C9C" w14:textId="4DD7A2AC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theme="majorBidi"/>
                <w:szCs w:val="22"/>
              </w:rPr>
              <w:t>(922,983)</w:t>
            </w:r>
          </w:p>
        </w:tc>
      </w:tr>
      <w:tr w:rsidR="00487D59" w:rsidRPr="00BB350B" w14:paraId="4F8AC1EB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09B542C8" w14:textId="77777777" w:rsidR="00487D59" w:rsidRPr="00645107" w:rsidRDefault="00487D59" w:rsidP="00487D5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09CFA47D" w14:textId="6AFAE8E2" w:rsidR="00487D59" w:rsidRPr="00645107" w:rsidRDefault="007D06D4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</w:rPr>
              <w:t>2,825,820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E5FADD" w14:textId="77777777" w:rsidR="00487D59" w:rsidRPr="00645107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7AD5FDF9" w14:textId="2D9A0AF8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2,646,722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E7D25E0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222FC49" w14:textId="17DAC2DF" w:rsidR="00487D59" w:rsidRPr="00A33656" w:rsidRDefault="007D06D4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</w:rPr>
              <w:t>(98,305)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3354460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1D8CF822" w14:textId="64AFDADB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64,822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4180159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7F89ABB" w14:textId="4DF78AE9" w:rsidR="00487D59" w:rsidRPr="00A33656" w:rsidRDefault="00486AEA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132</w:t>
            </w:r>
            <w:r w:rsidR="007D06D4" w:rsidRPr="007D06D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54EB40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1FD1BEA2" w14:textId="17BAE65B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158,218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4C8B1229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E448969" w14:textId="490F6905" w:rsidR="00487D59" w:rsidRPr="00A33656" w:rsidRDefault="007D06D4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2,8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59</w:t>
            </w:r>
            <w:r w:rsidRPr="007D06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831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844CD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33546D80" w14:textId="29A14394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2,869,762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8F9993F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A78E63F" w14:textId="07772C10" w:rsidR="00487D59" w:rsidRPr="00A33656" w:rsidRDefault="007D06D4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83,751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25C8FD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739C8466" w14:textId="6795177B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(14,887)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902BDF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3EFFCB9" w14:textId="2DE11FD5" w:rsidR="00487D59" w:rsidRPr="00A33656" w:rsidRDefault="007D06D4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943</w:t>
            </w: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BF48EE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3D5DB8E3" w14:textId="648878D3" w:rsidR="00487D59" w:rsidRPr="00A33656" w:rsidRDefault="00487D59" w:rsidP="00487D5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2,854,875</w:t>
            </w:r>
          </w:p>
        </w:tc>
      </w:tr>
      <w:tr w:rsidR="00487D59" w:rsidRPr="00BB350B" w14:paraId="1BFAF064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93E2BF7" w14:textId="77777777" w:rsidR="00487D59" w:rsidRPr="00645107" w:rsidRDefault="00487D59" w:rsidP="00487D59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9632C" w14:textId="77777777" w:rsidR="00487D59" w:rsidRPr="00645107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BCE4A8E" w14:textId="77777777" w:rsidR="00487D59" w:rsidRPr="00645107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EEC93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B969137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DC9F5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496523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9E534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ACE8A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4506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4EB631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6CCA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4A45F1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A101B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F8C8AF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79221" w14:textId="77777777" w:rsidR="00487D59" w:rsidRPr="00D065D5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8EDCA71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C0B58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CC14F3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C69FE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8B2C8F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6394A62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762AC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DC14EDB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87D59" w:rsidRPr="00BB350B" w14:paraId="6A356012" w14:textId="77777777" w:rsidTr="006F2B4B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5E9B0EC7" w14:textId="219C98A7" w:rsidR="00487D59" w:rsidRPr="00645107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92D490" w14:textId="77777777" w:rsidR="00487D59" w:rsidRPr="00645107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4F18437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69D4AC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10A825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0F6F3B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C2AF178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7E438F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4F2C348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3A5E13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A37CC3B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9A2B84A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84EC51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6A9573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F43531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AA97F86" w14:textId="77777777" w:rsidR="00487D59" w:rsidRPr="00A33656" w:rsidRDefault="00487D59" w:rsidP="00487D5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8E3914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30A8C8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FC7C570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E5026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A85A264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3B38EFA" w14:textId="77777777" w:rsidR="00487D59" w:rsidRPr="00A33656" w:rsidRDefault="00487D59" w:rsidP="00487D5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A80CC95" w14:textId="77777777" w:rsidR="00487D59" w:rsidRPr="00A33656" w:rsidRDefault="00487D59" w:rsidP="00487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E3C84" w:rsidRPr="00BB350B" w14:paraId="1B1F7AB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CB37A9E" w14:textId="77777777" w:rsidR="008E3C84" w:rsidRPr="00645107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2C73BE57" w14:textId="77777777" w:rsidR="008E3C84" w:rsidRPr="00645107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59D942" w14:textId="77777777" w:rsidR="008E3C84" w:rsidRPr="00645107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F0A805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6AA925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E7EEC5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BFDF00" w14:textId="77777777" w:rsidR="008E3C84" w:rsidRPr="00A33656" w:rsidRDefault="008E3C84" w:rsidP="008E3C8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DAB7E7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9CDD589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885C095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E3A0FD6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47E5A62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5E530C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A4A6FC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A6F127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7E5CAE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BB64E43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BE52C05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D680D3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D1903A8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AE182D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8E24F83" w14:textId="5C7C1248" w:rsidR="008E3C8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8,477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113445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80F398C" w14:textId="79B8B3D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43,895</w:t>
            </w:r>
          </w:p>
        </w:tc>
      </w:tr>
      <w:tr w:rsidR="008E3C84" w:rsidRPr="00BB350B" w14:paraId="12619393" w14:textId="77777777" w:rsidTr="005E1187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149B140D" w14:textId="2081F09B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33656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กำไรจากการปรับมูลค่าเงินลงทุนที่รับรู้จากการวัดมูลค่ายุติธรรมของส่วนได้เสียที่ถืออยู่ก่อน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C5CFAE9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127B5C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E135388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7883D0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865A2B3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E1F623B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508238F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44912A6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5D1ACA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8D95880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250B48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92E9F67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A5E884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3D5EF56" w14:textId="1ED63C9C" w:rsidR="008E3C84" w:rsidRPr="00A33656" w:rsidRDefault="007D06D4" w:rsidP="008E3C8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14B98DA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C33982B" w14:textId="2C7C9686" w:rsidR="008E3C84" w:rsidRPr="00B477C2" w:rsidRDefault="00B477C2" w:rsidP="00B477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477C2">
              <w:rPr>
                <w:rFonts w:asciiTheme="majorBidi" w:hAnsiTheme="majorBidi" w:cstheme="majorBidi"/>
                <w:szCs w:val="22"/>
                <w:lang w:val="en-US" w:bidi="th-TH"/>
              </w:rPr>
              <w:t>36,182</w:t>
            </w:r>
          </w:p>
        </w:tc>
      </w:tr>
      <w:tr w:rsidR="008E3C84" w:rsidRPr="00BB350B" w14:paraId="1AAB93F4" w14:textId="77777777" w:rsidTr="005E1187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180FD5C5" w14:textId="32D89655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A33656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288A6C8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F7313AF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C6EFEC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EF1849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D838369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9551349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D19D94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970A3C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87086FA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FF6DCDD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840565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FCFB7E1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ECDF174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DB4CA41" w14:textId="7953DA42" w:rsidR="008E3C84" w:rsidRPr="00A33656" w:rsidRDefault="007D06D4" w:rsidP="008E3C8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BBFF4A9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E19B116" w14:textId="0E6AED60" w:rsidR="008E3C84" w:rsidRPr="00B477C2" w:rsidRDefault="00B477C2" w:rsidP="00B477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477C2">
              <w:rPr>
                <w:rFonts w:asciiTheme="majorBidi" w:hAnsiTheme="majorBidi" w:cstheme="majorBidi"/>
                <w:szCs w:val="22"/>
                <w:lang w:val="en-US" w:bidi="th-TH"/>
              </w:rPr>
              <w:t>52,764</w:t>
            </w:r>
          </w:p>
        </w:tc>
      </w:tr>
      <w:tr w:rsidR="007D06D4" w:rsidRPr="00BB350B" w14:paraId="48C4909D" w14:textId="77777777" w:rsidTr="005E1187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4E1BD41D" w14:textId="13931705" w:rsidR="007D06D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3365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กำไรจากการจำหน่าย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CA53D45" w14:textId="77777777" w:rsidR="007D06D4" w:rsidRPr="00A33656" w:rsidRDefault="007D06D4" w:rsidP="008E3C8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2C46A7" w14:textId="77777777" w:rsidR="007D06D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9F2C30" w14:textId="77777777" w:rsidR="007D06D4" w:rsidRPr="00A33656" w:rsidRDefault="007D06D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86F1E20" w14:textId="77777777" w:rsidR="007D06D4" w:rsidRPr="00A33656" w:rsidRDefault="007D06D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E3B905" w14:textId="77777777" w:rsidR="007D06D4" w:rsidRPr="00A33656" w:rsidRDefault="007D06D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03DD75A" w14:textId="77777777" w:rsidR="007D06D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7B45B4" w14:textId="77777777" w:rsidR="007D06D4" w:rsidRPr="00A33656" w:rsidRDefault="007D06D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72DD219" w14:textId="77777777" w:rsidR="007D06D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3E1DC68" w14:textId="77777777" w:rsidR="007D06D4" w:rsidRPr="00A33656" w:rsidRDefault="007D06D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AD134A9" w14:textId="77777777" w:rsidR="007D06D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DDF7AF" w14:textId="77777777" w:rsidR="007D06D4" w:rsidRPr="00A33656" w:rsidRDefault="007D06D4" w:rsidP="008E3C8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C73C891" w14:textId="77777777" w:rsidR="007D06D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0E25445" w14:textId="77777777" w:rsidR="007D06D4" w:rsidRPr="00A33656" w:rsidRDefault="007D06D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5C79CA2" w14:textId="1B03E470" w:rsidR="007D06D4" w:rsidRPr="007D06D4" w:rsidRDefault="007D06D4" w:rsidP="007D06D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23,523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5D0A3DB" w14:textId="77777777" w:rsidR="007D06D4" w:rsidRPr="00A33656" w:rsidRDefault="007D06D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02AE5F4" w14:textId="71195E77" w:rsidR="007D06D4" w:rsidRPr="00B477C2" w:rsidRDefault="007D06D4" w:rsidP="007D06D4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E3C84" w:rsidRPr="00BB350B" w14:paraId="4812E065" w14:textId="77777777" w:rsidTr="001139F8">
        <w:trPr>
          <w:cantSplit/>
          <w:trHeight w:val="56"/>
        </w:trPr>
        <w:tc>
          <w:tcPr>
            <w:tcW w:w="1764" w:type="pct"/>
            <w:gridSpan w:val="6"/>
            <w:shd w:val="clear" w:color="auto" w:fill="auto"/>
          </w:tcPr>
          <w:p w14:paraId="0F1B23C4" w14:textId="3899F0A5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</w:t>
            </w:r>
            <w:r w:rsidRPr="00A33656">
              <w:rPr>
                <w:rFonts w:asciiTheme="majorBidi" w:hAnsiTheme="majorBidi" w:cs="Angsana New"/>
                <w:szCs w:val="22"/>
                <w:lang w:val="en-US" w:bidi="th-TH"/>
              </w:rPr>
              <w:t xml:space="preserve"> </w:t>
            </w:r>
            <w:r w:rsidRPr="00A3365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(ขาดทุน) จากการจำหน่ายและตัดจำหน่ายที่ดิน 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F37DD9D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D3D877C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836367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78971EF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4C00E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A8B7F2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BA5971B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AA2B8A1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91DFD1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A441AEA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1C92925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3C5BBD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983FB3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ED067EE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C2FEE41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5D3F075" w14:textId="5F6497C5" w:rsidR="008E3C84" w:rsidRPr="00A33656" w:rsidRDefault="009173EB" w:rsidP="007D06D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7D06D4">
              <w:rPr>
                <w:rFonts w:asciiTheme="majorBidi" w:hAnsiTheme="majorBidi" w:cstheme="majorBidi"/>
                <w:szCs w:val="22"/>
                <w:lang w:val="en-US" w:bidi="th-TH"/>
              </w:rPr>
              <w:t>930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BC7EDC" w14:textId="77777777" w:rsidR="008E3C84" w:rsidRPr="00A33656" w:rsidRDefault="008E3C84" w:rsidP="008E3C8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05BAD44" w14:textId="7A7DF62D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16,743</w:t>
            </w:r>
          </w:p>
        </w:tc>
      </w:tr>
      <w:tr w:rsidR="008E3C84" w:rsidRPr="00BB350B" w14:paraId="4649A522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31E79F3E" w14:textId="4FE39803" w:rsidR="008E3C84" w:rsidRPr="00A33656" w:rsidRDefault="009F51DF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A3365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ขาดทุนจากการจำหน่ายและตัดจำหน่ายสินทรัพย์ไม่มีตัวตนอื่น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DD4DE39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5DFC3D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2A2673B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B5F2FAE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B4F99B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D88F85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069D7C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D4726A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363A93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721316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530C3B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091A15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3A91FC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AFF6236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67A096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8874C8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F4F1C7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EC1FF5" w14:textId="50C02504" w:rsidR="008E3C84" w:rsidRPr="00A33656" w:rsidRDefault="007D06D4" w:rsidP="008E3C8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92CA7A" w14:textId="77777777" w:rsidR="008E3C84" w:rsidRPr="00A33656" w:rsidRDefault="008E3C84" w:rsidP="008E3C84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76E874E" w14:textId="76BEB94A" w:rsidR="008E3C84" w:rsidRPr="00A33656" w:rsidRDefault="001A1CBC" w:rsidP="008E3C84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  <w:lang w:val="en-US"/>
              </w:rPr>
              <w:t>(2)</w:t>
            </w:r>
          </w:p>
        </w:tc>
      </w:tr>
      <w:tr w:rsidR="008E3C84" w:rsidRPr="00BB350B" w14:paraId="7BFF1166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24F2E5D9" w14:textId="5154B7E2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A33656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688F4D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74E2BCD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CF34578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CD8F2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6DB9946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93F8B5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B90F59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8E89C5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482C7F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DFED7C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A696B8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F10788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7BABB74" w14:textId="77777777" w:rsidR="008E3C84" w:rsidRPr="00A33656" w:rsidRDefault="008E3C84" w:rsidP="008E3C8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B6432F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3C2715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B435A1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7A5BFE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281EE0" w14:textId="7658F599" w:rsidR="008E3C84" w:rsidRPr="00A33656" w:rsidRDefault="007D06D4" w:rsidP="008E3C8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355E19" w14:textId="77777777" w:rsidR="008E3C84" w:rsidRPr="00A33656" w:rsidRDefault="008E3C84" w:rsidP="008E3C84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67E669" w14:textId="3E9F44F0" w:rsidR="008E3C84" w:rsidRPr="00A33656" w:rsidRDefault="0010302C" w:rsidP="00B477C2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  <w:lang w:val="en-US"/>
              </w:rPr>
              <w:t>(35)</w:t>
            </w:r>
          </w:p>
        </w:tc>
      </w:tr>
      <w:tr w:rsidR="008E3C84" w:rsidRPr="00BB350B" w14:paraId="6C667EDA" w14:textId="77777777" w:rsidTr="00BB350B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410943FF" w14:textId="3FC8DCFD" w:rsidR="008E3C84" w:rsidRPr="00645107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82666E" w14:textId="77777777" w:rsidR="008E3C84" w:rsidRPr="00645107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4A046CD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C91332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3F22E39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CE3F801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0AE1A26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2E1134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56B2DD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1879E3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08DCBF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A0958CA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A00937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E2F8F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2C38413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1AEA1F2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87A0FA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37450D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460E056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8B0A33" w14:textId="77777777" w:rsidR="008E3C84" w:rsidRPr="00A33656" w:rsidRDefault="008E3C84" w:rsidP="008E3C8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1320E5" w14:textId="54353F29" w:rsidR="008E3C84" w:rsidRPr="00A33656" w:rsidRDefault="007D06D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bidi="th-TH"/>
              </w:rPr>
              <w:t>(177,219)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E1A6EB" w14:textId="77777777" w:rsidR="008E3C84" w:rsidRPr="00A33656" w:rsidRDefault="008E3C84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BCD41E9" w14:textId="4169864D" w:rsidR="008E3C84" w:rsidRPr="00A33656" w:rsidRDefault="00905247" w:rsidP="008E3C8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33656">
              <w:rPr>
                <w:rFonts w:asciiTheme="majorBidi" w:hAnsiTheme="majorBidi" w:cstheme="majorBidi"/>
                <w:szCs w:val="22"/>
                <w:lang w:bidi="th-TH"/>
              </w:rPr>
              <w:t>29,104</w:t>
            </w:r>
          </w:p>
        </w:tc>
      </w:tr>
      <w:tr w:rsidR="004F7111" w:rsidRPr="00BB350B" w14:paraId="2AD10D42" w14:textId="77777777" w:rsidTr="00AE2B7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31D7106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B85C887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66A9240" w14:textId="77777777" w:rsidR="004F7111" w:rsidRPr="00645107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179655C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9325889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7B38A3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38C03F" w14:textId="77777777" w:rsidR="004F7111" w:rsidRPr="00A33656" w:rsidRDefault="004F7111" w:rsidP="004F711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934149E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E07C23F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B3C45B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085E3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9D4376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A31D239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5A8BB5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AE5EAC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729DA3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416560D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7EFF069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AE6D51F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48ACC18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BC499A7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047428F" w14:textId="614011EE" w:rsidR="004F7111" w:rsidRPr="00A33656" w:rsidRDefault="007D06D4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99,512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D125D8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AA5844B" w14:textId="744DB99A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33656">
              <w:rPr>
                <w:rFonts w:asciiTheme="majorBidi" w:hAnsiTheme="majorBidi" w:cstheme="majorBidi"/>
                <w:szCs w:val="22"/>
                <w:lang w:val="en-US" w:bidi="th-TH"/>
              </w:rPr>
              <w:t>86,977</w:t>
            </w:r>
          </w:p>
        </w:tc>
      </w:tr>
      <w:tr w:rsidR="004F7111" w:rsidRPr="00BB350B" w14:paraId="2A57FF50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0F678EA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7A897DF9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07B2B8EA" w14:textId="77777777" w:rsidR="004F7111" w:rsidRPr="00645107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E6C9B6F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5793D487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D4D2BC3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7494C72E" w14:textId="77777777" w:rsidR="004F7111" w:rsidRPr="00A33656" w:rsidRDefault="004F7111" w:rsidP="004F711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AAA2CC5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3D843B30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14DF6E11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5A8E3C8B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DB58D72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590005EF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0F09284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5831B2FC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5AC5015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3E88E3A3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491ABEC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037D500F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9750253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18E710CF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37C82FA" w14:textId="0BF8741C" w:rsidR="004F7111" w:rsidRPr="00A33656" w:rsidRDefault="007D06D4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bidi="th-TH"/>
              </w:rPr>
              <w:t>(73,880)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AB9B05A" w14:textId="77777777" w:rsidR="004F7111" w:rsidRPr="00A33656" w:rsidRDefault="004F7111" w:rsidP="004F711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10AF262B" w14:textId="64D651C3" w:rsidR="004F7111" w:rsidRPr="00A33656" w:rsidRDefault="004F7111" w:rsidP="004F7111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</w:rPr>
              <w:t>(35,927)</w:t>
            </w:r>
          </w:p>
        </w:tc>
      </w:tr>
      <w:tr w:rsidR="004F7111" w:rsidRPr="00BB350B" w14:paraId="5F25D9E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CEA62AD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6D84CAF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3029425" w14:textId="77777777" w:rsidR="004F7111" w:rsidRPr="00645107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F9F642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68F8E7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2185DD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196838" w14:textId="77777777" w:rsidR="004F7111" w:rsidRPr="00A33656" w:rsidRDefault="004F7111" w:rsidP="004F711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0C00CA1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2B13FA0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E2AD5F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2203F5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FE9DCE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F8AC78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FD601E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5D47A6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292829A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9A8F283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6C57A4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6B2D6E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BAC2BA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CD5DBE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2BC0" w14:textId="4A10231C" w:rsidR="004F7111" w:rsidRPr="00A33656" w:rsidRDefault="007D06D4" w:rsidP="00486AE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(47</w:t>
            </w:r>
            <w:r w:rsidR="00486AEA">
              <w:rPr>
                <w:rFonts w:asciiTheme="majorBidi" w:hAnsiTheme="majorBidi" w:cstheme="majorBidi"/>
                <w:szCs w:val="22"/>
              </w:rPr>
              <w:t>5</w:t>
            </w:r>
            <w:r w:rsidRPr="007D06D4">
              <w:rPr>
                <w:rFonts w:asciiTheme="majorBidi" w:hAnsiTheme="majorBidi" w:cstheme="majorBidi"/>
                <w:szCs w:val="22"/>
              </w:rPr>
              <w:t>,</w:t>
            </w:r>
            <w:r w:rsidR="00486AEA">
              <w:rPr>
                <w:rFonts w:asciiTheme="majorBidi" w:hAnsiTheme="majorBidi" w:cstheme="majorBidi"/>
                <w:szCs w:val="22"/>
              </w:rPr>
              <w:t>588</w:t>
            </w:r>
            <w:r w:rsidRPr="007D06D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4A5238A" w14:textId="77777777" w:rsidR="004F7111" w:rsidRPr="00A33656" w:rsidRDefault="004F7111" w:rsidP="004F711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4738" w14:textId="0D0B99C2" w:rsidR="004F7111" w:rsidRPr="00A33656" w:rsidRDefault="004F7111" w:rsidP="004F7111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A33656">
              <w:rPr>
                <w:rFonts w:asciiTheme="majorBidi" w:hAnsiTheme="majorBidi" w:cstheme="majorBidi"/>
              </w:rPr>
              <w:t>(481,049)</w:t>
            </w:r>
          </w:p>
        </w:tc>
      </w:tr>
      <w:tr w:rsidR="004F7111" w:rsidRPr="00BB350B" w14:paraId="5B05F57E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A25535A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4FB74C5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DBB7193" w14:textId="77777777" w:rsidR="004F7111" w:rsidRPr="00645107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00DD3B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B340F8E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457C73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C414A6" w14:textId="77777777" w:rsidR="004F7111" w:rsidRPr="00A33656" w:rsidRDefault="004F7111" w:rsidP="004F711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0593272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8F108EC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1F0007A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4F31BF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3435BE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FE8D32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7B8277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E48FE20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49E4DE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ADE1149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449E213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72FAD2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30D374F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0FB68D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2BCC" w14:textId="468F701C" w:rsidR="004F7111" w:rsidRPr="00A33656" w:rsidRDefault="00486AEA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2,347</w:t>
            </w:r>
            <w:r w:rsidR="007D06D4"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92BEC3B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52F8" w14:textId="0019E010" w:rsidR="004F7111" w:rsidRPr="00A33656" w:rsidRDefault="008E1639" w:rsidP="004F711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</w:rPr>
              <w:t>2,603,527</w:t>
            </w:r>
          </w:p>
        </w:tc>
      </w:tr>
      <w:tr w:rsidR="004F7111" w:rsidRPr="00BB350B" w14:paraId="493E582D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12551ADB" w14:textId="1AC67D28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5F3F53C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B13E90B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E03A91" w14:textId="77777777" w:rsidR="004F7111" w:rsidRPr="00A33656" w:rsidRDefault="004F7111" w:rsidP="004F711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63391E9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3716B31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29FE95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18746B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C3701FD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5542DF1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7320BC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BBB041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656CEE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10AC97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3BA1DA9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10992A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5D09FA6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897067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1C1A" w14:textId="563BE58F" w:rsidR="004F7111" w:rsidRPr="00A33656" w:rsidRDefault="007D06D4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56,549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04CE83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52DB" w14:textId="29CE6A6C" w:rsidR="004F7111" w:rsidRPr="00A33656" w:rsidRDefault="008E1639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theme="majorBidi"/>
                <w:szCs w:val="22"/>
              </w:rPr>
              <w:t>49,999</w:t>
            </w:r>
          </w:p>
        </w:tc>
      </w:tr>
      <w:tr w:rsidR="004F7111" w:rsidRPr="00BB350B" w14:paraId="01A82005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77C98E29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A5FB69B" w14:textId="77777777" w:rsidR="004F7111" w:rsidRPr="00645107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ED0797" w14:textId="77777777" w:rsidR="004F7111" w:rsidRPr="00645107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48F6EF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3608D0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9FCF32B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09B021" w14:textId="77777777" w:rsidR="004F7111" w:rsidRPr="00A33656" w:rsidRDefault="004F7111" w:rsidP="004F711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6B6D754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F6F763A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175833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9F8128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2AB332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2972F0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42B18A2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5CE893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B53348E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140DAC" w14:textId="77777777" w:rsidR="004F7111" w:rsidRPr="00A33656" w:rsidRDefault="004F7111" w:rsidP="004F711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5D2A0B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22C86E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4700C0A" w14:textId="77777777" w:rsidR="004F7111" w:rsidRPr="00A33656" w:rsidRDefault="004F7111" w:rsidP="004F711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8A9A92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8C30F" w14:textId="71662DDA" w:rsidR="004F7111" w:rsidRPr="00A33656" w:rsidRDefault="007D06D4" w:rsidP="00486A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</w:rPr>
              <w:t>2,4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</w:rPr>
              <w:t>04</w:t>
            </w:r>
            <w:r w:rsidRPr="007D06D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86AEA">
              <w:rPr>
                <w:rFonts w:asciiTheme="majorBidi" w:hAnsiTheme="majorBidi" w:cstheme="majorBidi"/>
                <w:b/>
                <w:bCs/>
                <w:szCs w:val="22"/>
              </w:rPr>
              <w:t>026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93FDF22" w14:textId="77777777" w:rsidR="004F7111" w:rsidRPr="00A33656" w:rsidRDefault="004F7111" w:rsidP="004F711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FD62C" w14:textId="70156DC2" w:rsidR="004F7111" w:rsidRPr="00A33656" w:rsidRDefault="008E1639" w:rsidP="004F711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3365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2,653,526</w:t>
            </w:r>
          </w:p>
        </w:tc>
      </w:tr>
      <w:bookmarkEnd w:id="3"/>
    </w:tbl>
    <w:p w14:paraId="13E52850" w14:textId="77777777" w:rsidR="00AB52E7" w:rsidRDefault="00AB52E7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AB52E7" w:rsidSect="00AB52E7">
          <w:footerReference w:type="default" r:id="rId14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3794999D" w14:textId="33CEDCC6" w:rsidR="00C75C92" w:rsidRPr="00F065D7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AD5F370" w14:textId="77777777" w:rsidR="00C75C92" w:rsidRPr="001B4F1D" w:rsidRDefault="00C75C92" w:rsidP="00C75C92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5CE8F849" w14:textId="77777777" w:rsidR="00C75C92" w:rsidRPr="001B4F1D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1B4F1D">
        <w:rPr>
          <w:rFonts w:asciiTheme="majorBidi" w:hAnsiTheme="majorBidi" w:cstheme="majorBidi"/>
          <w:sz w:val="30"/>
          <w:szCs w:val="30"/>
          <w:cs/>
        </w:rPr>
        <w:t>ร</w:t>
      </w:r>
      <w:r w:rsidRPr="001B4F1D">
        <w:rPr>
          <w:sz w:val="30"/>
          <w:szCs w:val="30"/>
          <w:cs/>
        </w:rPr>
        <w:t>ายได้หลักของกลุ่มบริษัท</w:t>
      </w:r>
      <w:r w:rsidRPr="001B4F1D">
        <w:rPr>
          <w:rFonts w:hint="cs"/>
          <w:sz w:val="30"/>
          <w:szCs w:val="30"/>
          <w:cs/>
        </w:rPr>
        <w:t>และ</w:t>
      </w:r>
      <w:r w:rsidRPr="001B4F1D">
        <w:rPr>
          <w:sz w:val="30"/>
          <w:szCs w:val="30"/>
          <w:cs/>
        </w:rPr>
        <w:t>บริษัทได้มาจากสัญญาที่ทำกับลูกค้า</w:t>
      </w:r>
    </w:p>
    <w:p w14:paraId="7089F83C" w14:textId="77777777" w:rsidR="00C75C92" w:rsidRPr="0065200D" w:rsidRDefault="00C75C92" w:rsidP="00C75C92">
      <w:pPr>
        <w:pStyle w:val="NoSpacing"/>
        <w:rPr>
          <w:sz w:val="20"/>
          <w:szCs w:val="20"/>
        </w:rPr>
      </w:pPr>
    </w:p>
    <w:p w14:paraId="78050F54" w14:textId="77777777" w:rsidR="00C75C92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sz w:val="30"/>
          <w:szCs w:val="30"/>
          <w:cs/>
        </w:rPr>
        <w:t>ตารางต่อไปนี้</w:t>
      </w:r>
      <w:r w:rsidRPr="001B4F1D">
        <w:rPr>
          <w:rFonts w:asciiTheme="majorBidi" w:hAnsiTheme="majorBidi" w:cstheme="majorBidi"/>
          <w:sz w:val="30"/>
          <w:szCs w:val="30"/>
          <w:cs/>
        </w:rPr>
        <w:t>แสดง</w:t>
      </w:r>
      <w:r w:rsidRPr="001B4F1D">
        <w:rPr>
          <w:sz w:val="30"/>
          <w:szCs w:val="30"/>
          <w:cs/>
        </w:rPr>
        <w:t>ข้อมูลรายได้ที่ถูก</w:t>
      </w:r>
      <w:r w:rsidRPr="001B4F1D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1B4F1D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3CE7AB65" w14:textId="77777777" w:rsidR="00A1588D" w:rsidRPr="0065200D" w:rsidRDefault="00A1588D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20"/>
          <w:szCs w:val="20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65200D" w:rsidRPr="00F065D7" w14:paraId="328DC4CD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6970220A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0DD6D0FF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51C87AE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65200D" w:rsidRPr="00F065D7" w14:paraId="548D47BC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03C3B4DB" w14:textId="25AEC0EA" w:rsidR="0065200D" w:rsidRPr="00F065D7" w:rsidRDefault="0065200D" w:rsidP="00BE31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819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="0068182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8" w:type="pct"/>
          </w:tcPr>
          <w:p w14:paraId="05FDFADF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B8DF129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9" w:type="pct"/>
          </w:tcPr>
          <w:p w14:paraId="0F699BEC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618F611C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65200D" w:rsidRPr="00F065D7" w14:paraId="793ED1DF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4B05EBF6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3D3A0F17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7761AD35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5200D" w:rsidRPr="00F065D7" w14:paraId="25FCDA59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7A064F85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5F2596BA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0144FB0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6641DEEA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081197E5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7946" w:rsidRPr="00EE53F8" w14:paraId="21348F47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70515DF9" w14:textId="2237062E" w:rsidR="00257946" w:rsidRPr="00EE53F8" w:rsidRDefault="00257946" w:rsidP="0025794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53F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C8F0AE5" w14:textId="77777777" w:rsidR="00257946" w:rsidRPr="00EE53F8" w:rsidRDefault="00257946" w:rsidP="0025794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6A1F3B2" w14:textId="4D53A85A" w:rsidR="00257946" w:rsidRPr="00EE53F8" w:rsidRDefault="00257946" w:rsidP="00257946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5,215,974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5E0EBAEB" w14:textId="77777777" w:rsidR="00257946" w:rsidRPr="00EE53F8" w:rsidRDefault="00257946" w:rsidP="00257946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</w:tcPr>
          <w:p w14:paraId="7625BF9B" w14:textId="60A271F4" w:rsidR="00257946" w:rsidRPr="00EE53F8" w:rsidRDefault="00257946" w:rsidP="00257946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</w:rPr>
              <w:t>5,772,461</w:t>
            </w:r>
          </w:p>
        </w:tc>
      </w:tr>
      <w:tr w:rsidR="00257946" w:rsidRPr="00EE53F8" w14:paraId="4045E97D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786954E8" w14:textId="47B666CC" w:rsidR="00257946" w:rsidRPr="00EE53F8" w:rsidRDefault="00257946" w:rsidP="0025794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53F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BEB385F" w14:textId="77777777" w:rsidR="00257946" w:rsidRPr="00EE53F8" w:rsidRDefault="00257946" w:rsidP="0025794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09DE8A87" w14:textId="1B1A3ACA" w:rsidR="00257946" w:rsidRPr="00EE53F8" w:rsidRDefault="00257946" w:rsidP="00257946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905,124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97513D1" w14:textId="77777777" w:rsidR="00257946" w:rsidRPr="00EE53F8" w:rsidRDefault="00257946" w:rsidP="00257946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5B860A4C" w14:textId="6FBD84B9" w:rsidR="00257946" w:rsidRPr="00EE53F8" w:rsidRDefault="00257946" w:rsidP="002579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</w:rPr>
              <w:t>828,041</w:t>
            </w:r>
          </w:p>
        </w:tc>
      </w:tr>
      <w:tr w:rsidR="00257946" w:rsidRPr="00EE53F8" w14:paraId="5FD1BF0B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551B3F1E" w14:textId="77777777" w:rsidR="00257946" w:rsidRPr="00EE53F8" w:rsidRDefault="00257946" w:rsidP="0025794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E53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EE53F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1515285" w14:textId="77777777" w:rsidR="00257946" w:rsidRPr="00EE53F8" w:rsidRDefault="00257946" w:rsidP="0025794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76C04" w14:textId="7A0144EF" w:rsidR="00257946" w:rsidRPr="00EE53F8" w:rsidRDefault="00257946" w:rsidP="00257946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6,121,098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E57BC08" w14:textId="77777777" w:rsidR="00257946" w:rsidRPr="00EE53F8" w:rsidRDefault="00257946" w:rsidP="00257946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54C02" w14:textId="21F57C7D" w:rsidR="00257946" w:rsidRPr="00EE53F8" w:rsidRDefault="00257946" w:rsidP="002579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6,600,502</w:t>
            </w:r>
          </w:p>
        </w:tc>
      </w:tr>
      <w:tr w:rsidR="00FD1105" w:rsidRPr="00EE53F8" w14:paraId="7DEA9125" w14:textId="77777777" w:rsidTr="00BE3109">
        <w:trPr>
          <w:cantSplit/>
          <w:trHeight w:val="188"/>
        </w:trPr>
        <w:tc>
          <w:tcPr>
            <w:tcW w:w="3235" w:type="pct"/>
            <w:shd w:val="clear" w:color="auto" w:fill="auto"/>
          </w:tcPr>
          <w:p w14:paraId="0C9AEC6E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2E6CECDD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23C796E7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" w:type="pct"/>
            <w:shd w:val="clear" w:color="auto" w:fill="auto"/>
          </w:tcPr>
          <w:p w14:paraId="3AF4F3BC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623748A3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D1105" w:rsidRPr="00EE53F8" w14:paraId="14BE7E22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2ACF22EB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EE53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677B4931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FB3C300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2E4CCDEA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38447AC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FD1105" w:rsidRPr="00EE53F8" w14:paraId="7D165A1E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6AF9A05C" w14:textId="3F868016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589EA9A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6F9CF1E" w14:textId="7FF50B53" w:rsidR="00FD1105" w:rsidRPr="00EE53F8" w:rsidRDefault="00257946" w:rsidP="00FD11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</w:rPr>
              <w:t>3,955,264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88B7C15" w14:textId="77777777" w:rsidR="00FD1105" w:rsidRPr="00EE53F8" w:rsidRDefault="00FD1105" w:rsidP="00FD11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A23DE5C" w14:textId="49C6DABD" w:rsidR="00FD1105" w:rsidRPr="00EE53F8" w:rsidRDefault="00FD1105" w:rsidP="00FD11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3F8">
              <w:rPr>
                <w:rFonts w:asciiTheme="majorBidi" w:hAnsiTheme="majorBidi" w:cstheme="majorBidi" w:hint="cs"/>
                <w:sz w:val="30"/>
                <w:szCs w:val="30"/>
                <w:cs/>
              </w:rPr>
              <w:t>4,46</w:t>
            </w:r>
            <w:r w:rsidRPr="00EE53F8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FD1105" w:rsidRPr="00EE53F8" w14:paraId="263359EA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5D8C23E9" w14:textId="7FE54D9A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53F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44A9AF4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D275F68" w14:textId="651D7152" w:rsidR="00FD1105" w:rsidRPr="00EE53F8" w:rsidRDefault="00257946" w:rsidP="00FD11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</w:rPr>
              <w:t>424,844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A83C751" w14:textId="77777777" w:rsidR="00FD1105" w:rsidRPr="00EE53F8" w:rsidRDefault="00FD1105" w:rsidP="00FD11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C821A2E" w14:textId="6CC26F5B" w:rsidR="00FD1105" w:rsidRPr="00EE53F8" w:rsidRDefault="00FD1105" w:rsidP="00FD11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3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  <w:r w:rsidRPr="00EE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94,273</w:t>
            </w:r>
          </w:p>
        </w:tc>
      </w:tr>
      <w:tr w:rsidR="00FD1105" w:rsidRPr="00EE53F8" w14:paraId="40AAEE2F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1B0D1B96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E53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0E7F819" w14:textId="77777777" w:rsidR="00FD1105" w:rsidRPr="00EE53F8" w:rsidRDefault="00FD1105" w:rsidP="00FD110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5B02C" w14:textId="3502320E" w:rsidR="00FD1105" w:rsidRPr="00EE53F8" w:rsidRDefault="00257946" w:rsidP="00FD1105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4,380,108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46E460B3" w14:textId="77777777" w:rsidR="00FD1105" w:rsidRPr="00EE53F8" w:rsidRDefault="00FD1105" w:rsidP="00FD110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E8F44" w14:textId="7A36E912" w:rsidR="00FD1105" w:rsidRPr="00EE53F8" w:rsidRDefault="00FD1105" w:rsidP="00FD110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3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5,055,520</w:t>
            </w:r>
          </w:p>
        </w:tc>
      </w:tr>
    </w:tbl>
    <w:p w14:paraId="74796895" w14:textId="77777777" w:rsidR="00DC3964" w:rsidRPr="00EE53F8" w:rsidRDefault="00DC3964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18"/>
          <w:szCs w:val="18"/>
          <w:lang w:val="en-US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65200D" w:rsidRPr="00EE53F8" w14:paraId="11AA2598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4C889423" w14:textId="77777777" w:rsidR="0065200D" w:rsidRPr="00EE53F8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2EA7EACB" w14:textId="77777777" w:rsidR="0065200D" w:rsidRPr="00EE53F8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7AE72CAF" w14:textId="77777777" w:rsidR="0065200D" w:rsidRPr="00EE53F8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53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65200D" w:rsidRPr="00EE53F8" w14:paraId="246B1A3A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477100F9" w14:textId="25F6187F" w:rsidR="0065200D" w:rsidRPr="00EE53F8" w:rsidRDefault="0065200D" w:rsidP="00BE31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E53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16D7E" w:rsidRPr="00EE53F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EE53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EE53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="00A16D7E" w:rsidRPr="00EE53F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8" w:type="pct"/>
          </w:tcPr>
          <w:p w14:paraId="553F389B" w14:textId="77777777" w:rsidR="0065200D" w:rsidRPr="00EE53F8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56B7E94" w14:textId="77777777" w:rsidR="0065200D" w:rsidRPr="00EE53F8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53F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9" w:type="pct"/>
          </w:tcPr>
          <w:p w14:paraId="37E3DFAA" w14:textId="77777777" w:rsidR="0065200D" w:rsidRPr="00EE53F8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3C0845D0" w14:textId="77777777" w:rsidR="0065200D" w:rsidRPr="00EE53F8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53F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65200D" w:rsidRPr="00EE53F8" w14:paraId="6C2FF19B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3BD9D87F" w14:textId="77777777" w:rsidR="0065200D" w:rsidRPr="00EE53F8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2F53472C" w14:textId="77777777" w:rsidR="0065200D" w:rsidRPr="00EE53F8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28DE1DF4" w14:textId="77777777" w:rsidR="0065200D" w:rsidRPr="00EE53F8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E53F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E53F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5200D" w:rsidRPr="00EE53F8" w14:paraId="36D6D2C4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0654AA98" w14:textId="77777777" w:rsidR="0065200D" w:rsidRPr="00EE53F8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EE53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EE53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79213041" w14:textId="77777777" w:rsidR="0065200D" w:rsidRPr="00EE53F8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09451FCF" w14:textId="77777777" w:rsidR="0065200D" w:rsidRPr="00EE53F8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3BE1F4C8" w14:textId="77777777" w:rsidR="0065200D" w:rsidRPr="00EE53F8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6678796A" w14:textId="77777777" w:rsidR="0065200D" w:rsidRPr="00EE53F8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16D7E" w:rsidRPr="00EE53F8" w14:paraId="74466ED3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6A607B53" w14:textId="00B6892A" w:rsidR="00A16D7E" w:rsidRPr="00EE53F8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53F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267FBFE" w14:textId="77777777" w:rsidR="00A16D7E" w:rsidRPr="00EE53F8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3A3AF4C6" w14:textId="22A2E385" w:rsidR="00A16D7E" w:rsidRPr="00EE53F8" w:rsidRDefault="00257946" w:rsidP="00A16D7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16,299,973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2CD1DEF" w14:textId="77777777" w:rsidR="00A16D7E" w:rsidRPr="00EE53F8" w:rsidRDefault="00A16D7E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120210AD" w14:textId="6303E776" w:rsidR="00A16D7E" w:rsidRPr="00EE53F8" w:rsidRDefault="00257946" w:rsidP="00A16D7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16</w:t>
            </w:r>
            <w:r w:rsidRPr="00EE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5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518</w:t>
            </w:r>
            <w:r w:rsidRPr="00EE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5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373</w:t>
            </w:r>
          </w:p>
        </w:tc>
      </w:tr>
      <w:tr w:rsidR="00A16D7E" w:rsidRPr="00F065D7" w14:paraId="7CBA80E8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4D168B6A" w14:textId="4C2B759E" w:rsidR="00A16D7E" w:rsidRPr="00EE53F8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53F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4EF3799" w14:textId="77777777" w:rsidR="00A16D7E" w:rsidRPr="00EE53F8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834DD79" w14:textId="2DAEF3D7" w:rsidR="00A16D7E" w:rsidRPr="00EE53F8" w:rsidRDefault="00257946" w:rsidP="00A16D7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3,510,147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F212C38" w14:textId="77777777" w:rsidR="00A16D7E" w:rsidRPr="00EE53F8" w:rsidRDefault="00A16D7E" w:rsidP="00A16D7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A4232" w14:textId="554C6D1C" w:rsidR="00A16D7E" w:rsidRPr="00EE53F8" w:rsidRDefault="00257946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3F8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EE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3F8">
              <w:rPr>
                <w:rFonts w:asciiTheme="majorBidi" w:hAnsiTheme="majorBidi"/>
                <w:sz w:val="30"/>
                <w:szCs w:val="30"/>
                <w:cs/>
              </w:rPr>
              <w:t>678</w:t>
            </w:r>
            <w:r w:rsidRPr="00EE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3F8">
              <w:rPr>
                <w:rFonts w:asciiTheme="majorBidi" w:hAnsiTheme="majorBidi"/>
                <w:sz w:val="30"/>
                <w:szCs w:val="30"/>
                <w:cs/>
              </w:rPr>
              <w:t>204</w:t>
            </w:r>
          </w:p>
        </w:tc>
      </w:tr>
      <w:tr w:rsidR="00A16D7E" w:rsidRPr="00F065D7" w14:paraId="6AF2B541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19F03128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E9A7C29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A064F" w14:textId="5C80E541" w:rsidR="00A16D7E" w:rsidRPr="00F065D7" w:rsidRDefault="00257946" w:rsidP="00A16D7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79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19,810,120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6AF10799" w14:textId="77777777" w:rsidR="00A16D7E" w:rsidRPr="00F065D7" w:rsidRDefault="00A16D7E" w:rsidP="00A16D7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BD5F02" w14:textId="4AE1A003" w:rsidR="00A16D7E" w:rsidRPr="00F065D7" w:rsidRDefault="00A16D7E" w:rsidP="00A16D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19,196,577</w:t>
            </w:r>
          </w:p>
        </w:tc>
      </w:tr>
      <w:tr w:rsidR="00A16D7E" w:rsidRPr="00696A3E" w14:paraId="7E8CBA96" w14:textId="77777777" w:rsidTr="00BE3109">
        <w:trPr>
          <w:cantSplit/>
          <w:trHeight w:val="188"/>
        </w:trPr>
        <w:tc>
          <w:tcPr>
            <w:tcW w:w="3235" w:type="pct"/>
            <w:shd w:val="clear" w:color="auto" w:fill="auto"/>
          </w:tcPr>
          <w:p w14:paraId="7C205D2B" w14:textId="77777777" w:rsidR="00A16D7E" w:rsidRPr="00696A3E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00A343D2" w14:textId="77777777" w:rsidR="00A16D7E" w:rsidRPr="00696A3E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126D72E2" w14:textId="77777777" w:rsidR="00A16D7E" w:rsidRPr="00696A3E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" w:type="pct"/>
            <w:shd w:val="clear" w:color="auto" w:fill="auto"/>
          </w:tcPr>
          <w:p w14:paraId="0BDD064C" w14:textId="77777777" w:rsidR="00A16D7E" w:rsidRPr="00696A3E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474772" w14:textId="77777777" w:rsidR="00A16D7E" w:rsidRPr="00696A3E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16D7E" w:rsidRPr="00F065D7" w14:paraId="77A1981C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77DF10AA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438F337B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67B6DAE9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6CF905B1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285C4A78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A16D7E" w:rsidRPr="00F065D7" w14:paraId="08716187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0D55650F" w14:textId="5F1B61B5" w:rsidR="00A16D7E" w:rsidRPr="00DA260F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0129FBB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05869404" w14:textId="54670D0D" w:rsidR="00A16D7E" w:rsidRPr="009B57D1" w:rsidRDefault="00257946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7946">
              <w:rPr>
                <w:rFonts w:asciiTheme="majorBidi" w:hAnsiTheme="majorBidi" w:cstheme="majorBidi"/>
                <w:sz w:val="30"/>
                <w:szCs w:val="30"/>
              </w:rPr>
              <w:t>12,769,264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6E91115" w14:textId="77777777" w:rsidR="00A16D7E" w:rsidRPr="00F065D7" w:rsidRDefault="00A16D7E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6410BE1" w14:textId="3EC39808" w:rsidR="00A16D7E" w:rsidRPr="00876183" w:rsidRDefault="00A16D7E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7D1">
              <w:rPr>
                <w:rFonts w:asciiTheme="majorBidi" w:hAnsiTheme="majorBidi" w:cstheme="majorBidi" w:hint="cs"/>
                <w:sz w:val="30"/>
                <w:szCs w:val="30"/>
                <w:cs/>
              </w:rPr>
              <w:t>13,</w:t>
            </w:r>
            <w:r w:rsidRPr="009B57D1">
              <w:rPr>
                <w:rFonts w:asciiTheme="majorBidi" w:hAnsiTheme="majorBidi" w:cstheme="majorBidi"/>
                <w:sz w:val="30"/>
                <w:szCs w:val="30"/>
              </w:rPr>
              <w:t>194,024</w:t>
            </w:r>
          </w:p>
        </w:tc>
      </w:tr>
      <w:tr w:rsidR="00A16D7E" w:rsidRPr="00F065D7" w14:paraId="0198F3DB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00B720A9" w14:textId="2ED43C2E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C6C91BE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C1FEF28" w14:textId="63885C12" w:rsidR="00A16D7E" w:rsidRPr="001717B4" w:rsidRDefault="00257946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7946">
              <w:rPr>
                <w:rFonts w:asciiTheme="majorBidi" w:hAnsiTheme="majorBidi" w:cstheme="majorBidi"/>
                <w:sz w:val="30"/>
                <w:szCs w:val="30"/>
              </w:rPr>
              <w:t>1,987,630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0269B4D" w14:textId="77777777" w:rsidR="00A16D7E" w:rsidRPr="00F065D7" w:rsidRDefault="00A16D7E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098F6" w14:textId="70AC4FFB" w:rsidR="00A16D7E" w:rsidRPr="00876183" w:rsidRDefault="00A16D7E" w:rsidP="00A16D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7D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1,7</w:t>
            </w:r>
            <w:r w:rsidRPr="009B57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10,161</w:t>
            </w:r>
          </w:p>
        </w:tc>
      </w:tr>
      <w:tr w:rsidR="00A16D7E" w:rsidRPr="00F065D7" w14:paraId="6048ED05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63CFCDE8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61B23B6" w14:textId="77777777" w:rsidR="00A16D7E" w:rsidRPr="00F065D7" w:rsidRDefault="00A16D7E" w:rsidP="00A16D7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5C7AC" w14:textId="5076985F" w:rsidR="00A16D7E" w:rsidRPr="00F065D7" w:rsidRDefault="00257946" w:rsidP="00A16D7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579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14,756,894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C39E110" w14:textId="77777777" w:rsidR="00A16D7E" w:rsidRPr="00F065D7" w:rsidRDefault="00A16D7E" w:rsidP="00A16D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7BD28B" w14:textId="1D8551A9" w:rsidR="00A16D7E" w:rsidRPr="00F065D7" w:rsidRDefault="00A16D7E" w:rsidP="00A16D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14,904,185</w:t>
            </w:r>
          </w:p>
        </w:tc>
      </w:tr>
    </w:tbl>
    <w:p w14:paraId="1E054DDB" w14:textId="77777777" w:rsidR="0065200D" w:rsidRPr="0065200D" w:rsidRDefault="0065200D" w:rsidP="00B54ED2">
      <w:pPr>
        <w:tabs>
          <w:tab w:val="left" w:pos="540"/>
        </w:tabs>
        <w:spacing w:line="240" w:lineRule="auto"/>
        <w:ind w:left="539" w:right="-45"/>
        <w:jc w:val="thaiDistribute"/>
        <w:rPr>
          <w:lang w:val="en-US"/>
        </w:rPr>
      </w:pPr>
    </w:p>
    <w:p w14:paraId="1330F15E" w14:textId="689025EA" w:rsidR="00C75C92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 w:rsidR="00256497" w:rsidRPr="00F065D7">
        <w:rPr>
          <w:sz w:val="30"/>
          <w:szCs w:val="30"/>
          <w:cs/>
        </w:rPr>
        <w:br/>
      </w:r>
      <w:r w:rsidRPr="00F065D7">
        <w:rPr>
          <w:rFonts w:hint="cs"/>
          <w:sz w:val="30"/>
          <w:szCs w:val="30"/>
          <w:cs/>
        </w:rPr>
        <w:t>เวลาหนึ่ง</w:t>
      </w:r>
    </w:p>
    <w:p w14:paraId="18822D44" w14:textId="77777777" w:rsidR="00927FFE" w:rsidRPr="00F065D7" w:rsidRDefault="00927FF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50F554E" w14:textId="77777777" w:rsidR="00927FFE" w:rsidRPr="00171E57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BF596AA" w14:textId="51A5BDC9" w:rsidR="00696A3E" w:rsidRPr="006C7C27" w:rsidRDefault="00696A3E" w:rsidP="00696A3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6C7C2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6C7C27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</w:p>
    <w:p w14:paraId="5827ECD7" w14:textId="77777777" w:rsidR="00696A3E" w:rsidRPr="006C7C27" w:rsidRDefault="00696A3E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7DDB2B" w14:textId="721EC181" w:rsidR="00696A3E" w:rsidRDefault="00696A3E" w:rsidP="00565F84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C7C2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C7C27">
        <w:rPr>
          <w:rFonts w:asciiTheme="majorBidi" w:hAnsiTheme="majorBidi"/>
          <w:sz w:val="30"/>
          <w:szCs w:val="30"/>
          <w:lang w:val="en-US"/>
        </w:rPr>
        <w:t>27</w:t>
      </w:r>
      <w:r w:rsidRPr="006C7C27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6C7C27">
        <w:rPr>
          <w:rFonts w:asciiTheme="majorBidi" w:hAnsiTheme="majorBidi"/>
          <w:sz w:val="30"/>
          <w:szCs w:val="30"/>
          <w:lang w:val="en-US"/>
        </w:rPr>
        <w:t>2564</w:t>
      </w:r>
      <w:r w:rsidRPr="006C7C27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Pr="006C7C27">
        <w:rPr>
          <w:rFonts w:asciiTheme="majorBidi" w:hAnsiTheme="majorBidi"/>
          <w:sz w:val="30"/>
          <w:szCs w:val="30"/>
          <w:lang w:val="en-US"/>
        </w:rPr>
        <w:t>2564</w:t>
      </w:r>
      <w:r w:rsidRPr="006C7C27">
        <w:rPr>
          <w:rFonts w:asciiTheme="majorBidi" w:hAnsiTheme="majorBidi"/>
          <w:sz w:val="30"/>
          <w:szCs w:val="30"/>
        </w:rPr>
        <w:t xml:space="preserve"> </w:t>
      </w:r>
      <w:r w:rsidRPr="006C7C27">
        <w:rPr>
          <w:rFonts w:asciiTheme="majorBidi" w:hAnsiTheme="majorBidi"/>
          <w:sz w:val="30"/>
          <w:szCs w:val="30"/>
          <w:cs/>
        </w:rPr>
        <w:t>ของบริษัทมีมติอนุมัติจ่ายเงินปันผลสำหรับ</w:t>
      </w:r>
      <w:r w:rsidRPr="006C7C27">
        <w:rPr>
          <w:rFonts w:asciiTheme="majorBidi" w:hAnsiTheme="majorBidi"/>
          <w:sz w:val="30"/>
          <w:szCs w:val="30"/>
        </w:rPr>
        <w:br/>
      </w:r>
      <w:r w:rsidRPr="006C7C27">
        <w:rPr>
          <w:rFonts w:asciiTheme="majorBidi" w:hAnsiTheme="majorBidi"/>
          <w:sz w:val="30"/>
          <w:szCs w:val="30"/>
          <w:cs/>
        </w:rPr>
        <w:t xml:space="preserve">ปี </w:t>
      </w:r>
      <w:r w:rsidRPr="006C7C27">
        <w:rPr>
          <w:rFonts w:asciiTheme="majorBidi" w:hAnsiTheme="majorBidi"/>
          <w:sz w:val="30"/>
          <w:szCs w:val="30"/>
          <w:lang w:val="en-US"/>
        </w:rPr>
        <w:t>2563</w:t>
      </w:r>
      <w:r w:rsidRPr="006C7C27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Pr="006C7C27">
        <w:rPr>
          <w:rFonts w:asciiTheme="majorBidi" w:hAnsiTheme="majorBidi"/>
          <w:sz w:val="30"/>
          <w:szCs w:val="30"/>
          <w:lang w:val="en-US"/>
        </w:rPr>
        <w:t>1.10</w:t>
      </w:r>
      <w:r w:rsidRPr="006C7C27">
        <w:rPr>
          <w:rFonts w:asciiTheme="majorBidi" w:hAnsiTheme="majorBidi"/>
          <w:sz w:val="30"/>
          <w:szCs w:val="30"/>
          <w:cs/>
        </w:rPr>
        <w:t xml:space="preserve"> บาท คิดเป็นจำนวนเงิน </w:t>
      </w:r>
      <w:r w:rsidRPr="006C7C27">
        <w:rPr>
          <w:rFonts w:asciiTheme="majorBidi" w:hAnsiTheme="majorBidi"/>
          <w:sz w:val="30"/>
          <w:szCs w:val="30"/>
          <w:lang w:val="en-US"/>
        </w:rPr>
        <w:t>3,304.04</w:t>
      </w:r>
      <w:r w:rsidRPr="006C7C2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6C7C27">
        <w:rPr>
          <w:rFonts w:asciiTheme="majorBidi" w:hAnsiTheme="majorBidi"/>
          <w:sz w:val="30"/>
          <w:szCs w:val="30"/>
          <w:lang w:val="en-US"/>
        </w:rPr>
        <w:t>2563</w:t>
      </w:r>
      <w:r w:rsidRPr="006C7C27">
        <w:rPr>
          <w:rFonts w:asciiTheme="majorBidi" w:hAnsiTheme="majorBidi"/>
          <w:sz w:val="30"/>
          <w:szCs w:val="30"/>
        </w:rPr>
        <w:t xml:space="preserve"> 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6C7C27">
        <w:rPr>
          <w:rFonts w:asciiTheme="majorBidi" w:hAnsiTheme="majorBidi"/>
          <w:sz w:val="30"/>
          <w:szCs w:val="30"/>
          <w:lang w:val="en-US"/>
        </w:rPr>
        <w:t>0</w:t>
      </w:r>
      <w:r w:rsidRPr="006C7C27">
        <w:rPr>
          <w:rFonts w:asciiTheme="majorBidi" w:hAnsiTheme="majorBidi"/>
          <w:sz w:val="30"/>
          <w:szCs w:val="30"/>
        </w:rPr>
        <w:t>.</w:t>
      </w:r>
      <w:r w:rsidRPr="006C7C27">
        <w:rPr>
          <w:rFonts w:asciiTheme="majorBidi" w:hAnsiTheme="majorBidi"/>
          <w:sz w:val="30"/>
          <w:szCs w:val="30"/>
          <w:lang w:val="en-US"/>
        </w:rPr>
        <w:t>45</w:t>
      </w:r>
      <w:r w:rsidRPr="006C7C27">
        <w:rPr>
          <w:rFonts w:asciiTheme="majorBidi" w:hAnsiTheme="majorBidi"/>
          <w:sz w:val="30"/>
          <w:szCs w:val="30"/>
        </w:rPr>
        <w:t xml:space="preserve"> </w:t>
      </w:r>
      <w:r w:rsidRPr="006C7C27">
        <w:rPr>
          <w:rFonts w:asciiTheme="majorBidi" w:hAnsiTheme="majorBidi" w:hint="cs"/>
          <w:sz w:val="30"/>
          <w:szCs w:val="30"/>
          <w:cs/>
        </w:rPr>
        <w:t>บาท รวมเป็นจำนวนเงินทั้งสิ้น</w:t>
      </w:r>
      <w:r w:rsidRPr="006C7C27">
        <w:rPr>
          <w:rFonts w:asciiTheme="majorBidi" w:hAnsiTheme="majorBidi"/>
          <w:sz w:val="30"/>
          <w:szCs w:val="30"/>
        </w:rPr>
        <w:t xml:space="preserve"> </w:t>
      </w:r>
      <w:r w:rsidRPr="006C7C27">
        <w:rPr>
          <w:rFonts w:asciiTheme="majorBidi" w:hAnsiTheme="majorBidi"/>
          <w:sz w:val="30"/>
          <w:szCs w:val="30"/>
          <w:lang w:val="en-US"/>
        </w:rPr>
        <w:t>1</w:t>
      </w:r>
      <w:r w:rsidRPr="006C7C27">
        <w:rPr>
          <w:rFonts w:asciiTheme="majorBidi" w:hAnsiTheme="majorBidi"/>
          <w:sz w:val="30"/>
          <w:szCs w:val="30"/>
        </w:rPr>
        <w:t>,</w:t>
      </w:r>
      <w:r w:rsidRPr="006C7C27">
        <w:rPr>
          <w:rFonts w:asciiTheme="majorBidi" w:hAnsiTheme="majorBidi"/>
          <w:sz w:val="30"/>
          <w:szCs w:val="30"/>
          <w:lang w:val="en-US"/>
        </w:rPr>
        <w:t>351</w:t>
      </w:r>
      <w:r w:rsidRPr="006C7C27">
        <w:rPr>
          <w:rFonts w:asciiTheme="majorBidi" w:hAnsiTheme="majorBidi"/>
          <w:sz w:val="30"/>
          <w:szCs w:val="30"/>
        </w:rPr>
        <w:t>.</w:t>
      </w:r>
      <w:r w:rsidRPr="006C7C27">
        <w:rPr>
          <w:rFonts w:asciiTheme="majorBidi" w:hAnsiTheme="majorBidi"/>
          <w:sz w:val="30"/>
          <w:szCs w:val="30"/>
          <w:lang w:val="en-US"/>
        </w:rPr>
        <w:t>60</w:t>
      </w:r>
      <w:r w:rsidRPr="006C7C27">
        <w:rPr>
          <w:rFonts w:asciiTheme="majorBidi" w:hAnsiTheme="majorBidi"/>
          <w:sz w:val="30"/>
          <w:szCs w:val="30"/>
        </w:rPr>
        <w:t xml:space="preserve"> 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6C7C27">
        <w:rPr>
          <w:rFonts w:asciiTheme="majorBidi" w:hAnsiTheme="majorBidi"/>
          <w:sz w:val="30"/>
          <w:szCs w:val="30"/>
          <w:lang w:val="en-US"/>
        </w:rPr>
        <w:t>0</w:t>
      </w:r>
      <w:r w:rsidRPr="006C7C27">
        <w:rPr>
          <w:rFonts w:asciiTheme="majorBidi" w:hAnsiTheme="majorBidi"/>
          <w:sz w:val="30"/>
          <w:szCs w:val="30"/>
        </w:rPr>
        <w:t>.</w:t>
      </w:r>
      <w:r w:rsidRPr="006C7C27">
        <w:rPr>
          <w:rFonts w:asciiTheme="majorBidi" w:hAnsiTheme="majorBidi"/>
          <w:sz w:val="30"/>
          <w:szCs w:val="30"/>
          <w:lang w:val="en-US"/>
        </w:rPr>
        <w:t>65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Pr="006C7C27">
        <w:rPr>
          <w:rFonts w:asciiTheme="majorBidi" w:hAnsiTheme="majorBidi"/>
          <w:sz w:val="30"/>
          <w:szCs w:val="30"/>
          <w:lang w:val="en-US"/>
        </w:rPr>
        <w:t>1</w:t>
      </w:r>
      <w:r w:rsidRPr="006C7C27">
        <w:rPr>
          <w:rFonts w:asciiTheme="majorBidi" w:hAnsiTheme="majorBidi"/>
          <w:sz w:val="30"/>
          <w:szCs w:val="30"/>
        </w:rPr>
        <w:t>,</w:t>
      </w:r>
      <w:r w:rsidRPr="006C7C27">
        <w:rPr>
          <w:rFonts w:asciiTheme="majorBidi" w:hAnsiTheme="majorBidi"/>
          <w:sz w:val="30"/>
          <w:szCs w:val="30"/>
          <w:lang w:val="en-US"/>
        </w:rPr>
        <w:t>952</w:t>
      </w:r>
      <w:r w:rsidRPr="006C7C27">
        <w:rPr>
          <w:rFonts w:asciiTheme="majorBidi" w:hAnsiTheme="majorBidi"/>
          <w:sz w:val="30"/>
          <w:szCs w:val="30"/>
        </w:rPr>
        <w:t>.</w:t>
      </w:r>
      <w:r w:rsidR="00A22554" w:rsidRPr="006C7C27">
        <w:rPr>
          <w:rFonts w:asciiTheme="majorBidi" w:hAnsiTheme="majorBidi"/>
          <w:sz w:val="30"/>
          <w:szCs w:val="30"/>
          <w:lang w:val="en-US"/>
        </w:rPr>
        <w:t>41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 ล้านบาท ซึ่งได้จ่ายให้กับผู้ถือหุ้นแล้วเมื่อวันที่ </w:t>
      </w:r>
      <w:r w:rsidRPr="006C7C27">
        <w:rPr>
          <w:rFonts w:asciiTheme="majorBidi" w:hAnsiTheme="majorBidi"/>
          <w:sz w:val="30"/>
          <w:szCs w:val="30"/>
          <w:lang w:val="en-US"/>
        </w:rPr>
        <w:t>25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Pr="006C7C27">
        <w:rPr>
          <w:rFonts w:asciiTheme="majorBidi" w:hAnsiTheme="majorBidi"/>
          <w:sz w:val="30"/>
          <w:szCs w:val="30"/>
        </w:rPr>
        <w:t xml:space="preserve"> </w:t>
      </w:r>
      <w:r w:rsidRPr="006C7C27">
        <w:rPr>
          <w:rFonts w:asciiTheme="majorBidi" w:hAnsiTheme="majorBidi"/>
          <w:sz w:val="30"/>
          <w:szCs w:val="30"/>
          <w:lang w:val="en-US"/>
        </w:rPr>
        <w:t>2564</w:t>
      </w:r>
    </w:p>
    <w:p w14:paraId="06478669" w14:textId="77777777" w:rsidR="00A1588D" w:rsidRDefault="00A1588D" w:rsidP="00565F84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473F934" w14:textId="1E3C857A" w:rsidR="009D1A5A" w:rsidRPr="00A84A51" w:rsidRDefault="009D1A5A" w:rsidP="009D1A5A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84A51">
        <w:rPr>
          <w:rFonts w:asciiTheme="majorBidi" w:hAnsi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A84A51">
        <w:rPr>
          <w:rFonts w:asciiTheme="majorBidi" w:hAnsiTheme="majorBidi"/>
          <w:sz w:val="30"/>
          <w:szCs w:val="30"/>
        </w:rPr>
        <w:t xml:space="preserve"> 11 </w:t>
      </w:r>
      <w:r w:rsidRPr="00A84A51">
        <w:rPr>
          <w:rFonts w:asciiTheme="majorBidi" w:hAnsiTheme="majorBidi"/>
          <w:sz w:val="30"/>
          <w:szCs w:val="30"/>
          <w:cs/>
        </w:rPr>
        <w:t>สิงหาคม</w:t>
      </w:r>
      <w:r w:rsidRPr="00A84A51">
        <w:rPr>
          <w:rFonts w:asciiTheme="majorBidi" w:hAnsiTheme="majorBidi"/>
          <w:sz w:val="30"/>
          <w:szCs w:val="30"/>
        </w:rPr>
        <w:t xml:space="preserve"> 2564 </w:t>
      </w:r>
      <w:r w:rsidRPr="00A84A51">
        <w:rPr>
          <w:rFonts w:asciiTheme="majorBidi" w:hAnsiTheme="majorBidi"/>
          <w:sz w:val="30"/>
          <w:szCs w:val="30"/>
          <w:cs/>
        </w:rPr>
        <w:t>ได้มีมติอนุมัติการจัดสรรกำไรจากผลการดำเนินงานงวดครึ่งปีแรกของปี</w:t>
      </w:r>
      <w:r>
        <w:rPr>
          <w:rFonts w:asciiTheme="majorBidi" w:hAnsiTheme="majorBidi"/>
          <w:sz w:val="30"/>
          <w:szCs w:val="30"/>
        </w:rPr>
        <w:t xml:space="preserve"> 2564 </w:t>
      </w:r>
      <w:r w:rsidRPr="00A84A51">
        <w:rPr>
          <w:rFonts w:asciiTheme="majorBidi" w:hAnsiTheme="majorBidi"/>
          <w:sz w:val="30"/>
          <w:szCs w:val="30"/>
          <w:cs/>
        </w:rPr>
        <w:t>เป็นเงินปันผลระหว่างกาล ในอัตราหุ้นละ</w:t>
      </w:r>
      <w:r>
        <w:rPr>
          <w:rFonts w:asciiTheme="majorBidi" w:hAnsiTheme="majorBidi"/>
          <w:sz w:val="30"/>
          <w:szCs w:val="30"/>
        </w:rPr>
        <w:t xml:space="preserve"> 0.45 </w:t>
      </w:r>
      <w:r>
        <w:rPr>
          <w:rFonts w:asciiTheme="majorBidi" w:hAnsiTheme="majorBidi"/>
          <w:sz w:val="30"/>
          <w:szCs w:val="30"/>
          <w:cs/>
        </w:rPr>
        <w:t>บาท คิดเป็นจำนวน</w:t>
      </w:r>
      <w:r>
        <w:rPr>
          <w:rFonts w:asciiTheme="majorBidi" w:hAnsiTheme="majorBidi" w:hint="cs"/>
          <w:sz w:val="30"/>
          <w:szCs w:val="30"/>
          <w:cs/>
        </w:rPr>
        <w:t>เงิน</w:t>
      </w:r>
      <w:r w:rsidRPr="00A84A51">
        <w:rPr>
          <w:rFonts w:asciiTheme="majorBidi" w:hAnsiTheme="majorBidi"/>
          <w:sz w:val="30"/>
          <w:szCs w:val="30"/>
          <w:cs/>
        </w:rPr>
        <w:t xml:space="preserve"> </w:t>
      </w:r>
      <w:r w:rsidRPr="001A2A57">
        <w:rPr>
          <w:rFonts w:asciiTheme="majorBidi" w:hAnsiTheme="majorBidi"/>
          <w:sz w:val="30"/>
          <w:szCs w:val="30"/>
          <w:lang w:val="en-US"/>
        </w:rPr>
        <w:t>1</w:t>
      </w:r>
      <w:r w:rsidRPr="001A2A57">
        <w:rPr>
          <w:rFonts w:asciiTheme="majorBidi" w:hAnsiTheme="majorBidi"/>
          <w:sz w:val="30"/>
          <w:szCs w:val="30"/>
        </w:rPr>
        <w:t xml:space="preserve">,351.69 </w:t>
      </w:r>
      <w:r w:rsidRPr="001A2A57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1A2A57">
        <w:rPr>
          <w:rFonts w:ascii="Angsana New" w:hAnsi="Angsana New"/>
          <w:sz w:val="30"/>
          <w:szCs w:val="30"/>
          <w:cs/>
          <w:lang w:val="en-US"/>
        </w:rPr>
        <w:t>เงิน</w:t>
      </w:r>
      <w:r w:rsidRPr="009B57D1">
        <w:rPr>
          <w:rFonts w:ascii="Angsana New" w:hAnsi="Angsana New"/>
          <w:sz w:val="30"/>
          <w:szCs w:val="30"/>
          <w:cs/>
          <w:lang w:val="en-US"/>
        </w:rPr>
        <w:t>ปันผลดังกล่าวได้จ่ายให้แก่ผู้ถือหุ้นแล้วใน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 xml:space="preserve">เดือนกันยายน </w:t>
      </w:r>
      <w:r w:rsidRPr="009B57D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</w:p>
    <w:p w14:paraId="14EAF2DE" w14:textId="77777777" w:rsidR="009D1A5A" w:rsidRPr="009D1A5A" w:rsidRDefault="009D1A5A" w:rsidP="00565F84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84875BD" w14:textId="39D61F5C" w:rsidR="000A4DDF" w:rsidRPr="00F065D7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2F2B5E34" w14:textId="77777777" w:rsidR="003F1F24" w:rsidRPr="00171E57" w:rsidRDefault="003F1F24" w:rsidP="00027A5B">
      <w:pPr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04DE0415" w14:textId="2BAB334C" w:rsidR="006D1745" w:rsidRDefault="00B45C3A" w:rsidP="00194FF4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มีนาคม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65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952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44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ล้านบาท เงินปันผล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ดังกล่าว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ได้</w:t>
      </w:r>
      <w:r w:rsidR="004C20E7" w:rsidRPr="00F065D7">
        <w:rPr>
          <w:rFonts w:asciiTheme="majorBidi" w:hAnsiTheme="majorBidi"/>
          <w:sz w:val="30"/>
          <w:szCs w:val="30"/>
          <w:cs/>
          <w:lang w:val="en-US"/>
        </w:rPr>
        <w:t>จ่ายให้แก่ผู้ถือหุ้น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แล้ว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ในเดือนเมษายน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2563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เมื่อรวมกับเงินปันผลระหว่างกาลจากผลการดําเนินงานงวด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6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เดือนแรกของปี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 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35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บาทต่อหุ้น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คิดเป็น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051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F37A33" w:rsidRPr="00F065D7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ได้จ่ายให้กับผู้ถือหุ้น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แล้ว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ในเดือนกันยายน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ทำให้บริษัท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จ่ายเงินปันผลระหว่างกาล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>สำหรับผล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การดำเนินงานสำหรับปีสิ้นสุดวันที่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="00FC0B50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บาท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ต่อหุ้น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คิด</w:t>
      </w:r>
      <w:r w:rsidR="005123D6" w:rsidRPr="00F065D7">
        <w:rPr>
          <w:rFonts w:asciiTheme="majorBidi" w:hAnsiTheme="majorBidi"/>
          <w:sz w:val="30"/>
          <w:szCs w:val="30"/>
          <w:cs/>
          <w:lang w:val="en-US"/>
        </w:rPr>
        <w:t>เป็นจํานวน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ทั้งสิ้น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003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75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61DBB6E2" w14:textId="724FA30E" w:rsidR="00C23538" w:rsidRDefault="00C23538" w:rsidP="00194FF4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42F493E" w14:textId="216BFE69" w:rsidR="00C23538" w:rsidRPr="00A63C7F" w:rsidRDefault="00C23538" w:rsidP="00A63C7F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ได้มีมติอนุมัติการจัดสรรกำไรจากผลการดำเนินงานงวดครึ่งปีแรกของปี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เป็นเงินปันผลระหว่างกาล ในอัตราหุ้นละ </w:t>
      </w:r>
      <w:r>
        <w:rPr>
          <w:rFonts w:ascii="Angsana New" w:hAnsi="Angsana New"/>
          <w:sz w:val="30"/>
          <w:szCs w:val="30"/>
          <w:lang w:val="en-US"/>
        </w:rPr>
        <w:t xml:space="preserve">0.45 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 xml:space="preserve">บาท คิดเป็นจำนวนเงิน </w:t>
      </w:r>
      <w:r w:rsidRPr="009B57D1">
        <w:rPr>
          <w:rFonts w:ascii="Angsana New" w:hAnsi="Angsana New"/>
          <w:sz w:val="30"/>
          <w:szCs w:val="30"/>
          <w:lang w:val="en-US"/>
        </w:rPr>
        <w:t xml:space="preserve">1,351.60 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9B57D1">
        <w:rPr>
          <w:rFonts w:ascii="Angsana New" w:hAnsi="Angsana New"/>
          <w:sz w:val="30"/>
          <w:szCs w:val="30"/>
          <w:cs/>
          <w:lang w:val="en-US"/>
        </w:rPr>
        <w:t>เงินปันผลดังกล่าวได้จ่ายให้แก่ผู้ถือหุ้นแล้วใน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 xml:space="preserve">เดือนกันยายน </w:t>
      </w:r>
      <w:r w:rsidRPr="009B57D1">
        <w:rPr>
          <w:rFonts w:ascii="Angsana New" w:hAnsi="Angsana New"/>
          <w:sz w:val="30"/>
          <w:szCs w:val="30"/>
          <w:lang w:val="en-US"/>
        </w:rPr>
        <w:t>2563</w:t>
      </w:r>
    </w:p>
    <w:p w14:paraId="436368C6" w14:textId="0645ECDD" w:rsidR="00B75025" w:rsidRDefault="00B7502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2D95A36" w14:textId="77777777" w:rsidR="009D1A5A" w:rsidRDefault="009D1A5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76688A2" w14:textId="77777777" w:rsidR="009D1A5A" w:rsidRDefault="009D1A5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3947F79" w14:textId="77777777" w:rsidR="009D1A5A" w:rsidRDefault="009D1A5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2EB2FE2" w14:textId="77777777" w:rsidR="009D1A5A" w:rsidRDefault="009D1A5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398AC5F" w14:textId="77777777" w:rsidR="009D1A5A" w:rsidRDefault="009D1A5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512FD29" w14:textId="77777777" w:rsidR="00962B9E" w:rsidRPr="00F065D7" w:rsidRDefault="00962B9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486E196" w14:textId="77777777" w:rsidR="00962B9E" w:rsidRPr="001B4F1D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1B4F1D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B4F1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B4F1D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35CF1A4" w14:textId="53E6B78B" w:rsidR="00976329" w:rsidRPr="001B4F1D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</w:t>
      </w: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p w14:paraId="1A520ACF" w14:textId="3EBC2826" w:rsidR="00976329" w:rsidRPr="001B4F1D" w:rsidRDefault="00976329" w:rsidP="00DB26C8">
      <w:pPr>
        <w:spacing w:line="240" w:lineRule="auto"/>
        <w:rPr>
          <w:sz w:val="30"/>
          <w:szCs w:val="30"/>
        </w:rPr>
      </w:pPr>
    </w:p>
    <w:tbl>
      <w:tblPr>
        <w:tblpPr w:leftFromText="180" w:rightFromText="180" w:vertAnchor="text" w:horzAnchor="margin" w:tblpX="417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875"/>
        <w:gridCol w:w="178"/>
        <w:gridCol w:w="902"/>
        <w:gridCol w:w="178"/>
        <w:gridCol w:w="992"/>
        <w:gridCol w:w="178"/>
        <w:gridCol w:w="992"/>
      </w:tblGrid>
      <w:tr w:rsidR="00976329" w:rsidRPr="00171E57" w14:paraId="17C53A07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171E57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712" w:type="dxa"/>
            <w:gridSpan w:val="9"/>
          </w:tcPr>
          <w:p w14:paraId="6151BCCF" w14:textId="77777777" w:rsidR="00976329" w:rsidRPr="00985FE1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985F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F065D7" w14:paraId="05306A8E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F065D7" w14:paraId="40933C8C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399807A4" w14:textId="299554A5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48E70FE" w14:textId="660F1255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327A71A3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F065D7" w14:paraId="69C43583" w14:textId="77777777" w:rsidTr="00AB540B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F065D7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712" w:type="dxa"/>
            <w:gridSpan w:val="9"/>
          </w:tcPr>
          <w:p w14:paraId="49DACBAB" w14:textId="77777777" w:rsidR="00AF7548" w:rsidRPr="00F065D7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F065D7" w14:paraId="799CDE9B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2745CCFD" w14:textId="523E695B" w:rsidR="00976329" w:rsidRPr="00F065D7" w:rsidRDefault="003F53CE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C7759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กันยายน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39" w:type="dxa"/>
          </w:tcPr>
          <w:p w14:paraId="3BD5DD0D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</w:tcPr>
          <w:p w14:paraId="654B168F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057F129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95DF1A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818" w:rsidRPr="00F065D7" w14:paraId="3FFE131C" w14:textId="77777777" w:rsidTr="00AB540B">
        <w:trPr>
          <w:cantSplit/>
        </w:trPr>
        <w:tc>
          <w:tcPr>
            <w:tcW w:w="9540" w:type="dxa"/>
            <w:gridSpan w:val="10"/>
            <w:shd w:val="clear" w:color="auto" w:fill="auto"/>
          </w:tcPr>
          <w:p w14:paraId="5078A927" w14:textId="4272EDFC" w:rsidR="00697818" w:rsidRPr="00565F84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</w:t>
            </w:r>
            <w:r w:rsidR="00AA2C6C"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</w:tr>
      <w:tr w:rsidR="002619A0" w:rsidRPr="00F065D7" w14:paraId="65F151F4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2225AB75" w14:textId="49EFAF4F" w:rsidR="002619A0" w:rsidRPr="00F065D7" w:rsidRDefault="002619A0" w:rsidP="002619A0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9" w:type="dxa"/>
            <w:vAlign w:val="bottom"/>
          </w:tcPr>
          <w:p w14:paraId="1A2F5EE1" w14:textId="0C177546" w:rsidR="002619A0" w:rsidRPr="00EC360F" w:rsidRDefault="002619A0" w:rsidP="002619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4,026</w:t>
            </w:r>
          </w:p>
        </w:tc>
        <w:tc>
          <w:tcPr>
            <w:tcW w:w="178" w:type="dxa"/>
            <w:vAlign w:val="bottom"/>
          </w:tcPr>
          <w:p w14:paraId="26579A22" w14:textId="77777777" w:rsidR="002619A0" w:rsidRPr="00F065D7" w:rsidRDefault="002619A0" w:rsidP="002619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9C0CD44" w14:textId="5E60DAB8" w:rsidR="002619A0" w:rsidRPr="00F065D7" w:rsidRDefault="002619A0" w:rsidP="002619A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8F650C" w14:textId="77777777" w:rsidR="002619A0" w:rsidRPr="00F065D7" w:rsidRDefault="002619A0" w:rsidP="002619A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C2451CE" w14:textId="1AFAEF17" w:rsidR="002619A0" w:rsidRPr="007D08CE" w:rsidRDefault="002619A0" w:rsidP="002619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026</w:t>
            </w:r>
            <w:r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631A83" w14:textId="77777777" w:rsidR="002619A0" w:rsidRPr="007D08CE" w:rsidRDefault="002619A0" w:rsidP="002619A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FCE2C9" w14:textId="3C8D5235" w:rsidR="002619A0" w:rsidRPr="00F065D7" w:rsidRDefault="002619A0" w:rsidP="002619A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953900" w14:textId="77777777" w:rsidR="002619A0" w:rsidRPr="00F065D7" w:rsidRDefault="002619A0" w:rsidP="002619A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B871C4" w14:textId="4932A0AC" w:rsidR="002619A0" w:rsidRPr="00F065D7" w:rsidRDefault="002619A0" w:rsidP="002619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</w:tr>
      <w:tr w:rsidR="002619A0" w:rsidRPr="00F065D7" w14:paraId="4BBA1429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2619A0" w:rsidRPr="00F065D7" w:rsidRDefault="002619A0" w:rsidP="002619A0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7F2D68B9" w:rsidR="002619A0" w:rsidRPr="00C819B9" w:rsidRDefault="002619A0" w:rsidP="002619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2,413,550</w:t>
            </w:r>
          </w:p>
        </w:tc>
        <w:tc>
          <w:tcPr>
            <w:tcW w:w="178" w:type="dxa"/>
            <w:vAlign w:val="bottom"/>
          </w:tcPr>
          <w:p w14:paraId="6C5003F7" w14:textId="77777777" w:rsidR="002619A0" w:rsidRPr="00F065D7" w:rsidRDefault="002619A0" w:rsidP="002619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4B51131" w14:textId="17703DAF" w:rsidR="002619A0" w:rsidRDefault="002619A0" w:rsidP="002619A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2619A0" w:rsidRPr="00F065D7" w:rsidRDefault="002619A0" w:rsidP="002619A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7B3F9C" w14:textId="47FB2D21" w:rsidR="002619A0" w:rsidRDefault="002619A0" w:rsidP="002619A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429CD" w14:textId="77777777" w:rsidR="002619A0" w:rsidRPr="00F065D7" w:rsidRDefault="002619A0" w:rsidP="002619A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4FA1BD65" w:rsidR="002619A0" w:rsidRPr="00C819B9" w:rsidRDefault="002619A0" w:rsidP="002619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2619A0" w:rsidRPr="00F065D7" w:rsidRDefault="002619A0" w:rsidP="002619A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6C8869" w14:textId="49659354" w:rsidR="002619A0" w:rsidRPr="00C819B9" w:rsidRDefault="002619A0" w:rsidP="002619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A1588D" w:rsidRPr="00F065D7" w14:paraId="0203AF78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08D3FF44" w14:textId="77777777" w:rsidR="00A1588D" w:rsidRPr="00F065D7" w:rsidRDefault="00A1588D" w:rsidP="007D08CE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47F490D8" w14:textId="77777777" w:rsidR="00A1588D" w:rsidRDefault="00A1588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6590B4" w14:textId="77777777" w:rsidR="00A1588D" w:rsidRPr="00F065D7" w:rsidRDefault="00A1588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F6D01E3" w14:textId="77777777" w:rsidR="00A1588D" w:rsidRDefault="00A1588D" w:rsidP="007D08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3EE39A9" w14:textId="77777777" w:rsidR="00A1588D" w:rsidRPr="00F065D7" w:rsidRDefault="00A1588D" w:rsidP="007D08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26B3DA" w14:textId="77777777" w:rsidR="00A1588D" w:rsidRDefault="00A1588D" w:rsidP="007D742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CE9986" w14:textId="77777777" w:rsidR="00A1588D" w:rsidRPr="00F065D7" w:rsidRDefault="00A1588D" w:rsidP="007D08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E46FAA" w14:textId="77777777" w:rsidR="00A1588D" w:rsidRDefault="00A1588D" w:rsidP="007D08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9C9942" w14:textId="77777777" w:rsidR="00A1588D" w:rsidRPr="00F065D7" w:rsidRDefault="00A1588D" w:rsidP="007D08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B06446" w14:textId="77777777" w:rsidR="00A1588D" w:rsidRDefault="00A1588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65F84" w:rsidRPr="00F065D7" w14:paraId="70AFA8E5" w14:textId="77777777" w:rsidTr="00BC4209">
        <w:trPr>
          <w:cantSplit/>
        </w:trPr>
        <w:tc>
          <w:tcPr>
            <w:tcW w:w="3828" w:type="dxa"/>
            <w:shd w:val="clear" w:color="auto" w:fill="auto"/>
          </w:tcPr>
          <w:p w14:paraId="26D1A622" w14:textId="77777777" w:rsidR="00565F84" w:rsidRPr="00F065D7" w:rsidRDefault="00565F84" w:rsidP="00BC4209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39" w:type="dxa"/>
            <w:vAlign w:val="bottom"/>
          </w:tcPr>
          <w:p w14:paraId="53DF33D4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8AEE063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D609DD1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565F84" w:rsidRPr="00F065D7" w:rsidRDefault="00565F84" w:rsidP="00BC420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5CFF02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5F84" w:rsidRPr="00F065D7" w14:paraId="36DAFE46" w14:textId="77777777" w:rsidTr="00BC4209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565F84" w:rsidRPr="00F065D7" w:rsidRDefault="00565F84" w:rsidP="00BC42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FA59AC5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22792E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565F84" w:rsidRPr="00F065D7" w:rsidRDefault="00565F84" w:rsidP="00BC420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C91943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5F84" w:rsidRPr="00F065D7" w14:paraId="3EE2FA93" w14:textId="77777777" w:rsidTr="00BC4209">
        <w:trPr>
          <w:cantSplit/>
        </w:trPr>
        <w:tc>
          <w:tcPr>
            <w:tcW w:w="3828" w:type="dxa"/>
            <w:shd w:val="clear" w:color="auto" w:fill="auto"/>
          </w:tcPr>
          <w:p w14:paraId="0A59A298" w14:textId="77777777" w:rsidR="00565F84" w:rsidRPr="00F065D7" w:rsidRDefault="00565F84" w:rsidP="00BC4209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9" w:type="dxa"/>
            <w:vAlign w:val="bottom"/>
          </w:tcPr>
          <w:p w14:paraId="2BBF488F" w14:textId="77777777" w:rsidR="00565F84" w:rsidRPr="00ED0F68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78" w:type="dxa"/>
            <w:vAlign w:val="bottom"/>
          </w:tcPr>
          <w:p w14:paraId="644F5749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2D47458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80323B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13C83E" w14:textId="77777777" w:rsidR="00565F84" w:rsidRPr="007D742A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7,927      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F5BEF3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AB549B" w14:textId="7EA77C48" w:rsidR="00565F84" w:rsidRPr="00F065D7" w:rsidRDefault="00565F84" w:rsidP="00DD60C4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D9A077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EDCD1E" w14:textId="77777777" w:rsidR="00565F84" w:rsidRPr="00D4659D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</w:tr>
      <w:tr w:rsidR="00565F84" w:rsidRPr="00F065D7" w14:paraId="15D4B895" w14:textId="77777777" w:rsidTr="00BC4209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565F84" w:rsidRPr="00F065D7" w:rsidRDefault="00565F84" w:rsidP="00BC4209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9F3238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77777777" w:rsidR="00565F84" w:rsidRPr="00ED0F68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78" w:type="dxa"/>
            <w:vAlign w:val="bottom"/>
          </w:tcPr>
          <w:p w14:paraId="04B4BACE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46F151A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4C127E2" w14:textId="77777777" w:rsidR="00565F84" w:rsidRPr="007D742A" w:rsidRDefault="00565F84" w:rsidP="00BC4209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77777777" w:rsidR="00565F84" w:rsidRPr="00F065D7" w:rsidRDefault="00565F84" w:rsidP="00BC420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4A34B5" w14:textId="77777777" w:rsidR="00565F84" w:rsidRPr="00D4659D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</w:tr>
    </w:tbl>
    <w:p w14:paraId="542488B2" w14:textId="72C051CF" w:rsidR="00B75025" w:rsidRDefault="00B7502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31985FE" w14:textId="77777777" w:rsidR="009D1A5A" w:rsidRDefault="009D1A5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5360DB6" w14:textId="77777777" w:rsidR="009D1A5A" w:rsidRDefault="009D1A5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5B8A796" w14:textId="77777777" w:rsidR="009D1A5A" w:rsidRDefault="009D1A5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801CCE6" w14:textId="77777777" w:rsidR="009D1A5A" w:rsidRDefault="009D1A5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81E4C9B" w14:textId="77777777" w:rsidR="009D1A5A" w:rsidRDefault="009D1A5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D6D99F8" w14:textId="77777777" w:rsidR="009D1A5A" w:rsidRDefault="009D1A5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F8141E7" w14:textId="50C83AAA" w:rsidR="009B76AC" w:rsidRPr="00D065D5" w:rsidRDefault="009B76AC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ด้วยมูลค่ายุติธรรม </w:t>
      </w:r>
    </w:p>
    <w:p w14:paraId="1CCA2C83" w14:textId="77777777" w:rsidR="00AE055A" w:rsidRPr="00F065D7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F065D7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BC83AB" w14:textId="553DD91E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FD6C5D" w:rsidRPr="00FD6C5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14B044" w14:textId="7B42CBF7" w:rsidR="00692C8F" w:rsidRPr="00F065D7" w:rsidRDefault="002847DE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FD6C5D" w:rsidRPr="00FD6C5D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 อัตราการเพิ่มขึ้นของรายได้ต่อปี อัตรากำไรก่อน ดอกเบี้ย ภาษี 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A9197B" w:rsidRPr="00F065D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2990830D" w14:textId="2D92572B" w:rsidR="00B75025" w:rsidRDefault="001B4F1D" w:rsidP="001B4F1D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5A7E690D" w14:textId="25834E0E" w:rsidR="007C2C91" w:rsidRPr="007C2C91" w:rsidRDefault="003D5AF5" w:rsidP="007C2C9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1B4F1D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4"/>
          <w:szCs w:val="24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60A161E5" w:rsidR="008A343A" w:rsidRPr="00C62B78" w:rsidRDefault="00123C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A43B2A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="00C62B7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551FE1A4" w:rsidR="008A343A" w:rsidRPr="00C62B78" w:rsidRDefault="00FD6C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4D4DE8D7" w:rsidR="008A343A" w:rsidRPr="00C62B78" w:rsidRDefault="006F2C43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A43B2A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6F2C4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FD6C5D" w:rsidRPr="006F2C4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7B3FDB85" w:rsidR="008A343A" w:rsidRPr="00C62B78" w:rsidRDefault="00FD6C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8A343A" w:rsidRPr="008A343A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58CF861E" w:rsidR="008A343A" w:rsidRPr="008A343A" w:rsidRDefault="00FD6C5D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BAF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F16BAF" w:rsidRPr="00C62B78" w:rsidRDefault="00F16BAF" w:rsidP="00F16B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1038F1B2" w:rsidR="00F16BAF" w:rsidRPr="006F5BC4" w:rsidRDefault="00D065D5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780,773</w:t>
            </w:r>
          </w:p>
        </w:tc>
        <w:tc>
          <w:tcPr>
            <w:tcW w:w="180" w:type="dxa"/>
          </w:tcPr>
          <w:p w14:paraId="3988F85D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290C1FC1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603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122</w:t>
            </w:r>
          </w:p>
        </w:tc>
        <w:tc>
          <w:tcPr>
            <w:tcW w:w="178" w:type="dxa"/>
          </w:tcPr>
          <w:p w14:paraId="415888CC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202A4229" w:rsidR="00F16BAF" w:rsidRPr="00D065D5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868,504</w:t>
            </w:r>
          </w:p>
        </w:tc>
        <w:tc>
          <w:tcPr>
            <w:tcW w:w="180" w:type="dxa"/>
          </w:tcPr>
          <w:p w14:paraId="0EB2A3BA" w14:textId="77777777" w:rsidR="00F16BAF" w:rsidRPr="008A343A" w:rsidRDefault="00F16BAF" w:rsidP="00F16B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FE252" w14:textId="08DE478A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841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001</w:t>
            </w:r>
          </w:p>
        </w:tc>
      </w:tr>
      <w:tr w:rsidR="00F16BAF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F16BAF" w:rsidRPr="00C62B78" w:rsidRDefault="00F16BAF" w:rsidP="00F16B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07DD4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F16BAF" w:rsidRPr="008A343A" w:rsidRDefault="00F16BAF" w:rsidP="00F16B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8B4CC7" w14:textId="77777777" w:rsidR="00F16BAF" w:rsidRPr="008A343A" w:rsidRDefault="00F16BAF" w:rsidP="00F16B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5D5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200D5AA" w:rsidR="00D065D5" w:rsidRPr="00C62B78" w:rsidRDefault="00D065D5" w:rsidP="00D065D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36CBDF19" w:rsidR="00D065D5" w:rsidRPr="008A343A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BB3972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0B2F6969" w:rsidR="00D065D5" w:rsidRPr="008A343A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0B63BB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22AF38FB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291,098</w:t>
            </w:r>
          </w:p>
        </w:tc>
        <w:tc>
          <w:tcPr>
            <w:tcW w:w="180" w:type="dxa"/>
          </w:tcPr>
          <w:p w14:paraId="04F9C686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1C896" w14:textId="000C2531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811</w:t>
            </w:r>
          </w:p>
        </w:tc>
      </w:tr>
      <w:tr w:rsidR="00D065D5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77C48FAF" w:rsidR="00D065D5" w:rsidRPr="00C62B78" w:rsidRDefault="00D065D5" w:rsidP="00D065D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463A8AD6" w:rsidR="00D065D5" w:rsidRPr="008A343A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D31220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34EB95D2" w:rsidR="00D065D5" w:rsidRPr="008A343A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3729BE3D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285,119</w:t>
            </w:r>
          </w:p>
        </w:tc>
        <w:tc>
          <w:tcPr>
            <w:tcW w:w="180" w:type="dxa"/>
          </w:tcPr>
          <w:p w14:paraId="3B3CE5D9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A8329" w14:textId="2E21A406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825</w:t>
            </w:r>
          </w:p>
        </w:tc>
      </w:tr>
      <w:tr w:rsidR="00D065D5" w:rsidRPr="008A343A" w14:paraId="2B396C5C" w14:textId="77777777" w:rsidTr="00AB540B">
        <w:trPr>
          <w:cantSplit/>
        </w:trPr>
        <w:tc>
          <w:tcPr>
            <w:tcW w:w="2790" w:type="dxa"/>
            <w:hideMark/>
          </w:tcPr>
          <w:p w14:paraId="33D6432E" w14:textId="6B2CE6EE" w:rsidR="00D065D5" w:rsidRPr="00C62B78" w:rsidRDefault="00D065D5" w:rsidP="00D065D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4EED1BE4" w:rsidR="00D065D5" w:rsidRPr="008A343A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CDF675D" w:rsidR="00D065D5" w:rsidRPr="008A343A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577407D2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213,154</w:t>
            </w:r>
          </w:p>
        </w:tc>
        <w:tc>
          <w:tcPr>
            <w:tcW w:w="180" w:type="dxa"/>
          </w:tcPr>
          <w:p w14:paraId="525A575C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4D82A455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234</w:t>
            </w:r>
          </w:p>
        </w:tc>
      </w:tr>
      <w:tr w:rsidR="00D065D5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D065D5" w:rsidRPr="00C62B78" w:rsidRDefault="00D065D5" w:rsidP="00D065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7953E619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780,773</w:t>
            </w:r>
          </w:p>
        </w:tc>
        <w:tc>
          <w:tcPr>
            <w:tcW w:w="180" w:type="dxa"/>
          </w:tcPr>
          <w:p w14:paraId="0A7C6615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4FCCBE6C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603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122</w:t>
            </w:r>
          </w:p>
        </w:tc>
        <w:tc>
          <w:tcPr>
            <w:tcW w:w="178" w:type="dxa"/>
          </w:tcPr>
          <w:p w14:paraId="764AD0C1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195CDF14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1,657,875</w:t>
            </w:r>
          </w:p>
        </w:tc>
        <w:tc>
          <w:tcPr>
            <w:tcW w:w="180" w:type="dxa"/>
          </w:tcPr>
          <w:p w14:paraId="7DDFCA39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09CF00D9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193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871</w:t>
            </w:r>
          </w:p>
        </w:tc>
      </w:tr>
      <w:tr w:rsidR="00D065D5" w:rsidRPr="008A343A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77777777" w:rsidR="00D065D5" w:rsidRPr="00C62B78" w:rsidRDefault="00D065D5" w:rsidP="00D065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D065D5" w:rsidRPr="008A343A" w:rsidRDefault="00D065D5" w:rsidP="00D065D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5D5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D065D5" w:rsidRPr="00C62B78" w:rsidRDefault="00D065D5" w:rsidP="00D065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5D5" w:rsidRPr="008A343A" w14:paraId="668C1FF8" w14:textId="77777777" w:rsidTr="00AB540B">
        <w:trPr>
          <w:cantSplit/>
        </w:trPr>
        <w:tc>
          <w:tcPr>
            <w:tcW w:w="2790" w:type="dxa"/>
            <w:hideMark/>
          </w:tcPr>
          <w:p w14:paraId="077D7B95" w14:textId="77777777" w:rsidR="00D065D5" w:rsidRPr="00C62B78" w:rsidRDefault="00D065D5" w:rsidP="00D065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2E0ADBA7" w:rsidR="00D065D5" w:rsidRPr="00266E69" w:rsidRDefault="00D065D5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1,850,707</w:t>
            </w:r>
          </w:p>
        </w:tc>
        <w:tc>
          <w:tcPr>
            <w:tcW w:w="180" w:type="dxa"/>
          </w:tcPr>
          <w:p w14:paraId="138C287C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9C822" w14:textId="23EBC02F" w:rsidR="00D065D5" w:rsidRPr="008A343A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78" w:type="dxa"/>
          </w:tcPr>
          <w:p w14:paraId="437F84D6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15F0EE5F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5D5">
              <w:rPr>
                <w:rFonts w:asciiTheme="majorBidi" w:hAnsiTheme="majorBidi" w:cstheme="majorBidi"/>
                <w:sz w:val="30"/>
                <w:szCs w:val="30"/>
              </w:rPr>
              <w:t>572,356</w:t>
            </w:r>
          </w:p>
        </w:tc>
        <w:tc>
          <w:tcPr>
            <w:tcW w:w="180" w:type="dxa"/>
          </w:tcPr>
          <w:p w14:paraId="4505FE83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1B512" w14:textId="5DE48C00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</w:tr>
      <w:tr w:rsidR="00D065D5" w:rsidRPr="008A343A" w14:paraId="5F13ABCE" w14:textId="77777777" w:rsidTr="00AB540B">
        <w:trPr>
          <w:cantSplit/>
        </w:trPr>
        <w:tc>
          <w:tcPr>
            <w:tcW w:w="2790" w:type="dxa"/>
            <w:hideMark/>
          </w:tcPr>
          <w:p w14:paraId="28B36249" w14:textId="77777777" w:rsidR="00D065D5" w:rsidRPr="00C62B78" w:rsidRDefault="00D065D5" w:rsidP="00D065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D065D5" w:rsidRPr="00266E69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E7294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AE68FD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F8450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5D5" w:rsidRPr="008A343A" w14:paraId="3B9F6495" w14:textId="77777777" w:rsidTr="00AB540B">
        <w:trPr>
          <w:cantSplit/>
        </w:trPr>
        <w:tc>
          <w:tcPr>
            <w:tcW w:w="2790" w:type="dxa"/>
            <w:hideMark/>
          </w:tcPr>
          <w:p w14:paraId="10B2E743" w14:textId="05738A38" w:rsidR="00D065D5" w:rsidRPr="00C62B78" w:rsidRDefault="00D065D5" w:rsidP="00D065D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233883DA" w:rsidR="00D065D5" w:rsidRPr="00266E69" w:rsidRDefault="00D065D5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113,411</w:t>
            </w:r>
          </w:p>
        </w:tc>
        <w:tc>
          <w:tcPr>
            <w:tcW w:w="180" w:type="dxa"/>
          </w:tcPr>
          <w:p w14:paraId="6FC2C427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BFAB1" w14:textId="24D1F7F4" w:rsidR="00D065D5" w:rsidRPr="008A343A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199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178" w:type="dxa"/>
          </w:tcPr>
          <w:p w14:paraId="00FD08C9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563B485F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5D5">
              <w:rPr>
                <w:rFonts w:asciiTheme="majorBidi" w:hAnsiTheme="majorBidi" w:cstheme="majorBidi"/>
                <w:sz w:val="30"/>
                <w:szCs w:val="30"/>
              </w:rPr>
              <w:t>11,230</w:t>
            </w:r>
          </w:p>
        </w:tc>
        <w:tc>
          <w:tcPr>
            <w:tcW w:w="180" w:type="dxa"/>
          </w:tcPr>
          <w:p w14:paraId="5FAD2B7E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A71E0" w14:textId="0516479A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D065D5" w:rsidRPr="008A343A" w14:paraId="14F33B15" w14:textId="77777777" w:rsidTr="00AB540B">
        <w:trPr>
          <w:cantSplit/>
        </w:trPr>
        <w:tc>
          <w:tcPr>
            <w:tcW w:w="2790" w:type="dxa"/>
            <w:hideMark/>
          </w:tcPr>
          <w:p w14:paraId="6CE28989" w14:textId="6388B46F" w:rsidR="00D065D5" w:rsidRPr="00C62B78" w:rsidRDefault="00D065D5" w:rsidP="00D065D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0779F" w14:textId="4A271657" w:rsidR="00D065D5" w:rsidRPr="00266E69" w:rsidRDefault="00D065D5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14,005</w:t>
            </w:r>
          </w:p>
        </w:tc>
        <w:tc>
          <w:tcPr>
            <w:tcW w:w="180" w:type="dxa"/>
          </w:tcPr>
          <w:p w14:paraId="78AA09CA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69454" w14:textId="4E6407F8" w:rsidR="00D065D5" w:rsidRPr="008A343A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178" w:type="dxa"/>
          </w:tcPr>
          <w:p w14:paraId="64B51D6D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50DD8302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5D5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</w:tcPr>
          <w:p w14:paraId="367C44C8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77B54" w14:textId="0646145D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D065D5" w:rsidRPr="008A343A" w14:paraId="6AEA0036" w14:textId="77777777" w:rsidTr="00AB540B">
        <w:trPr>
          <w:cantSplit/>
        </w:trPr>
        <w:tc>
          <w:tcPr>
            <w:tcW w:w="2790" w:type="dxa"/>
            <w:hideMark/>
          </w:tcPr>
          <w:p w14:paraId="522E47E1" w14:textId="3DCD9961" w:rsidR="00D065D5" w:rsidRPr="00C62B78" w:rsidRDefault="00D065D5" w:rsidP="00D065D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5890E0C5" w:rsidR="00D065D5" w:rsidRPr="008A343A" w:rsidRDefault="00D065D5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42,398</w:t>
            </w:r>
          </w:p>
        </w:tc>
        <w:tc>
          <w:tcPr>
            <w:tcW w:w="180" w:type="dxa"/>
          </w:tcPr>
          <w:p w14:paraId="41C5CB85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1D83A2" w14:textId="3A244356" w:rsidR="00D065D5" w:rsidRPr="008A343A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78" w:type="dxa"/>
          </w:tcPr>
          <w:p w14:paraId="734FC147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0FF99C4C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5D5">
              <w:rPr>
                <w:rFonts w:asciiTheme="majorBidi" w:hAnsiTheme="majorBidi" w:cstheme="majorBidi"/>
                <w:sz w:val="30"/>
                <w:szCs w:val="30"/>
              </w:rPr>
              <w:t>13,018</w:t>
            </w:r>
          </w:p>
        </w:tc>
        <w:tc>
          <w:tcPr>
            <w:tcW w:w="180" w:type="dxa"/>
          </w:tcPr>
          <w:p w14:paraId="5F4D6600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EF3C1" w14:textId="552D96B4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D065D5" w:rsidRPr="008A343A" w14:paraId="1DD41C2F" w14:textId="77777777" w:rsidTr="00AB540B">
        <w:trPr>
          <w:cantSplit/>
        </w:trPr>
        <w:tc>
          <w:tcPr>
            <w:tcW w:w="2790" w:type="dxa"/>
          </w:tcPr>
          <w:p w14:paraId="0E3168DC" w14:textId="029DEAE6" w:rsidR="00D065D5" w:rsidRPr="00C62B78" w:rsidRDefault="00D065D5" w:rsidP="00D065D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639B005D" w:rsidR="00D065D5" w:rsidRPr="008A343A" w:rsidRDefault="00D065D5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464,852</w:t>
            </w:r>
          </w:p>
        </w:tc>
        <w:tc>
          <w:tcPr>
            <w:tcW w:w="180" w:type="dxa"/>
          </w:tcPr>
          <w:p w14:paraId="2496ECAD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278CC" w14:textId="7CFC4FCD" w:rsidR="00D065D5" w:rsidRPr="003D5AF5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78" w:type="dxa"/>
          </w:tcPr>
          <w:p w14:paraId="72E0FCAD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150924F2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5D5"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  <w:tc>
          <w:tcPr>
            <w:tcW w:w="180" w:type="dxa"/>
          </w:tcPr>
          <w:p w14:paraId="1109EE5A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9A38C" w14:textId="23043CC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5D5" w:rsidRPr="008A343A" w14:paraId="75B51BDE" w14:textId="77777777" w:rsidTr="00AB540B">
        <w:trPr>
          <w:cantSplit/>
        </w:trPr>
        <w:tc>
          <w:tcPr>
            <w:tcW w:w="2790" w:type="dxa"/>
            <w:hideMark/>
          </w:tcPr>
          <w:p w14:paraId="2E17144D" w14:textId="77777777" w:rsidR="00D065D5" w:rsidRPr="00C62B78" w:rsidRDefault="00D065D5" w:rsidP="00D065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62F00962" w:rsidR="00D065D5" w:rsidRPr="00AB540B" w:rsidRDefault="006914E9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2,485,373</w:t>
            </w:r>
          </w:p>
        </w:tc>
        <w:tc>
          <w:tcPr>
            <w:tcW w:w="180" w:type="dxa"/>
          </w:tcPr>
          <w:p w14:paraId="2650092C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CB4CC" w14:textId="6FDD7895" w:rsidR="00D065D5" w:rsidRPr="008A343A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78" w:type="dxa"/>
          </w:tcPr>
          <w:p w14:paraId="3630F1D1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7EB22265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599,558</w:t>
            </w:r>
          </w:p>
        </w:tc>
        <w:tc>
          <w:tcPr>
            <w:tcW w:w="180" w:type="dxa"/>
          </w:tcPr>
          <w:p w14:paraId="054E3040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477B9162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D065D5" w:rsidRPr="008A343A" w14:paraId="5126751E" w14:textId="77777777" w:rsidTr="00AB540B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D065D5" w:rsidRPr="00C62B78" w:rsidRDefault="00D065D5" w:rsidP="00D065D5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5763E90F" w:rsidR="00D065D5" w:rsidRPr="00A97BD7" w:rsidRDefault="006914E9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(470,388)</w:t>
            </w:r>
          </w:p>
        </w:tc>
        <w:tc>
          <w:tcPr>
            <w:tcW w:w="180" w:type="dxa"/>
            <w:vAlign w:val="bottom"/>
          </w:tcPr>
          <w:p w14:paraId="4B4024A6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1D4C9F39" w:rsidR="00D065D5" w:rsidRPr="008A343A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78B97B0A" w:rsidR="00D065D5" w:rsidRPr="00A97BD7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2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(7,224)</w:t>
            </w:r>
          </w:p>
        </w:tc>
        <w:tc>
          <w:tcPr>
            <w:tcW w:w="180" w:type="dxa"/>
            <w:vAlign w:val="bottom"/>
          </w:tcPr>
          <w:p w14:paraId="269BD8C7" w14:textId="77777777" w:rsidR="00D065D5" w:rsidRPr="008A343A" w:rsidRDefault="00D065D5" w:rsidP="00D065D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0C80AED" w:rsidR="00D065D5" w:rsidRPr="008A343A" w:rsidRDefault="00D065D5" w:rsidP="00D065D5">
            <w:pPr>
              <w:pStyle w:val="acctfourfigures"/>
              <w:tabs>
                <w:tab w:val="clear" w:pos="765"/>
              </w:tabs>
              <w:spacing w:line="240" w:lineRule="auto"/>
              <w:ind w:left="-83" w:right="-2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65D5" w:rsidRPr="008A343A" w14:paraId="4BE67F90" w14:textId="77777777" w:rsidTr="00AB540B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D065D5" w:rsidRPr="00C62B78" w:rsidRDefault="00D065D5" w:rsidP="00D065D5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C5617" w14:textId="2EF0D78A" w:rsidR="00D065D5" w:rsidRPr="00AB540B" w:rsidRDefault="006914E9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2,014,985</w:t>
            </w:r>
          </w:p>
        </w:tc>
        <w:tc>
          <w:tcPr>
            <w:tcW w:w="180" w:type="dxa"/>
            <w:vAlign w:val="bottom"/>
          </w:tcPr>
          <w:p w14:paraId="193F57EC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CA89D" w14:textId="661BE49D" w:rsidR="00D065D5" w:rsidRPr="003D5AF5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</w:p>
        </w:tc>
        <w:tc>
          <w:tcPr>
            <w:tcW w:w="178" w:type="dxa"/>
            <w:vAlign w:val="bottom"/>
          </w:tcPr>
          <w:p w14:paraId="1C7D6B80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1C686" w14:textId="12DE6EF6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592,334</w:t>
            </w:r>
          </w:p>
        </w:tc>
        <w:tc>
          <w:tcPr>
            <w:tcW w:w="180" w:type="dxa"/>
            <w:vAlign w:val="bottom"/>
          </w:tcPr>
          <w:p w14:paraId="7D79BEEB" w14:textId="77777777" w:rsidR="00D065D5" w:rsidRPr="008A343A" w:rsidRDefault="00D065D5" w:rsidP="00D065D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9E3F12" w14:textId="1B4E328B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028</w:t>
            </w:r>
          </w:p>
        </w:tc>
      </w:tr>
      <w:tr w:rsidR="00D065D5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D065D5" w:rsidRPr="00C62B78" w:rsidRDefault="00D065D5" w:rsidP="00D065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D065D5" w:rsidRPr="008A343A" w:rsidRDefault="00D065D5" w:rsidP="00D065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6889A2F8" w:rsidR="00D065D5" w:rsidRPr="00AB540B" w:rsidRDefault="006914E9" w:rsidP="00D065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2,795,758</w:t>
            </w:r>
          </w:p>
        </w:tc>
        <w:tc>
          <w:tcPr>
            <w:tcW w:w="180" w:type="dxa"/>
          </w:tcPr>
          <w:p w14:paraId="1DEF0A57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48B70BB4" w:rsidR="00D065D5" w:rsidRPr="008A343A" w:rsidRDefault="00D065D5" w:rsidP="00D065D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178" w:type="dxa"/>
          </w:tcPr>
          <w:p w14:paraId="38BBE0F4" w14:textId="77777777" w:rsidR="00D065D5" w:rsidRPr="008A343A" w:rsidRDefault="00D065D5" w:rsidP="00D065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7A5386FD" w:rsidR="00D065D5" w:rsidRPr="00D065D5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2,250,209</w:t>
            </w:r>
          </w:p>
        </w:tc>
        <w:tc>
          <w:tcPr>
            <w:tcW w:w="180" w:type="dxa"/>
          </w:tcPr>
          <w:p w14:paraId="3155A67F" w14:textId="77777777" w:rsidR="00D065D5" w:rsidRPr="008A343A" w:rsidRDefault="00D065D5" w:rsidP="00D065D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6EFD022E" w:rsidR="00D065D5" w:rsidRPr="008A343A" w:rsidRDefault="00D065D5" w:rsidP="00D065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011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1CACB81B" w14:textId="77777777" w:rsidR="008A343A" w:rsidRDefault="008A343A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th-TH" w:bidi="th-TH"/>
        </w:rPr>
      </w:pPr>
    </w:p>
    <w:p w14:paraId="626F407F" w14:textId="77777777" w:rsidR="00A1588D" w:rsidRDefault="00A1588D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th-TH" w:bidi="th-TH"/>
        </w:rPr>
      </w:pPr>
    </w:p>
    <w:p w14:paraId="610A20ED" w14:textId="77777777" w:rsidR="00A1588D" w:rsidRDefault="00A1588D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th-TH" w:bidi="th-TH"/>
        </w:rPr>
      </w:pP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7"/>
        <w:gridCol w:w="1080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3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62B78" w:rsidRPr="00C62B78" w14:paraId="38775FB5" w14:textId="77777777" w:rsidTr="00AB540B">
        <w:trPr>
          <w:gridAfter w:val="1"/>
          <w:wAfter w:w="8" w:type="dxa"/>
          <w:cantSplit/>
          <w:tblHeader/>
        </w:trPr>
        <w:tc>
          <w:tcPr>
            <w:tcW w:w="3867" w:type="dxa"/>
            <w:vAlign w:val="bottom"/>
            <w:hideMark/>
          </w:tcPr>
          <w:p w14:paraId="1F959D41" w14:textId="5D7D5679" w:rsidR="00C62B78" w:rsidRPr="00C62B78" w:rsidRDefault="006F2B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C62B78"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77A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="00C62B78"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036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77A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vAlign w:val="bottom"/>
            <w:hideMark/>
          </w:tcPr>
          <w:p w14:paraId="49BE8734" w14:textId="6A53C4BF" w:rsidR="00C62B78" w:rsidRPr="006F2B4B" w:rsidRDefault="00FD6C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2D559F66" w14:textId="77777777" w:rsidR="00C62B78" w:rsidRPr="006F2B4B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32CBA244" w:rsidR="00C62B78" w:rsidRPr="006F2B4B" w:rsidRDefault="00FD6C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4" w:type="dxa"/>
          </w:tcPr>
          <w:p w14:paraId="0C676989" w14:textId="77777777" w:rsidR="00C62B78" w:rsidRPr="006F2B4B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7378A5AD" w:rsidR="00C62B78" w:rsidRPr="006F2B4B" w:rsidRDefault="00FD6C5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2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9" w:type="dxa"/>
            <w:vAlign w:val="bottom"/>
          </w:tcPr>
          <w:p w14:paraId="54E59CEC" w14:textId="77777777" w:rsidR="00C62B78" w:rsidRPr="006F2B4B" w:rsidRDefault="00C62B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13536846" w:rsidR="00C62B78" w:rsidRPr="006F2B4B" w:rsidRDefault="00FD6C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C62B78" w:rsidRPr="00C62B78" w14:paraId="2B09E2B7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69F7566" w14:textId="45CE1C9F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8"/>
            <w:vAlign w:val="bottom"/>
            <w:hideMark/>
          </w:tcPr>
          <w:p w14:paraId="3E67B14E" w14:textId="2C7801ED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2B78" w:rsidRPr="00C62B78" w14:paraId="41971EDD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354B571B" w14:textId="77777777" w:rsidR="00C62B78" w:rsidRPr="00C62B78" w:rsidRDefault="00C62B78" w:rsidP="00C62B7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96B5F" w14:textId="6FC5D7DB" w:rsidR="00C62B78" w:rsidRPr="00083301" w:rsidRDefault="006914E9" w:rsidP="00AB540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6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9,47</w:t>
            </w:r>
            <w:r w:rsidR="0056676C" w:rsidRPr="005667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4F78D6B4" w14:textId="77777777" w:rsidR="00C62B78" w:rsidRPr="00C62B78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1A442" w14:textId="04A9E739" w:rsidR="00C62B78" w:rsidRPr="00AB540B" w:rsidRDefault="00872668" w:rsidP="00872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66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A977542" w14:textId="77777777" w:rsidR="00C62B78" w:rsidRPr="00F20A82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0E4658A8" w:rsidR="00C62B78" w:rsidRPr="006914E9" w:rsidRDefault="006914E9" w:rsidP="00AB540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7,209</w:t>
            </w:r>
          </w:p>
        </w:tc>
        <w:tc>
          <w:tcPr>
            <w:tcW w:w="179" w:type="dxa"/>
          </w:tcPr>
          <w:p w14:paraId="5E13BD41" w14:textId="77777777" w:rsidR="00C62B78" w:rsidRPr="00F20A82" w:rsidRDefault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19FB0A32" w:rsidR="00C62B78" w:rsidRPr="00C555FB" w:rsidRDefault="00C555FB" w:rsidP="00B709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0A82" w:rsidRPr="00C62B78" w14:paraId="2CA6FD31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5D87CE3D" w14:textId="77777777" w:rsidR="00F20A82" w:rsidRPr="00C62B78" w:rsidRDefault="00F20A82" w:rsidP="00F20A82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DFFDEB7" w14:textId="176940F8" w:rsidR="00F20A82" w:rsidRPr="00C62B78" w:rsidRDefault="006914E9" w:rsidP="00AB540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(220)</w:t>
            </w:r>
          </w:p>
        </w:tc>
        <w:tc>
          <w:tcPr>
            <w:tcW w:w="183" w:type="dxa"/>
          </w:tcPr>
          <w:p w14:paraId="1C0FE32E" w14:textId="77777777" w:rsidR="00F20A82" w:rsidRPr="00C62B78" w:rsidRDefault="00F20A82" w:rsidP="00F20A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B273E" w14:textId="222FE354" w:rsidR="00F20A82" w:rsidRPr="00AB540B" w:rsidRDefault="00A60D1D" w:rsidP="00A60D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60D1D">
              <w:rPr>
                <w:rFonts w:asciiTheme="majorBidi" w:hAnsiTheme="majorBidi" w:cstheme="majorBidi"/>
                <w:sz w:val="30"/>
                <w:szCs w:val="30"/>
              </w:rPr>
              <w:t>(949)</w:t>
            </w:r>
          </w:p>
        </w:tc>
        <w:tc>
          <w:tcPr>
            <w:tcW w:w="274" w:type="dxa"/>
          </w:tcPr>
          <w:p w14:paraId="7D6D2C98" w14:textId="77777777" w:rsidR="00F20A82" w:rsidRPr="00F20A82" w:rsidRDefault="00F20A82" w:rsidP="00F20A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B076" w14:textId="3BC3F07C" w:rsidR="00F20A82" w:rsidRPr="00EB6949" w:rsidRDefault="006914E9" w:rsidP="00FB6F37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0298C7" w14:textId="77777777" w:rsidR="00F20A82" w:rsidRPr="00F20A82" w:rsidRDefault="00F20A82" w:rsidP="00F20A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3E2FAE94" w:rsidR="00F20A82" w:rsidRPr="00F20A82" w:rsidRDefault="00C60876" w:rsidP="00EB694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(10,813</w:t>
            </w:r>
            <w:r w:rsidR="00EB6949" w:rsidRPr="00EB69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C9E1E4E" w14:textId="77777777" w:rsidR="00A1588D" w:rsidRDefault="00A1588D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A59EE" w14:textId="79C2A8E2" w:rsidR="003D5AF5" w:rsidRPr="00F20A82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3A10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</w:t>
      </w:r>
      <w:r w:rsidRPr="006914E9">
        <w:rPr>
          <w:rFonts w:asciiTheme="majorBidi" w:hAnsiTheme="majorBidi" w:cstheme="majorBidi"/>
          <w:sz w:val="30"/>
          <w:szCs w:val="30"/>
          <w:cs/>
        </w:rPr>
        <w:t xml:space="preserve">ระยะเวลาตั้งแต่ </w:t>
      </w:r>
      <w:r w:rsidR="006914E9" w:rsidRPr="006914E9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914E9">
        <w:rPr>
          <w:rFonts w:asciiTheme="majorBidi" w:hAnsiTheme="majorBidi" w:cstheme="majorBidi"/>
          <w:sz w:val="30"/>
          <w:szCs w:val="30"/>
        </w:rPr>
        <w:t xml:space="preserve"> </w:t>
      </w:r>
      <w:r w:rsidRPr="006914E9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6914E9" w:rsidRPr="006914E9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6914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914E9">
        <w:rPr>
          <w:rFonts w:asciiTheme="majorBidi" w:hAnsiTheme="majorBidi" w:cstheme="majorBidi"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F20A82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ธันวา</w:t>
      </w:r>
      <w:r w:rsidR="00083301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คม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F20A82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20A82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วัน ถึง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100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362871A" w14:textId="054B684B" w:rsidR="00B75025" w:rsidRDefault="00B75025">
      <w:pPr>
        <w:spacing w:line="240" w:lineRule="auto"/>
        <w:rPr>
          <w:rFonts w:asciiTheme="majorBidi" w:hAnsiTheme="majorBidi" w:cstheme="minorBidi"/>
          <w:sz w:val="30"/>
          <w:szCs w:val="38"/>
          <w:cs/>
          <w:lang w:val="en-US"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F065D7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25"/>
        <w:gridCol w:w="242"/>
        <w:gridCol w:w="1081"/>
        <w:gridCol w:w="237"/>
        <w:gridCol w:w="1125"/>
        <w:gridCol w:w="246"/>
        <w:gridCol w:w="1087"/>
      </w:tblGrid>
      <w:tr w:rsidR="001000FB" w:rsidRPr="00F065D7" w14:paraId="3D698853" w14:textId="77777777" w:rsidTr="00AB540B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AB540B">
        <w:trPr>
          <w:tblHeader/>
        </w:trPr>
        <w:tc>
          <w:tcPr>
            <w:tcW w:w="2175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F1A1C52" w14:textId="465542D5" w:rsidR="001000FB" w:rsidRPr="00F065D7" w:rsidRDefault="00DC56D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08B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A142C2" w14:textId="12F1A396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13E7C1" w14:textId="40797F22" w:rsidR="001000FB" w:rsidRPr="00F065D7" w:rsidRDefault="00DC56D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08B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7BA6DDBB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AB540B">
        <w:trPr>
          <w:tblHeader/>
        </w:trPr>
        <w:tc>
          <w:tcPr>
            <w:tcW w:w="2175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A17F908" w14:textId="56CD70BD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3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1CFB3B" w14:textId="7C430202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BE1C04" w14:textId="6F35AC46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33B7B50C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000FB" w:rsidRPr="00F065D7" w14:paraId="179DFDC7" w14:textId="77777777" w:rsidTr="00AB540B">
        <w:trPr>
          <w:tblHeader/>
        </w:trPr>
        <w:tc>
          <w:tcPr>
            <w:tcW w:w="2175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AB540B">
        <w:tc>
          <w:tcPr>
            <w:tcW w:w="2175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8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685" w:rsidRPr="00F065D7" w14:paraId="445E276D" w14:textId="77777777" w:rsidTr="00AB540B">
        <w:tc>
          <w:tcPr>
            <w:tcW w:w="2175" w:type="pct"/>
          </w:tcPr>
          <w:p w14:paraId="25431F1D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8" w:type="pct"/>
          </w:tcPr>
          <w:p w14:paraId="1B0D73F4" w14:textId="4B834F0B" w:rsidR="00457685" w:rsidRPr="00F065D7" w:rsidRDefault="00FB6CEC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6C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750,886</w:t>
            </w:r>
          </w:p>
        </w:tc>
        <w:tc>
          <w:tcPr>
            <w:tcW w:w="133" w:type="pct"/>
          </w:tcPr>
          <w:p w14:paraId="6E261800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73B954" w14:textId="23F2C397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558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30" w:type="pct"/>
          </w:tcPr>
          <w:p w14:paraId="609992C5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A085CD" w14:textId="52FE265E" w:rsidR="00457685" w:rsidRPr="00F065D7" w:rsidRDefault="00495FE1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746,541</w:t>
            </w:r>
          </w:p>
        </w:tc>
        <w:tc>
          <w:tcPr>
            <w:tcW w:w="135" w:type="pct"/>
          </w:tcPr>
          <w:p w14:paraId="6F39FB70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2EC709C7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95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266</w:t>
            </w:r>
          </w:p>
        </w:tc>
      </w:tr>
      <w:tr w:rsidR="00457685" w:rsidRPr="00F065D7" w14:paraId="42F74BDC" w14:textId="77777777" w:rsidTr="00AB540B">
        <w:tc>
          <w:tcPr>
            <w:tcW w:w="2175" w:type="pct"/>
          </w:tcPr>
          <w:p w14:paraId="6B1B5736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8" w:type="pct"/>
          </w:tcPr>
          <w:p w14:paraId="12EDB1EC" w14:textId="12FE0A97" w:rsidR="00457685" w:rsidRPr="00F065D7" w:rsidRDefault="00FB6CEC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6C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103,126</w:t>
            </w:r>
          </w:p>
        </w:tc>
        <w:tc>
          <w:tcPr>
            <w:tcW w:w="133" w:type="pct"/>
          </w:tcPr>
          <w:p w14:paraId="43CF7596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DEE6F1" w14:textId="38B8406D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851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30" w:type="pct"/>
          </w:tcPr>
          <w:p w14:paraId="6A4E7128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5801EB" w14:textId="378A8BBB" w:rsidR="00457685" w:rsidRPr="00F065D7" w:rsidRDefault="00495FE1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61,326</w:t>
            </w:r>
          </w:p>
        </w:tc>
        <w:tc>
          <w:tcPr>
            <w:tcW w:w="135" w:type="pct"/>
          </w:tcPr>
          <w:p w14:paraId="714E6DE8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6CEDBCDD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330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101</w:t>
            </w:r>
          </w:p>
        </w:tc>
      </w:tr>
      <w:tr w:rsidR="00457685" w:rsidRPr="00F065D7" w14:paraId="332F20BB" w14:textId="77777777" w:rsidTr="00AB540B">
        <w:tc>
          <w:tcPr>
            <w:tcW w:w="2175" w:type="pct"/>
          </w:tcPr>
          <w:p w14:paraId="24261196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637D7916" w14:textId="3AFFE27C" w:rsidR="00457685" w:rsidRPr="00F065D7" w:rsidRDefault="00495FE1" w:rsidP="00495FE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33" w:type="pct"/>
          </w:tcPr>
          <w:p w14:paraId="5F9B39C6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0459A3" w14:textId="3FFEF3EE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30" w:type="pct"/>
          </w:tcPr>
          <w:p w14:paraId="7EEFB3F4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D78D81" w14:textId="591F5914" w:rsidR="00457685" w:rsidRPr="00F065D7" w:rsidRDefault="00495FE1" w:rsidP="0045768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045C5D11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52371A88" w:rsidR="00457685" w:rsidRPr="00F065D7" w:rsidRDefault="00457685" w:rsidP="003D5AF5">
            <w:pPr>
              <w:pStyle w:val="BodyText"/>
              <w:tabs>
                <w:tab w:val="decimal" w:pos="609"/>
              </w:tabs>
              <w:spacing w:after="0"/>
              <w:ind w:left="-108" w:right="-9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57685" w:rsidRPr="00F065D7" w14:paraId="064E5151" w14:textId="77777777" w:rsidTr="00AB540B">
        <w:tc>
          <w:tcPr>
            <w:tcW w:w="2175" w:type="pct"/>
          </w:tcPr>
          <w:p w14:paraId="32076553" w14:textId="67CB58E4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0C6EE40" w14:textId="05A07D93" w:rsidR="00457685" w:rsidRPr="00F065D7" w:rsidRDefault="00495FE1" w:rsidP="00495FE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4AAF09EE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1CD2E4" w14:textId="0AFD43D0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30" w:type="pct"/>
          </w:tcPr>
          <w:p w14:paraId="44D35017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9B46555" w14:textId="22A92D6F" w:rsidR="00457685" w:rsidRPr="00F065D7" w:rsidRDefault="00495FE1" w:rsidP="00495FE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18A06C10" w14:textId="77777777" w:rsidR="00457685" w:rsidRPr="00F065D7" w:rsidRDefault="00457685" w:rsidP="00457685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6E4FB844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906</w:t>
            </w:r>
          </w:p>
        </w:tc>
      </w:tr>
      <w:tr w:rsidR="00457685" w:rsidRPr="00F065D7" w14:paraId="1A725690" w14:textId="77777777" w:rsidTr="00AB540B">
        <w:tc>
          <w:tcPr>
            <w:tcW w:w="2175" w:type="pct"/>
          </w:tcPr>
          <w:p w14:paraId="0592548A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130CEE63" w:rsidR="00457685" w:rsidRPr="00246491" w:rsidRDefault="00FB6CEC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6C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854,557</w:t>
            </w:r>
          </w:p>
        </w:tc>
        <w:tc>
          <w:tcPr>
            <w:tcW w:w="133" w:type="pct"/>
          </w:tcPr>
          <w:p w14:paraId="7F363BF8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17547931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57685"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432</w:t>
            </w:r>
            <w:r w:rsidR="00457685"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30" w:type="pct"/>
          </w:tcPr>
          <w:p w14:paraId="5DEA735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5A04D00D" w:rsidR="00457685" w:rsidRPr="00246491" w:rsidRDefault="00495FE1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807,867</w:t>
            </w:r>
          </w:p>
        </w:tc>
        <w:tc>
          <w:tcPr>
            <w:tcW w:w="135" w:type="pct"/>
          </w:tcPr>
          <w:p w14:paraId="01D5CFE1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3A6EF2F2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445</w:t>
            </w:r>
            <w:r w:rsidR="00457685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457685" w:rsidRPr="00F065D7" w14:paraId="376D262C" w14:textId="77777777" w:rsidTr="00AB540B">
        <w:trPr>
          <w:trHeight w:val="427"/>
        </w:trPr>
        <w:tc>
          <w:tcPr>
            <w:tcW w:w="2175" w:type="pct"/>
          </w:tcPr>
          <w:p w14:paraId="2F6F92D3" w14:textId="77777777" w:rsidR="00457685" w:rsidRPr="00F065D7" w:rsidRDefault="00457685" w:rsidP="00457685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6606390" w14:textId="77777777" w:rsidR="00457685" w:rsidRPr="00246491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EC1576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B9381C" w14:textId="77777777" w:rsidR="00457685" w:rsidRPr="00246491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77AA75E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685" w:rsidRPr="00F065D7" w14:paraId="5A6F6EE5" w14:textId="77777777" w:rsidTr="00AB540B">
        <w:tc>
          <w:tcPr>
            <w:tcW w:w="2175" w:type="pct"/>
          </w:tcPr>
          <w:p w14:paraId="29766149" w14:textId="77777777" w:rsidR="00457685" w:rsidRPr="00F065D7" w:rsidRDefault="00457685" w:rsidP="00457685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8" w:type="pct"/>
          </w:tcPr>
          <w:p w14:paraId="3D7EF9A6" w14:textId="77777777" w:rsidR="00457685" w:rsidRPr="00F065D7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4B3C1DC3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4E8E1E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856047" w14:textId="77777777" w:rsidR="00457685" w:rsidRPr="00F065D7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30CB814D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3E3" w:rsidRPr="00F065D7" w14:paraId="68CCADA9" w14:textId="77777777" w:rsidTr="00AB540B">
        <w:tc>
          <w:tcPr>
            <w:tcW w:w="2175" w:type="pct"/>
          </w:tcPr>
          <w:p w14:paraId="7FFE2A2B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8" w:type="pct"/>
          </w:tcPr>
          <w:p w14:paraId="54A4B1CD" w14:textId="1E060C85" w:rsidR="00E303E3" w:rsidRPr="00F065D7" w:rsidRDefault="00495FE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84,169</w:t>
            </w:r>
          </w:p>
        </w:tc>
        <w:tc>
          <w:tcPr>
            <w:tcW w:w="133" w:type="pct"/>
          </w:tcPr>
          <w:p w14:paraId="4D45DAD1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BE8597F" w14:textId="5CAD47C6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438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130" w:type="pct"/>
          </w:tcPr>
          <w:p w14:paraId="6BBE213F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0E4BFE" w14:textId="06819FD3" w:rsidR="00E303E3" w:rsidRPr="00F065D7" w:rsidRDefault="00495FE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9,444</w:t>
            </w:r>
          </w:p>
        </w:tc>
        <w:tc>
          <w:tcPr>
            <w:tcW w:w="135" w:type="pct"/>
          </w:tcPr>
          <w:p w14:paraId="578654DF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72C3C1" w14:textId="67D58E7F" w:rsidR="00E303E3" w:rsidRPr="00F065D7" w:rsidRDefault="00FD6C5D" w:rsidP="00855EE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54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937</w:t>
            </w:r>
          </w:p>
        </w:tc>
      </w:tr>
      <w:tr w:rsidR="00E303E3" w:rsidRPr="00F065D7" w14:paraId="5D2AF5D5" w14:textId="77777777" w:rsidTr="00AB540B">
        <w:tc>
          <w:tcPr>
            <w:tcW w:w="2175" w:type="pct"/>
          </w:tcPr>
          <w:p w14:paraId="0F2F117A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8" w:type="pct"/>
          </w:tcPr>
          <w:p w14:paraId="1BBE2A13" w14:textId="08D46E49" w:rsidR="00E303E3" w:rsidRPr="00F065D7" w:rsidRDefault="00495FE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114,602</w:t>
            </w:r>
          </w:p>
        </w:tc>
        <w:tc>
          <w:tcPr>
            <w:tcW w:w="133" w:type="pct"/>
          </w:tcPr>
          <w:p w14:paraId="6960C995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23930" w14:textId="575B7934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104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30" w:type="pct"/>
          </w:tcPr>
          <w:p w14:paraId="58F8BB08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2BFE84" w14:textId="79FD308D" w:rsidR="00E303E3" w:rsidRPr="00F065D7" w:rsidRDefault="00495FE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32,865</w:t>
            </w:r>
          </w:p>
        </w:tc>
        <w:tc>
          <w:tcPr>
            <w:tcW w:w="135" w:type="pct"/>
          </w:tcPr>
          <w:p w14:paraId="07CFFB47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E786CB" w14:textId="09BAFE77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37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236</w:t>
            </w:r>
          </w:p>
        </w:tc>
      </w:tr>
      <w:tr w:rsidR="00E303E3" w:rsidRPr="00F065D7" w14:paraId="6E6C4B2E" w14:textId="77777777" w:rsidTr="00AB540B">
        <w:tc>
          <w:tcPr>
            <w:tcW w:w="2175" w:type="pct"/>
          </w:tcPr>
          <w:p w14:paraId="5425CF49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98DF45E" w14:textId="58979AE5" w:rsidR="00E303E3" w:rsidRPr="00DF3F44" w:rsidRDefault="00495FE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198,771</w:t>
            </w:r>
          </w:p>
        </w:tc>
        <w:tc>
          <w:tcPr>
            <w:tcW w:w="133" w:type="pct"/>
          </w:tcPr>
          <w:p w14:paraId="65E4939C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CFFC33B" w14:textId="79D261A8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543</w:t>
            </w:r>
            <w:r w:rsidR="00855EE7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30" w:type="pct"/>
          </w:tcPr>
          <w:p w14:paraId="4AF17611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C4B3687" w14:textId="013C8B49" w:rsidR="00E303E3" w:rsidRPr="00DF3F44" w:rsidRDefault="00495FE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42,309</w:t>
            </w:r>
          </w:p>
        </w:tc>
        <w:tc>
          <w:tcPr>
            <w:tcW w:w="135" w:type="pct"/>
          </w:tcPr>
          <w:p w14:paraId="5C77B667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9D73B1" w14:textId="675B55C9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</w:t>
            </w:r>
            <w:r w:rsidR="00855EE7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</w:tr>
    </w:tbl>
    <w:p w14:paraId="62A09663" w14:textId="77777777" w:rsidR="002A11F4" w:rsidRPr="00F065D7" w:rsidRDefault="002A11F4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DD19F" w14:textId="44699B7B" w:rsidR="00411244" w:rsidRPr="00F34555" w:rsidRDefault="00A4796E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</w:t>
      </w:r>
      <w:r w:rsidR="003D5AF5">
        <w:rPr>
          <w:rFonts w:ascii="Angsana New" w:hAnsi="Angsana New" w:hint="cs"/>
          <w:sz w:val="30"/>
          <w:szCs w:val="30"/>
          <w:cs/>
        </w:rPr>
        <w:t xml:space="preserve"> </w:t>
      </w:r>
      <w:r w:rsidR="00AE391D" w:rsidRPr="00C819B9">
        <w:rPr>
          <w:rFonts w:ascii="Angsana New" w:hAnsi="Angsana New"/>
          <w:sz w:val="30"/>
          <w:szCs w:val="30"/>
          <w:lang w:val="en-US"/>
        </w:rPr>
        <w:t>30</w:t>
      </w:r>
      <w:r w:rsidR="00AE391D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EC2516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E391D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="0063057A" w:rsidRPr="00F065D7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</w:t>
      </w:r>
      <w:r w:rsidR="0063057A" w:rsidRPr="007E6DF7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โดยแสดงในงบการเงินรวมจำนวน</w:t>
      </w:r>
      <w:r w:rsidR="00495FE1" w:rsidRPr="007E6DF7">
        <w:rPr>
          <w:rFonts w:asciiTheme="majorBidi" w:hAnsiTheme="majorBidi" w:cstheme="majorBidi"/>
          <w:sz w:val="30"/>
          <w:szCs w:val="30"/>
          <w:lang w:val="en-US"/>
        </w:rPr>
        <w:t xml:space="preserve"> 84.2</w:t>
      </w:r>
      <w:r w:rsidR="006B38DA" w:rsidRPr="007E6DF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3057A" w:rsidRPr="007E6DF7">
        <w:rPr>
          <w:rFonts w:ascii="Angsana New" w:hAnsi="Angsana New"/>
          <w:sz w:val="30"/>
          <w:szCs w:val="30"/>
          <w:cs/>
        </w:rPr>
        <w:t xml:space="preserve">ล้านบาท 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>(</w:t>
      </w:r>
      <w:r w:rsidR="00FD6C5D" w:rsidRPr="007E6DF7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D6C5D" w:rsidRPr="007E6DF7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D6C5D" w:rsidRPr="007E6DF7">
        <w:rPr>
          <w:rFonts w:ascii="Angsana New" w:hAnsi="Angsana New"/>
          <w:i/>
          <w:iCs/>
          <w:sz w:val="30"/>
          <w:szCs w:val="30"/>
          <w:lang w:val="en-US"/>
        </w:rPr>
        <w:t>438</w:t>
      </w:r>
      <w:r w:rsidR="007C39E3" w:rsidRPr="007E6DF7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D6C5D" w:rsidRPr="007E6DF7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39E3" w:rsidRPr="007E6DF7">
        <w:rPr>
          <w:rFonts w:ascii="Angsana New" w:hAnsi="Angsana New"/>
          <w:i/>
          <w:iCs/>
          <w:sz w:val="30"/>
          <w:szCs w:val="30"/>
        </w:rPr>
        <w:br/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B38DA" w:rsidRPr="007E6DF7">
        <w:rPr>
          <w:rFonts w:ascii="Angsana New" w:hAnsi="Angsana New"/>
          <w:sz w:val="30"/>
          <w:szCs w:val="30"/>
          <w:cs/>
        </w:rPr>
        <w:t xml:space="preserve"> </w:t>
      </w:r>
      <w:r w:rsidR="007C39E3" w:rsidRPr="007E6DF7">
        <w:rPr>
          <w:rFonts w:ascii="Angsana New" w:hAnsi="Angsana New" w:hint="cs"/>
          <w:sz w:val="30"/>
          <w:szCs w:val="30"/>
          <w:cs/>
        </w:rPr>
        <w:t>และ</w:t>
      </w:r>
      <w:r w:rsidR="00692C8F" w:rsidRPr="007E6DF7">
        <w:rPr>
          <w:rFonts w:asciiTheme="majorBidi" w:hAnsiTheme="majorBidi" w:cstheme="majorBidi"/>
          <w:sz w:val="30"/>
          <w:szCs w:val="30"/>
          <w:cs/>
        </w:rPr>
        <w:t>จำนวน</w:t>
      </w:r>
      <w:r w:rsidR="00895DFA" w:rsidRPr="007E6D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5FE1" w:rsidRPr="007E6DF7">
        <w:rPr>
          <w:rFonts w:asciiTheme="majorBidi" w:hAnsiTheme="majorBidi" w:cstheme="majorBidi"/>
          <w:sz w:val="30"/>
          <w:szCs w:val="30"/>
          <w:lang w:val="en-US"/>
        </w:rPr>
        <w:t>9.4</w:t>
      </w:r>
      <w:r w:rsidR="009F62AB" w:rsidRPr="007E6DF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5DFA" w:rsidRPr="007E6DF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DFA" w:rsidRPr="007E6D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D6C5D" w:rsidRPr="007E6DF7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95DFA" w:rsidRPr="007E6D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95DFA" w:rsidRPr="007E6D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7E6DF7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895DFA" w:rsidRPr="007E6DF7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895DFA" w:rsidRPr="007E6DF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7E6DF7">
        <w:rPr>
          <w:rFonts w:ascii="Angsana New" w:hAnsi="Angsana New"/>
          <w:i/>
          <w:iCs/>
          <w:sz w:val="30"/>
          <w:szCs w:val="30"/>
          <w:lang w:val="en-US"/>
        </w:rPr>
        <w:t>54</w:t>
      </w:r>
      <w:r w:rsidR="00C94943" w:rsidRPr="007E6DF7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D6C5D" w:rsidRPr="007E6DF7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C94943" w:rsidRPr="007E6DF7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C94943" w:rsidRPr="00F34555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95DFA" w:rsidRPr="00F3455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  <w:r w:rsidR="006B38DA" w:rsidRPr="00F34555">
        <w:rPr>
          <w:rFonts w:ascii="Angsana New" w:hAnsi="Angsana New" w:hint="cs"/>
          <w:sz w:val="30"/>
          <w:szCs w:val="30"/>
          <w:cs/>
        </w:rPr>
        <w:t>และ</w:t>
      </w:r>
      <w:r w:rsidR="006F2B4B">
        <w:rPr>
          <w:rFonts w:ascii="Angsana New" w:hAnsi="Angsana New"/>
          <w:sz w:val="30"/>
          <w:szCs w:val="30"/>
        </w:rPr>
        <w:br/>
      </w:r>
      <w:r w:rsidR="0063057A" w:rsidRPr="00F34555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035AD19F" w14:textId="77777777" w:rsidR="004D34FC" w:rsidRPr="00F3455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5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F34555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13E08E2" w14:textId="5B36655D" w:rsidR="00A1588D" w:rsidRDefault="00CC1CA8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45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วัตถุดิบ พัสดุบรรจุ และสินค้าสำเร็จรูปกับบ</w:t>
      </w:r>
      <w:r w:rsidR="005B3ECA"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266E6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41089" w:rsidRPr="00F3455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F478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FD6C5D" w:rsidRPr="00266E6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66E6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266E6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ยอด</w:t>
      </w:r>
      <w:r w:rsidRPr="00495FE1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ภาระผูกพันคงเหลือจำนวน</w:t>
      </w:r>
      <w:r w:rsidR="008C611C" w:rsidRPr="00495FE1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495FE1" w:rsidRPr="00495F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B6CEC" w:rsidRPr="00FB6CEC">
        <w:rPr>
          <w:rFonts w:asciiTheme="majorBidi" w:hAnsiTheme="majorBidi" w:cstheme="majorBidi"/>
          <w:sz w:val="30"/>
          <w:szCs w:val="30"/>
          <w:lang w:val="en-US"/>
        </w:rPr>
        <w:t>4,585.5</w:t>
      </w:r>
      <w:r w:rsidR="00FB6CE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495FE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495F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D6C5D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495F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495F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AE055A" w:rsidRPr="00495FE1">
        <w:rPr>
          <w:rFonts w:asciiTheme="majorBidi" w:hAnsiTheme="majorBidi" w:cstheme="majorBidi"/>
          <w:sz w:val="30"/>
          <w:szCs w:val="30"/>
        </w:rPr>
        <w:t>:</w:t>
      </w:r>
      <w:r w:rsidR="00AE055A" w:rsidRPr="00495FE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C39E3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FD6C5D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224</w:t>
      </w:r>
      <w:r w:rsidR="007C39E3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FD6C5D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C39E3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495FE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495F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495FE1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 w:rsidRPr="00495FE1">
        <w:rPr>
          <w:rFonts w:asciiTheme="majorBidi" w:hAnsiTheme="majorBidi" w:cstheme="majorBidi"/>
          <w:sz w:val="30"/>
          <w:szCs w:val="30"/>
        </w:rPr>
        <w:br/>
      </w:r>
      <w:r w:rsidR="00AE055A" w:rsidRPr="00495FE1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495F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495FE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495FE1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495F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5FE1" w:rsidRPr="00495FE1">
        <w:rPr>
          <w:rFonts w:asciiTheme="majorBidi" w:hAnsiTheme="majorBidi" w:cstheme="majorBidi"/>
          <w:sz w:val="30"/>
          <w:szCs w:val="30"/>
          <w:lang w:val="en-US"/>
        </w:rPr>
        <w:t xml:space="preserve">5,068.1 </w:t>
      </w:r>
      <w:r w:rsidR="00A16076" w:rsidRPr="00495FE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495F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495FE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D6C5D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495F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495F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495FE1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106E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FD6C5D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283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FD6C5D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9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106ED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106EDC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57CD33C6" w14:textId="77777777" w:rsidR="00A1588D" w:rsidRPr="00106EDC" w:rsidRDefault="00A1588D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FAF67D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1E493B" w:rsidRDefault="005727ED" w:rsidP="005727ED">
      <w:pPr>
        <w:spacing w:line="240" w:lineRule="auto"/>
        <w:ind w:left="540" w:right="-45"/>
        <w:jc w:val="thaiDistribute"/>
        <w:rPr>
          <w:rFonts w:cs="Times New Roman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0E700C3B" w14:textId="248B5814" w:rsidR="00F67D6D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F065D7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375E12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สหรัฐอเมริกาต่อเดือน</w:t>
      </w:r>
    </w:p>
    <w:p w14:paraId="13594C76" w14:textId="20C845A1" w:rsidR="00767F39" w:rsidRDefault="00767F3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7DC46BA" w14:textId="714C11B7" w:rsidR="0041552A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Default="0041552A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B0EBDB" w14:textId="570463B3" w:rsidR="0041552A" w:rsidRPr="0041552A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2566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0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8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Default="006B3ADB" w:rsidP="0041552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61877B9" w14:textId="00B27A8A" w:rsidR="00FB2425" w:rsidRDefault="006B3ADB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บริษัทย่อยได้ทำสัญญาบริหารจัดการคลังสินค้า</w:t>
      </w:r>
      <w:r w:rsidR="003479F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2481EA1E" w14:textId="77777777" w:rsidR="0041552A" w:rsidRDefault="0041552A" w:rsidP="004554DD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94873D1" w14:textId="77777777" w:rsidR="002D1934" w:rsidRPr="00F065D7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EE5F46" w:rsidRDefault="005A5157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F3DC327" w14:textId="72471756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4C2AF1D4" w14:textId="651BD2BC" w:rsidR="002849E2" w:rsidRPr="002336C7" w:rsidRDefault="00A4796E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6301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A0ED9" w:rsidRPr="00EE5F46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7A0ED9" w:rsidRPr="00EE5F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804D3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D113E4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="002849E2" w:rsidRPr="007455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745510" w:rsidRPr="00745510">
        <w:rPr>
          <w:rFonts w:asciiTheme="majorBidi" w:hAnsiTheme="majorBidi" w:cstheme="majorBidi"/>
          <w:spacing w:val="-4"/>
          <w:sz w:val="30"/>
          <w:szCs w:val="30"/>
          <w:lang w:val="en-US"/>
        </w:rPr>
        <w:t>44,877.5</w:t>
      </w:r>
      <w:r w:rsidR="002849E2" w:rsidRPr="0074551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745510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849E2" w:rsidRPr="007455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745510" w:rsidRPr="00745510">
        <w:rPr>
          <w:rFonts w:asciiTheme="majorBidi" w:hAnsiTheme="majorBidi" w:cstheme="majorBidi"/>
          <w:spacing w:val="-4"/>
          <w:sz w:val="30"/>
          <w:szCs w:val="30"/>
          <w:lang w:val="en-US"/>
        </w:rPr>
        <w:t>62.6</w:t>
      </w:r>
      <w:r w:rsidR="002849E2" w:rsidRPr="0074551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74551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30178" w:rsidRPr="00324D2F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FD6C5D" w:rsidRPr="00324D2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1</w:t>
      </w:r>
      <w:r w:rsidR="00630178" w:rsidRPr="00B671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30178" w:rsidRPr="00B671C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2563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38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377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59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</w:t>
      </w:r>
      <w:r w:rsidR="00630178" w:rsidRPr="00324D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า</w:t>
      </w:r>
      <w:r w:rsidR="00630178" w:rsidRPr="00324D2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="0063017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</w:t>
      </w:r>
      <w:r w:rsidR="006F2B4B">
        <w:rPr>
          <w:rFonts w:asciiTheme="majorBidi" w:hAnsiTheme="majorBidi" w:cstheme="majorBidi"/>
          <w:spacing w:val="-4"/>
          <w:sz w:val="30"/>
          <w:szCs w:val="30"/>
        </w:rPr>
        <w:br/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ค้ำประกันการเช่าสินทรัพย์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คิด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เป็นร้อยละ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="002849E2" w:rsidRPr="007752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หนี้สินตามสัญญาเช่า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2F3FC129" w14:textId="1CB1B369" w:rsidR="00EE5F46" w:rsidRP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lastRenderedPageBreak/>
        <w:t>คดีความ</w:t>
      </w:r>
    </w:p>
    <w:p w14:paraId="683C7DF6" w14:textId="77777777" w:rsid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7D3D530" w14:textId="5501328B" w:rsidR="0041552A" w:rsidRDefault="0062312A" w:rsidP="00775211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28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</w:rPr>
        <w:t>กรกฎาคม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2560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11</w:t>
      </w:r>
      <w:r w:rsidRPr="00F065D7">
        <w:rPr>
          <w:rFonts w:asciiTheme="majorBidi" w:hAnsiTheme="majorBidi"/>
          <w:sz w:val="30"/>
          <w:szCs w:val="30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5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</w:t>
      </w:r>
      <w:r w:rsidR="00425120">
        <w:rPr>
          <w:rFonts w:asciiTheme="majorBidi" w:hAnsiTheme="majorBidi"/>
          <w:sz w:val="30"/>
          <w:szCs w:val="30"/>
          <w:cs/>
          <w:lang w:val="th-TH"/>
        </w:rPr>
        <w:t>เหรียญสหรัฐอเมริกา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หรือเทียบเท่า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49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3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6F2B4B">
        <w:rPr>
          <w:rFonts w:asciiTheme="majorBidi" w:hAnsiTheme="majorBidi"/>
          <w:sz w:val="30"/>
          <w:szCs w:val="30"/>
          <w:cs/>
          <w:lang w:val="th-TH"/>
        </w:rPr>
        <w:br/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F065D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F065D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22</w:t>
      </w:r>
      <w:r w:rsidRPr="00F065D7">
        <w:rPr>
          <w:rFonts w:asciiTheme="majorBidi" w:hAnsiTheme="majorBidi"/>
          <w:spacing w:val="-4"/>
          <w:sz w:val="30"/>
          <w:szCs w:val="30"/>
        </w:rPr>
        <w:t>.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065D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70E3386" w14:textId="77777777" w:rsidR="00C62B78" w:rsidRDefault="00C62B78" w:rsidP="0077521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B8EEE5B" w14:textId="3AFE5A54" w:rsidR="00C95291" w:rsidRPr="004F172E" w:rsidRDefault="00A35F2B" w:rsidP="0038090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bookmarkStart w:id="4" w:name="_Hlk71290254"/>
      <w:r w:rsidRPr="00614A3B">
        <w:rPr>
          <w:rFonts w:asciiTheme="majorBidi" w:hAnsiTheme="majorBidi"/>
          <w:sz w:val="30"/>
          <w:szCs w:val="30"/>
          <w:cs/>
        </w:rPr>
        <w:t xml:space="preserve">ในเดือนสิงหาคม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2561</w:t>
      </w:r>
      <w:r w:rsidRPr="00614A3B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150</w:t>
      </w:r>
      <w:r w:rsidRPr="00614A3B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614A3B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</w:t>
      </w:r>
      <w:r w:rsidRPr="00614A3B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2561</w:t>
      </w:r>
      <w:r w:rsidRPr="00614A3B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</w:t>
      </w:r>
      <w:r w:rsidR="00FD6C5D" w:rsidRPr="00E9704B">
        <w:rPr>
          <w:rFonts w:asciiTheme="majorBidi" w:hAnsiTheme="majorBidi"/>
          <w:sz w:val="30"/>
          <w:szCs w:val="30"/>
          <w:lang w:val="en-US"/>
        </w:rPr>
        <w:t>28</w:t>
      </w:r>
      <w:r w:rsidRPr="00E9704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E9704B">
        <w:rPr>
          <w:rFonts w:asciiTheme="majorBidi" w:hAnsiTheme="majorBidi"/>
          <w:sz w:val="30"/>
          <w:szCs w:val="30"/>
        </w:rPr>
        <w:t xml:space="preserve"> </w:t>
      </w:r>
      <w:r w:rsidR="00EB6949" w:rsidRPr="00E9704B">
        <w:rPr>
          <w:rFonts w:asciiTheme="majorBidi" w:hAnsiTheme="majorBidi" w:hint="cs"/>
          <w:sz w:val="30"/>
          <w:szCs w:val="30"/>
          <w:cs/>
        </w:rPr>
        <w:t>โดย</w:t>
      </w:r>
      <w:r w:rsidRPr="00E9704B">
        <w:rPr>
          <w:rFonts w:asciiTheme="majorBidi" w:hAnsiTheme="majorBidi"/>
          <w:sz w:val="30"/>
          <w:szCs w:val="30"/>
          <w:cs/>
        </w:rPr>
        <w:t>ศาลชั้นต้น</w:t>
      </w:r>
      <w:r w:rsidR="00EB6949" w:rsidRPr="00E9704B">
        <w:rPr>
          <w:rFonts w:asciiTheme="majorBidi" w:hAnsiTheme="majorBidi" w:hint="cs"/>
          <w:sz w:val="30"/>
          <w:szCs w:val="30"/>
          <w:cs/>
        </w:rPr>
        <w:t>และศาลอุทธรณ์</w:t>
      </w:r>
      <w:r w:rsidRPr="00E9704B">
        <w:rPr>
          <w:rFonts w:asciiTheme="majorBidi" w:hAnsiTheme="majorBidi"/>
          <w:sz w:val="30"/>
          <w:szCs w:val="30"/>
          <w:cs/>
        </w:rPr>
        <w:t>ได้พิพากษายกฟ้อง</w:t>
      </w:r>
      <w:r w:rsidR="00614A3B" w:rsidRPr="00E9704B">
        <w:rPr>
          <w:rFonts w:asciiTheme="majorBidi" w:hAnsiTheme="majorBidi" w:hint="cs"/>
          <w:sz w:val="30"/>
          <w:szCs w:val="30"/>
          <w:cs/>
        </w:rPr>
        <w:t>แล้ว</w:t>
      </w:r>
      <w:r w:rsidRPr="00E9704B">
        <w:rPr>
          <w:rFonts w:asciiTheme="majorBidi" w:hAnsiTheme="majorBidi"/>
          <w:sz w:val="30"/>
          <w:szCs w:val="30"/>
          <w:cs/>
        </w:rPr>
        <w:t xml:space="preserve"> </w:t>
      </w:r>
      <w:r w:rsidR="00614A3B" w:rsidRPr="00E9704B">
        <w:rPr>
          <w:rFonts w:asciiTheme="majorBidi" w:hAnsiTheme="majorBidi"/>
          <w:sz w:val="30"/>
          <w:szCs w:val="30"/>
          <w:cs/>
        </w:rPr>
        <w:t>ปัจจุบัน</w:t>
      </w:r>
      <w:r w:rsidR="00E9704B" w:rsidRPr="00E9704B">
        <w:rPr>
          <w:rFonts w:asciiTheme="majorBidi" w:hAnsiTheme="majorBidi"/>
          <w:sz w:val="30"/>
          <w:szCs w:val="30"/>
          <w:cs/>
        </w:rPr>
        <w:t>คดีความอยู่ในกระบวนการศาลฎีกา</w:t>
      </w:r>
      <w:r w:rsidR="00853E4A" w:rsidRPr="00E9704B">
        <w:rPr>
          <w:rFonts w:asciiTheme="majorBidi" w:hAnsiTheme="majorBidi"/>
          <w:sz w:val="30"/>
          <w:szCs w:val="30"/>
          <w:cs/>
        </w:rPr>
        <w:t xml:space="preserve"> </w:t>
      </w:r>
      <w:r w:rsidRPr="00E9704B">
        <w:rPr>
          <w:rFonts w:asciiTheme="majorBidi" w:hAnsiTheme="majorBidi"/>
          <w:sz w:val="30"/>
          <w:szCs w:val="30"/>
          <w:cs/>
        </w:rPr>
        <w:t>ทั้งนี้</w:t>
      </w:r>
      <w:r w:rsidR="00040637" w:rsidRPr="00614A3B">
        <w:rPr>
          <w:rFonts w:asciiTheme="majorBidi" w:hAnsiTheme="majorBidi"/>
          <w:sz w:val="30"/>
          <w:szCs w:val="30"/>
        </w:rPr>
        <w:t xml:space="preserve"> </w:t>
      </w:r>
      <w:r w:rsidRPr="00614A3B">
        <w:rPr>
          <w:rFonts w:asciiTheme="majorBidi" w:hAnsiTheme="majorBidi"/>
          <w:sz w:val="30"/>
          <w:szCs w:val="30"/>
          <w:cs/>
        </w:rPr>
        <w:t>ฝ่ายบริหารของบริษัท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</w:p>
    <w:bookmarkEnd w:id="4"/>
    <w:p w14:paraId="7AF466BE" w14:textId="77777777" w:rsidR="0041552A" w:rsidRDefault="0041552A" w:rsidP="00FA457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C6C5C8" w14:textId="77777777" w:rsidR="00E35DB9" w:rsidRPr="004F172E" w:rsidRDefault="00E35DB9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F172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2908606" w14:textId="64BFA7EE" w:rsidR="00B761FE" w:rsidRDefault="00B761FE" w:rsidP="000F61A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4037C2E" w14:textId="71C09686" w:rsidR="000F61A6" w:rsidRPr="00104BFB" w:rsidRDefault="000F61A6" w:rsidP="00104BFB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8B7F52">
        <w:rPr>
          <w:rFonts w:asciiTheme="majorBidi" w:hAnsiTheme="majorBidi"/>
          <w:sz w:val="30"/>
          <w:szCs w:val="30"/>
        </w:rPr>
        <w:t xml:space="preserve">LIZU Trading </w:t>
      </w:r>
      <w:proofErr w:type="spellStart"/>
      <w:r w:rsidRPr="008B7F52">
        <w:rPr>
          <w:rFonts w:asciiTheme="majorBidi" w:hAnsiTheme="majorBidi"/>
          <w:sz w:val="30"/>
          <w:szCs w:val="30"/>
        </w:rPr>
        <w:t>Handels</w:t>
      </w:r>
      <w:proofErr w:type="spellEnd"/>
      <w:r w:rsidRPr="008B7F52">
        <w:rPr>
          <w:rFonts w:asciiTheme="majorBidi" w:hAnsiTheme="majorBidi"/>
          <w:sz w:val="30"/>
          <w:szCs w:val="30"/>
        </w:rPr>
        <w:t xml:space="preserve"> GmbH </w:t>
      </w:r>
      <w:r w:rsidRPr="008B7F52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</w:t>
      </w:r>
      <w:r w:rsidR="00104BFB">
        <w:rPr>
          <w:rFonts w:asciiTheme="majorBidi" w:hAnsiTheme="majorBidi" w:hint="cs"/>
          <w:sz w:val="30"/>
          <w:szCs w:val="30"/>
          <w:cs/>
        </w:rPr>
        <w:t>ในประเทศออสเตรีย</w:t>
      </w:r>
      <w:r w:rsidR="00DD6B6B" w:rsidRPr="008B7F52">
        <w:rPr>
          <w:rFonts w:asciiTheme="majorBidi" w:hAnsiTheme="majorBidi" w:hint="cs"/>
          <w:sz w:val="30"/>
          <w:szCs w:val="30"/>
          <w:cs/>
        </w:rPr>
        <w:t xml:space="preserve">และอยู่ระหว่างการชำระบัญชีเพื่อเลิกบริษัทตั้งแต่วันที่ </w:t>
      </w:r>
      <w:r w:rsidR="00DD6B6B" w:rsidRPr="008B7F52">
        <w:rPr>
          <w:rFonts w:asciiTheme="majorBidi" w:hAnsiTheme="majorBidi"/>
          <w:sz w:val="30"/>
          <w:szCs w:val="30"/>
          <w:lang w:val="en-US"/>
        </w:rPr>
        <w:t xml:space="preserve">11 </w:t>
      </w:r>
      <w:r w:rsidR="00DD6B6B" w:rsidRPr="008B7F52">
        <w:rPr>
          <w:rFonts w:asciiTheme="majorBidi" w:hAnsiTheme="majorBidi" w:hint="cs"/>
          <w:sz w:val="30"/>
          <w:szCs w:val="30"/>
          <w:cs/>
          <w:lang w:val="en-US"/>
        </w:rPr>
        <w:t xml:space="preserve">กรกฎาคม </w:t>
      </w:r>
      <w:r w:rsidR="00DD6B6B" w:rsidRPr="008B7F52">
        <w:rPr>
          <w:rFonts w:asciiTheme="majorBidi" w:hAnsiTheme="majorBidi"/>
          <w:sz w:val="30"/>
          <w:szCs w:val="30"/>
          <w:lang w:val="en-US"/>
        </w:rPr>
        <w:t xml:space="preserve">2559 </w:t>
      </w:r>
      <w:r w:rsidR="00645116" w:rsidRPr="008B7F52">
        <w:rPr>
          <w:rFonts w:asciiTheme="majorBidi" w:hAnsiTheme="majorBidi"/>
          <w:sz w:val="30"/>
          <w:szCs w:val="30"/>
          <w:cs/>
        </w:rPr>
        <w:t>ได้ชำระบัญชีเสร็จสิ้นแล้ว</w:t>
      </w:r>
      <w:r w:rsidR="009D2CB6" w:rsidRPr="008B7F5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9D2CB6" w:rsidRPr="008B7F52">
        <w:rPr>
          <w:rFonts w:asciiTheme="majorBidi" w:hAnsiTheme="majorBidi"/>
          <w:sz w:val="30"/>
          <w:szCs w:val="30"/>
          <w:lang w:val="en-US"/>
        </w:rPr>
        <w:t>2</w:t>
      </w:r>
      <w:r w:rsidR="009D2CB6" w:rsidRPr="008B7F52">
        <w:rPr>
          <w:rFonts w:asciiTheme="majorBidi" w:hAnsiTheme="majorBidi"/>
          <w:sz w:val="30"/>
          <w:szCs w:val="30"/>
        </w:rPr>
        <w:t xml:space="preserve"> </w:t>
      </w:r>
      <w:r w:rsidR="009D2CB6" w:rsidRPr="008B7F52">
        <w:rPr>
          <w:rFonts w:asciiTheme="majorBidi" w:hAnsiTheme="majorBidi" w:hint="cs"/>
          <w:sz w:val="30"/>
          <w:szCs w:val="30"/>
          <w:cs/>
        </w:rPr>
        <w:t>ตุลาคม</w:t>
      </w:r>
      <w:r w:rsidR="009D2CB6" w:rsidRPr="008B7F52">
        <w:rPr>
          <w:rFonts w:asciiTheme="majorBidi" w:hAnsiTheme="majorBidi"/>
          <w:sz w:val="30"/>
          <w:szCs w:val="30"/>
          <w:cs/>
        </w:rPr>
        <w:t xml:space="preserve"> </w:t>
      </w:r>
      <w:r w:rsidR="009D2CB6" w:rsidRPr="008B7F52">
        <w:rPr>
          <w:rFonts w:asciiTheme="majorBidi" w:hAnsiTheme="majorBidi"/>
          <w:sz w:val="30"/>
          <w:szCs w:val="30"/>
          <w:lang w:val="en-US"/>
        </w:rPr>
        <w:t>2564</w:t>
      </w:r>
    </w:p>
    <w:p w14:paraId="71A64DCC" w14:textId="77777777" w:rsidR="000F61A6" w:rsidRPr="0086470F" w:rsidRDefault="000F61A6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sectPr w:rsidR="000F61A6" w:rsidRPr="0086470F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D3E53" w14:textId="77777777" w:rsidR="00E15634" w:rsidRDefault="00E15634">
      <w:r>
        <w:separator/>
      </w:r>
    </w:p>
  </w:endnote>
  <w:endnote w:type="continuationSeparator" w:id="0">
    <w:p w14:paraId="2734A622" w14:textId="77777777" w:rsidR="00E15634" w:rsidRDefault="00E1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BD156" w14:textId="77777777" w:rsidR="000C0AA3" w:rsidRPr="00545E28" w:rsidRDefault="000C0AA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31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99AD4F1" w14:textId="77777777" w:rsidR="000C0AA3" w:rsidRDefault="000C0A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0C0AA3" w:rsidRPr="00B248A7" w:rsidRDefault="000C0AA3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34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723BC" w14:textId="77777777" w:rsidR="000C0AA3" w:rsidRPr="00173BD7" w:rsidRDefault="000C0AA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38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0C0AA3" w:rsidRPr="00175C2C" w:rsidRDefault="000C0AA3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C88DE" w14:textId="77777777" w:rsidR="00E15634" w:rsidRDefault="00E15634">
      <w:r>
        <w:separator/>
      </w:r>
    </w:p>
  </w:footnote>
  <w:footnote w:type="continuationSeparator" w:id="0">
    <w:p w14:paraId="33DC9323" w14:textId="77777777" w:rsidR="00E15634" w:rsidRDefault="00E1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652FD" w14:textId="77777777" w:rsidR="000C0AA3" w:rsidRDefault="000C0AA3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4EA6E48" w14:textId="77777777" w:rsidR="000C0AA3" w:rsidRDefault="000C0AA3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9586BC" w14:textId="1F0B1159" w:rsidR="000C0AA3" w:rsidRPr="002E7AE7" w:rsidRDefault="000C0AA3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335EDE8C" w14:textId="77777777" w:rsidR="000C0AA3" w:rsidRPr="008266EC" w:rsidRDefault="000C0AA3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7FF"/>
    <w:rsid w:val="00003BC8"/>
    <w:rsid w:val="00004B9C"/>
    <w:rsid w:val="0000550B"/>
    <w:rsid w:val="00006082"/>
    <w:rsid w:val="00006146"/>
    <w:rsid w:val="00006514"/>
    <w:rsid w:val="0000660C"/>
    <w:rsid w:val="000069B4"/>
    <w:rsid w:val="00006A83"/>
    <w:rsid w:val="00006EF1"/>
    <w:rsid w:val="000075E8"/>
    <w:rsid w:val="0000765B"/>
    <w:rsid w:val="000079CB"/>
    <w:rsid w:val="00007EA1"/>
    <w:rsid w:val="000105BE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26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6141"/>
    <w:rsid w:val="000762CB"/>
    <w:rsid w:val="00076449"/>
    <w:rsid w:val="00076E04"/>
    <w:rsid w:val="000771CF"/>
    <w:rsid w:val="00077472"/>
    <w:rsid w:val="0007760F"/>
    <w:rsid w:val="00077ABF"/>
    <w:rsid w:val="00077CE8"/>
    <w:rsid w:val="00077D95"/>
    <w:rsid w:val="000800A6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3301"/>
    <w:rsid w:val="000833D7"/>
    <w:rsid w:val="000834D2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37B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4F68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964"/>
    <w:rsid w:val="000B2E84"/>
    <w:rsid w:val="000B3933"/>
    <w:rsid w:val="000B3F0A"/>
    <w:rsid w:val="000B417A"/>
    <w:rsid w:val="000B448E"/>
    <w:rsid w:val="000B459C"/>
    <w:rsid w:val="000B4607"/>
    <w:rsid w:val="000B462A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6BF"/>
    <w:rsid w:val="000F17E2"/>
    <w:rsid w:val="000F1A36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02C"/>
    <w:rsid w:val="00103ABB"/>
    <w:rsid w:val="00103F88"/>
    <w:rsid w:val="001046DD"/>
    <w:rsid w:val="00104BFB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67DA6"/>
    <w:rsid w:val="00170019"/>
    <w:rsid w:val="00170BB6"/>
    <w:rsid w:val="00170C38"/>
    <w:rsid w:val="001711D0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CBC"/>
    <w:rsid w:val="001A1DA9"/>
    <w:rsid w:val="001A26AB"/>
    <w:rsid w:val="001A2817"/>
    <w:rsid w:val="001A2A57"/>
    <w:rsid w:val="001A2D2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4F1D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6F1"/>
    <w:rsid w:val="001E72AE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E7A"/>
    <w:rsid w:val="00201F6F"/>
    <w:rsid w:val="0020208D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913"/>
    <w:rsid w:val="00222AE2"/>
    <w:rsid w:val="00222DE5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5B9"/>
    <w:rsid w:val="0023070A"/>
    <w:rsid w:val="0023152A"/>
    <w:rsid w:val="00231AD9"/>
    <w:rsid w:val="00231D91"/>
    <w:rsid w:val="00232118"/>
    <w:rsid w:val="00232755"/>
    <w:rsid w:val="002336C7"/>
    <w:rsid w:val="0023371C"/>
    <w:rsid w:val="00233D94"/>
    <w:rsid w:val="00233F40"/>
    <w:rsid w:val="0023413C"/>
    <w:rsid w:val="0023501E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1955"/>
    <w:rsid w:val="00241D3D"/>
    <w:rsid w:val="00242264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9CC"/>
    <w:rsid w:val="00273A10"/>
    <w:rsid w:val="00273C41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8008F"/>
    <w:rsid w:val="002803FD"/>
    <w:rsid w:val="0028066B"/>
    <w:rsid w:val="0028070B"/>
    <w:rsid w:val="00280793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4FA3"/>
    <w:rsid w:val="002853B5"/>
    <w:rsid w:val="0028597E"/>
    <w:rsid w:val="00285D63"/>
    <w:rsid w:val="00285E0A"/>
    <w:rsid w:val="00285EFC"/>
    <w:rsid w:val="002865FF"/>
    <w:rsid w:val="00287365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4F21"/>
    <w:rsid w:val="0029549E"/>
    <w:rsid w:val="002966EA"/>
    <w:rsid w:val="002968C7"/>
    <w:rsid w:val="00296D73"/>
    <w:rsid w:val="00296E86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35D3"/>
    <w:rsid w:val="002E40A0"/>
    <w:rsid w:val="002E440C"/>
    <w:rsid w:val="002E4513"/>
    <w:rsid w:val="002E4DAA"/>
    <w:rsid w:val="002E4F85"/>
    <w:rsid w:val="002E52CA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1C59"/>
    <w:rsid w:val="00302389"/>
    <w:rsid w:val="00303261"/>
    <w:rsid w:val="00303BE7"/>
    <w:rsid w:val="00303DC2"/>
    <w:rsid w:val="00303F62"/>
    <w:rsid w:val="00304049"/>
    <w:rsid w:val="0030442C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A52"/>
    <w:rsid w:val="003107C7"/>
    <w:rsid w:val="0031097F"/>
    <w:rsid w:val="00312076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E6"/>
    <w:rsid w:val="0033268F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CCC"/>
    <w:rsid w:val="00337D86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3F"/>
    <w:rsid w:val="00351977"/>
    <w:rsid w:val="00351A51"/>
    <w:rsid w:val="00351D78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0C59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4602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3438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6F1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88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A52"/>
    <w:rsid w:val="00454084"/>
    <w:rsid w:val="004547C1"/>
    <w:rsid w:val="00454C4A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9BD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395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6E31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2AB"/>
    <w:rsid w:val="0050446A"/>
    <w:rsid w:val="0050475D"/>
    <w:rsid w:val="00504920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BE2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B9E"/>
    <w:rsid w:val="00565F84"/>
    <w:rsid w:val="00566283"/>
    <w:rsid w:val="0056676C"/>
    <w:rsid w:val="00566CA1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ABD"/>
    <w:rsid w:val="00576BC3"/>
    <w:rsid w:val="00576EA0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7D1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C05"/>
    <w:rsid w:val="005A7068"/>
    <w:rsid w:val="005A71D4"/>
    <w:rsid w:val="005A7572"/>
    <w:rsid w:val="005A7DCD"/>
    <w:rsid w:val="005B018C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7A3"/>
    <w:rsid w:val="005D3C3D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41F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3CD"/>
    <w:rsid w:val="005F4EAA"/>
    <w:rsid w:val="005F5098"/>
    <w:rsid w:val="005F5443"/>
    <w:rsid w:val="005F592E"/>
    <w:rsid w:val="005F619F"/>
    <w:rsid w:val="005F61EB"/>
    <w:rsid w:val="005F6F09"/>
    <w:rsid w:val="005F7225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4B6"/>
    <w:rsid w:val="006074F9"/>
    <w:rsid w:val="006105EC"/>
    <w:rsid w:val="0061076B"/>
    <w:rsid w:val="00610960"/>
    <w:rsid w:val="00610AA9"/>
    <w:rsid w:val="00610D1F"/>
    <w:rsid w:val="00611071"/>
    <w:rsid w:val="006118C3"/>
    <w:rsid w:val="00611A2B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1F73"/>
    <w:rsid w:val="0062241D"/>
    <w:rsid w:val="00622D20"/>
    <w:rsid w:val="0062312A"/>
    <w:rsid w:val="006233C0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2E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3BB"/>
    <w:rsid w:val="0065150C"/>
    <w:rsid w:val="006518E1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531D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482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99A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7E6"/>
    <w:rsid w:val="00687FE2"/>
    <w:rsid w:val="00690159"/>
    <w:rsid w:val="006903F3"/>
    <w:rsid w:val="00690A1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3E5B"/>
    <w:rsid w:val="0069420D"/>
    <w:rsid w:val="00694510"/>
    <w:rsid w:val="00694BEC"/>
    <w:rsid w:val="00694CF7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DC"/>
    <w:rsid w:val="006C48FD"/>
    <w:rsid w:val="006C4ACB"/>
    <w:rsid w:val="006C52A2"/>
    <w:rsid w:val="006C5662"/>
    <w:rsid w:val="006C58B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CD5"/>
    <w:rsid w:val="006D7F0B"/>
    <w:rsid w:val="006E0074"/>
    <w:rsid w:val="006E00CC"/>
    <w:rsid w:val="006E0A18"/>
    <w:rsid w:val="006E1148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727"/>
    <w:rsid w:val="006F7D20"/>
    <w:rsid w:val="006F7F17"/>
    <w:rsid w:val="007001B6"/>
    <w:rsid w:val="00700950"/>
    <w:rsid w:val="007009DF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07C"/>
    <w:rsid w:val="007163A2"/>
    <w:rsid w:val="0071670B"/>
    <w:rsid w:val="00716E7D"/>
    <w:rsid w:val="00716F83"/>
    <w:rsid w:val="00717361"/>
    <w:rsid w:val="00717549"/>
    <w:rsid w:val="007205DF"/>
    <w:rsid w:val="00720B80"/>
    <w:rsid w:val="00720ED8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B2F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7AB"/>
    <w:rsid w:val="007F57F7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3DF"/>
    <w:rsid w:val="00804402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64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1561"/>
    <w:rsid w:val="00872668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2C9"/>
    <w:rsid w:val="0089096D"/>
    <w:rsid w:val="00890B9E"/>
    <w:rsid w:val="00890D62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70B5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535"/>
    <w:rsid w:val="008C5693"/>
    <w:rsid w:val="008C5CD2"/>
    <w:rsid w:val="008C5D4A"/>
    <w:rsid w:val="008C611C"/>
    <w:rsid w:val="008C63E8"/>
    <w:rsid w:val="008C66A4"/>
    <w:rsid w:val="008C7294"/>
    <w:rsid w:val="008C75D7"/>
    <w:rsid w:val="008C789D"/>
    <w:rsid w:val="008C7B63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989"/>
    <w:rsid w:val="008D7AAF"/>
    <w:rsid w:val="008E0435"/>
    <w:rsid w:val="008E0BE6"/>
    <w:rsid w:val="008E0C8B"/>
    <w:rsid w:val="008E0EB4"/>
    <w:rsid w:val="008E119A"/>
    <w:rsid w:val="008E14A1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45C3"/>
    <w:rsid w:val="00914F19"/>
    <w:rsid w:val="00915A0F"/>
    <w:rsid w:val="00916450"/>
    <w:rsid w:val="00916621"/>
    <w:rsid w:val="009173EB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843"/>
    <w:rsid w:val="00934FE2"/>
    <w:rsid w:val="00935251"/>
    <w:rsid w:val="009355DA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EBD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420"/>
    <w:rsid w:val="009916B5"/>
    <w:rsid w:val="00991A40"/>
    <w:rsid w:val="00991EAA"/>
    <w:rsid w:val="00991F42"/>
    <w:rsid w:val="009924F0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C3E"/>
    <w:rsid w:val="009C61C3"/>
    <w:rsid w:val="009C66E4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95E"/>
    <w:rsid w:val="009D3D40"/>
    <w:rsid w:val="009D450C"/>
    <w:rsid w:val="009D49D9"/>
    <w:rsid w:val="009D4B3A"/>
    <w:rsid w:val="009D4C85"/>
    <w:rsid w:val="009D52A2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1DF"/>
    <w:rsid w:val="009F56FD"/>
    <w:rsid w:val="009F60C3"/>
    <w:rsid w:val="009F60E0"/>
    <w:rsid w:val="009F6230"/>
    <w:rsid w:val="009F62AB"/>
    <w:rsid w:val="009F675B"/>
    <w:rsid w:val="009F68EB"/>
    <w:rsid w:val="009F6B3B"/>
    <w:rsid w:val="009F6C1D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A3"/>
    <w:rsid w:val="00A130EF"/>
    <w:rsid w:val="00A13368"/>
    <w:rsid w:val="00A13DA7"/>
    <w:rsid w:val="00A14486"/>
    <w:rsid w:val="00A1495C"/>
    <w:rsid w:val="00A14ABF"/>
    <w:rsid w:val="00A14E1A"/>
    <w:rsid w:val="00A14FB7"/>
    <w:rsid w:val="00A1565F"/>
    <w:rsid w:val="00A1588D"/>
    <w:rsid w:val="00A15B65"/>
    <w:rsid w:val="00A16076"/>
    <w:rsid w:val="00A16194"/>
    <w:rsid w:val="00A165FD"/>
    <w:rsid w:val="00A16D7E"/>
    <w:rsid w:val="00A16DBB"/>
    <w:rsid w:val="00A16EC3"/>
    <w:rsid w:val="00A16F51"/>
    <w:rsid w:val="00A173DD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E96"/>
    <w:rsid w:val="00A248E1"/>
    <w:rsid w:val="00A249DE"/>
    <w:rsid w:val="00A249F5"/>
    <w:rsid w:val="00A24B9A"/>
    <w:rsid w:val="00A24BC4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D4"/>
    <w:rsid w:val="00A37927"/>
    <w:rsid w:val="00A37E63"/>
    <w:rsid w:val="00A40587"/>
    <w:rsid w:val="00A409AE"/>
    <w:rsid w:val="00A40A83"/>
    <w:rsid w:val="00A40C09"/>
    <w:rsid w:val="00A4108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B2A"/>
    <w:rsid w:val="00A43E8F"/>
    <w:rsid w:val="00A44138"/>
    <w:rsid w:val="00A44326"/>
    <w:rsid w:val="00A4461D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0D1D"/>
    <w:rsid w:val="00A619E4"/>
    <w:rsid w:val="00A61E35"/>
    <w:rsid w:val="00A625B2"/>
    <w:rsid w:val="00A627F6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24AE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2F04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77"/>
    <w:rsid w:val="00A8667E"/>
    <w:rsid w:val="00A86765"/>
    <w:rsid w:val="00A8698C"/>
    <w:rsid w:val="00A8781E"/>
    <w:rsid w:val="00A879B8"/>
    <w:rsid w:val="00A87C35"/>
    <w:rsid w:val="00A90790"/>
    <w:rsid w:val="00A908F7"/>
    <w:rsid w:val="00A908FB"/>
    <w:rsid w:val="00A90B3D"/>
    <w:rsid w:val="00A9102B"/>
    <w:rsid w:val="00A9197B"/>
    <w:rsid w:val="00A92498"/>
    <w:rsid w:val="00A9292C"/>
    <w:rsid w:val="00A92BBA"/>
    <w:rsid w:val="00A92CBA"/>
    <w:rsid w:val="00A93263"/>
    <w:rsid w:val="00A93D27"/>
    <w:rsid w:val="00A94485"/>
    <w:rsid w:val="00A94A91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F1"/>
    <w:rsid w:val="00AD38FB"/>
    <w:rsid w:val="00AD3A98"/>
    <w:rsid w:val="00AD3BE3"/>
    <w:rsid w:val="00AD3E64"/>
    <w:rsid w:val="00AD404C"/>
    <w:rsid w:val="00AD4315"/>
    <w:rsid w:val="00AD4706"/>
    <w:rsid w:val="00AD47CC"/>
    <w:rsid w:val="00AD481E"/>
    <w:rsid w:val="00AD4B5A"/>
    <w:rsid w:val="00AD4C76"/>
    <w:rsid w:val="00AD554D"/>
    <w:rsid w:val="00AD6106"/>
    <w:rsid w:val="00AD6380"/>
    <w:rsid w:val="00AD63EB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40C1"/>
    <w:rsid w:val="00AF41FF"/>
    <w:rsid w:val="00AF465A"/>
    <w:rsid w:val="00AF4801"/>
    <w:rsid w:val="00AF4833"/>
    <w:rsid w:val="00AF48FB"/>
    <w:rsid w:val="00AF4AFD"/>
    <w:rsid w:val="00AF51F8"/>
    <w:rsid w:val="00AF5850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47D7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83E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90F"/>
    <w:rsid w:val="00B66FBB"/>
    <w:rsid w:val="00B670F0"/>
    <w:rsid w:val="00B67103"/>
    <w:rsid w:val="00B671C4"/>
    <w:rsid w:val="00B67AA5"/>
    <w:rsid w:val="00B67D8D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22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C09"/>
    <w:rsid w:val="00B95DA5"/>
    <w:rsid w:val="00B96303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209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183"/>
    <w:rsid w:val="00C005F2"/>
    <w:rsid w:val="00C008A3"/>
    <w:rsid w:val="00C00A18"/>
    <w:rsid w:val="00C0175E"/>
    <w:rsid w:val="00C01871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23DD"/>
    <w:rsid w:val="00C22A27"/>
    <w:rsid w:val="00C23538"/>
    <w:rsid w:val="00C23950"/>
    <w:rsid w:val="00C2397B"/>
    <w:rsid w:val="00C24305"/>
    <w:rsid w:val="00C251DA"/>
    <w:rsid w:val="00C252AD"/>
    <w:rsid w:val="00C26307"/>
    <w:rsid w:val="00C26627"/>
    <w:rsid w:val="00C2676F"/>
    <w:rsid w:val="00C2692C"/>
    <w:rsid w:val="00C26F4D"/>
    <w:rsid w:val="00C27058"/>
    <w:rsid w:val="00C2706E"/>
    <w:rsid w:val="00C27366"/>
    <w:rsid w:val="00C27B52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3B53"/>
    <w:rsid w:val="00C34660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7B3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578D"/>
    <w:rsid w:val="00C75A02"/>
    <w:rsid w:val="00C75A60"/>
    <w:rsid w:val="00C75C92"/>
    <w:rsid w:val="00C75CE7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4FF"/>
    <w:rsid w:val="00CB45E7"/>
    <w:rsid w:val="00CB47B5"/>
    <w:rsid w:val="00CB4989"/>
    <w:rsid w:val="00CB4A9A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65AA"/>
    <w:rsid w:val="00CD692A"/>
    <w:rsid w:val="00CD719F"/>
    <w:rsid w:val="00CD789A"/>
    <w:rsid w:val="00CD792E"/>
    <w:rsid w:val="00CE004D"/>
    <w:rsid w:val="00CE0C6B"/>
    <w:rsid w:val="00CE18BD"/>
    <w:rsid w:val="00CE19AA"/>
    <w:rsid w:val="00CE1AB5"/>
    <w:rsid w:val="00CE1B42"/>
    <w:rsid w:val="00CE1B7D"/>
    <w:rsid w:val="00CE30F6"/>
    <w:rsid w:val="00CE3540"/>
    <w:rsid w:val="00CE3A44"/>
    <w:rsid w:val="00CE3E20"/>
    <w:rsid w:val="00CE3FEC"/>
    <w:rsid w:val="00CE4135"/>
    <w:rsid w:val="00CE448D"/>
    <w:rsid w:val="00CE45AA"/>
    <w:rsid w:val="00CE4704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F0168"/>
    <w:rsid w:val="00CF028C"/>
    <w:rsid w:val="00CF0BB7"/>
    <w:rsid w:val="00CF0CA9"/>
    <w:rsid w:val="00CF15C2"/>
    <w:rsid w:val="00CF16D6"/>
    <w:rsid w:val="00CF1B36"/>
    <w:rsid w:val="00CF1EB1"/>
    <w:rsid w:val="00CF202E"/>
    <w:rsid w:val="00CF3342"/>
    <w:rsid w:val="00CF36E2"/>
    <w:rsid w:val="00CF3C5C"/>
    <w:rsid w:val="00CF3EF7"/>
    <w:rsid w:val="00CF41FA"/>
    <w:rsid w:val="00CF4616"/>
    <w:rsid w:val="00CF5084"/>
    <w:rsid w:val="00CF50C0"/>
    <w:rsid w:val="00CF5778"/>
    <w:rsid w:val="00CF5820"/>
    <w:rsid w:val="00CF5893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2CFD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704E"/>
    <w:rsid w:val="00D176A2"/>
    <w:rsid w:val="00D176AB"/>
    <w:rsid w:val="00D17EC1"/>
    <w:rsid w:val="00D20309"/>
    <w:rsid w:val="00D20C91"/>
    <w:rsid w:val="00D21105"/>
    <w:rsid w:val="00D222E9"/>
    <w:rsid w:val="00D22713"/>
    <w:rsid w:val="00D227D7"/>
    <w:rsid w:val="00D229A7"/>
    <w:rsid w:val="00D22B68"/>
    <w:rsid w:val="00D23025"/>
    <w:rsid w:val="00D238E0"/>
    <w:rsid w:val="00D23A04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617"/>
    <w:rsid w:val="00D60AF6"/>
    <w:rsid w:val="00D62410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3D5"/>
    <w:rsid w:val="00D66AAB"/>
    <w:rsid w:val="00D66AC6"/>
    <w:rsid w:val="00D672B4"/>
    <w:rsid w:val="00D6746B"/>
    <w:rsid w:val="00D67ED1"/>
    <w:rsid w:val="00D70063"/>
    <w:rsid w:val="00D700EC"/>
    <w:rsid w:val="00D7012C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ACF"/>
    <w:rsid w:val="00D77B12"/>
    <w:rsid w:val="00D77B81"/>
    <w:rsid w:val="00D77C65"/>
    <w:rsid w:val="00D81360"/>
    <w:rsid w:val="00D8196A"/>
    <w:rsid w:val="00D821F6"/>
    <w:rsid w:val="00D82BC8"/>
    <w:rsid w:val="00D82CD7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9E0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4526"/>
    <w:rsid w:val="00DC4562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39F"/>
    <w:rsid w:val="00DD08D1"/>
    <w:rsid w:val="00DD0C3B"/>
    <w:rsid w:val="00DD0E27"/>
    <w:rsid w:val="00DD11C1"/>
    <w:rsid w:val="00DD187E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F55"/>
    <w:rsid w:val="00DD5F98"/>
    <w:rsid w:val="00DD60C4"/>
    <w:rsid w:val="00DD67F8"/>
    <w:rsid w:val="00DD6B6B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5C5B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2D6F"/>
    <w:rsid w:val="00E03659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B76"/>
    <w:rsid w:val="00E05BEC"/>
    <w:rsid w:val="00E06207"/>
    <w:rsid w:val="00E06483"/>
    <w:rsid w:val="00E06535"/>
    <w:rsid w:val="00E066C3"/>
    <w:rsid w:val="00E0688F"/>
    <w:rsid w:val="00E06E94"/>
    <w:rsid w:val="00E06F4D"/>
    <w:rsid w:val="00E07809"/>
    <w:rsid w:val="00E07C7A"/>
    <w:rsid w:val="00E07C8E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634"/>
    <w:rsid w:val="00E1575D"/>
    <w:rsid w:val="00E15C01"/>
    <w:rsid w:val="00E162FF"/>
    <w:rsid w:val="00E16557"/>
    <w:rsid w:val="00E17029"/>
    <w:rsid w:val="00E17997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1A5"/>
    <w:rsid w:val="00E303E3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A25"/>
    <w:rsid w:val="00E44DDD"/>
    <w:rsid w:val="00E4536E"/>
    <w:rsid w:val="00E4543D"/>
    <w:rsid w:val="00E45935"/>
    <w:rsid w:val="00E46C3B"/>
    <w:rsid w:val="00E470BD"/>
    <w:rsid w:val="00E47683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7A5"/>
    <w:rsid w:val="00E6387C"/>
    <w:rsid w:val="00E64132"/>
    <w:rsid w:val="00E64565"/>
    <w:rsid w:val="00E649BA"/>
    <w:rsid w:val="00E6543C"/>
    <w:rsid w:val="00E65793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7167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897"/>
    <w:rsid w:val="00E869AF"/>
    <w:rsid w:val="00E86A1A"/>
    <w:rsid w:val="00E86E97"/>
    <w:rsid w:val="00E87519"/>
    <w:rsid w:val="00E87635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22CC"/>
    <w:rsid w:val="00EA2896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38C6"/>
    <w:rsid w:val="00EB4CA2"/>
    <w:rsid w:val="00EB4EC3"/>
    <w:rsid w:val="00EB59B8"/>
    <w:rsid w:val="00EB5A35"/>
    <w:rsid w:val="00EB620F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34E3"/>
    <w:rsid w:val="00EC360F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25B"/>
    <w:rsid w:val="00ED03E0"/>
    <w:rsid w:val="00ED0B18"/>
    <w:rsid w:val="00ED0F68"/>
    <w:rsid w:val="00ED10C4"/>
    <w:rsid w:val="00ED1460"/>
    <w:rsid w:val="00ED16B6"/>
    <w:rsid w:val="00ED1A9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F46"/>
    <w:rsid w:val="00EE62D3"/>
    <w:rsid w:val="00EE7622"/>
    <w:rsid w:val="00EE782E"/>
    <w:rsid w:val="00EF0028"/>
    <w:rsid w:val="00EF037A"/>
    <w:rsid w:val="00EF077F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D83"/>
    <w:rsid w:val="00EF1E87"/>
    <w:rsid w:val="00EF1FD0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AA1"/>
    <w:rsid w:val="00F16BAF"/>
    <w:rsid w:val="00F16D3E"/>
    <w:rsid w:val="00F16FF3"/>
    <w:rsid w:val="00F1727E"/>
    <w:rsid w:val="00F17498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A1E"/>
    <w:rsid w:val="00F24CD2"/>
    <w:rsid w:val="00F25DE5"/>
    <w:rsid w:val="00F263D6"/>
    <w:rsid w:val="00F264FF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6C5"/>
    <w:rsid w:val="00F437C2"/>
    <w:rsid w:val="00F4386B"/>
    <w:rsid w:val="00F43CA7"/>
    <w:rsid w:val="00F441C2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2D5"/>
    <w:rsid w:val="00F545E0"/>
    <w:rsid w:val="00F54E17"/>
    <w:rsid w:val="00F54F79"/>
    <w:rsid w:val="00F550CA"/>
    <w:rsid w:val="00F556C3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DE"/>
    <w:rsid w:val="00F62CF5"/>
    <w:rsid w:val="00F62E32"/>
    <w:rsid w:val="00F6335E"/>
    <w:rsid w:val="00F6363C"/>
    <w:rsid w:val="00F638B9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19A6"/>
    <w:rsid w:val="00F833F1"/>
    <w:rsid w:val="00F838FE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BC3"/>
    <w:rsid w:val="00F87DC2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2F3"/>
    <w:rsid w:val="00FB2425"/>
    <w:rsid w:val="00FB29AB"/>
    <w:rsid w:val="00FB3375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C061D"/>
    <w:rsid w:val="00FC0718"/>
    <w:rsid w:val="00FC0A39"/>
    <w:rsid w:val="00FC0B50"/>
    <w:rsid w:val="00FC118E"/>
    <w:rsid w:val="00FC1291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F92"/>
    <w:rsid w:val="00FF753D"/>
    <w:rsid w:val="00FF7602"/>
    <w:rsid w:val="00FF76CE"/>
    <w:rsid w:val="00FF7CC3"/>
    <w:rsid w:val="00FF7EA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FE5FFD-650E-43CB-B884-C94E3236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27</Pages>
  <Words>5455</Words>
  <Characters>31096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3</cp:revision>
  <cp:lastPrinted>2021-10-21T10:47:00Z</cp:lastPrinted>
  <dcterms:created xsi:type="dcterms:W3CDTF">2021-11-06T10:12:00Z</dcterms:created>
  <dcterms:modified xsi:type="dcterms:W3CDTF">2021-11-09T02:39:00Z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