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EACAD" w14:textId="77777777" w:rsidR="00783487" w:rsidRPr="00F463CA" w:rsidRDefault="00C97E88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43A6E6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D669221" w14:textId="77777777" w:rsidR="00AE0C34" w:rsidRPr="00F463CA" w:rsidRDefault="00AE0C3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D47D85" w14:textId="77777777" w:rsidR="00527F7A" w:rsidRPr="00F463CA" w:rsidRDefault="00527F7A" w:rsidP="00527F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463C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B6F94BC" w14:textId="5A98D6C7" w:rsidR="00792ED0" w:rsidRPr="00F463CA" w:rsidRDefault="00527F7A" w:rsidP="00527F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F463C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240CA4" w:rsidRPr="00F463C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</w:t>
      </w:r>
      <w:r w:rsidRPr="00F463C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463CA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F463CA">
        <w:rPr>
          <w:rFonts w:asciiTheme="majorBidi" w:hAnsiTheme="majorBidi" w:cstheme="majorBidi"/>
          <w:b w:val="0"/>
          <w:bCs w:val="0"/>
          <w:sz w:val="32"/>
          <w:szCs w:val="32"/>
          <w:cs/>
        </w:rPr>
        <w:t>0</w:t>
      </w:r>
      <w:r w:rsidRPr="00F463C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40CA4" w:rsidRPr="00F463C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Pr="00F463CA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42A9BF45" w14:textId="77777777" w:rsidR="00792ED0" w:rsidRPr="00F463CA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463C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51BA525" w14:textId="77777777" w:rsidR="003E6A5C" w:rsidRPr="00F463CA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F87D93" w:rsidRPr="00F463C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F463C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9B1F36" w14:textId="77777777" w:rsidR="003E6A5C" w:rsidRPr="00F463CA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3E6A5C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77777777" w:rsidR="0024582A" w:rsidRPr="00F463C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D43C0" w14:textId="163B918F" w:rsidR="008C659C" w:rsidRPr="00F463CA" w:rsidRDefault="004057FF" w:rsidP="0096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792ED0" w:rsidRPr="00F463CA">
        <w:rPr>
          <w:rFonts w:asciiTheme="majorBidi" w:hAnsiTheme="majorBidi" w:cstheme="majorBidi"/>
          <w:sz w:val="30"/>
          <w:szCs w:val="30"/>
        </w:rPr>
        <w:t>3</w:t>
      </w:r>
      <w:r w:rsidR="00527F7A" w:rsidRPr="00F463CA">
        <w:rPr>
          <w:rFonts w:asciiTheme="majorBidi" w:hAnsiTheme="majorBidi" w:cstheme="majorBidi"/>
          <w:sz w:val="30"/>
          <w:szCs w:val="30"/>
        </w:rPr>
        <w:t xml:space="preserve">0 </w:t>
      </w:r>
      <w:r w:rsidR="00240CA4" w:rsidRPr="00F463CA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527F7A"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2ED0" w:rsidRPr="00F463CA">
        <w:rPr>
          <w:rFonts w:asciiTheme="majorBidi" w:hAnsiTheme="majorBidi" w:cstheme="majorBidi"/>
          <w:sz w:val="30"/>
          <w:szCs w:val="30"/>
        </w:rPr>
        <w:t>256</w:t>
      </w:r>
      <w:r w:rsidR="00DA7D28" w:rsidRPr="00F463CA">
        <w:rPr>
          <w:rFonts w:asciiTheme="majorBidi" w:hAnsiTheme="majorBidi" w:cstheme="majorBidi"/>
          <w:sz w:val="30"/>
          <w:szCs w:val="30"/>
        </w:rPr>
        <w:t>4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C5F90" w:rsidRPr="00F463CA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240CA4" w:rsidRPr="00F463CA">
        <w:rPr>
          <w:rFonts w:asciiTheme="majorBidi" w:hAnsiTheme="majorBidi" w:cstheme="majorBidi"/>
          <w:sz w:val="30"/>
          <w:szCs w:val="30"/>
          <w:cs/>
        </w:rPr>
        <w:t>เก้า</w:t>
      </w:r>
      <w:r w:rsidR="000C5F90" w:rsidRPr="00F463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C5F90" w:rsidRPr="00F463CA">
        <w:rPr>
          <w:rFonts w:asciiTheme="majorBidi" w:hAnsiTheme="majorBidi" w:cstheme="majorBidi"/>
          <w:sz w:val="30"/>
          <w:szCs w:val="30"/>
        </w:rPr>
        <w:t xml:space="preserve">30 </w:t>
      </w:r>
      <w:r w:rsidR="00240CA4" w:rsidRPr="00F463C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0C5F90" w:rsidRPr="00F463CA">
        <w:rPr>
          <w:rFonts w:asciiTheme="majorBidi" w:hAnsiTheme="majorBidi" w:cstheme="majorBidi"/>
          <w:sz w:val="30"/>
          <w:szCs w:val="30"/>
        </w:rPr>
        <w:t>2564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</w:t>
      </w:r>
      <w:r w:rsidR="00792ED0" w:rsidRPr="00F463CA">
        <w:rPr>
          <w:rFonts w:asciiTheme="majorBidi" w:hAnsiTheme="majorBidi" w:cstheme="majorBidi"/>
          <w:spacing w:val="-2"/>
          <w:sz w:val="30"/>
          <w:szCs w:val="30"/>
          <w:cs/>
        </w:rPr>
        <w:t>ด</w:t>
      </w:r>
      <w:r w:rsidR="00240CA4" w:rsidRPr="00F463CA">
        <w:rPr>
          <w:rFonts w:asciiTheme="majorBidi" w:hAnsiTheme="majorBidi" w:cstheme="majorBidi"/>
          <w:spacing w:val="-2"/>
          <w:sz w:val="30"/>
          <w:szCs w:val="30"/>
          <w:cs/>
        </w:rPr>
        <w:t>เก้า</w:t>
      </w:r>
      <w:r w:rsidR="00615CBC" w:rsidRPr="00F463C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F463C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527F7A" w:rsidRPr="00F463CA">
        <w:rPr>
          <w:rFonts w:asciiTheme="majorBidi" w:hAnsiTheme="majorBidi" w:cstheme="majorBidi"/>
          <w:sz w:val="30"/>
          <w:szCs w:val="30"/>
        </w:rPr>
        <w:t xml:space="preserve">30 </w:t>
      </w:r>
      <w:r w:rsidR="00240CA4" w:rsidRPr="00F463C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792ED0"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A7D28" w:rsidRPr="00F463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="006034D4"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ของบริษัท</w:t>
      </w:r>
      <w:r w:rsidR="006034D4"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="006034D4"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6034D4"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="006034D4"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ซินเน็ค</w:t>
      </w:r>
      <w:r w:rsidR="006034D4"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5C03D7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</w:t>
      </w:r>
      <w:r w:rsidR="006034D4"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="008C659C"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77777777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94406" w:rsidRPr="00F463CA">
        <w:rPr>
          <w:rFonts w:asciiTheme="majorBidi" w:hAnsiTheme="majorBidi" w:cstheme="majorBidi"/>
          <w:sz w:val="30"/>
          <w:szCs w:val="30"/>
        </w:rPr>
        <w:t xml:space="preserve">  </w:t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7C44E12" w14:textId="77777777" w:rsidR="007C5909" w:rsidRDefault="007C5909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954E55" w14:textId="0CE6A7E9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(บัณฑิต ตั้งภากรณ์)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77777777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8509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609D5E2B" w:rsidR="005A5A86" w:rsidRPr="00F463CA" w:rsidRDefault="00957503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7AD95579" w14:textId="77777777" w:rsidR="0084599B" w:rsidRPr="00F463CA" w:rsidRDefault="0084599B" w:rsidP="00797F2F">
      <w:pPr>
        <w:spacing w:line="240" w:lineRule="auto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sectPr w:rsidR="0084599B" w:rsidRPr="00F463CA" w:rsidSect="007C5909">
      <w:headerReference w:type="default" r:id="rId18"/>
      <w:footerReference w:type="default" r:id="rId19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7A71B" w14:textId="77777777" w:rsidR="0030067B" w:rsidRDefault="0030067B">
      <w:r>
        <w:separator/>
      </w:r>
    </w:p>
  </w:endnote>
  <w:endnote w:type="continuationSeparator" w:id="0">
    <w:p w14:paraId="1C9C50B9" w14:textId="77777777" w:rsidR="0030067B" w:rsidRDefault="00300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E970E" w14:textId="77777777" w:rsidR="00642064" w:rsidRDefault="00642064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642064" w:rsidRDefault="006420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08DED" w14:textId="77777777" w:rsidR="00642064" w:rsidRDefault="00642064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642064" w:rsidRPr="002E241D" w:rsidRDefault="00642064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F72F7" w14:textId="446FE107" w:rsidR="007C5909" w:rsidRPr="007C5909" w:rsidRDefault="007C590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49120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2BEE1" w14:textId="3F978CC9" w:rsidR="007C5909" w:rsidRPr="007C5909" w:rsidRDefault="007C590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C59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C590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C590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C590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C59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84801" w14:textId="77777777" w:rsidR="0030067B" w:rsidRDefault="0030067B">
      <w:r>
        <w:separator/>
      </w:r>
    </w:p>
  </w:footnote>
  <w:footnote w:type="continuationSeparator" w:id="0">
    <w:p w14:paraId="4A31E45C" w14:textId="77777777" w:rsidR="0030067B" w:rsidRDefault="00300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908BF" w14:textId="77777777" w:rsidR="00642064" w:rsidRDefault="007C5909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DA29A" w14:textId="77777777" w:rsidR="00642064" w:rsidRDefault="00642064">
    <w:pPr>
      <w:pStyle w:val="Header"/>
    </w:pPr>
  </w:p>
  <w:p w14:paraId="3F33DBF1" w14:textId="77777777" w:rsidR="00642064" w:rsidRDefault="00642064">
    <w:pPr>
      <w:pStyle w:val="Header"/>
    </w:pPr>
  </w:p>
  <w:p w14:paraId="438978E7" w14:textId="77777777" w:rsidR="00642064" w:rsidRDefault="00642064">
    <w:pPr>
      <w:pStyle w:val="Header"/>
    </w:pPr>
  </w:p>
  <w:p w14:paraId="0BF01348" w14:textId="77777777" w:rsidR="00642064" w:rsidRDefault="006420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F4C35" w14:textId="77777777" w:rsidR="00642064" w:rsidRDefault="006420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642064" w:rsidRPr="00005ACB" w:rsidRDefault="006420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0EE2C" w14:textId="77777777" w:rsidR="00642064" w:rsidRPr="004F6D6D" w:rsidRDefault="0064206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642064" w:rsidRPr="004F6D6D" w:rsidRDefault="0064206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642064" w:rsidRPr="004F6D6D" w:rsidRDefault="0064206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642064" w:rsidRPr="004F6D6D" w:rsidRDefault="0064206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642064" w:rsidRPr="004F6D6D" w:rsidRDefault="0064206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642064" w:rsidRPr="004F6D6D" w:rsidRDefault="0064206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9DA61E1" w14:textId="77777777" w:rsidR="00642064" w:rsidRPr="004F6D6D" w:rsidRDefault="0064206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642064" w:rsidRPr="004F6D6D" w:rsidRDefault="00642064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EA595" w14:textId="77777777" w:rsidR="00642064" w:rsidRPr="007C5909" w:rsidRDefault="00642064" w:rsidP="007C59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3A3DF5"/>
    <w:multiLevelType w:val="hybridMultilevel"/>
    <w:tmpl w:val="CCFEBA36"/>
    <w:lvl w:ilvl="0" w:tplc="2290453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3173FB3"/>
    <w:multiLevelType w:val="hybridMultilevel"/>
    <w:tmpl w:val="CE9A9612"/>
    <w:lvl w:ilvl="0" w:tplc="00BA3558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7461A6"/>
    <w:multiLevelType w:val="hybridMultilevel"/>
    <w:tmpl w:val="786EAB76"/>
    <w:lvl w:ilvl="0" w:tplc="DE24C9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20" w15:restartNumberingAfterBreak="0">
    <w:nsid w:val="63946D27"/>
    <w:multiLevelType w:val="hybridMultilevel"/>
    <w:tmpl w:val="8132D6C2"/>
    <w:lvl w:ilvl="0" w:tplc="B41AF58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30" w15:restartNumberingAfterBreak="0">
    <w:nsid w:val="7FF820D3"/>
    <w:multiLevelType w:val="hybridMultilevel"/>
    <w:tmpl w:val="C582AD08"/>
    <w:lvl w:ilvl="0" w:tplc="F00A77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9"/>
  </w:num>
  <w:num w:numId="5">
    <w:abstractNumId w:val="29"/>
  </w:num>
  <w:num w:numId="6">
    <w:abstractNumId w:val="7"/>
  </w:num>
  <w:num w:numId="7">
    <w:abstractNumId w:val="19"/>
  </w:num>
  <w:num w:numId="8">
    <w:abstractNumId w:val="4"/>
  </w:num>
  <w:num w:numId="9">
    <w:abstractNumId w:val="15"/>
  </w:num>
  <w:num w:numId="10">
    <w:abstractNumId w:val="2"/>
  </w:num>
  <w:num w:numId="11">
    <w:abstractNumId w:val="0"/>
  </w:num>
  <w:num w:numId="12">
    <w:abstractNumId w:val="21"/>
  </w:num>
  <w:num w:numId="13">
    <w:abstractNumId w:val="0"/>
  </w:num>
  <w:num w:numId="14">
    <w:abstractNumId w:val="10"/>
  </w:num>
  <w:num w:numId="15">
    <w:abstractNumId w:val="28"/>
  </w:num>
  <w:num w:numId="16">
    <w:abstractNumId w:val="6"/>
  </w:num>
  <w:num w:numId="17">
    <w:abstractNumId w:val="26"/>
  </w:num>
  <w:num w:numId="18">
    <w:abstractNumId w:val="27"/>
  </w:num>
  <w:num w:numId="19">
    <w:abstractNumId w:val="22"/>
  </w:num>
  <w:num w:numId="20">
    <w:abstractNumId w:val="23"/>
  </w:num>
  <w:num w:numId="21">
    <w:abstractNumId w:val="13"/>
  </w:num>
  <w:num w:numId="22">
    <w:abstractNumId w:val="0"/>
  </w:num>
  <w:num w:numId="23">
    <w:abstractNumId w:val="1"/>
  </w:num>
  <w:num w:numId="24">
    <w:abstractNumId w:val="0"/>
  </w:num>
  <w:num w:numId="25">
    <w:abstractNumId w:val="11"/>
  </w:num>
  <w:num w:numId="26">
    <w:abstractNumId w:val="12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6"/>
  </w:num>
  <w:num w:numId="38">
    <w:abstractNumId w:val="0"/>
  </w:num>
  <w:num w:numId="39">
    <w:abstractNumId w:val="0"/>
  </w:num>
  <w:num w:numId="40">
    <w:abstractNumId w:val="24"/>
  </w:num>
  <w:num w:numId="41">
    <w:abstractNumId w:val="17"/>
  </w:num>
  <w:num w:numId="42">
    <w:abstractNumId w:val="20"/>
  </w:num>
  <w:num w:numId="43">
    <w:abstractNumId w:val="25"/>
  </w:num>
  <w:num w:numId="44">
    <w:abstractNumId w:val="0"/>
  </w:num>
  <w:num w:numId="45">
    <w:abstractNumId w:val="8"/>
  </w:num>
  <w:num w:numId="46">
    <w:abstractNumId w:val="0"/>
  </w:num>
  <w:num w:numId="47">
    <w:abstractNumId w:val="5"/>
  </w:num>
  <w:num w:numId="48">
    <w:abstractNumId w:val="30"/>
  </w:num>
  <w:num w:numId="49">
    <w:abstractNumId w:val="18"/>
  </w:num>
  <w:num w:numId="5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A5F"/>
    <w:rsid w:val="000967D6"/>
    <w:rsid w:val="000969F9"/>
    <w:rsid w:val="00096A4A"/>
    <w:rsid w:val="00096F1D"/>
    <w:rsid w:val="000972EB"/>
    <w:rsid w:val="00097659"/>
    <w:rsid w:val="000977AD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FA"/>
    <w:rsid w:val="000D1947"/>
    <w:rsid w:val="000D1A4F"/>
    <w:rsid w:val="000D1D6F"/>
    <w:rsid w:val="000D1F12"/>
    <w:rsid w:val="000D219A"/>
    <w:rsid w:val="000D21E5"/>
    <w:rsid w:val="000D21F6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D0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38A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735"/>
    <w:rsid w:val="003727F4"/>
    <w:rsid w:val="00372A4F"/>
    <w:rsid w:val="00372AAC"/>
    <w:rsid w:val="00372B9B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49F1"/>
    <w:rsid w:val="005E4A63"/>
    <w:rsid w:val="005E4E32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884"/>
    <w:rsid w:val="00644936"/>
    <w:rsid w:val="00644A13"/>
    <w:rsid w:val="00644C2B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909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DE5"/>
    <w:rsid w:val="00B360C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semiHidden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414</Words>
  <Characters>1612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Orathai, Nuchprasert</cp:lastModifiedBy>
  <cp:revision>3</cp:revision>
  <cp:lastPrinted>2021-11-05T11:18:00Z</cp:lastPrinted>
  <dcterms:created xsi:type="dcterms:W3CDTF">2021-11-08T07:39:00Z</dcterms:created>
  <dcterms:modified xsi:type="dcterms:W3CDTF">2021-11-10T02:45:00Z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