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4F4AD" w14:textId="77777777" w:rsidR="003E6A5C" w:rsidRPr="00F463CA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463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463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F463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F463CA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F463CA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F463CA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F463CA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77777777" w:rsidR="00C73EB3" w:rsidRPr="00F463CA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เงินให้กู้ยืม</w:t>
      </w:r>
    </w:p>
    <w:p w14:paraId="753453A6" w14:textId="77777777" w:rsidR="00827272" w:rsidRPr="00F463CA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2C117174" w14:textId="11FCAFCC" w:rsidR="003E6A5C" w:rsidRPr="00F463CA" w:rsidRDefault="00111A9D" w:rsidP="00B235B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55336" w:rsidRPr="00F463CA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C10309"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B23F6F" w:rsidRPr="00F463CA">
        <w:rPr>
          <w:rFonts w:asciiTheme="majorBidi" w:hAnsiTheme="majorBidi" w:cstheme="majorBidi"/>
          <w:sz w:val="30"/>
          <w:szCs w:val="30"/>
          <w:cs/>
          <w:lang w:bidi="th-TH"/>
        </w:rPr>
        <w:t>ย่อย</w:t>
      </w:r>
      <w:r w:rsidR="008068EE" w:rsidRPr="00F463C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บริษัทร่วมและการร่วมค้า</w:t>
      </w:r>
    </w:p>
    <w:p w14:paraId="3A569F22" w14:textId="09DF4478" w:rsidR="00640D4E" w:rsidRPr="00F463CA" w:rsidRDefault="00E277C7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F463CA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5526EFB" w14:textId="18F5640F" w:rsidR="00C54544" w:rsidRPr="00F463CA" w:rsidRDefault="00C54544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7C21B386" w14:textId="77777777" w:rsidR="004B2A44" w:rsidRPr="00F463CA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3F10900" w14:textId="77777777" w:rsidR="00083D96" w:rsidRPr="00F463CA" w:rsidRDefault="00B1128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A09EEBE" w14:textId="77777777" w:rsidR="00083D96" w:rsidRPr="00F463CA" w:rsidRDefault="00083D96" w:rsidP="00083D96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7A18CDCE" w14:textId="77777777" w:rsidR="00385F4A" w:rsidRPr="00F463CA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49C4F6C" w14:textId="77777777" w:rsidR="002802E9" w:rsidRPr="00F463CA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B9FB82E" w14:textId="77777777" w:rsidR="003E6A5C" w:rsidRPr="00F463CA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9697D4C" w14:textId="77777777" w:rsidR="00E00CAC" w:rsidRPr="00F463CA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F463C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F463CA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57508373" w:rsidR="00042D43" w:rsidRPr="00F463CA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F463CA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F463CA">
        <w:rPr>
          <w:rFonts w:asciiTheme="majorBidi" w:hAnsiTheme="majorBidi" w:cstheme="majorBidi"/>
          <w:sz w:val="30"/>
          <w:szCs w:val="30"/>
          <w:cs/>
        </w:rPr>
        <w:t>่</w:t>
      </w:r>
      <w:r w:rsidR="00042D43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57503">
        <w:rPr>
          <w:rFonts w:asciiTheme="majorBidi" w:hAnsiTheme="majorBidi" w:cstheme="majorBidi"/>
          <w:sz w:val="30"/>
          <w:szCs w:val="30"/>
        </w:rPr>
        <w:t xml:space="preserve">10 </w:t>
      </w:r>
      <w:r w:rsidR="00957503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957503">
        <w:rPr>
          <w:rFonts w:asciiTheme="majorBidi" w:hAnsiTheme="majorBidi" w:cstheme="majorBidi"/>
          <w:sz w:val="30"/>
          <w:szCs w:val="30"/>
        </w:rPr>
        <w:t>2564</w:t>
      </w:r>
    </w:p>
    <w:p w14:paraId="2D793AAC" w14:textId="77777777" w:rsidR="005709B2" w:rsidRPr="00F463CA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14:paraId="1ECC951B" w14:textId="77777777" w:rsidR="003E6A5C" w:rsidRPr="00F463CA" w:rsidRDefault="000F0269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F463CA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86153" w14:textId="77777777" w:rsidR="008E1A74" w:rsidRPr="00F463CA" w:rsidRDefault="008E1A74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1402BAA3" w14:textId="77777777" w:rsidR="008E1A74" w:rsidRPr="00F463CA" w:rsidRDefault="008E1A74" w:rsidP="008E1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0B82D4" w14:textId="391AE027" w:rsidR="00124D0C" w:rsidRPr="00F463CA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463CA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F463CA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F463CA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F463CA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F463CA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F463C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F463CA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ฉบับที่</w:t>
      </w:r>
      <w:r w:rsidR="00E3551B"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 xml:space="preserve">34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F463CA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767837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965E7"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  </w:t>
      </w:r>
      <w:r w:rsidR="00AF0446" w:rsidRPr="00F463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F463CA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F463C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F463CA">
        <w:rPr>
          <w:rFonts w:asciiTheme="majorBidi" w:hAnsiTheme="majorBidi" w:cstheme="majorBidi"/>
          <w:sz w:val="30"/>
          <w:szCs w:val="30"/>
        </w:rPr>
        <w:t xml:space="preserve"> 2563</w:t>
      </w:r>
      <w:r w:rsidR="00AF0446" w:rsidRPr="00F463CA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0DEB1F80" w14:textId="77777777" w:rsidR="00AF0446" w:rsidRPr="00F463CA" w:rsidRDefault="00AF0446" w:rsidP="004A0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10115" w14:textId="11207B75" w:rsidR="00A343BD" w:rsidRPr="00F463CA" w:rsidRDefault="00A33486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56B2F" w:rsidRPr="00F463CA">
        <w:rPr>
          <w:rFonts w:asciiTheme="majorBidi" w:hAnsiTheme="majorBidi" w:cstheme="majorBidi"/>
          <w:sz w:val="30"/>
          <w:szCs w:val="30"/>
        </w:rPr>
        <w:t>31</w:t>
      </w:r>
      <w:r w:rsidR="00456B2F" w:rsidRPr="00F463C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F463CA">
        <w:rPr>
          <w:rFonts w:asciiTheme="majorBidi" w:hAnsiTheme="majorBidi" w:cstheme="majorBidi"/>
          <w:sz w:val="30"/>
          <w:szCs w:val="30"/>
        </w:rPr>
        <w:t xml:space="preserve"> 2563</w:t>
      </w:r>
      <w:r w:rsidR="00456B2F" w:rsidRPr="00F463CA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5766EB89" w14:textId="77777777" w:rsidR="002A3F2B" w:rsidRPr="00F463CA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349D06D" w14:textId="62C269EF" w:rsidR="008E1A74" w:rsidRPr="00F463CA" w:rsidRDefault="008E1A74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F463CA">
        <w:rPr>
          <w:rFonts w:asciiTheme="majorBidi" w:hAnsiTheme="majorBidi" w:cstheme="majorBidi"/>
          <w:sz w:val="30"/>
          <w:szCs w:val="30"/>
          <w:cs/>
        </w:rPr>
        <w:tab/>
      </w: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71CDD71C" w14:textId="77777777" w:rsidR="008E1A74" w:rsidRPr="00F463CA" w:rsidRDefault="008E1A74" w:rsidP="008E1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C25492" w14:textId="77777777" w:rsidR="008E1A74" w:rsidRPr="00F463CA" w:rsidRDefault="008E1A74" w:rsidP="008E1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08D64F26" w14:textId="5D05FAAD" w:rsidR="002A3F2B" w:rsidRPr="00F463CA" w:rsidRDefault="002A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4F3E75C" w14:textId="67918ECD" w:rsidR="003E6A5C" w:rsidRPr="00F463CA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E33863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02B9903B" w14:textId="3CB5268C" w:rsidR="0075348D" w:rsidRDefault="00265E0A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บริษัทร่วมและการร่วมค้าที่มีการเปลี่ยนแปลงอย่างมีสาระสำคัญได้เปิดเผยในหมายเหตุข้อ </w:t>
      </w:r>
      <w:r w:rsidR="00AA715B" w:rsidRPr="00F463CA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>6</w:t>
      </w:r>
      <w:r w:rsidR="008068EE" w:rsidRPr="00F463CA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 xml:space="preserve"> </w:t>
      </w:r>
      <w:r w:rsidR="008068EE"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อื่นในระหว่างงวด</w:t>
      </w:r>
    </w:p>
    <w:p w14:paraId="0C949417" w14:textId="77777777" w:rsidR="00215B31" w:rsidRPr="00E33863" w:rsidRDefault="00215B31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</w:p>
    <w:p w14:paraId="3F6F93C6" w14:textId="77777777" w:rsidR="0075348D" w:rsidRPr="00F463CA" w:rsidRDefault="0075348D" w:rsidP="0075348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684E534" w14:textId="77777777" w:rsidR="0075348D" w:rsidRPr="00F463CA" w:rsidRDefault="0075348D" w:rsidP="0075348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5331D98" w14:textId="77777777" w:rsidR="0075348D" w:rsidRPr="00F463CA" w:rsidRDefault="0075348D" w:rsidP="0075348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F463CA">
        <w:rPr>
          <w:rFonts w:asciiTheme="majorBidi" w:hAnsiTheme="majorBidi" w:cstheme="majorBidi"/>
          <w:sz w:val="2"/>
          <w:szCs w:val="2"/>
        </w:rPr>
        <w:br/>
      </w:r>
      <w:r w:rsidRPr="00F463CA">
        <w:rPr>
          <w:rFonts w:asciiTheme="majorBidi" w:hAnsiTheme="majorBidi" w:cstheme="majorBidi"/>
          <w:sz w:val="2"/>
          <w:szCs w:val="2"/>
        </w:rPr>
        <w:br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8"/>
        <w:gridCol w:w="266"/>
        <w:gridCol w:w="1058"/>
        <w:gridCol w:w="266"/>
        <w:gridCol w:w="1084"/>
        <w:gridCol w:w="251"/>
        <w:gridCol w:w="1097"/>
      </w:tblGrid>
      <w:tr w:rsidR="0014283C" w:rsidRPr="00F463CA" w14:paraId="2A3C0B34" w14:textId="77777777" w:rsidTr="0014283C">
        <w:trPr>
          <w:tblHeader/>
        </w:trPr>
        <w:tc>
          <w:tcPr>
            <w:tcW w:w="2260" w:type="pct"/>
          </w:tcPr>
          <w:p w14:paraId="55031EF8" w14:textId="5812F8CD" w:rsidR="0014283C" w:rsidRPr="00F463CA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9" w:type="pct"/>
            <w:gridSpan w:val="3"/>
          </w:tcPr>
          <w:p w14:paraId="73C7E642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56D96DD5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14:paraId="6E5767F5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14283C" w:rsidRPr="00F463CA" w14:paraId="71ADC2F9" w14:textId="77777777" w:rsidTr="000F5111">
        <w:trPr>
          <w:tblHeader/>
        </w:trPr>
        <w:tc>
          <w:tcPr>
            <w:tcW w:w="2260" w:type="pct"/>
          </w:tcPr>
          <w:p w14:paraId="5C86A4A1" w14:textId="0547663F" w:rsidR="0014283C" w:rsidRPr="00F463CA" w:rsidRDefault="00E33863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  </w:t>
            </w:r>
            <w:r w:rsidR="0014283C"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="0014283C"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="0014283C"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592" w:type="pct"/>
          </w:tcPr>
          <w:p w14:paraId="34668D0E" w14:textId="5FAF38DF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5D3E2062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336D48B0" w14:textId="20328F86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028A4FCC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F240002" w14:textId="1F8F039A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4" w:type="pct"/>
          </w:tcPr>
          <w:p w14:paraId="7320F75C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2BE82D3" w14:textId="63D57C7C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</w:tr>
      <w:tr w:rsidR="0014283C" w:rsidRPr="00F463CA" w14:paraId="1D78D46A" w14:textId="77777777" w:rsidTr="0014283C">
        <w:trPr>
          <w:tblHeader/>
        </w:trPr>
        <w:tc>
          <w:tcPr>
            <w:tcW w:w="2260" w:type="pct"/>
          </w:tcPr>
          <w:p w14:paraId="321DC0FF" w14:textId="77777777" w:rsidR="0014283C" w:rsidRPr="00E33863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0" w:type="pct"/>
            <w:gridSpan w:val="7"/>
          </w:tcPr>
          <w:p w14:paraId="3A81B7E6" w14:textId="77777777" w:rsidR="0014283C" w:rsidRPr="00E33863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3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4283C" w:rsidRPr="00F463CA" w14:paraId="596B90DC" w14:textId="77777777" w:rsidTr="000F5111">
        <w:tc>
          <w:tcPr>
            <w:tcW w:w="2260" w:type="pct"/>
          </w:tcPr>
          <w:p w14:paraId="3F79A287" w14:textId="77777777" w:rsidR="0014283C" w:rsidRPr="00F463CA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385CDB7A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D5CA744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689D4A3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0AF5180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0D65EA3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AF96376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69944F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F5111" w:rsidRPr="00F463CA" w14:paraId="44AF3F69" w14:textId="77777777" w:rsidTr="000F5111">
        <w:tc>
          <w:tcPr>
            <w:tcW w:w="2260" w:type="pct"/>
          </w:tcPr>
          <w:p w14:paraId="0EA132EC" w14:textId="77777777" w:rsidR="000F5111" w:rsidRPr="00F463CA" w:rsidRDefault="000F5111" w:rsidP="000F5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2" w:type="pct"/>
          </w:tcPr>
          <w:p w14:paraId="592B49E5" w14:textId="2EE7C715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267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CBEBEF0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6CAFFAD7" w14:textId="224DB2CA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636FB79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65A240D" w14:textId="6F4237CD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13,641</w:t>
            </w:r>
          </w:p>
        </w:tc>
        <w:tc>
          <w:tcPr>
            <w:tcW w:w="134" w:type="pct"/>
          </w:tcPr>
          <w:p w14:paraId="7B25F16B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9AB88E2" w14:textId="44EDC044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126,711</w:t>
            </w:r>
          </w:p>
        </w:tc>
      </w:tr>
      <w:tr w:rsidR="000F5111" w:rsidRPr="00F463CA" w14:paraId="162E807A" w14:textId="77777777" w:rsidTr="000F5111">
        <w:tc>
          <w:tcPr>
            <w:tcW w:w="2260" w:type="pct"/>
          </w:tcPr>
          <w:p w14:paraId="12207BFC" w14:textId="77777777" w:rsidR="000F5111" w:rsidRPr="00F463CA" w:rsidRDefault="000F5111" w:rsidP="000F5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2" w:type="pct"/>
          </w:tcPr>
          <w:p w14:paraId="0341280D" w14:textId="0CCD43A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267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5AA225B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AF500A3" w14:textId="73F6443D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4263645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08FCD2BB" w14:textId="1AA0A97D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5</w:t>
            </w:r>
            <w:r w:rsidRPr="000F51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0F5111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954</w:t>
            </w:r>
          </w:p>
        </w:tc>
        <w:tc>
          <w:tcPr>
            <w:tcW w:w="134" w:type="pct"/>
          </w:tcPr>
          <w:p w14:paraId="662D055B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8336174" w14:textId="44707C45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1,500</w:t>
            </w:r>
          </w:p>
        </w:tc>
      </w:tr>
      <w:tr w:rsidR="000F5111" w:rsidRPr="00F463CA" w14:paraId="6E894EC6" w14:textId="77777777" w:rsidTr="000F5111">
        <w:tc>
          <w:tcPr>
            <w:tcW w:w="2260" w:type="pct"/>
          </w:tcPr>
          <w:p w14:paraId="110379ED" w14:textId="77777777" w:rsidR="000F5111" w:rsidRPr="00F463CA" w:rsidRDefault="000F5111" w:rsidP="000F5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2" w:type="pct"/>
          </w:tcPr>
          <w:p w14:paraId="4D693604" w14:textId="39A91B09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267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84A04C7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2AA63184" w14:textId="5152B8E2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4C66C05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B2AD835" w14:textId="50380DF0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412</w:t>
            </w:r>
          </w:p>
        </w:tc>
        <w:tc>
          <w:tcPr>
            <w:tcW w:w="134" w:type="pct"/>
          </w:tcPr>
          <w:p w14:paraId="05B51B4F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FE56611" w14:textId="303A5AB6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517</w:t>
            </w:r>
          </w:p>
        </w:tc>
      </w:tr>
      <w:tr w:rsidR="000F5111" w:rsidRPr="00F463CA" w14:paraId="21118528" w14:textId="77777777" w:rsidTr="000F5111">
        <w:tc>
          <w:tcPr>
            <w:tcW w:w="2260" w:type="pct"/>
          </w:tcPr>
          <w:p w14:paraId="024FD237" w14:textId="0ECAA23D" w:rsidR="000F5111" w:rsidRPr="00F463CA" w:rsidRDefault="000F5111" w:rsidP="000F5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2" w:type="pct"/>
          </w:tcPr>
          <w:p w14:paraId="4B404340" w14:textId="277EF90B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267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B60BBBA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90EB85E" w14:textId="7805A391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D765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4C3DA45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8996706" w14:textId="5CBB269C" w:rsidR="000F5111" w:rsidRPr="000F5111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0F5111">
              <w:rPr>
                <w:rFonts w:asciiTheme="majorBidi" w:hAnsiTheme="majorBidi"/>
                <w:sz w:val="30"/>
                <w:szCs w:val="30"/>
                <w:lang w:val="en-US" w:eastAsia="en-US"/>
              </w:rPr>
              <w:t>5,598</w:t>
            </w:r>
          </w:p>
        </w:tc>
        <w:tc>
          <w:tcPr>
            <w:tcW w:w="134" w:type="pct"/>
          </w:tcPr>
          <w:p w14:paraId="301248D7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8813D17" w14:textId="6C2FE3B2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918</w:t>
            </w:r>
          </w:p>
        </w:tc>
      </w:tr>
      <w:tr w:rsidR="000F5111" w:rsidRPr="00F463CA" w14:paraId="0FB7BF3A" w14:textId="77777777" w:rsidTr="000F5111">
        <w:tc>
          <w:tcPr>
            <w:tcW w:w="2260" w:type="pct"/>
          </w:tcPr>
          <w:p w14:paraId="1F27675D" w14:textId="4BDFB730" w:rsidR="000F5111" w:rsidRPr="000F5111" w:rsidRDefault="000F5111" w:rsidP="000F5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2" w:type="pct"/>
          </w:tcPr>
          <w:p w14:paraId="45B51C9C" w14:textId="4D24ED7E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267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017693F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2D2D6C81" w14:textId="0B60FC4C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D765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2A869CE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1EFCE9D" w14:textId="71643EFA" w:rsidR="000F5111" w:rsidRPr="000F5111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0F5111">
              <w:rPr>
                <w:rFonts w:asciiTheme="majorBidi" w:hAnsiTheme="majorBidi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34" w:type="pct"/>
          </w:tcPr>
          <w:p w14:paraId="77D64183" w14:textId="77777777" w:rsidR="000F5111" w:rsidRPr="00F463CA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19C2EAE" w14:textId="136E1940" w:rsidR="000F5111" w:rsidRPr="008D025D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F5111" w:rsidRPr="00F463CA" w14:paraId="42E8792A" w14:textId="77777777" w:rsidTr="000F5111">
        <w:tc>
          <w:tcPr>
            <w:tcW w:w="2260" w:type="pct"/>
          </w:tcPr>
          <w:p w14:paraId="249FEF67" w14:textId="77777777" w:rsidR="000F5111" w:rsidRPr="008D025D" w:rsidRDefault="000F5111" w:rsidP="000F5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2" w:type="pct"/>
          </w:tcPr>
          <w:p w14:paraId="26B0046F" w14:textId="1CB7D417" w:rsidR="000F5111" w:rsidRPr="008D025D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267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9A6CAC6" w14:textId="77777777" w:rsidR="000F5111" w:rsidRPr="008D025D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EBDED77" w14:textId="1EA4FC26" w:rsidR="000F5111" w:rsidRPr="008D025D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74BB868" w14:textId="77777777" w:rsidR="000F5111" w:rsidRPr="008D025D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EEE673E" w14:textId="5034C2EC" w:rsidR="000F5111" w:rsidRPr="008D025D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F511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7,505</w:t>
            </w:r>
          </w:p>
        </w:tc>
        <w:tc>
          <w:tcPr>
            <w:tcW w:w="134" w:type="pct"/>
          </w:tcPr>
          <w:p w14:paraId="0AFB79F0" w14:textId="77777777" w:rsidR="000F5111" w:rsidRPr="008D025D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C819971" w14:textId="0579377D" w:rsidR="000F5111" w:rsidRPr="008D025D" w:rsidRDefault="000F5111" w:rsidP="000F5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140</w:t>
            </w:r>
          </w:p>
        </w:tc>
      </w:tr>
      <w:tr w:rsidR="0014283C" w:rsidRPr="00F463CA" w14:paraId="0094B4D4" w14:textId="77777777" w:rsidTr="000F5111">
        <w:tc>
          <w:tcPr>
            <w:tcW w:w="2260" w:type="pct"/>
          </w:tcPr>
          <w:p w14:paraId="2A791477" w14:textId="77777777" w:rsidR="0014283C" w:rsidRPr="004C4FA5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212E30A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2" w:type="pct"/>
          </w:tcPr>
          <w:p w14:paraId="299CA6E3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65" w:type="pct"/>
          </w:tcPr>
          <w:p w14:paraId="79BB2B67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2" w:type="pct"/>
          </w:tcPr>
          <w:p w14:paraId="1C7D1691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79" w:type="pct"/>
          </w:tcPr>
          <w:p w14:paraId="05D76DCE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</w:tcPr>
          <w:p w14:paraId="349C22FF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64F75C16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14283C" w:rsidRPr="00F463CA" w14:paraId="3783DB54" w14:textId="77777777" w:rsidTr="000F5111">
        <w:tc>
          <w:tcPr>
            <w:tcW w:w="2260" w:type="pct"/>
          </w:tcPr>
          <w:p w14:paraId="63E9CDA7" w14:textId="1A746092" w:rsidR="0014283C" w:rsidRPr="008D025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2" w:type="pct"/>
          </w:tcPr>
          <w:p w14:paraId="1B83790E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DC7D6EB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68CBE21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066B9C7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FF1CD33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A5A096D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B2863A7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4283C" w:rsidRPr="00F463CA" w14:paraId="0C537B67" w14:textId="77777777" w:rsidTr="000F5111">
        <w:tc>
          <w:tcPr>
            <w:tcW w:w="2260" w:type="pct"/>
          </w:tcPr>
          <w:p w14:paraId="5882014D" w14:textId="77777777" w:rsidR="0014283C" w:rsidRPr="008D025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2" w:type="pct"/>
          </w:tcPr>
          <w:p w14:paraId="0E78D45F" w14:textId="6E2845E9" w:rsidR="0014283C" w:rsidRPr="008D025D" w:rsidRDefault="00D3025F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302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317</w:t>
            </w:r>
          </w:p>
        </w:tc>
        <w:tc>
          <w:tcPr>
            <w:tcW w:w="142" w:type="pct"/>
          </w:tcPr>
          <w:p w14:paraId="4C77FB7B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31F775A7" w14:textId="1A25CBED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338</w:t>
            </w:r>
          </w:p>
        </w:tc>
        <w:tc>
          <w:tcPr>
            <w:tcW w:w="142" w:type="pct"/>
          </w:tcPr>
          <w:p w14:paraId="7D694495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A78FBD1" w14:textId="5C10C5C1" w:rsidR="0014283C" w:rsidRPr="008D025D" w:rsidRDefault="00D3025F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302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317</w:t>
            </w:r>
          </w:p>
        </w:tc>
        <w:tc>
          <w:tcPr>
            <w:tcW w:w="134" w:type="pct"/>
          </w:tcPr>
          <w:p w14:paraId="1E616C27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A7EC4E0" w14:textId="51BA9834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338</w:t>
            </w:r>
          </w:p>
        </w:tc>
      </w:tr>
      <w:tr w:rsidR="0014283C" w:rsidRPr="00F463CA" w14:paraId="5FC5AF96" w14:textId="77777777" w:rsidTr="000F5111">
        <w:tc>
          <w:tcPr>
            <w:tcW w:w="2260" w:type="pct"/>
          </w:tcPr>
          <w:p w14:paraId="79B1D078" w14:textId="77777777" w:rsidR="0014283C" w:rsidRPr="008D025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2" w:type="pct"/>
          </w:tcPr>
          <w:p w14:paraId="35977252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E098ED5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FB92918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D6A3B89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F7ACAFE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4CA2C0A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B087D90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4283C" w:rsidRPr="00F463CA" w14:paraId="3F0ECFB4" w14:textId="77777777" w:rsidTr="000F5111">
        <w:tc>
          <w:tcPr>
            <w:tcW w:w="2260" w:type="pct"/>
          </w:tcPr>
          <w:p w14:paraId="3DEE0920" w14:textId="08587A2C" w:rsidR="0014283C" w:rsidRPr="008D025D" w:rsidRDefault="0014283C" w:rsidP="005A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  <w:r w:rsidRPr="008D02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2" w:type="pct"/>
          </w:tcPr>
          <w:p w14:paraId="6FE0DF39" w14:textId="2DD73FA6" w:rsidR="00C83B59" w:rsidRPr="00075E62" w:rsidRDefault="00882CC9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33,876</w:t>
            </w:r>
          </w:p>
        </w:tc>
        <w:tc>
          <w:tcPr>
            <w:tcW w:w="142" w:type="pct"/>
          </w:tcPr>
          <w:p w14:paraId="20E07C4E" w14:textId="77777777" w:rsidR="0014283C" w:rsidRPr="00075E62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5F0D73B5" w14:textId="7183215F" w:rsidR="0014283C" w:rsidRPr="00075E62" w:rsidRDefault="0014283C" w:rsidP="0021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75E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35,819</w:t>
            </w:r>
          </w:p>
        </w:tc>
        <w:tc>
          <w:tcPr>
            <w:tcW w:w="142" w:type="pct"/>
          </w:tcPr>
          <w:p w14:paraId="221CC983" w14:textId="77777777" w:rsidR="0014283C" w:rsidRPr="00075E62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56B6980" w14:textId="56C52EAD" w:rsidR="00C83B59" w:rsidRPr="00075E62" w:rsidRDefault="00882CC9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33,876</w:t>
            </w:r>
          </w:p>
        </w:tc>
        <w:tc>
          <w:tcPr>
            <w:tcW w:w="134" w:type="pct"/>
          </w:tcPr>
          <w:p w14:paraId="44BB3535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F506B2" w14:textId="0A69F422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35,819</w:t>
            </w:r>
          </w:p>
        </w:tc>
      </w:tr>
      <w:tr w:rsidR="0014283C" w:rsidRPr="00F463CA" w14:paraId="676F003C" w14:textId="77777777" w:rsidTr="000F5111">
        <w:tc>
          <w:tcPr>
            <w:tcW w:w="2260" w:type="pct"/>
          </w:tcPr>
          <w:p w14:paraId="3642FB97" w14:textId="77777777" w:rsidR="0014283C" w:rsidRPr="008D025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2BAA978" w14:textId="54697365" w:rsidR="0014283C" w:rsidRPr="00075E62" w:rsidRDefault="00D3025F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75E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1,826</w:t>
            </w:r>
          </w:p>
        </w:tc>
        <w:tc>
          <w:tcPr>
            <w:tcW w:w="142" w:type="pct"/>
          </w:tcPr>
          <w:p w14:paraId="0E0443BA" w14:textId="77777777" w:rsidR="0014283C" w:rsidRPr="00075E62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4A6F5F5" w14:textId="363FEC9F" w:rsidR="0014283C" w:rsidRPr="00075E62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75E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2,423</w:t>
            </w:r>
          </w:p>
        </w:tc>
        <w:tc>
          <w:tcPr>
            <w:tcW w:w="142" w:type="pct"/>
          </w:tcPr>
          <w:p w14:paraId="2436AB78" w14:textId="77777777" w:rsidR="0014283C" w:rsidRPr="00075E62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05CF0E9" w14:textId="4B986087" w:rsidR="0014283C" w:rsidRPr="00075E62" w:rsidRDefault="00D3025F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75E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1,826</w:t>
            </w:r>
          </w:p>
        </w:tc>
        <w:tc>
          <w:tcPr>
            <w:tcW w:w="134" w:type="pct"/>
          </w:tcPr>
          <w:p w14:paraId="6892FE12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A29FA2A" w14:textId="53F1D9E3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2,423</w:t>
            </w:r>
          </w:p>
        </w:tc>
      </w:tr>
      <w:tr w:rsidR="0014283C" w:rsidRPr="00F463CA" w14:paraId="31371D41" w14:textId="77777777" w:rsidTr="000F5111">
        <w:tc>
          <w:tcPr>
            <w:tcW w:w="2260" w:type="pct"/>
          </w:tcPr>
          <w:p w14:paraId="2868FBFA" w14:textId="77777777" w:rsidR="0014283C" w:rsidRPr="008D025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E977B29" w14:textId="07D5B052" w:rsidR="0014283C" w:rsidRPr="00655297" w:rsidRDefault="00882CC9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35,702</w:t>
            </w:r>
          </w:p>
        </w:tc>
        <w:tc>
          <w:tcPr>
            <w:tcW w:w="142" w:type="pct"/>
          </w:tcPr>
          <w:p w14:paraId="745CCFD3" w14:textId="77777777" w:rsidR="0014283C" w:rsidRPr="00075E62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79DBC21" w14:textId="1C3B4ED8" w:rsidR="0014283C" w:rsidRPr="00075E62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75E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38,</w:t>
            </w:r>
            <w:r w:rsidR="00DF5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242</w:t>
            </w:r>
          </w:p>
        </w:tc>
        <w:tc>
          <w:tcPr>
            <w:tcW w:w="142" w:type="pct"/>
          </w:tcPr>
          <w:p w14:paraId="6946F5CF" w14:textId="77777777" w:rsidR="0014283C" w:rsidRPr="00075E62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250EC66" w14:textId="133BA6EB" w:rsidR="0014283C" w:rsidRPr="00655297" w:rsidRDefault="00882CC9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35,702</w:t>
            </w:r>
          </w:p>
        </w:tc>
        <w:tc>
          <w:tcPr>
            <w:tcW w:w="134" w:type="pct"/>
          </w:tcPr>
          <w:p w14:paraId="5589FBF7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99416B0" w14:textId="1C9C0EF2" w:rsidR="0014283C" w:rsidRPr="008D025D" w:rsidRDefault="00DF5E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75E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242</w:t>
            </w:r>
          </w:p>
        </w:tc>
      </w:tr>
      <w:tr w:rsidR="0014283C" w:rsidRPr="00F463CA" w14:paraId="730EF88C" w14:textId="77777777" w:rsidTr="000F5111">
        <w:tc>
          <w:tcPr>
            <w:tcW w:w="2260" w:type="pct"/>
          </w:tcPr>
          <w:p w14:paraId="2A6A0CBF" w14:textId="77777777" w:rsidR="0014283C" w:rsidRPr="004C4FA5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4177D5D3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2" w:type="pct"/>
          </w:tcPr>
          <w:p w14:paraId="2D52E2B6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65" w:type="pct"/>
          </w:tcPr>
          <w:p w14:paraId="5FD01889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2" w:type="pct"/>
          </w:tcPr>
          <w:p w14:paraId="4D4A375B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79" w:type="pct"/>
          </w:tcPr>
          <w:p w14:paraId="333A7401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</w:tcPr>
          <w:p w14:paraId="64810AF3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</w:tcPr>
          <w:p w14:paraId="458DFC25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14283C" w:rsidRPr="00F463CA" w14:paraId="7922CB9C" w14:textId="77777777" w:rsidTr="000F5111">
        <w:tc>
          <w:tcPr>
            <w:tcW w:w="2260" w:type="pct"/>
          </w:tcPr>
          <w:p w14:paraId="2061FC49" w14:textId="03EBBF5A" w:rsidR="0014283C" w:rsidRPr="008D025D" w:rsidRDefault="008D025D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14283C"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  <w:r w:rsidR="00B71028"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2" w:type="pct"/>
          </w:tcPr>
          <w:p w14:paraId="6A1845DF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03D758C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0D3472A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45DDECB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038BEA0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BF5F8C2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6551566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4283C" w:rsidRPr="00F463CA" w14:paraId="42EEE1D1" w14:textId="77777777" w:rsidTr="000F5111">
        <w:tc>
          <w:tcPr>
            <w:tcW w:w="2260" w:type="pct"/>
          </w:tcPr>
          <w:p w14:paraId="46EA0C8B" w14:textId="77777777" w:rsidR="0014283C" w:rsidRPr="008D025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2" w:type="pct"/>
          </w:tcPr>
          <w:p w14:paraId="1BF0077E" w14:textId="5FCB93BD" w:rsidR="0014283C" w:rsidRPr="008D025D" w:rsidRDefault="00E81898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344</w:t>
            </w:r>
          </w:p>
        </w:tc>
        <w:tc>
          <w:tcPr>
            <w:tcW w:w="142" w:type="pct"/>
          </w:tcPr>
          <w:p w14:paraId="625C1BD4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02A4708E" w14:textId="40B7833D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616</w:t>
            </w:r>
          </w:p>
        </w:tc>
        <w:tc>
          <w:tcPr>
            <w:tcW w:w="142" w:type="pct"/>
          </w:tcPr>
          <w:p w14:paraId="797EB792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D5560E5" w14:textId="722C23BA" w:rsidR="0014283C" w:rsidRPr="008D025D" w:rsidRDefault="00E81898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344</w:t>
            </w:r>
          </w:p>
        </w:tc>
        <w:tc>
          <w:tcPr>
            <w:tcW w:w="134" w:type="pct"/>
          </w:tcPr>
          <w:p w14:paraId="1F72D72F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3B5DD13" w14:textId="0D560D34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613</w:t>
            </w:r>
          </w:p>
        </w:tc>
      </w:tr>
      <w:tr w:rsidR="0014283C" w:rsidRPr="00F463CA" w14:paraId="38DFB408" w14:textId="77777777" w:rsidTr="000F5111">
        <w:tc>
          <w:tcPr>
            <w:tcW w:w="2260" w:type="pct"/>
          </w:tcPr>
          <w:p w14:paraId="6159E671" w14:textId="77777777" w:rsidR="0014283C" w:rsidRPr="008D025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2" w:type="pct"/>
          </w:tcPr>
          <w:p w14:paraId="50EA5CE2" w14:textId="000F4A92" w:rsidR="0014283C" w:rsidRPr="008D025D" w:rsidRDefault="00E81898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064</w:t>
            </w:r>
          </w:p>
        </w:tc>
        <w:tc>
          <w:tcPr>
            <w:tcW w:w="142" w:type="pct"/>
          </w:tcPr>
          <w:p w14:paraId="49FA3027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E163125" w14:textId="3F6B2896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3,722</w:t>
            </w:r>
          </w:p>
        </w:tc>
        <w:tc>
          <w:tcPr>
            <w:tcW w:w="142" w:type="pct"/>
          </w:tcPr>
          <w:p w14:paraId="54681E46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95E485C" w14:textId="345E3D93" w:rsidR="0014283C" w:rsidRPr="008D025D" w:rsidRDefault="00E81898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064</w:t>
            </w:r>
          </w:p>
        </w:tc>
        <w:tc>
          <w:tcPr>
            <w:tcW w:w="134" w:type="pct"/>
          </w:tcPr>
          <w:p w14:paraId="710ABE98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43ED0DE" w14:textId="329FFDD6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3,722</w:t>
            </w:r>
          </w:p>
        </w:tc>
      </w:tr>
      <w:tr w:rsidR="0014283C" w:rsidRPr="00F463CA" w14:paraId="4DAD9B0C" w14:textId="77777777" w:rsidTr="000F5111">
        <w:tc>
          <w:tcPr>
            <w:tcW w:w="2260" w:type="pct"/>
          </w:tcPr>
          <w:p w14:paraId="790A7982" w14:textId="77777777" w:rsidR="0014283C" w:rsidRPr="008D025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2" w:type="pct"/>
          </w:tcPr>
          <w:p w14:paraId="21E471EE" w14:textId="5F270C8A" w:rsidR="0014283C" w:rsidRPr="008D025D" w:rsidRDefault="006F1E4A" w:rsidP="0021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3F37B1F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3EC72EED" w14:textId="72D2946A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142" w:type="pct"/>
          </w:tcPr>
          <w:p w14:paraId="7A600BB1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1AD7E16" w14:textId="4000635F" w:rsidR="0014283C" w:rsidRPr="008D025D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07CAE458" w14:textId="77777777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DA6A8FD" w14:textId="41845A6D" w:rsidR="0014283C" w:rsidRPr="008D025D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235</w:t>
            </w:r>
          </w:p>
        </w:tc>
      </w:tr>
      <w:tr w:rsidR="006F1E4A" w:rsidRPr="00F463CA" w14:paraId="121FA46A" w14:textId="77777777" w:rsidTr="000F5111">
        <w:tc>
          <w:tcPr>
            <w:tcW w:w="2260" w:type="pct"/>
          </w:tcPr>
          <w:p w14:paraId="1821EA7D" w14:textId="2D1DD105" w:rsidR="006F1E4A" w:rsidRPr="00F463CA" w:rsidRDefault="006F1E4A" w:rsidP="006F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2" w:type="pct"/>
          </w:tcPr>
          <w:p w14:paraId="682D69B1" w14:textId="294EE2D2" w:rsidR="006F1E4A" w:rsidRPr="00F463CA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385</w:t>
            </w:r>
          </w:p>
        </w:tc>
        <w:tc>
          <w:tcPr>
            <w:tcW w:w="142" w:type="pct"/>
          </w:tcPr>
          <w:p w14:paraId="313C928E" w14:textId="77777777" w:rsidR="006F1E4A" w:rsidRPr="00F463CA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7BCF1099" w14:textId="45C448C8" w:rsidR="006F1E4A" w:rsidRPr="00F463CA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475</w:t>
            </w:r>
          </w:p>
        </w:tc>
        <w:tc>
          <w:tcPr>
            <w:tcW w:w="142" w:type="pct"/>
          </w:tcPr>
          <w:p w14:paraId="51BCB491" w14:textId="77777777" w:rsidR="006F1E4A" w:rsidRPr="00F463CA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F680999" w14:textId="411F2CF4" w:rsidR="006F1E4A" w:rsidRPr="00F463CA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385</w:t>
            </w:r>
          </w:p>
        </w:tc>
        <w:tc>
          <w:tcPr>
            <w:tcW w:w="134" w:type="pct"/>
          </w:tcPr>
          <w:p w14:paraId="65451423" w14:textId="77777777" w:rsidR="006F1E4A" w:rsidRPr="00F463CA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6226F96" w14:textId="193BFE46" w:rsidR="006F1E4A" w:rsidRPr="00F463CA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475</w:t>
            </w:r>
          </w:p>
        </w:tc>
      </w:tr>
      <w:tr w:rsidR="006F1E4A" w:rsidRPr="00F463CA" w14:paraId="4EC239FE" w14:textId="77777777" w:rsidTr="000F5111">
        <w:tc>
          <w:tcPr>
            <w:tcW w:w="2260" w:type="pct"/>
          </w:tcPr>
          <w:p w14:paraId="206D2D87" w14:textId="3DD28B68" w:rsidR="006F1E4A" w:rsidRPr="00F463CA" w:rsidRDefault="006F1E4A" w:rsidP="006F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2" w:type="pct"/>
          </w:tcPr>
          <w:p w14:paraId="17784739" w14:textId="551602B5" w:rsidR="006F1E4A" w:rsidRPr="00E81898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22</w:t>
            </w:r>
          </w:p>
        </w:tc>
        <w:tc>
          <w:tcPr>
            <w:tcW w:w="142" w:type="pct"/>
          </w:tcPr>
          <w:p w14:paraId="7C510B81" w14:textId="77777777" w:rsidR="006F1E4A" w:rsidRPr="00F463CA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C333DBD" w14:textId="7D45BDBE" w:rsidR="006F1E4A" w:rsidRPr="00F463CA" w:rsidRDefault="006F1E4A" w:rsidP="0021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4D44876" w14:textId="77777777" w:rsidR="006F1E4A" w:rsidRPr="00F463CA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EECB7AD" w14:textId="48E443F4" w:rsidR="006F1E4A" w:rsidRPr="00E81898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22</w:t>
            </w:r>
          </w:p>
        </w:tc>
        <w:tc>
          <w:tcPr>
            <w:tcW w:w="134" w:type="pct"/>
          </w:tcPr>
          <w:p w14:paraId="1A4F3567" w14:textId="77777777" w:rsidR="006F1E4A" w:rsidRPr="00F463CA" w:rsidRDefault="006F1E4A" w:rsidP="006F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BC063D1" w14:textId="7C7DDBC7" w:rsidR="006F1E4A" w:rsidRPr="00F463CA" w:rsidRDefault="006F1E4A" w:rsidP="0021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4283C" w:rsidRPr="00F463CA" w14:paraId="6395ADBC" w14:textId="77777777" w:rsidTr="000F5111">
        <w:tc>
          <w:tcPr>
            <w:tcW w:w="2260" w:type="pct"/>
          </w:tcPr>
          <w:p w14:paraId="4E7260FB" w14:textId="513AE747" w:rsidR="004C4FA5" w:rsidRPr="00C4263D" w:rsidRDefault="004C4FA5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1A0C75" w14:textId="374ADFA4" w:rsidR="0014283C" w:rsidRPr="00C4263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92" w:type="pct"/>
          </w:tcPr>
          <w:p w14:paraId="0E5CDE6A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BCD505E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2E90E10B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1633FF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9D57EAC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E697FCD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058A3EF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4283C" w:rsidRPr="00F463CA" w14:paraId="2F19CD70" w14:textId="77777777" w:rsidTr="000F5111">
        <w:tc>
          <w:tcPr>
            <w:tcW w:w="2260" w:type="pct"/>
          </w:tcPr>
          <w:p w14:paraId="0037020F" w14:textId="77777777" w:rsidR="0014283C" w:rsidRPr="00C4263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2" w:type="pct"/>
          </w:tcPr>
          <w:p w14:paraId="5956A581" w14:textId="69D6A87B" w:rsidR="0014283C" w:rsidRPr="00F463CA" w:rsidRDefault="00E81898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5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104</w:t>
            </w:r>
          </w:p>
        </w:tc>
        <w:tc>
          <w:tcPr>
            <w:tcW w:w="142" w:type="pct"/>
          </w:tcPr>
          <w:p w14:paraId="6C183E92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7925672A" w14:textId="3E1E804D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10,942</w:t>
            </w:r>
          </w:p>
        </w:tc>
        <w:tc>
          <w:tcPr>
            <w:tcW w:w="142" w:type="pct"/>
          </w:tcPr>
          <w:p w14:paraId="2AF3A77A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06CB87A" w14:textId="71DDA3CE" w:rsidR="0014283C" w:rsidRPr="00F463CA" w:rsidRDefault="00E81898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090</w:t>
            </w:r>
          </w:p>
        </w:tc>
        <w:tc>
          <w:tcPr>
            <w:tcW w:w="134" w:type="pct"/>
          </w:tcPr>
          <w:p w14:paraId="45EE1343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965BD3E" w14:textId="0136EA21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9,277</w:t>
            </w:r>
          </w:p>
        </w:tc>
      </w:tr>
      <w:tr w:rsidR="0014283C" w:rsidRPr="00F463CA" w14:paraId="31419F90" w14:textId="77777777" w:rsidTr="000F5111">
        <w:tc>
          <w:tcPr>
            <w:tcW w:w="2260" w:type="pct"/>
          </w:tcPr>
          <w:p w14:paraId="0BEB1A55" w14:textId="77777777" w:rsidR="0014283C" w:rsidRPr="00C4263D" w:rsidRDefault="0014283C" w:rsidP="0014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2" w:type="pct"/>
          </w:tcPr>
          <w:p w14:paraId="555DDDC8" w14:textId="00DF02B5" w:rsidR="0014283C" w:rsidRPr="00F463CA" w:rsidRDefault="00E81898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157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030</w:t>
            </w:r>
          </w:p>
        </w:tc>
        <w:tc>
          <w:tcPr>
            <w:tcW w:w="142" w:type="pct"/>
          </w:tcPr>
          <w:p w14:paraId="0D12369F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0EC639FF" w14:textId="58E23A20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159,178</w:t>
            </w:r>
          </w:p>
        </w:tc>
        <w:tc>
          <w:tcPr>
            <w:tcW w:w="142" w:type="pct"/>
          </w:tcPr>
          <w:p w14:paraId="65ABA302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499667C" w14:textId="5A731266" w:rsidR="0014283C" w:rsidRPr="00F463CA" w:rsidRDefault="00E81898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157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030</w:t>
            </w:r>
          </w:p>
        </w:tc>
        <w:tc>
          <w:tcPr>
            <w:tcW w:w="134" w:type="pct"/>
          </w:tcPr>
          <w:p w14:paraId="0BFD65F6" w14:textId="77777777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33D49B7" w14:textId="22E29D8B" w:rsidR="0014283C" w:rsidRPr="00F463CA" w:rsidRDefault="0014283C" w:rsidP="0014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159,154</w:t>
            </w:r>
          </w:p>
        </w:tc>
      </w:tr>
      <w:tr w:rsidR="0054643E" w:rsidRPr="00F463CA" w14:paraId="58EE382C" w14:textId="77777777" w:rsidTr="000F5111">
        <w:tc>
          <w:tcPr>
            <w:tcW w:w="2260" w:type="pct"/>
          </w:tcPr>
          <w:p w14:paraId="402EF170" w14:textId="09B6EBAA" w:rsidR="0054643E" w:rsidRPr="00C4263D" w:rsidRDefault="0054643E" w:rsidP="00546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2" w:type="pct"/>
          </w:tcPr>
          <w:p w14:paraId="63F130CC" w14:textId="497B8DBB" w:rsidR="0054643E" w:rsidRPr="00E81898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140</w:t>
            </w:r>
          </w:p>
        </w:tc>
        <w:tc>
          <w:tcPr>
            <w:tcW w:w="142" w:type="pct"/>
          </w:tcPr>
          <w:p w14:paraId="36E9FD84" w14:textId="7777777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9AF9103" w14:textId="23F928E2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842</w:t>
            </w:r>
          </w:p>
        </w:tc>
        <w:tc>
          <w:tcPr>
            <w:tcW w:w="142" w:type="pct"/>
          </w:tcPr>
          <w:p w14:paraId="6F5AF4AE" w14:textId="7777777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F69BA30" w14:textId="28A239CC" w:rsidR="0054643E" w:rsidRPr="00E81898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140</w:t>
            </w:r>
          </w:p>
        </w:tc>
        <w:tc>
          <w:tcPr>
            <w:tcW w:w="134" w:type="pct"/>
          </w:tcPr>
          <w:p w14:paraId="66188A65" w14:textId="7777777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6821F0E" w14:textId="72901CD3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842</w:t>
            </w:r>
          </w:p>
        </w:tc>
      </w:tr>
      <w:tr w:rsidR="0054643E" w:rsidRPr="00F463CA" w14:paraId="002A9154" w14:textId="77777777" w:rsidTr="000F5111">
        <w:tc>
          <w:tcPr>
            <w:tcW w:w="2260" w:type="pct"/>
          </w:tcPr>
          <w:p w14:paraId="7B6D289E" w14:textId="77777777" w:rsidR="0054643E" w:rsidRPr="00C4263D" w:rsidRDefault="0054643E" w:rsidP="00546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92" w:type="pct"/>
          </w:tcPr>
          <w:p w14:paraId="25BC30BC" w14:textId="3709D17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8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422</w:t>
            </w:r>
          </w:p>
        </w:tc>
        <w:tc>
          <w:tcPr>
            <w:tcW w:w="142" w:type="pct"/>
          </w:tcPr>
          <w:p w14:paraId="3FA65A90" w14:textId="7777777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6BED1DFA" w14:textId="7F8FE8D9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5,144</w:t>
            </w:r>
          </w:p>
        </w:tc>
        <w:tc>
          <w:tcPr>
            <w:tcW w:w="142" w:type="pct"/>
          </w:tcPr>
          <w:p w14:paraId="02A3ED98" w14:textId="7777777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5DE97BD" w14:textId="646B6A0C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8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422</w:t>
            </w:r>
          </w:p>
        </w:tc>
        <w:tc>
          <w:tcPr>
            <w:tcW w:w="134" w:type="pct"/>
          </w:tcPr>
          <w:p w14:paraId="27701E5B" w14:textId="7777777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3495ABC" w14:textId="24E183C9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5,144</w:t>
            </w:r>
          </w:p>
        </w:tc>
      </w:tr>
      <w:tr w:rsidR="0054643E" w:rsidRPr="00F463CA" w14:paraId="79FC3F96" w14:textId="77777777" w:rsidTr="000F5111">
        <w:tc>
          <w:tcPr>
            <w:tcW w:w="2260" w:type="pct"/>
          </w:tcPr>
          <w:p w14:paraId="7C15EB60" w14:textId="77777777" w:rsidR="0054643E" w:rsidRPr="00C4263D" w:rsidRDefault="0054643E" w:rsidP="00546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92" w:type="pct"/>
          </w:tcPr>
          <w:p w14:paraId="6FF3B3FD" w14:textId="139D9113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076</w:t>
            </w:r>
          </w:p>
        </w:tc>
        <w:tc>
          <w:tcPr>
            <w:tcW w:w="142" w:type="pct"/>
          </w:tcPr>
          <w:p w14:paraId="734CF1B6" w14:textId="7777777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69E1B63F" w14:textId="3947734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4,235</w:t>
            </w:r>
          </w:p>
        </w:tc>
        <w:tc>
          <w:tcPr>
            <w:tcW w:w="142" w:type="pct"/>
          </w:tcPr>
          <w:p w14:paraId="131974B8" w14:textId="7777777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29F648D" w14:textId="72C05FF3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</w:t>
            </w:r>
            <w:r w:rsidRPr="00E818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81898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076</w:t>
            </w:r>
          </w:p>
        </w:tc>
        <w:tc>
          <w:tcPr>
            <w:tcW w:w="134" w:type="pct"/>
          </w:tcPr>
          <w:p w14:paraId="47E1476B" w14:textId="77777777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87DB7AD" w14:textId="0613CE21" w:rsidR="0054643E" w:rsidRPr="00F463CA" w:rsidRDefault="0054643E" w:rsidP="00546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4,235</w:t>
            </w:r>
          </w:p>
        </w:tc>
      </w:tr>
    </w:tbl>
    <w:p w14:paraId="27CE4EA4" w14:textId="77777777" w:rsidR="00F969F5" w:rsidRPr="0054643E" w:rsidRDefault="00F969F5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-2"/>
          <w:sz w:val="30"/>
          <w:szCs w:val="30"/>
          <w:lang w:val="en-US"/>
        </w:rPr>
      </w:pPr>
    </w:p>
    <w:p w14:paraId="0D436635" w14:textId="0490A5D5" w:rsidR="00FA390D" w:rsidRPr="00F463CA" w:rsidRDefault="00FA390D" w:rsidP="00753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E47DDB" w:rsidRPr="00F463CA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F463C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470803" w:rsidRPr="00F463CA">
        <w:rPr>
          <w:rFonts w:asciiTheme="majorBidi" w:hAnsiTheme="majorBidi" w:cstheme="majorBidi"/>
          <w:sz w:val="30"/>
          <w:szCs w:val="30"/>
        </w:rPr>
        <w:t>3</w:t>
      </w:r>
      <w:r w:rsidR="00F969F5" w:rsidRPr="00F463CA">
        <w:rPr>
          <w:rFonts w:asciiTheme="majorBidi" w:hAnsiTheme="majorBidi" w:cstheme="majorBidi"/>
          <w:sz w:val="30"/>
          <w:szCs w:val="30"/>
        </w:rPr>
        <w:t xml:space="preserve">0 </w:t>
      </w:r>
      <w:r w:rsidR="0075348D" w:rsidRPr="00F463C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470803" w:rsidRPr="00F463CA">
        <w:rPr>
          <w:rFonts w:asciiTheme="majorBidi" w:hAnsiTheme="majorBidi" w:cstheme="majorBidi"/>
          <w:sz w:val="30"/>
          <w:szCs w:val="30"/>
        </w:rPr>
        <w:t>256</w:t>
      </w:r>
      <w:r w:rsidR="00666AE8" w:rsidRPr="00F463CA">
        <w:rPr>
          <w:rFonts w:asciiTheme="majorBidi" w:hAnsiTheme="majorBidi" w:cstheme="majorBidi"/>
          <w:sz w:val="30"/>
          <w:szCs w:val="30"/>
        </w:rPr>
        <w:t>4</w:t>
      </w:r>
      <w:r w:rsidR="00E80EED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</w:t>
      </w:r>
      <w:r w:rsidRPr="00F463CA">
        <w:rPr>
          <w:rFonts w:asciiTheme="majorBidi" w:hAnsiTheme="majorBidi" w:cstheme="majorBidi"/>
          <w:sz w:val="30"/>
          <w:szCs w:val="30"/>
        </w:rPr>
        <w:t xml:space="preserve"> 31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63CA">
        <w:rPr>
          <w:rFonts w:asciiTheme="majorBidi" w:hAnsiTheme="majorBidi" w:cstheme="majorBidi"/>
          <w:sz w:val="30"/>
          <w:szCs w:val="30"/>
        </w:rPr>
        <w:t>25</w:t>
      </w:r>
      <w:r w:rsidR="00B54C0B" w:rsidRPr="00F463CA">
        <w:rPr>
          <w:rFonts w:asciiTheme="majorBidi" w:hAnsiTheme="majorBidi" w:cstheme="majorBidi"/>
          <w:sz w:val="30"/>
          <w:szCs w:val="30"/>
          <w:cs/>
        </w:rPr>
        <w:t>6</w:t>
      </w:r>
      <w:r w:rsidR="00666AE8" w:rsidRPr="00F463CA">
        <w:rPr>
          <w:rFonts w:asciiTheme="majorBidi" w:hAnsiTheme="majorBidi" w:cstheme="majorBidi"/>
          <w:sz w:val="30"/>
          <w:szCs w:val="30"/>
        </w:rPr>
        <w:t xml:space="preserve">3 </w:t>
      </w:r>
      <w:r w:rsidRPr="00F463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DB4C04A" w14:textId="77777777" w:rsidR="00470803" w:rsidRPr="00215B31" w:rsidRDefault="00470803" w:rsidP="0047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3"/>
        <w:gridCol w:w="1172"/>
        <w:gridCol w:w="271"/>
        <w:gridCol w:w="17"/>
        <w:gridCol w:w="1147"/>
        <w:gridCol w:w="269"/>
        <w:gridCol w:w="1136"/>
        <w:gridCol w:w="236"/>
        <w:gridCol w:w="1060"/>
        <w:gridCol w:w="7"/>
      </w:tblGrid>
      <w:tr w:rsidR="00470803" w:rsidRPr="00F463CA" w14:paraId="4A9A5E65" w14:textId="77777777" w:rsidTr="0075348D">
        <w:trPr>
          <w:tblHeader/>
        </w:trPr>
        <w:tc>
          <w:tcPr>
            <w:tcW w:w="2136" w:type="pct"/>
          </w:tcPr>
          <w:p w14:paraId="4A41CA32" w14:textId="39510506" w:rsidR="00470803" w:rsidRPr="00F463CA" w:rsidRDefault="00470803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58F6CEFB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0F6F65D4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pct"/>
            <w:gridSpan w:val="4"/>
          </w:tcPr>
          <w:p w14:paraId="3FA2260C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348D" w:rsidRPr="00F463CA" w14:paraId="69ABBF03" w14:textId="77777777" w:rsidTr="0075348D">
        <w:trPr>
          <w:tblHeader/>
        </w:trPr>
        <w:tc>
          <w:tcPr>
            <w:tcW w:w="2136" w:type="pct"/>
          </w:tcPr>
          <w:p w14:paraId="1F241FD6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7E611BC" w14:textId="2535ADB4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60432D97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C38E0F6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5" w:type="pct"/>
          </w:tcPr>
          <w:p w14:paraId="7D1AEE71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D3A6448" w14:textId="540FE32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" w:type="pct"/>
          </w:tcPr>
          <w:p w14:paraId="1425E21F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0C60691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5348D" w:rsidRPr="00F463CA" w14:paraId="728B8796" w14:textId="77777777" w:rsidTr="0075348D">
        <w:trPr>
          <w:tblHeader/>
        </w:trPr>
        <w:tc>
          <w:tcPr>
            <w:tcW w:w="2136" w:type="pct"/>
          </w:tcPr>
          <w:p w14:paraId="7CCBD05F" w14:textId="072AEC7B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05B72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204F7F7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4DA22EB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5F7A62AB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281707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" w:type="pct"/>
          </w:tcPr>
          <w:p w14:paraId="1E0870BD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44D9CC9D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5348D" w:rsidRPr="00F463CA" w14:paraId="50B958EA" w14:textId="77777777" w:rsidTr="0075348D">
        <w:trPr>
          <w:tblHeader/>
        </w:trPr>
        <w:tc>
          <w:tcPr>
            <w:tcW w:w="2136" w:type="pct"/>
          </w:tcPr>
          <w:p w14:paraId="6DDD7C8D" w14:textId="7075A1BD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4" w:type="pct"/>
            <w:gridSpan w:val="9"/>
          </w:tcPr>
          <w:p w14:paraId="65001F30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348D" w:rsidRPr="00F463CA" w14:paraId="2980601A" w14:textId="77777777" w:rsidTr="0075348D">
        <w:tc>
          <w:tcPr>
            <w:tcW w:w="2136" w:type="pct"/>
          </w:tcPr>
          <w:p w14:paraId="7194F919" w14:textId="41EB06EE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2" w:type="pct"/>
          </w:tcPr>
          <w:p w14:paraId="7B252A17" w14:textId="7D5C827D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BCCB7D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7B61E01" w14:textId="2DADBDF1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A9F737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37DAD35" w14:textId="4C3BD02A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76A94E2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2EDE8426" w14:textId="32BB085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5348D" w:rsidRPr="00F463CA" w14:paraId="375AEBB1" w14:textId="77777777" w:rsidTr="0075348D">
        <w:tc>
          <w:tcPr>
            <w:tcW w:w="2136" w:type="pct"/>
          </w:tcPr>
          <w:p w14:paraId="259BAAA2" w14:textId="2FDE230F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5FEDD354" w14:textId="1BAF2596" w:rsidR="0075348D" w:rsidRPr="00F463CA" w:rsidRDefault="008C2292" w:rsidP="0021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1D12C7C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10A46B44" w14:textId="5DFDCA66" w:rsidR="0075348D" w:rsidRPr="00F463CA" w:rsidRDefault="0075348D" w:rsidP="0021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B3B77E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F93218F" w14:textId="01C86965" w:rsidR="0075348D" w:rsidRPr="00F463CA" w:rsidRDefault="00B32113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9,075</w:t>
            </w:r>
          </w:p>
        </w:tc>
        <w:tc>
          <w:tcPr>
            <w:tcW w:w="127" w:type="pct"/>
          </w:tcPr>
          <w:p w14:paraId="6A7B3B0C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14951BDF" w14:textId="0684E111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45,627</w:t>
            </w:r>
          </w:p>
        </w:tc>
      </w:tr>
      <w:tr w:rsidR="0075348D" w:rsidRPr="00F463CA" w14:paraId="46B02282" w14:textId="77777777" w:rsidTr="0075348D">
        <w:tc>
          <w:tcPr>
            <w:tcW w:w="2136" w:type="pct"/>
          </w:tcPr>
          <w:p w14:paraId="38C71D1D" w14:textId="77777777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49B4B561" w14:textId="10F30264" w:rsidR="0075348D" w:rsidRPr="00F463CA" w:rsidRDefault="00C4263D" w:rsidP="00C42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49F2DE5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9B073FF" w14:textId="452367BC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45" w:type="pct"/>
          </w:tcPr>
          <w:p w14:paraId="615ED441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E019A8E" w14:textId="460D6EEA" w:rsidR="0075348D" w:rsidRPr="00F463CA" w:rsidRDefault="00C4263D" w:rsidP="00C42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E93045D" w14:textId="77777777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191B4844" w14:textId="6BFA99B2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75348D" w:rsidRPr="00F463CA" w14:paraId="7C09C53C" w14:textId="77777777" w:rsidTr="0075348D">
        <w:tc>
          <w:tcPr>
            <w:tcW w:w="2136" w:type="pct"/>
          </w:tcPr>
          <w:p w14:paraId="2A2D4D25" w14:textId="22C0804C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</w:tcPr>
          <w:p w14:paraId="26F55A76" w14:textId="21EC59D4" w:rsidR="0075348D" w:rsidRPr="00F463CA" w:rsidRDefault="005C3E88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46" w:type="pct"/>
          </w:tcPr>
          <w:p w14:paraId="2D9C286D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AC7A2FB" w14:textId="521C95CD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14:paraId="37C458AB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8A57AA" w14:textId="650759A2" w:rsidR="0075348D" w:rsidRPr="00F463CA" w:rsidRDefault="005C3E88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27" w:type="pct"/>
          </w:tcPr>
          <w:p w14:paraId="1051C970" w14:textId="77777777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2CA97567" w14:textId="07E7209A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5348D" w:rsidRPr="00F463CA" w14:paraId="7739CC8E" w14:textId="77777777" w:rsidTr="0075348D">
        <w:tc>
          <w:tcPr>
            <w:tcW w:w="2136" w:type="pct"/>
          </w:tcPr>
          <w:p w14:paraId="18A2BBC6" w14:textId="77777777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360A5D64" w14:textId="7A7180A0" w:rsidR="0075348D" w:rsidRPr="00F463CA" w:rsidRDefault="008C2292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22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146" w:type="pct"/>
          </w:tcPr>
          <w:p w14:paraId="46ADA396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E699EAB" w14:textId="67BD29E4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2,644</w:t>
            </w:r>
          </w:p>
        </w:tc>
        <w:tc>
          <w:tcPr>
            <w:tcW w:w="145" w:type="pct"/>
          </w:tcPr>
          <w:p w14:paraId="04F8AC30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2F26B67" w14:textId="3CCD2B39" w:rsidR="0075348D" w:rsidRPr="00F463CA" w:rsidRDefault="008C2292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C22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E039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7" w:type="pct"/>
          </w:tcPr>
          <w:p w14:paraId="390F309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16C74F4C" w14:textId="35F23F25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2,512</w:t>
            </w:r>
          </w:p>
        </w:tc>
      </w:tr>
      <w:tr w:rsidR="0075348D" w:rsidRPr="00F463CA" w14:paraId="09F30640" w14:textId="77777777" w:rsidTr="0075348D">
        <w:tc>
          <w:tcPr>
            <w:tcW w:w="2136" w:type="pct"/>
          </w:tcPr>
          <w:p w14:paraId="770A63DB" w14:textId="77777777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4A5C144" w14:textId="3625496A" w:rsidR="0075348D" w:rsidRPr="00F463CA" w:rsidRDefault="00C4263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1,043</w:t>
            </w:r>
          </w:p>
        </w:tc>
        <w:tc>
          <w:tcPr>
            <w:tcW w:w="146" w:type="pct"/>
          </w:tcPr>
          <w:p w14:paraId="45F43F85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35A7C9" w14:textId="33E33364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2,685</w:t>
            </w:r>
          </w:p>
        </w:tc>
        <w:tc>
          <w:tcPr>
            <w:tcW w:w="145" w:type="pct"/>
          </w:tcPr>
          <w:p w14:paraId="13729507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DCBDA34" w14:textId="5196F970" w:rsidR="0075348D" w:rsidRPr="00F463CA" w:rsidRDefault="00C4263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9,991</w:t>
            </w:r>
          </w:p>
        </w:tc>
        <w:tc>
          <w:tcPr>
            <w:tcW w:w="127" w:type="pct"/>
          </w:tcPr>
          <w:p w14:paraId="007EBA4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BC46C1" w14:textId="4C8DC056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48,180</w:t>
            </w:r>
          </w:p>
        </w:tc>
      </w:tr>
      <w:tr w:rsidR="0075348D" w:rsidRPr="00F463CA" w14:paraId="2B202358" w14:textId="77777777" w:rsidTr="0075348D">
        <w:tc>
          <w:tcPr>
            <w:tcW w:w="2136" w:type="pct"/>
          </w:tcPr>
          <w:p w14:paraId="0FFB4A89" w14:textId="2D27E929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667189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2C279394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</w:tcPr>
          <w:p w14:paraId="0555611F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377B994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1BB35F42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" w:type="pct"/>
          </w:tcPr>
          <w:p w14:paraId="4B5A1821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</w:tcPr>
          <w:p w14:paraId="5A5C89D2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75348D" w:rsidRPr="00F463CA" w14:paraId="27415EBD" w14:textId="77777777" w:rsidTr="0075348D">
        <w:tc>
          <w:tcPr>
            <w:tcW w:w="2136" w:type="pct"/>
          </w:tcPr>
          <w:p w14:paraId="4C64F81B" w14:textId="6EB5CFC6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2" w:type="pct"/>
          </w:tcPr>
          <w:p w14:paraId="588F05F7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1E4ACA0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CBF2C1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D0AA65B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C9CA62E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0A02A98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2B8EFB09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348D" w:rsidRPr="00F463CA" w14:paraId="7C20C850" w14:textId="77777777" w:rsidTr="0075348D">
        <w:tc>
          <w:tcPr>
            <w:tcW w:w="2136" w:type="pct"/>
          </w:tcPr>
          <w:p w14:paraId="4E57E425" w14:textId="3569E6C6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CD83F21" w14:textId="5017BBEA" w:rsidR="0075348D" w:rsidRPr="00C93E5E" w:rsidRDefault="000E0746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EFA86BE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C0FF1E0" w14:textId="6995CDAB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ABF09D2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DE8A943" w14:textId="5BD0AFE9" w:rsidR="0075348D" w:rsidRPr="000E0746" w:rsidRDefault="004C1171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6,030</w:t>
            </w:r>
          </w:p>
        </w:tc>
        <w:tc>
          <w:tcPr>
            <w:tcW w:w="127" w:type="pct"/>
          </w:tcPr>
          <w:p w14:paraId="21B23F5E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4E35AC53" w14:textId="248AE5D4" w:rsidR="0075348D" w:rsidRPr="00F463CA" w:rsidRDefault="0075348D" w:rsidP="00215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5348D" w:rsidRPr="00F463CA" w14:paraId="1BFE5EB8" w14:textId="77777777" w:rsidTr="0075348D">
        <w:tc>
          <w:tcPr>
            <w:tcW w:w="2136" w:type="pct"/>
          </w:tcPr>
          <w:p w14:paraId="57742904" w14:textId="3AC70CF3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E5664CF" w14:textId="742D2FDB" w:rsidR="0075348D" w:rsidRPr="00F463CA" w:rsidRDefault="00B53B4B" w:rsidP="00B53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3661151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B35281" w14:textId="2DCB3AB4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370DEED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C250F8D" w14:textId="3712903B" w:rsidR="0075348D" w:rsidRPr="00F463CA" w:rsidRDefault="004446DA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6,030</w:t>
            </w:r>
          </w:p>
        </w:tc>
        <w:tc>
          <w:tcPr>
            <w:tcW w:w="127" w:type="pct"/>
          </w:tcPr>
          <w:p w14:paraId="24D26BD1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7EF15D" w14:textId="222009B3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5348D" w:rsidRPr="00F463CA" w14:paraId="3C036AED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0B690792" w14:textId="00E5E369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57541ED7" w14:textId="7F0184FB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512FFDC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39280680" w14:textId="26B814C5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5" w:type="pct"/>
          </w:tcPr>
          <w:p w14:paraId="4F8E275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1B889325" w14:textId="26445686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" w:type="pct"/>
          </w:tcPr>
          <w:p w14:paraId="6181B80C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1" w:type="pct"/>
          </w:tcPr>
          <w:p w14:paraId="487E9ABF" w14:textId="6378A44F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5348D" w:rsidRPr="00F463CA" w14:paraId="23220752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6B389793" w14:textId="151EC9EC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2" w:type="pct"/>
          </w:tcPr>
          <w:p w14:paraId="751BC41B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453F3A9E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5B88E26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34321DF9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1B4AEF4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BA883C9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AD471E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3E5E" w:rsidRPr="00F463CA" w14:paraId="6358B3DB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5BB51C47" w14:textId="59351ADB" w:rsidR="00C93E5E" w:rsidRPr="00F463CA" w:rsidRDefault="00C93E5E" w:rsidP="00C93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4E0ABFE3" w14:textId="2B7AB5CD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0D70371E" w14:textId="77777777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24FF3099" w14:textId="525D94A4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CF827FC" w14:textId="77777777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0722D68D" w14:textId="1FAF24FC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24,000</w:t>
            </w:r>
          </w:p>
        </w:tc>
        <w:tc>
          <w:tcPr>
            <w:tcW w:w="127" w:type="pct"/>
          </w:tcPr>
          <w:p w14:paraId="5E8D9731" w14:textId="77777777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71" w:type="pct"/>
          </w:tcPr>
          <w:p w14:paraId="78EE26F0" w14:textId="44AA535A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28,000</w:t>
            </w:r>
          </w:p>
        </w:tc>
      </w:tr>
      <w:tr w:rsidR="00C93E5E" w:rsidRPr="00F463CA" w14:paraId="7FF4D665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5A6368EC" w14:textId="47496132" w:rsidR="00C93E5E" w:rsidRPr="00F463CA" w:rsidRDefault="00C93E5E" w:rsidP="00C93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2BD1BE6" w14:textId="50E35AFE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55" w:type="pct"/>
            <w:gridSpan w:val="2"/>
          </w:tcPr>
          <w:p w14:paraId="1BE40B31" w14:textId="77777777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68E18F7" w14:textId="267E7EB0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45" w:type="pct"/>
          </w:tcPr>
          <w:p w14:paraId="64607E1D" w14:textId="77777777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4D31C30" w14:textId="068B5B2E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27" w:type="pct"/>
          </w:tcPr>
          <w:p w14:paraId="11ED4EBB" w14:textId="77777777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F227FC" w14:textId="11F5A319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</w:tr>
      <w:tr w:rsidR="00C93E5E" w:rsidRPr="00F463CA" w14:paraId="6EE3CD98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179BDA4C" w14:textId="20011750" w:rsidR="00C93E5E" w:rsidRPr="00F463CA" w:rsidRDefault="00C93E5E" w:rsidP="00C93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11247BC" w14:textId="3D269C6A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55" w:type="pct"/>
            <w:gridSpan w:val="2"/>
          </w:tcPr>
          <w:p w14:paraId="4556E4FE" w14:textId="77777777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19BBB1E" w14:textId="10889881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45" w:type="pct"/>
          </w:tcPr>
          <w:p w14:paraId="3E663561" w14:textId="77777777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21AAF04" w14:textId="445BAE1C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25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32,570</w:t>
            </w:r>
          </w:p>
        </w:tc>
        <w:tc>
          <w:tcPr>
            <w:tcW w:w="127" w:type="pct"/>
          </w:tcPr>
          <w:p w14:paraId="04B9120F" w14:textId="77777777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decimal" w:pos="89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AF6889D" w14:textId="37A82458" w:rsidR="00C93E5E" w:rsidRPr="00F463CA" w:rsidRDefault="00C93E5E" w:rsidP="00C9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36,570</w:t>
            </w:r>
          </w:p>
        </w:tc>
      </w:tr>
      <w:tr w:rsidR="0075348D" w:rsidRPr="00F463CA" w14:paraId="4684ECE9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31FA9ADB" w14:textId="19D30EF4" w:rsidR="00B53B4B" w:rsidRPr="00F463CA" w:rsidRDefault="00B53B4B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613A111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A16FD6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F03B4AE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C373867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D7B7BF2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54EB30D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737E625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348D" w:rsidRPr="00F463CA" w14:paraId="1573F3B4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2FDDFD88" w14:textId="13B64239" w:rsidR="0075348D" w:rsidRPr="000F3B85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2" w:type="pct"/>
          </w:tcPr>
          <w:p w14:paraId="725408BE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1CE06606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B6B78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67AC0E49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EACE89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A642CDE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01A2115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348D" w:rsidRPr="00F463CA" w14:paraId="05EF8C62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51A1EBB3" w14:textId="0EB4D3C8" w:rsidR="0075348D" w:rsidRPr="000F3B85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4BDC026D" w14:textId="67128135" w:rsidR="0075348D" w:rsidRPr="00F463CA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5255E59D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56A5F4" w14:textId="473178A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B296D6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565073" w14:textId="25191C44" w:rsidR="0075348D" w:rsidRPr="00F463CA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127" w:type="pct"/>
          </w:tcPr>
          <w:p w14:paraId="7D590B50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C13FD76" w14:textId="0C71EF4E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5348D" w:rsidRPr="00F463CA" w14:paraId="47DB6D89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2DD97F14" w14:textId="77777777" w:rsidR="0075348D" w:rsidRPr="000F3B85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0BECDEF6" w14:textId="776FD7BC" w:rsidR="0075348D" w:rsidRPr="00F463CA" w:rsidRDefault="000F3B85" w:rsidP="000F3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19323BC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72C859B" w14:textId="03D763C1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138</w:t>
            </w:r>
          </w:p>
        </w:tc>
        <w:tc>
          <w:tcPr>
            <w:tcW w:w="145" w:type="pct"/>
          </w:tcPr>
          <w:p w14:paraId="420E6140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CB5BB34" w14:textId="57922663" w:rsidR="0075348D" w:rsidRPr="00F463CA" w:rsidRDefault="000F3B85" w:rsidP="000F3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22DB8366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A4C9ACC" w14:textId="1F8D90FC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138</w:t>
            </w:r>
          </w:p>
        </w:tc>
      </w:tr>
      <w:tr w:rsidR="0075348D" w:rsidRPr="00F463CA" w14:paraId="666E3375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4E3FAA4F" w14:textId="77777777" w:rsidR="0075348D" w:rsidRPr="000F3B85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7B7565F2" w14:textId="411AEB36" w:rsidR="0075348D" w:rsidRPr="00F463CA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3E5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23</w:t>
            </w:r>
            <w:r w:rsidRPr="00C9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93E5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314</w:t>
            </w:r>
          </w:p>
        </w:tc>
        <w:tc>
          <w:tcPr>
            <w:tcW w:w="155" w:type="pct"/>
            <w:gridSpan w:val="2"/>
          </w:tcPr>
          <w:p w14:paraId="61D4FF88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5BDFBE" w14:textId="6696272E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119</w:t>
            </w:r>
          </w:p>
        </w:tc>
        <w:tc>
          <w:tcPr>
            <w:tcW w:w="145" w:type="pct"/>
          </w:tcPr>
          <w:p w14:paraId="36A365F9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58BD527" w14:textId="69EAA3D3" w:rsidR="0075348D" w:rsidRPr="00F463CA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3E5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23</w:t>
            </w:r>
            <w:r w:rsidRPr="00C93E5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C93E5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187</w:t>
            </w:r>
          </w:p>
        </w:tc>
        <w:tc>
          <w:tcPr>
            <w:tcW w:w="127" w:type="pct"/>
          </w:tcPr>
          <w:p w14:paraId="507D0EE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B0EC82" w14:textId="14FFE898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119</w:t>
            </w:r>
          </w:p>
        </w:tc>
      </w:tr>
      <w:tr w:rsidR="0075348D" w:rsidRPr="00F463CA" w14:paraId="3CC942C0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07629027" w14:textId="77777777" w:rsidR="0075348D" w:rsidRPr="000F3B85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B40CFF4" w14:textId="0D9A6A78" w:rsidR="0075348D" w:rsidRPr="00F463CA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</w:t>
            </w:r>
            <w:r w:rsidR="008643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</w:p>
        </w:tc>
        <w:tc>
          <w:tcPr>
            <w:tcW w:w="155" w:type="pct"/>
            <w:gridSpan w:val="2"/>
          </w:tcPr>
          <w:p w14:paraId="3076AEC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41C4BA1" w14:textId="0C3BED01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22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257</w:t>
            </w:r>
          </w:p>
        </w:tc>
        <w:tc>
          <w:tcPr>
            <w:tcW w:w="145" w:type="pct"/>
          </w:tcPr>
          <w:p w14:paraId="5C8E4DEE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A50999F" w14:textId="2D8A5C7E" w:rsidR="0075348D" w:rsidRPr="00F463CA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9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</w:t>
            </w:r>
            <w:r w:rsidR="008643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127" w:type="pct"/>
          </w:tcPr>
          <w:p w14:paraId="612253C2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CF42200" w14:textId="388AC8EA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22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257</w:t>
            </w:r>
          </w:p>
        </w:tc>
      </w:tr>
      <w:tr w:rsidR="0075348D" w:rsidRPr="00F463CA" w14:paraId="5F698034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28DB33B8" w14:textId="77777777" w:rsidR="0075348D" w:rsidRPr="004F46A3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C5BE166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BE2F1CD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C63271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2E0045D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7141742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8CD3705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3C45E7B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5348D" w:rsidRPr="00F463CA" w14:paraId="10D90E29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4F0BB25A" w14:textId="5ADD18D0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2" w:type="pct"/>
          </w:tcPr>
          <w:p w14:paraId="0EC601BD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5D3D575F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54DBBB2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2264985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71DF5372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F913E58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211683F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5348D" w:rsidRPr="00F463CA" w14:paraId="4BE61812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4B6511FE" w14:textId="70AEA112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7F700CFE" w14:textId="12A57E70" w:rsidR="0075348D" w:rsidRPr="00F463CA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  <w:gridSpan w:val="2"/>
          </w:tcPr>
          <w:p w14:paraId="08AF76AB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E68447A" w14:textId="3F85B394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117EBAB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DB8AF73" w14:textId="2F93A5D5" w:rsidR="0075348D" w:rsidRPr="00C93E5E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1,664</w:t>
            </w:r>
          </w:p>
        </w:tc>
        <w:tc>
          <w:tcPr>
            <w:tcW w:w="127" w:type="pct"/>
          </w:tcPr>
          <w:p w14:paraId="112FAEB0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D4D5C98" w14:textId="4C9ABB62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1,196</w:t>
            </w:r>
          </w:p>
        </w:tc>
      </w:tr>
      <w:tr w:rsidR="0075348D" w:rsidRPr="00F463CA" w14:paraId="1E3CE9B4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23A809D6" w14:textId="766627DF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08E0DAB" w14:textId="2EB3F147" w:rsidR="0075348D" w:rsidRPr="00C93E5E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1,693</w:t>
            </w:r>
          </w:p>
        </w:tc>
        <w:tc>
          <w:tcPr>
            <w:tcW w:w="155" w:type="pct"/>
            <w:gridSpan w:val="2"/>
          </w:tcPr>
          <w:p w14:paraId="64AF1211" w14:textId="77777777" w:rsidR="0075348D" w:rsidRPr="00C93E5E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B54F1D1" w14:textId="73EE96F7" w:rsidR="0075348D" w:rsidRPr="00C93E5E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E5E">
              <w:rPr>
                <w:rFonts w:asciiTheme="majorBidi" w:hAnsiTheme="majorBidi" w:cstheme="majorBidi"/>
                <w:sz w:val="30"/>
                <w:szCs w:val="30"/>
              </w:rPr>
              <w:t>3,096</w:t>
            </w:r>
          </w:p>
        </w:tc>
        <w:tc>
          <w:tcPr>
            <w:tcW w:w="145" w:type="pct"/>
          </w:tcPr>
          <w:p w14:paraId="74CDA37B" w14:textId="77777777" w:rsidR="0075348D" w:rsidRPr="00C93E5E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005AD9B" w14:textId="0DC0297F" w:rsidR="0075348D" w:rsidRPr="00C93E5E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1,693</w:t>
            </w:r>
          </w:p>
        </w:tc>
        <w:tc>
          <w:tcPr>
            <w:tcW w:w="127" w:type="pct"/>
          </w:tcPr>
          <w:p w14:paraId="44E1D9F7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773BD96" w14:textId="7D97A2E0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3,096</w:t>
            </w:r>
          </w:p>
        </w:tc>
      </w:tr>
      <w:tr w:rsidR="0075348D" w:rsidRPr="00F463CA" w14:paraId="3A8582CC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61AF60C6" w14:textId="48148B6D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0206492" w14:textId="72811A73" w:rsidR="0075348D" w:rsidRPr="00F463CA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9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1,693</w:t>
            </w:r>
          </w:p>
        </w:tc>
        <w:tc>
          <w:tcPr>
            <w:tcW w:w="155" w:type="pct"/>
            <w:gridSpan w:val="2"/>
          </w:tcPr>
          <w:p w14:paraId="15BF0A4F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CFB474C" w14:textId="51727C21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3,096</w:t>
            </w:r>
          </w:p>
        </w:tc>
        <w:tc>
          <w:tcPr>
            <w:tcW w:w="145" w:type="pct"/>
          </w:tcPr>
          <w:p w14:paraId="2EEB1D34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CCC31A1" w14:textId="40534BAA" w:rsidR="0075348D" w:rsidRPr="00F463CA" w:rsidRDefault="00C93E5E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3,357</w:t>
            </w:r>
          </w:p>
        </w:tc>
        <w:tc>
          <w:tcPr>
            <w:tcW w:w="127" w:type="pct"/>
          </w:tcPr>
          <w:p w14:paraId="1098A9E2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BBA0603" w14:textId="12FDBD21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4,292</w:t>
            </w:r>
          </w:p>
        </w:tc>
      </w:tr>
      <w:tr w:rsidR="0075348D" w:rsidRPr="00F463CA" w14:paraId="6C03C3BC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0E7F0B5A" w14:textId="77777777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AE32429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36EF06AC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ADFBCCB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5A7616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D7108A0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464CBC6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9EA491E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348D" w:rsidRPr="00F463CA" w14:paraId="10A02688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686691AC" w14:textId="2723A749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32" w:type="pct"/>
          </w:tcPr>
          <w:p w14:paraId="41EF5BA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169B4220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D448B28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9B6CF4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AAF83F0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A6569F9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F9F62DB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348D" w:rsidRPr="00F463CA" w14:paraId="186B018A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7732A14D" w14:textId="3141D372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C62F63D" w14:textId="48F47F95" w:rsidR="0075348D" w:rsidRPr="00F463CA" w:rsidRDefault="00550914" w:rsidP="00864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gridSpan w:val="2"/>
          </w:tcPr>
          <w:p w14:paraId="2B8D785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6D4DCCDC" w14:textId="53552CF7" w:rsidR="0075348D" w:rsidRPr="00F463CA" w:rsidRDefault="0075348D" w:rsidP="00864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CB9036A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0C4DE23" w14:textId="78829F75" w:rsidR="0075348D" w:rsidRPr="00550914" w:rsidRDefault="00550914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0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1,407</w:t>
            </w:r>
          </w:p>
        </w:tc>
        <w:tc>
          <w:tcPr>
            <w:tcW w:w="127" w:type="pct"/>
          </w:tcPr>
          <w:p w14:paraId="5B8ABC61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469C301" w14:textId="0954E61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75348D" w:rsidRPr="00F463CA" w14:paraId="17A94174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434B40BE" w14:textId="45598BEA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8FF806E" w14:textId="72FCEB2B" w:rsidR="0075348D" w:rsidRPr="00550914" w:rsidRDefault="00550914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0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155" w:type="pct"/>
            <w:gridSpan w:val="2"/>
          </w:tcPr>
          <w:p w14:paraId="3CEED9C6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225444B" w14:textId="7155002B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45" w:type="pct"/>
          </w:tcPr>
          <w:p w14:paraId="5AB9B009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0A32B5A" w14:textId="10011F74" w:rsidR="0075348D" w:rsidRPr="00550914" w:rsidRDefault="00550914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0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127" w:type="pct"/>
          </w:tcPr>
          <w:p w14:paraId="2EC2EC9F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6FC49D6" w14:textId="0F668CEC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75348D" w:rsidRPr="00F463CA" w14:paraId="16840AFA" w14:textId="77777777" w:rsidTr="0075348D">
        <w:trPr>
          <w:gridAfter w:val="1"/>
          <w:wAfter w:w="4" w:type="pct"/>
        </w:trPr>
        <w:tc>
          <w:tcPr>
            <w:tcW w:w="2136" w:type="pct"/>
          </w:tcPr>
          <w:p w14:paraId="31FBAF16" w14:textId="17595F23" w:rsidR="0075348D" w:rsidRPr="00F463CA" w:rsidRDefault="0075348D" w:rsidP="0075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F78A6F7" w14:textId="467F80DD" w:rsidR="0075348D" w:rsidRPr="00F463CA" w:rsidRDefault="00550914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155" w:type="pct"/>
            <w:gridSpan w:val="2"/>
          </w:tcPr>
          <w:p w14:paraId="72AA03E4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F64462F" w14:textId="5F4A1E4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145" w:type="pct"/>
          </w:tcPr>
          <w:p w14:paraId="44E58783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48C91F8" w14:textId="65E50C05" w:rsidR="0075348D" w:rsidRPr="00F463CA" w:rsidRDefault="00550914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1,902</w:t>
            </w:r>
          </w:p>
        </w:tc>
        <w:tc>
          <w:tcPr>
            <w:tcW w:w="127" w:type="pct"/>
          </w:tcPr>
          <w:p w14:paraId="0FC8A7B8" w14:textId="77777777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FD70268" w14:textId="5E5EA3CF" w:rsidR="0075348D" w:rsidRPr="00F463CA" w:rsidRDefault="0075348D" w:rsidP="00753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1,354</w:t>
            </w:r>
          </w:p>
        </w:tc>
      </w:tr>
    </w:tbl>
    <w:p w14:paraId="6EFB861A" w14:textId="77777777" w:rsidR="002A3F2B" w:rsidRPr="00550914" w:rsidRDefault="002A3F2B" w:rsidP="000A36B4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3DCE7AB" w14:textId="77777777" w:rsidR="001E3351" w:rsidRPr="00F463CA" w:rsidRDefault="001E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F463C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ADB8CFB" w14:textId="7B205EAC" w:rsidR="003E6A5C" w:rsidRPr="00B91A1F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B91A1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0E2B4E92" w14:textId="2E71E858" w:rsidR="00497F2F" w:rsidRPr="00F463CA" w:rsidRDefault="00497F2F" w:rsidP="00497F2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10"/>
        <w:gridCol w:w="895"/>
        <w:gridCol w:w="1160"/>
        <w:gridCol w:w="238"/>
        <w:gridCol w:w="1080"/>
        <w:gridCol w:w="236"/>
        <w:gridCol w:w="1123"/>
        <w:gridCol w:w="267"/>
        <w:gridCol w:w="1071"/>
      </w:tblGrid>
      <w:tr w:rsidR="00753915" w:rsidRPr="00F463CA" w14:paraId="392CDFAB" w14:textId="77777777" w:rsidTr="001E3351">
        <w:trPr>
          <w:trHeight w:val="412"/>
        </w:trPr>
        <w:tc>
          <w:tcPr>
            <w:tcW w:w="1730" w:type="pct"/>
          </w:tcPr>
          <w:p w14:paraId="75EB23AF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58C4DA4C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2F77AD7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3B304CCB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46FED48C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351" w:rsidRPr="00F463CA" w14:paraId="454A4232" w14:textId="77777777" w:rsidTr="001E3351">
        <w:trPr>
          <w:trHeight w:val="412"/>
        </w:trPr>
        <w:tc>
          <w:tcPr>
            <w:tcW w:w="1730" w:type="pct"/>
          </w:tcPr>
          <w:p w14:paraId="098D70AD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12285040" w14:textId="77777777" w:rsidR="001E3351" w:rsidRPr="00F463CA" w:rsidRDefault="001E3351" w:rsidP="001E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2F9B71F4" w14:textId="1E9DF8AD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</w:tcPr>
          <w:p w14:paraId="796F7B26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D45505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" w:type="pct"/>
          </w:tcPr>
          <w:p w14:paraId="20CE702B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AB1E2CF" w14:textId="4EA71563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0556FA17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C5047E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E3351" w:rsidRPr="00F463CA" w14:paraId="4F9C17AE" w14:textId="77777777" w:rsidTr="001E3351">
        <w:trPr>
          <w:trHeight w:val="398"/>
        </w:trPr>
        <w:tc>
          <w:tcPr>
            <w:tcW w:w="1730" w:type="pct"/>
          </w:tcPr>
          <w:p w14:paraId="4CDA4BB5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6D974CE5" w14:textId="77777777" w:rsidR="001E3351" w:rsidRPr="00F463CA" w:rsidRDefault="001E3351" w:rsidP="001E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</w:tcPr>
          <w:p w14:paraId="606DEDD7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744A4CA9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6BDD63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</w:tcPr>
          <w:p w14:paraId="021911AF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6C81D93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16235052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CD21F1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E3351" w:rsidRPr="00F463CA" w14:paraId="2E674F23" w14:textId="77777777" w:rsidTr="008A4387">
        <w:trPr>
          <w:trHeight w:val="398"/>
        </w:trPr>
        <w:tc>
          <w:tcPr>
            <w:tcW w:w="1730" w:type="pct"/>
          </w:tcPr>
          <w:p w14:paraId="32455517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28DE15E5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AFAB10E" w14:textId="77777777" w:rsidR="001E3351" w:rsidRPr="004F46A3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F00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976" w:rsidRPr="002604D4" w14:paraId="1C707623" w14:textId="77777777" w:rsidTr="001E3351">
        <w:trPr>
          <w:trHeight w:val="427"/>
        </w:trPr>
        <w:tc>
          <w:tcPr>
            <w:tcW w:w="1730" w:type="pct"/>
          </w:tcPr>
          <w:p w14:paraId="4C53BEAA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2604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82" w:type="pct"/>
          </w:tcPr>
          <w:p w14:paraId="43C66E80" w14:textId="2BD59B58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625" w:type="pct"/>
            <w:shd w:val="clear" w:color="auto" w:fill="auto"/>
          </w:tcPr>
          <w:p w14:paraId="2E8A102C" w14:textId="2EDF15B5" w:rsidR="00673976" w:rsidRPr="002604D4" w:rsidRDefault="00CF00A7" w:rsidP="0067397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1,043</w:t>
            </w:r>
          </w:p>
        </w:tc>
        <w:tc>
          <w:tcPr>
            <w:tcW w:w="128" w:type="pct"/>
            <w:shd w:val="clear" w:color="auto" w:fill="auto"/>
          </w:tcPr>
          <w:p w14:paraId="019B4280" w14:textId="77777777" w:rsidR="00673976" w:rsidRPr="002604D4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C52EC29" w14:textId="77777777" w:rsidR="00673976" w:rsidRPr="00CF00A7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</w:rPr>
              <w:t>2,685</w:t>
            </w:r>
          </w:p>
        </w:tc>
        <w:tc>
          <w:tcPr>
            <w:tcW w:w="127" w:type="pct"/>
            <w:shd w:val="clear" w:color="auto" w:fill="auto"/>
          </w:tcPr>
          <w:p w14:paraId="543ABB8F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shd w:val="clear" w:color="auto" w:fill="auto"/>
          </w:tcPr>
          <w:p w14:paraId="6C3A3A02" w14:textId="05F2B2B7" w:rsidR="00673976" w:rsidRPr="00CF00A7" w:rsidRDefault="00CF00A7" w:rsidP="006739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9,991</w:t>
            </w:r>
          </w:p>
        </w:tc>
        <w:tc>
          <w:tcPr>
            <w:tcW w:w="144" w:type="pct"/>
          </w:tcPr>
          <w:p w14:paraId="10D04F7F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22867CDA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</w:rPr>
              <w:t>48,180</w:t>
            </w:r>
          </w:p>
        </w:tc>
      </w:tr>
      <w:tr w:rsidR="00673976" w:rsidRPr="002604D4" w14:paraId="4672BD9A" w14:textId="77777777" w:rsidTr="001E3351">
        <w:trPr>
          <w:trHeight w:val="412"/>
        </w:trPr>
        <w:tc>
          <w:tcPr>
            <w:tcW w:w="1730" w:type="pct"/>
          </w:tcPr>
          <w:p w14:paraId="2170E65F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2" w:type="pct"/>
          </w:tcPr>
          <w:p w14:paraId="03429332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C159FFC" w14:textId="7ACC91B0" w:rsidR="00673976" w:rsidRPr="002604D4" w:rsidRDefault="00CF00A7" w:rsidP="0067397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</w:t>
            </w:r>
            <w:r w:rsidR="002E0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CF00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</w:t>
            </w:r>
            <w:r w:rsidR="002E0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28" w:type="pct"/>
            <w:shd w:val="clear" w:color="auto" w:fill="auto"/>
          </w:tcPr>
          <w:p w14:paraId="54A75094" w14:textId="77777777" w:rsidR="00673976" w:rsidRPr="002604D4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1CB19EE" w14:textId="77777777" w:rsidR="00673976" w:rsidRPr="00CF00A7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</w:rPr>
              <w:t>5,105,601</w:t>
            </w:r>
          </w:p>
        </w:tc>
        <w:tc>
          <w:tcPr>
            <w:tcW w:w="127" w:type="pct"/>
            <w:shd w:val="clear" w:color="auto" w:fill="auto"/>
          </w:tcPr>
          <w:p w14:paraId="57AE82F8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5CE3572F" w14:textId="17293C3D" w:rsidR="00673976" w:rsidRPr="00CF00A7" w:rsidRDefault="00CF00A7" w:rsidP="006739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</w:rPr>
              <w:t>5,40</w:t>
            </w:r>
            <w:r w:rsidR="002E018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F00A7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2E018D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4" w:type="pct"/>
          </w:tcPr>
          <w:p w14:paraId="18947FEA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3FC05AF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</w:rPr>
              <w:t>5,063,590</w:t>
            </w:r>
          </w:p>
        </w:tc>
      </w:tr>
      <w:tr w:rsidR="00673976" w:rsidRPr="002604D4" w14:paraId="402A52EA" w14:textId="77777777" w:rsidTr="001E3351">
        <w:trPr>
          <w:trHeight w:val="59"/>
        </w:trPr>
        <w:tc>
          <w:tcPr>
            <w:tcW w:w="1730" w:type="pct"/>
          </w:tcPr>
          <w:p w14:paraId="3AE08B2C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5347E2BC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7D238A4" w14:textId="056EDE54" w:rsidR="00673976" w:rsidRPr="002604D4" w:rsidRDefault="004C1A54" w:rsidP="0067397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1A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Pr="004C1A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28" w:type="pct"/>
            <w:shd w:val="clear" w:color="auto" w:fill="auto"/>
          </w:tcPr>
          <w:p w14:paraId="26D3A619" w14:textId="77777777" w:rsidR="00673976" w:rsidRPr="002604D4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2097E19A" w14:textId="77777777" w:rsidR="00673976" w:rsidRPr="00CF00A7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0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5,108,286</w:t>
            </w:r>
          </w:p>
        </w:tc>
        <w:tc>
          <w:tcPr>
            <w:tcW w:w="127" w:type="pct"/>
            <w:shd w:val="clear" w:color="auto" w:fill="auto"/>
          </w:tcPr>
          <w:p w14:paraId="7DB6A696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6321B9EF" w14:textId="294F6FA1" w:rsidR="00673976" w:rsidRPr="00CF00A7" w:rsidRDefault="000B3854" w:rsidP="006739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5,41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F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44" w:type="pct"/>
          </w:tcPr>
          <w:p w14:paraId="1FE6DFF7" w14:textId="77777777" w:rsidR="00673976" w:rsidRPr="00CF00A7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72ACDE9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5,111,770</w:t>
            </w:r>
          </w:p>
        </w:tc>
      </w:tr>
      <w:tr w:rsidR="00673976" w:rsidRPr="002604D4" w14:paraId="65199A7F" w14:textId="77777777" w:rsidTr="001E3351">
        <w:trPr>
          <w:trHeight w:val="796"/>
        </w:trPr>
        <w:tc>
          <w:tcPr>
            <w:tcW w:w="1730" w:type="pct"/>
          </w:tcPr>
          <w:p w14:paraId="04EAAD82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2BBAACF" w14:textId="1C6D803B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82" w:type="pct"/>
          </w:tcPr>
          <w:p w14:paraId="64948BD5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E89EA18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  <w:p w14:paraId="31C552E8" w14:textId="7FD21AA8" w:rsidR="00006AF3" w:rsidRPr="002604D4" w:rsidRDefault="00006AF3" w:rsidP="0067397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</w:rPr>
              <w:t>(246,477)</w:t>
            </w:r>
          </w:p>
        </w:tc>
        <w:tc>
          <w:tcPr>
            <w:tcW w:w="128" w:type="pct"/>
            <w:shd w:val="clear" w:color="auto" w:fill="auto"/>
          </w:tcPr>
          <w:p w14:paraId="7A0A50AA" w14:textId="77777777" w:rsidR="00673976" w:rsidRPr="002604D4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3E29561" w14:textId="77777777" w:rsidR="00673976" w:rsidRPr="00CF00A7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58769" w14:textId="30E10752" w:rsidR="00673976" w:rsidRPr="00CF00A7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</w:rPr>
              <w:t>(191,080)</w:t>
            </w:r>
          </w:p>
        </w:tc>
        <w:tc>
          <w:tcPr>
            <w:tcW w:w="127" w:type="pct"/>
            <w:shd w:val="clear" w:color="auto" w:fill="auto"/>
          </w:tcPr>
          <w:p w14:paraId="4CE8B883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5E5B97E" w14:textId="77777777" w:rsidR="00673976" w:rsidRPr="00CF00A7" w:rsidRDefault="00673976" w:rsidP="006739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B4CB0" w14:textId="7909EB24" w:rsidR="00673976" w:rsidRPr="00CF00A7" w:rsidRDefault="00673976" w:rsidP="006739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F00A7">
              <w:rPr>
                <w:rFonts w:asciiTheme="majorBidi" w:hAnsiTheme="majorBidi" w:cstheme="majorBidi" w:hint="cs"/>
                <w:sz w:val="30"/>
                <w:szCs w:val="30"/>
              </w:rPr>
              <w:t>(239,245)</w:t>
            </w:r>
          </w:p>
        </w:tc>
        <w:tc>
          <w:tcPr>
            <w:tcW w:w="144" w:type="pct"/>
          </w:tcPr>
          <w:p w14:paraId="41B9C046" w14:textId="77777777" w:rsidR="00673976" w:rsidRPr="00CF00A7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8C23CA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20A16" w14:textId="6545D869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</w:rPr>
              <w:t>(182,807)</w:t>
            </w:r>
          </w:p>
        </w:tc>
      </w:tr>
      <w:tr w:rsidR="00673976" w:rsidRPr="002604D4" w14:paraId="12041790" w14:textId="77777777" w:rsidTr="001E3351">
        <w:trPr>
          <w:trHeight w:val="412"/>
        </w:trPr>
        <w:tc>
          <w:tcPr>
            <w:tcW w:w="1730" w:type="pct"/>
          </w:tcPr>
          <w:p w14:paraId="2248F64C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14:paraId="641D7442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20016" w14:textId="16F7FF25" w:rsidR="00673976" w:rsidRPr="002604D4" w:rsidRDefault="004C1A54" w:rsidP="0067397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1A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5,17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4C1A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128" w:type="pct"/>
            <w:shd w:val="clear" w:color="auto" w:fill="auto"/>
          </w:tcPr>
          <w:p w14:paraId="3CCA2C5A" w14:textId="77777777" w:rsidR="00673976" w:rsidRPr="002604D4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442CD" w14:textId="77777777" w:rsidR="00673976" w:rsidRPr="00CF00A7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4,917,206</w:t>
            </w:r>
          </w:p>
        </w:tc>
        <w:tc>
          <w:tcPr>
            <w:tcW w:w="127" w:type="pct"/>
            <w:shd w:val="clear" w:color="auto" w:fill="auto"/>
          </w:tcPr>
          <w:p w14:paraId="2B537E9A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CA267" w14:textId="1AF51726" w:rsidR="00673976" w:rsidRPr="00CF00A7" w:rsidRDefault="0025195C" w:rsidP="006739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5,17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F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144" w:type="pct"/>
          </w:tcPr>
          <w:p w14:paraId="745F15B1" w14:textId="77777777" w:rsidR="00673976" w:rsidRPr="00CF00A7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ED0240E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4,928,963</w:t>
            </w:r>
          </w:p>
        </w:tc>
      </w:tr>
      <w:tr w:rsidR="00673976" w:rsidRPr="002604D4" w14:paraId="4DC49AB2" w14:textId="77777777" w:rsidTr="001E3351">
        <w:trPr>
          <w:trHeight w:val="412"/>
        </w:trPr>
        <w:tc>
          <w:tcPr>
            <w:tcW w:w="1730" w:type="pct"/>
          </w:tcPr>
          <w:p w14:paraId="4208A722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6100A98D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757D22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34E654E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191472A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63EA54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16AB6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07ABEC" w14:textId="77777777" w:rsidR="00673976" w:rsidRPr="002604D4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5F5B5479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976" w:rsidRPr="002604D4" w14:paraId="7E02999A" w14:textId="77777777" w:rsidTr="001E3351">
        <w:trPr>
          <w:trHeight w:val="427"/>
        </w:trPr>
        <w:tc>
          <w:tcPr>
            <w:tcW w:w="1730" w:type="pct"/>
          </w:tcPr>
          <w:p w14:paraId="0A6F785B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2" w:type="pct"/>
          </w:tcPr>
          <w:p w14:paraId="7168FECB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64039360" w14:textId="72049022" w:rsidR="00673976" w:rsidRPr="002604D4" w:rsidRDefault="004C1A54" w:rsidP="0067397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C1A54">
              <w:rPr>
                <w:rFonts w:asciiTheme="majorBidi" w:hAnsiTheme="majorBidi" w:cstheme="majorBidi"/>
                <w:sz w:val="30"/>
                <w:szCs w:val="30"/>
              </w:rPr>
              <w:t>5,07</w:t>
            </w:r>
            <w:r w:rsidR="002E0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C1A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018D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28" w:type="pct"/>
          </w:tcPr>
          <w:p w14:paraId="7839BDC9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32C825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</w:rPr>
              <w:t>4,848,572</w:t>
            </w:r>
          </w:p>
        </w:tc>
        <w:tc>
          <w:tcPr>
            <w:tcW w:w="127" w:type="pct"/>
          </w:tcPr>
          <w:p w14:paraId="693524A8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CC2C7B" w14:textId="214A684E" w:rsidR="00673976" w:rsidRPr="002604D4" w:rsidRDefault="0025195C" w:rsidP="006739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</w:rPr>
              <w:t>5,07</w:t>
            </w:r>
            <w:r w:rsidR="002E018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604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018D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144" w:type="pct"/>
          </w:tcPr>
          <w:p w14:paraId="51D3304B" w14:textId="77777777" w:rsidR="00673976" w:rsidRPr="002604D4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2DF07D45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</w:rPr>
              <w:t>4,862,527</w:t>
            </w:r>
          </w:p>
        </w:tc>
      </w:tr>
      <w:tr w:rsidR="00673976" w:rsidRPr="002604D4" w14:paraId="479E81D6" w14:textId="77777777" w:rsidTr="001E3351">
        <w:trPr>
          <w:trHeight w:val="412"/>
        </w:trPr>
        <w:tc>
          <w:tcPr>
            <w:tcW w:w="1730" w:type="pct"/>
          </w:tcPr>
          <w:p w14:paraId="44CBAB78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2" w:type="pct"/>
          </w:tcPr>
          <w:p w14:paraId="547E049E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83FC11" w14:textId="7A198527" w:rsidR="00673976" w:rsidRPr="002604D4" w:rsidRDefault="004C1A54" w:rsidP="0067397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1A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100,507</w:t>
            </w:r>
          </w:p>
        </w:tc>
        <w:tc>
          <w:tcPr>
            <w:tcW w:w="128" w:type="pct"/>
          </w:tcPr>
          <w:p w14:paraId="3F69C369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77A6591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68,634</w:t>
            </w:r>
          </w:p>
        </w:tc>
        <w:tc>
          <w:tcPr>
            <w:tcW w:w="127" w:type="pct"/>
          </w:tcPr>
          <w:p w14:paraId="0D97497D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FEB03C4" w14:textId="340097BC" w:rsidR="00673976" w:rsidRPr="002604D4" w:rsidRDefault="00673976" w:rsidP="006739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99,284</w:t>
            </w:r>
          </w:p>
        </w:tc>
        <w:tc>
          <w:tcPr>
            <w:tcW w:w="144" w:type="pct"/>
          </w:tcPr>
          <w:p w14:paraId="75FC81B7" w14:textId="77777777" w:rsidR="00673976" w:rsidRPr="002604D4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3095212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66,436</w:t>
            </w:r>
          </w:p>
        </w:tc>
      </w:tr>
      <w:tr w:rsidR="00673976" w:rsidRPr="002604D4" w14:paraId="1D5C3FA9" w14:textId="77777777" w:rsidTr="001E3351">
        <w:trPr>
          <w:trHeight w:val="412"/>
        </w:trPr>
        <w:tc>
          <w:tcPr>
            <w:tcW w:w="1730" w:type="pct"/>
          </w:tcPr>
          <w:p w14:paraId="26E7CDFA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25D5C47E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4DFD2FE" w14:textId="63BC5F65" w:rsidR="00673976" w:rsidRPr="002604D4" w:rsidRDefault="004C1A54" w:rsidP="0067397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1A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5,17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4C1A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128" w:type="pct"/>
          </w:tcPr>
          <w:p w14:paraId="69AE1D1B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79F95E9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4,917,206</w:t>
            </w:r>
          </w:p>
        </w:tc>
        <w:tc>
          <w:tcPr>
            <w:tcW w:w="127" w:type="pct"/>
          </w:tcPr>
          <w:p w14:paraId="2046E436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AADB9EA" w14:textId="76AA8D69" w:rsidR="00673976" w:rsidRPr="002604D4" w:rsidRDefault="0025195C" w:rsidP="006739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5,17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144" w:type="pct"/>
          </w:tcPr>
          <w:p w14:paraId="55C23F17" w14:textId="77777777" w:rsidR="00673976" w:rsidRPr="002604D4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7FB4394" w14:textId="77777777" w:rsidR="00673976" w:rsidRPr="002604D4" w:rsidRDefault="00673976" w:rsidP="006739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4,928,963</w:t>
            </w:r>
          </w:p>
        </w:tc>
      </w:tr>
    </w:tbl>
    <w:p w14:paraId="62EB3F60" w14:textId="4B793E33" w:rsidR="00497F2F" w:rsidRPr="002604D4" w:rsidRDefault="00497F2F" w:rsidP="00497F2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180"/>
        <w:gridCol w:w="1084"/>
        <w:gridCol w:w="178"/>
        <w:gridCol w:w="1168"/>
      </w:tblGrid>
      <w:tr w:rsidR="00A33486" w:rsidRPr="002604D4" w14:paraId="32D5E23D" w14:textId="77777777" w:rsidTr="00D411DA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E64B943" w14:textId="77777777" w:rsidR="00A33486" w:rsidRPr="002604D4" w:rsidRDefault="00A33486" w:rsidP="00D411D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04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520" w:type="dxa"/>
            <w:gridSpan w:val="3"/>
            <w:vAlign w:val="bottom"/>
          </w:tcPr>
          <w:p w14:paraId="09242253" w14:textId="77777777" w:rsidR="00A33486" w:rsidRPr="002604D4" w:rsidRDefault="00A33486" w:rsidP="00D411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04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457B9B" w14:textId="77777777" w:rsidR="00A33486" w:rsidRPr="002604D4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6A3BEA6" w14:textId="77777777" w:rsidR="00A33486" w:rsidRPr="002604D4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33486" w:rsidRPr="002604D4" w14:paraId="43DEDB42" w14:textId="77777777" w:rsidTr="00D411DA">
        <w:trPr>
          <w:cantSplit/>
          <w:tblHeader/>
        </w:trPr>
        <w:tc>
          <w:tcPr>
            <w:tcW w:w="4140" w:type="dxa"/>
            <w:vAlign w:val="bottom"/>
          </w:tcPr>
          <w:p w14:paraId="52550245" w14:textId="3E0AD08F" w:rsidR="00A33486" w:rsidRPr="002604D4" w:rsidRDefault="00A33486" w:rsidP="00D411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2604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E3351" w:rsidRPr="002604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2604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604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1E3351" w:rsidRPr="002604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244EF2E" w14:textId="77777777" w:rsidR="00A33486" w:rsidRPr="002604D4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49987095" w14:textId="77777777" w:rsidR="00A33486" w:rsidRPr="002604D4" w:rsidRDefault="00A33486" w:rsidP="00D411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23D8CB" w14:textId="77777777" w:rsidR="00A33486" w:rsidRPr="002604D4" w:rsidRDefault="00A33486" w:rsidP="00D411D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1240EDB1" w14:textId="77777777" w:rsidR="00A33486" w:rsidRPr="002604D4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FEB6236" w14:textId="77777777" w:rsidR="00A33486" w:rsidRPr="002604D4" w:rsidRDefault="00A33486" w:rsidP="00D411D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78" w:type="dxa"/>
            <w:vAlign w:val="bottom"/>
          </w:tcPr>
          <w:p w14:paraId="64239352" w14:textId="77777777" w:rsidR="00A33486" w:rsidRPr="002604D4" w:rsidRDefault="00A33486" w:rsidP="00D411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3D7AB99" w14:textId="77777777" w:rsidR="00A33486" w:rsidRPr="002604D4" w:rsidRDefault="00A33486" w:rsidP="00D411D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A33486" w:rsidRPr="002604D4" w14:paraId="5D256D7F" w14:textId="77777777" w:rsidTr="00D411DA">
        <w:trPr>
          <w:cantSplit/>
          <w:tblHeader/>
        </w:trPr>
        <w:tc>
          <w:tcPr>
            <w:tcW w:w="4140" w:type="dxa"/>
            <w:vAlign w:val="bottom"/>
          </w:tcPr>
          <w:p w14:paraId="578E422D" w14:textId="77777777" w:rsidR="00A33486" w:rsidRPr="002604D4" w:rsidRDefault="00A33486" w:rsidP="00D411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78D91F7" w14:textId="77777777" w:rsidR="00A33486" w:rsidRPr="002604D4" w:rsidRDefault="00A33486" w:rsidP="00D411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3976" w:rsidRPr="002604D4" w14:paraId="5746EE37" w14:textId="77777777" w:rsidTr="00753915">
        <w:trPr>
          <w:cantSplit/>
          <w:trHeight w:val="60"/>
        </w:trPr>
        <w:tc>
          <w:tcPr>
            <w:tcW w:w="4140" w:type="dxa"/>
          </w:tcPr>
          <w:p w14:paraId="7FA96894" w14:textId="77777777" w:rsidR="00673976" w:rsidRPr="002604D4" w:rsidRDefault="00673976" w:rsidP="006739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11DE8EF" w14:textId="659A13BC" w:rsidR="00673976" w:rsidRPr="002604D4" w:rsidRDefault="00194005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40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55,419</w:t>
            </w:r>
          </w:p>
        </w:tc>
        <w:tc>
          <w:tcPr>
            <w:tcW w:w="270" w:type="dxa"/>
          </w:tcPr>
          <w:p w14:paraId="137DD359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21AB7D" w14:textId="2BDAF3D8" w:rsidR="00673976" w:rsidRPr="002604D4" w:rsidRDefault="00646B01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26,640</w:t>
            </w:r>
          </w:p>
        </w:tc>
        <w:tc>
          <w:tcPr>
            <w:tcW w:w="180" w:type="dxa"/>
          </w:tcPr>
          <w:p w14:paraId="6FBCB00D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34BAD42A" w14:textId="001C53C2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56,43</w:t>
            </w:r>
            <w:r w:rsidR="00646B01"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7E6A2965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49C2F53C" w14:textId="123CCA57" w:rsidR="00673976" w:rsidRPr="002604D4" w:rsidRDefault="00646B01" w:rsidP="006739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26,640</w:t>
            </w:r>
          </w:p>
        </w:tc>
      </w:tr>
      <w:tr w:rsidR="00673976" w:rsidRPr="002604D4" w14:paraId="47DDED2F" w14:textId="77777777" w:rsidTr="00753915">
        <w:trPr>
          <w:cantSplit/>
        </w:trPr>
        <w:tc>
          <w:tcPr>
            <w:tcW w:w="4140" w:type="dxa"/>
          </w:tcPr>
          <w:p w14:paraId="572D91A4" w14:textId="77777777" w:rsidR="00673976" w:rsidRPr="002604D4" w:rsidRDefault="00673976" w:rsidP="006739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391C5E" w14:textId="5FEC9460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(22)</w:t>
            </w:r>
          </w:p>
        </w:tc>
        <w:tc>
          <w:tcPr>
            <w:tcW w:w="270" w:type="dxa"/>
          </w:tcPr>
          <w:p w14:paraId="4C02092E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270B0C" w14:textId="2D9B808E" w:rsidR="00673976" w:rsidRPr="002604D4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5DF7CF6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C9CCA6" w14:textId="6A266288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DBCC9A2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E9010B7" w14:textId="5D9EE72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</w:tr>
      <w:tr w:rsidR="00673976" w:rsidRPr="00F463CA" w14:paraId="79DEAC9E" w14:textId="77777777" w:rsidTr="00753915">
        <w:trPr>
          <w:cantSplit/>
        </w:trPr>
        <w:tc>
          <w:tcPr>
            <w:tcW w:w="4140" w:type="dxa"/>
          </w:tcPr>
          <w:p w14:paraId="27E10076" w14:textId="77777777" w:rsidR="00673976" w:rsidRPr="002604D4" w:rsidRDefault="00673976" w:rsidP="00673976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DB8747" w14:textId="713D1A4C" w:rsidR="00673976" w:rsidRPr="002604D4" w:rsidRDefault="00194005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40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55,397</w:t>
            </w:r>
          </w:p>
        </w:tc>
        <w:tc>
          <w:tcPr>
            <w:tcW w:w="270" w:type="dxa"/>
          </w:tcPr>
          <w:p w14:paraId="69E1BBE1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F1A824" w14:textId="3EF28068" w:rsidR="00673976" w:rsidRPr="002604D4" w:rsidRDefault="00646B01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26,640</w:t>
            </w:r>
          </w:p>
        </w:tc>
        <w:tc>
          <w:tcPr>
            <w:tcW w:w="180" w:type="dxa"/>
          </w:tcPr>
          <w:p w14:paraId="38CC3B27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E062B5A" w14:textId="1648DF09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56,43</w:t>
            </w:r>
            <w:r w:rsidR="00646B01"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1DB9C98E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B76065A" w14:textId="3BB31FCD" w:rsidR="00673976" w:rsidRPr="00673976" w:rsidRDefault="00646B01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26,640</w:t>
            </w:r>
          </w:p>
        </w:tc>
      </w:tr>
    </w:tbl>
    <w:p w14:paraId="1A9C5C2D" w14:textId="67C892B2" w:rsidR="00497F2F" w:rsidRPr="00F463CA" w:rsidRDefault="00497F2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0A795" w14:textId="720F69B1" w:rsidR="001A258B" w:rsidRPr="00F463CA" w:rsidRDefault="001A258B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B6BE5" w14:textId="77777777" w:rsidR="001E3351" w:rsidRPr="00F463CA" w:rsidRDefault="001E3351">
      <w:pPr>
        <w:rPr>
          <w:rFonts w:asciiTheme="majorBidi" w:hAnsiTheme="majorBidi" w:cstheme="majorBidi"/>
        </w:rPr>
      </w:pPr>
      <w:r w:rsidRPr="00F463CA">
        <w:rPr>
          <w:rFonts w:asciiTheme="majorBidi" w:hAnsiTheme="majorBidi" w:cstheme="majorBidi"/>
        </w:rPr>
        <w:br w:type="page"/>
      </w: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0F039F" w:rsidRPr="00F463CA" w14:paraId="26488AAA" w14:textId="77777777" w:rsidTr="00185827">
        <w:trPr>
          <w:trHeight w:val="299"/>
        </w:trPr>
        <w:tc>
          <w:tcPr>
            <w:tcW w:w="2069" w:type="pct"/>
          </w:tcPr>
          <w:p w14:paraId="0BAC6709" w14:textId="54569553" w:rsidR="000F039F" w:rsidRPr="00F463CA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6FF989A7" w14:textId="77777777" w:rsidR="000F039F" w:rsidRPr="00F463CA" w:rsidRDefault="000F039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5322AD26" w14:textId="77777777" w:rsidR="000F039F" w:rsidRPr="00F463CA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745970C7" w14:textId="77777777" w:rsidR="000F039F" w:rsidRPr="00F463CA" w:rsidRDefault="000F039F" w:rsidP="000A1DC3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E3351" w:rsidRPr="00F463CA" w14:paraId="42220C70" w14:textId="77777777" w:rsidTr="00185827">
        <w:trPr>
          <w:trHeight w:val="299"/>
        </w:trPr>
        <w:tc>
          <w:tcPr>
            <w:tcW w:w="2069" w:type="pct"/>
          </w:tcPr>
          <w:p w14:paraId="47FC65B6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38D6DBAC" w14:textId="21423FF5" w:rsidR="001E3351" w:rsidRPr="00F463CA" w:rsidRDefault="001E3351" w:rsidP="001E33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x-none" w:bidi="th-TH"/>
              </w:rPr>
            </w:pPr>
            <w:r w:rsidRPr="00F463CA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>3</w:t>
            </w:r>
            <w:r w:rsidRPr="00F463CA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x-none" w:bidi="th-TH"/>
              </w:rPr>
              <w:t xml:space="preserve">0 </w:t>
            </w:r>
            <w:r w:rsidRPr="00F463C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x-none" w:bidi="th-TH"/>
              </w:rPr>
              <w:t>กันยายน</w:t>
            </w:r>
          </w:p>
          <w:p w14:paraId="25B6262F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7E3A49A" w14:textId="77777777" w:rsidR="001E3351" w:rsidRPr="00F463CA" w:rsidRDefault="001E3351" w:rsidP="001E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32E8561" w14:textId="77777777" w:rsidR="001E3351" w:rsidRPr="00F463CA" w:rsidRDefault="001E3351" w:rsidP="001E33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 xml:space="preserve">31 </w:t>
            </w:r>
            <w:r w:rsidRPr="00F463C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x-none" w:eastAsia="x-none" w:bidi="th-TH"/>
              </w:rPr>
              <w:t>ธันวาคม</w:t>
            </w:r>
            <w:r w:rsidRPr="00F463CA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 xml:space="preserve"> 2563</w:t>
            </w:r>
          </w:p>
        </w:tc>
        <w:tc>
          <w:tcPr>
            <w:tcW w:w="146" w:type="pct"/>
          </w:tcPr>
          <w:p w14:paraId="3ABFC77C" w14:textId="77777777" w:rsidR="001E3351" w:rsidRPr="00F463CA" w:rsidRDefault="001E3351" w:rsidP="001E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9E8EB12" w14:textId="77777777" w:rsidR="001E3351" w:rsidRPr="00F463CA" w:rsidRDefault="001E3351" w:rsidP="001E33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x-none" w:bidi="th-TH"/>
              </w:rPr>
            </w:pPr>
            <w:r w:rsidRPr="00F463CA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>3</w:t>
            </w:r>
            <w:r w:rsidRPr="00F463CA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x-none" w:bidi="th-TH"/>
              </w:rPr>
              <w:t xml:space="preserve">0 </w:t>
            </w:r>
            <w:r w:rsidRPr="00F463C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x-none" w:bidi="th-TH"/>
              </w:rPr>
              <w:t>กันยายน</w:t>
            </w:r>
          </w:p>
          <w:p w14:paraId="4E74D642" w14:textId="378EF0B4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34C8481" w14:textId="77777777" w:rsidR="001E3351" w:rsidRPr="00F463CA" w:rsidRDefault="001E3351" w:rsidP="001E335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59844398" w14:textId="77777777" w:rsidR="001E3351" w:rsidRPr="00F463CA" w:rsidRDefault="001E3351" w:rsidP="001E3351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 w:bidi="th-TH"/>
              </w:rPr>
              <w:t>ธันวาคม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  <w:t xml:space="preserve"> 2563</w:t>
            </w:r>
          </w:p>
        </w:tc>
      </w:tr>
      <w:tr w:rsidR="001E3351" w:rsidRPr="00F463CA" w14:paraId="5ED2B571" w14:textId="77777777" w:rsidTr="00185827">
        <w:trPr>
          <w:trHeight w:val="299"/>
        </w:trPr>
        <w:tc>
          <w:tcPr>
            <w:tcW w:w="2069" w:type="pct"/>
          </w:tcPr>
          <w:p w14:paraId="2F4405F2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4522B050" w14:textId="7E548922" w:rsidR="001E3351" w:rsidRPr="00F463CA" w:rsidRDefault="001E3351" w:rsidP="001E3351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1E3351" w:rsidRPr="002604D4" w14:paraId="6EA8DA9B" w14:textId="77777777" w:rsidTr="00185827">
        <w:trPr>
          <w:trHeight w:val="299"/>
        </w:trPr>
        <w:tc>
          <w:tcPr>
            <w:tcW w:w="2069" w:type="pct"/>
          </w:tcPr>
          <w:p w14:paraId="54879BB9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716DE2B8" w14:textId="77777777" w:rsidR="001E3351" w:rsidRPr="00F463CA" w:rsidRDefault="001E3351" w:rsidP="001E335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F9F96DF" w14:textId="77777777" w:rsidR="001E3351" w:rsidRPr="00F463CA" w:rsidRDefault="001E3351" w:rsidP="001E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86B9D63" w14:textId="77777777" w:rsidR="001E3351" w:rsidRPr="00F463CA" w:rsidRDefault="001E3351" w:rsidP="001E335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381B787" w14:textId="77777777" w:rsidR="001E3351" w:rsidRPr="00F463CA" w:rsidRDefault="001E3351" w:rsidP="001E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26AAAB6" w14:textId="77777777" w:rsidR="001E3351" w:rsidRPr="002604D4" w:rsidRDefault="001E3351" w:rsidP="001E335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23B479" w14:textId="77777777" w:rsidR="001E3351" w:rsidRPr="002604D4" w:rsidRDefault="001E3351" w:rsidP="001E335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1CF742D" w14:textId="77777777" w:rsidR="001E3351" w:rsidRPr="002604D4" w:rsidRDefault="001E3351" w:rsidP="001E335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976" w:rsidRPr="002604D4" w14:paraId="2EE50122" w14:textId="77777777" w:rsidTr="00185827">
        <w:trPr>
          <w:trHeight w:val="299"/>
        </w:trPr>
        <w:tc>
          <w:tcPr>
            <w:tcW w:w="2069" w:type="pct"/>
          </w:tcPr>
          <w:p w14:paraId="5ED75A9A" w14:textId="77777777" w:rsidR="00673976" w:rsidRPr="00F463CA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06BBAE2D" w14:textId="1F3BCB1D" w:rsidR="00673976" w:rsidRPr="00CF00A7" w:rsidRDefault="00CF00A7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1,043</w:t>
            </w:r>
          </w:p>
        </w:tc>
        <w:tc>
          <w:tcPr>
            <w:tcW w:w="146" w:type="pct"/>
          </w:tcPr>
          <w:p w14:paraId="69159ADC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CE2D1B2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146" w:type="pct"/>
          </w:tcPr>
          <w:p w14:paraId="24938976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B0D27A4" w14:textId="59BD2B46" w:rsidR="00673976" w:rsidRPr="00CF00A7" w:rsidRDefault="00CF00A7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2,339</w:t>
            </w:r>
          </w:p>
        </w:tc>
        <w:tc>
          <w:tcPr>
            <w:tcW w:w="146" w:type="pct"/>
          </w:tcPr>
          <w:p w14:paraId="52B6AC1F" w14:textId="77777777" w:rsidR="00673976" w:rsidRPr="004F46A3" w:rsidRDefault="00673976" w:rsidP="006739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44F61088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43,019</w:t>
            </w:r>
          </w:p>
        </w:tc>
      </w:tr>
      <w:tr w:rsidR="00673976" w:rsidRPr="002604D4" w14:paraId="720CF94A" w14:textId="77777777" w:rsidTr="00185827">
        <w:tc>
          <w:tcPr>
            <w:tcW w:w="2069" w:type="pct"/>
          </w:tcPr>
          <w:p w14:paraId="22693305" w14:textId="77777777" w:rsidR="00673976" w:rsidRPr="00F463CA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8D70D1A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D1E6075" w14:textId="77777777" w:rsidR="00673976" w:rsidRPr="004F46A3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1674352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18E59F5" w14:textId="77777777" w:rsidR="00673976" w:rsidRPr="004F46A3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D1DFC8B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26E657F" w14:textId="77777777" w:rsidR="00673976" w:rsidRPr="004F46A3" w:rsidRDefault="00673976" w:rsidP="006739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0387C7F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3976" w:rsidRPr="002604D4" w14:paraId="1319CAF0" w14:textId="77777777" w:rsidTr="00185827">
        <w:tc>
          <w:tcPr>
            <w:tcW w:w="2069" w:type="pct"/>
          </w:tcPr>
          <w:p w14:paraId="76C484F7" w14:textId="77777777" w:rsidR="00673976" w:rsidRPr="00F463CA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6C2DE5F3" w14:textId="1B72BA40" w:rsidR="00673976" w:rsidRPr="00CF00A7" w:rsidRDefault="00CF00A7" w:rsidP="00CF0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7DB7C9C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A4844B6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46" w:type="pct"/>
          </w:tcPr>
          <w:p w14:paraId="4180E45E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8C5B382" w14:textId="1EE7FFFE" w:rsidR="00673976" w:rsidRPr="00CF00A7" w:rsidRDefault="00CF00A7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7,652</w:t>
            </w:r>
          </w:p>
        </w:tc>
        <w:tc>
          <w:tcPr>
            <w:tcW w:w="146" w:type="pct"/>
          </w:tcPr>
          <w:p w14:paraId="23842F09" w14:textId="77777777" w:rsidR="00673976" w:rsidRPr="004F46A3" w:rsidRDefault="00673976" w:rsidP="006739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10D3793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5,161</w:t>
            </w:r>
          </w:p>
        </w:tc>
      </w:tr>
      <w:tr w:rsidR="00673976" w:rsidRPr="002604D4" w14:paraId="58DD4EBE" w14:textId="77777777" w:rsidTr="00185827">
        <w:tc>
          <w:tcPr>
            <w:tcW w:w="2069" w:type="pct"/>
          </w:tcPr>
          <w:p w14:paraId="70DCEA00" w14:textId="77777777" w:rsidR="00673976" w:rsidRPr="00F463CA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EEF2" w14:textId="783FAD88" w:rsidR="00673976" w:rsidRPr="00CF00A7" w:rsidRDefault="00CF00A7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1,043</w:t>
            </w:r>
          </w:p>
        </w:tc>
        <w:tc>
          <w:tcPr>
            <w:tcW w:w="146" w:type="pct"/>
          </w:tcPr>
          <w:p w14:paraId="262097F3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B721D8B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2,685</w:t>
            </w:r>
          </w:p>
        </w:tc>
        <w:tc>
          <w:tcPr>
            <w:tcW w:w="146" w:type="pct"/>
          </w:tcPr>
          <w:p w14:paraId="73E43649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50371BA" w14:textId="55FDE9E8" w:rsidR="00673976" w:rsidRPr="00CF00A7" w:rsidRDefault="00CF00A7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9,991</w:t>
            </w:r>
          </w:p>
        </w:tc>
        <w:tc>
          <w:tcPr>
            <w:tcW w:w="146" w:type="pct"/>
          </w:tcPr>
          <w:p w14:paraId="402EB2EE" w14:textId="77777777" w:rsidR="00673976" w:rsidRPr="004F46A3" w:rsidRDefault="00673976" w:rsidP="006739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A931D71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48,180</w:t>
            </w:r>
          </w:p>
        </w:tc>
      </w:tr>
      <w:tr w:rsidR="00673976" w:rsidRPr="002604D4" w14:paraId="5D57AAD9" w14:textId="77777777" w:rsidTr="00185827">
        <w:tc>
          <w:tcPr>
            <w:tcW w:w="2069" w:type="pct"/>
          </w:tcPr>
          <w:p w14:paraId="3D22AEEF" w14:textId="77777777" w:rsidR="00673976" w:rsidRPr="00F463CA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9DCD7B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E0CC8A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113907E" w14:textId="77777777" w:rsidR="00673976" w:rsidRPr="004F46A3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6" w:type="pct"/>
          </w:tcPr>
          <w:p w14:paraId="569AFAC1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29294CF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C6382BF" w14:textId="77777777" w:rsidR="00673976" w:rsidRPr="004F46A3" w:rsidRDefault="00673976" w:rsidP="006739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09BA00C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3976" w:rsidRPr="002604D4" w14:paraId="44B6DA0E" w14:textId="77777777" w:rsidTr="00185827">
        <w:tc>
          <w:tcPr>
            <w:tcW w:w="2069" w:type="pct"/>
          </w:tcPr>
          <w:p w14:paraId="07423368" w14:textId="77777777" w:rsidR="00673976" w:rsidRPr="00F463CA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11BAD7D4" w14:textId="7FD905AD" w:rsidR="00673976" w:rsidRPr="00CF00A7" w:rsidRDefault="00CF00A7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</w:t>
            </w:r>
            <w:r w:rsidR="002E0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E0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  <w:tc>
          <w:tcPr>
            <w:tcW w:w="146" w:type="pct"/>
          </w:tcPr>
          <w:p w14:paraId="47F69896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A4891A6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3,287,392</w:t>
            </w:r>
          </w:p>
        </w:tc>
        <w:tc>
          <w:tcPr>
            <w:tcW w:w="146" w:type="pct"/>
          </w:tcPr>
          <w:p w14:paraId="2D08815F" w14:textId="77777777" w:rsidR="00673976" w:rsidRPr="004F46A3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A57DADA" w14:textId="2FF6AEBE" w:rsidR="00673976" w:rsidRPr="00CF00A7" w:rsidRDefault="00CF00A7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3,91</w:t>
            </w:r>
            <w:r w:rsidR="00BE6A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6A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146" w:type="pct"/>
          </w:tcPr>
          <w:p w14:paraId="57739FA8" w14:textId="77777777" w:rsidR="00673976" w:rsidRPr="004F46A3" w:rsidRDefault="00673976" w:rsidP="006739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9C0CE4B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3,269,565</w:t>
            </w:r>
          </w:p>
        </w:tc>
      </w:tr>
      <w:tr w:rsidR="00673976" w:rsidRPr="002604D4" w14:paraId="2A9247AA" w14:textId="77777777" w:rsidTr="00185827">
        <w:tc>
          <w:tcPr>
            <w:tcW w:w="2069" w:type="pct"/>
          </w:tcPr>
          <w:p w14:paraId="35D81784" w14:textId="77777777" w:rsidR="00673976" w:rsidRPr="00F463CA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E0AE0EB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2637987" w14:textId="77777777" w:rsidR="00673976" w:rsidRPr="004F46A3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D3A07EE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64F3823" w14:textId="77777777" w:rsidR="00673976" w:rsidRPr="004F46A3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829682A" w14:textId="77777777" w:rsidR="00673976" w:rsidRPr="00CF00A7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78DD7BF" w14:textId="77777777" w:rsidR="00673976" w:rsidRPr="00C4263D" w:rsidRDefault="00673976" w:rsidP="006739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x-none" w:bidi="th-TH"/>
              </w:rPr>
            </w:pPr>
          </w:p>
        </w:tc>
        <w:tc>
          <w:tcPr>
            <w:tcW w:w="618" w:type="pct"/>
          </w:tcPr>
          <w:p w14:paraId="679A6E9C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06AF3" w:rsidRPr="002604D4" w14:paraId="2F7C9B8B" w14:textId="77777777" w:rsidTr="00185827">
        <w:tc>
          <w:tcPr>
            <w:tcW w:w="2069" w:type="pct"/>
          </w:tcPr>
          <w:p w14:paraId="48D41B4D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0C282AF3" w14:textId="3EF5A58C" w:rsidR="00006AF3" w:rsidRPr="00CF00A7" w:rsidRDefault="00CF00A7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974,704</w:t>
            </w:r>
          </w:p>
        </w:tc>
        <w:tc>
          <w:tcPr>
            <w:tcW w:w="146" w:type="pct"/>
          </w:tcPr>
          <w:p w14:paraId="7C0454CF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3693AB" w14:textId="77777777" w:rsidR="00006AF3" w:rsidRPr="00CF00A7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1,434,070</w:t>
            </w:r>
          </w:p>
        </w:tc>
        <w:tc>
          <w:tcPr>
            <w:tcW w:w="146" w:type="pct"/>
          </w:tcPr>
          <w:p w14:paraId="41CBD45F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39F24C4" w14:textId="34AEE593" w:rsidR="00006AF3" w:rsidRPr="00CF00A7" w:rsidRDefault="00CF00A7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0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974,70</w:t>
            </w:r>
            <w:r w:rsidR="008643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4B524E64" w14:textId="77777777" w:rsidR="00006AF3" w:rsidRPr="002604D4" w:rsidRDefault="00006AF3" w:rsidP="00006A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F962E57" w14:textId="7777777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1,418,118</w:t>
            </w:r>
          </w:p>
        </w:tc>
      </w:tr>
      <w:tr w:rsidR="00006AF3" w:rsidRPr="002604D4" w14:paraId="42C7B88B" w14:textId="77777777" w:rsidTr="00185827">
        <w:tc>
          <w:tcPr>
            <w:tcW w:w="2069" w:type="pct"/>
          </w:tcPr>
          <w:p w14:paraId="5A67F877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1B3C652" w14:textId="3B2E1639" w:rsidR="00006AF3" w:rsidRPr="00FA1AC4" w:rsidRDefault="00FA1AC4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31,361</w:t>
            </w:r>
          </w:p>
        </w:tc>
        <w:tc>
          <w:tcPr>
            <w:tcW w:w="146" w:type="pct"/>
          </w:tcPr>
          <w:p w14:paraId="48CC1081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7A20119" w14:textId="77777777" w:rsidR="00006AF3" w:rsidRPr="00F463CA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116,528</w:t>
            </w:r>
          </w:p>
        </w:tc>
        <w:tc>
          <w:tcPr>
            <w:tcW w:w="146" w:type="pct"/>
          </w:tcPr>
          <w:p w14:paraId="7D110CEC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229A8B5" w14:textId="4EB53DFF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31,358</w:t>
            </w:r>
          </w:p>
        </w:tc>
        <w:tc>
          <w:tcPr>
            <w:tcW w:w="146" w:type="pct"/>
          </w:tcPr>
          <w:p w14:paraId="6339DBAD" w14:textId="77777777" w:rsidR="00006AF3" w:rsidRPr="002604D4" w:rsidRDefault="00006AF3" w:rsidP="00006A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DAD7754" w14:textId="7777777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115,225</w:t>
            </w:r>
          </w:p>
        </w:tc>
      </w:tr>
      <w:tr w:rsidR="00006AF3" w:rsidRPr="002604D4" w14:paraId="7542D80E" w14:textId="77777777" w:rsidTr="00185827">
        <w:tc>
          <w:tcPr>
            <w:tcW w:w="2069" w:type="pct"/>
          </w:tcPr>
          <w:p w14:paraId="02FF7CF9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1E6A1315" w14:textId="72176D09" w:rsidR="00006AF3" w:rsidRPr="00FA1AC4" w:rsidRDefault="00FA1AC4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4,597</w:t>
            </w:r>
          </w:p>
        </w:tc>
        <w:tc>
          <w:tcPr>
            <w:tcW w:w="146" w:type="pct"/>
          </w:tcPr>
          <w:p w14:paraId="666AD011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ABCF8F0" w14:textId="77777777" w:rsidR="00006AF3" w:rsidRPr="00F463CA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47,081</w:t>
            </w:r>
          </w:p>
        </w:tc>
        <w:tc>
          <w:tcPr>
            <w:tcW w:w="146" w:type="pct"/>
          </w:tcPr>
          <w:p w14:paraId="2EA6E415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388CBC0" w14:textId="1A184E9C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4,598</w:t>
            </w:r>
          </w:p>
        </w:tc>
        <w:tc>
          <w:tcPr>
            <w:tcW w:w="146" w:type="pct"/>
          </w:tcPr>
          <w:p w14:paraId="41FD6196" w14:textId="77777777" w:rsidR="00006AF3" w:rsidRPr="002604D4" w:rsidRDefault="00006AF3" w:rsidP="00006A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095935B" w14:textId="7777777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47,405</w:t>
            </w:r>
          </w:p>
        </w:tc>
      </w:tr>
      <w:tr w:rsidR="00006AF3" w:rsidRPr="002604D4" w14:paraId="7972D03C" w14:textId="77777777" w:rsidTr="00185827">
        <w:tc>
          <w:tcPr>
            <w:tcW w:w="2069" w:type="pct"/>
          </w:tcPr>
          <w:p w14:paraId="206794AA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40BEEFBC" w14:textId="07BED46E" w:rsidR="00006AF3" w:rsidRPr="00FA1AC4" w:rsidRDefault="00FA1AC4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14,611</w:t>
            </w:r>
          </w:p>
        </w:tc>
        <w:tc>
          <w:tcPr>
            <w:tcW w:w="146" w:type="pct"/>
          </w:tcPr>
          <w:p w14:paraId="77FFDF0D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E1CFB2C" w14:textId="77777777" w:rsidR="00006AF3" w:rsidRPr="00F463CA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29,348</w:t>
            </w:r>
          </w:p>
        </w:tc>
        <w:tc>
          <w:tcPr>
            <w:tcW w:w="146" w:type="pct"/>
          </w:tcPr>
          <w:p w14:paraId="28DC8DCB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038712D" w14:textId="318C818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14,611</w:t>
            </w:r>
          </w:p>
        </w:tc>
        <w:tc>
          <w:tcPr>
            <w:tcW w:w="146" w:type="pct"/>
          </w:tcPr>
          <w:p w14:paraId="005A8951" w14:textId="77777777" w:rsidR="00006AF3" w:rsidRPr="002604D4" w:rsidRDefault="00006AF3" w:rsidP="00006A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C52A438" w14:textId="7777777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29,348</w:t>
            </w:r>
          </w:p>
        </w:tc>
      </w:tr>
      <w:tr w:rsidR="00006AF3" w:rsidRPr="002604D4" w14:paraId="61BA2A0D" w14:textId="77777777" w:rsidTr="00185827">
        <w:tc>
          <w:tcPr>
            <w:tcW w:w="2069" w:type="pct"/>
          </w:tcPr>
          <w:p w14:paraId="44AB787F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13A6CCB" w14:textId="3EE831A4" w:rsidR="00006AF3" w:rsidRPr="00FA1AC4" w:rsidRDefault="00FA1AC4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258,765</w:t>
            </w:r>
          </w:p>
        </w:tc>
        <w:tc>
          <w:tcPr>
            <w:tcW w:w="146" w:type="pct"/>
          </w:tcPr>
          <w:p w14:paraId="396C5441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BE91769" w14:textId="77777777" w:rsidR="00006AF3" w:rsidRPr="00F463CA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3,911</w:t>
            </w:r>
          </w:p>
        </w:tc>
        <w:tc>
          <w:tcPr>
            <w:tcW w:w="146" w:type="pct"/>
          </w:tcPr>
          <w:p w14:paraId="0833D544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7893512" w14:textId="7651DD20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258,765</w:t>
            </w:r>
          </w:p>
        </w:tc>
        <w:tc>
          <w:tcPr>
            <w:tcW w:w="146" w:type="pct"/>
          </w:tcPr>
          <w:p w14:paraId="75C5C32F" w14:textId="77777777" w:rsidR="00006AF3" w:rsidRPr="002604D4" w:rsidRDefault="00006AF3" w:rsidP="00006A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EDDE580" w14:textId="7777777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3,936</w:t>
            </w:r>
          </w:p>
        </w:tc>
      </w:tr>
      <w:tr w:rsidR="00006AF3" w:rsidRPr="002604D4" w14:paraId="1F1BB653" w14:textId="77777777" w:rsidTr="00185827">
        <w:tc>
          <w:tcPr>
            <w:tcW w:w="2069" w:type="pct"/>
          </w:tcPr>
          <w:p w14:paraId="3DEC2AA9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82D6B7D" w14:textId="6CC52476" w:rsidR="00006AF3" w:rsidRPr="00FA1AC4" w:rsidRDefault="00FA1AC4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11,005</w:t>
            </w:r>
          </w:p>
        </w:tc>
        <w:tc>
          <w:tcPr>
            <w:tcW w:w="146" w:type="pct"/>
          </w:tcPr>
          <w:p w14:paraId="718168EF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CA38074" w14:textId="77777777" w:rsidR="00006AF3" w:rsidRPr="00F463CA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6,331</w:t>
            </w:r>
          </w:p>
        </w:tc>
        <w:tc>
          <w:tcPr>
            <w:tcW w:w="146" w:type="pct"/>
          </w:tcPr>
          <w:p w14:paraId="77839DB5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F46121B" w14:textId="3D9D0099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11,005</w:t>
            </w:r>
          </w:p>
        </w:tc>
        <w:tc>
          <w:tcPr>
            <w:tcW w:w="146" w:type="pct"/>
          </w:tcPr>
          <w:p w14:paraId="0E315846" w14:textId="77777777" w:rsidR="00006AF3" w:rsidRPr="002604D4" w:rsidRDefault="00006AF3" w:rsidP="00006A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6142D54" w14:textId="7777777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6,331</w:t>
            </w:r>
          </w:p>
        </w:tc>
      </w:tr>
      <w:tr w:rsidR="00006AF3" w:rsidRPr="002604D4" w14:paraId="5788DBA3" w14:textId="77777777" w:rsidTr="00185827">
        <w:tc>
          <w:tcPr>
            <w:tcW w:w="2069" w:type="pct"/>
          </w:tcPr>
          <w:p w14:paraId="052E5A95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E55C418" w14:textId="6214B26F" w:rsidR="00006AF3" w:rsidRPr="00FA1AC4" w:rsidRDefault="00FA1AC4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204,172</w:t>
            </w:r>
          </w:p>
        </w:tc>
        <w:tc>
          <w:tcPr>
            <w:tcW w:w="146" w:type="pct"/>
          </w:tcPr>
          <w:p w14:paraId="1B50AEE1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519F45" w14:textId="77777777" w:rsidR="00006AF3" w:rsidRPr="00F463CA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180,940</w:t>
            </w:r>
          </w:p>
        </w:tc>
        <w:tc>
          <w:tcPr>
            <w:tcW w:w="146" w:type="pct"/>
          </w:tcPr>
          <w:p w14:paraId="3357D004" w14:textId="77777777" w:rsidR="00006AF3" w:rsidRPr="002E2157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AD3FAE7" w14:textId="4B2CBDAE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196,943</w:t>
            </w:r>
          </w:p>
        </w:tc>
        <w:tc>
          <w:tcPr>
            <w:tcW w:w="146" w:type="pct"/>
          </w:tcPr>
          <w:p w14:paraId="414D3FE7" w14:textId="77777777" w:rsidR="00006AF3" w:rsidRPr="002604D4" w:rsidRDefault="00006AF3" w:rsidP="00006A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B996A1E" w14:textId="7777777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173,662</w:t>
            </w:r>
          </w:p>
        </w:tc>
      </w:tr>
      <w:tr w:rsidR="00006AF3" w:rsidRPr="002604D4" w14:paraId="53473A80" w14:textId="77777777" w:rsidTr="00185827">
        <w:tc>
          <w:tcPr>
            <w:tcW w:w="2069" w:type="pct"/>
          </w:tcPr>
          <w:p w14:paraId="385ED4C8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5CAF5" w14:textId="1B601B5C" w:rsidR="00006AF3" w:rsidRPr="00FA1AC4" w:rsidRDefault="00252DEE" w:rsidP="00695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252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252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</w:p>
        </w:tc>
        <w:tc>
          <w:tcPr>
            <w:tcW w:w="146" w:type="pct"/>
          </w:tcPr>
          <w:p w14:paraId="4417EBBA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4BB066D" w14:textId="77777777" w:rsidR="00006AF3" w:rsidRPr="00F463CA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5,105,601</w:t>
            </w:r>
          </w:p>
        </w:tc>
        <w:tc>
          <w:tcPr>
            <w:tcW w:w="146" w:type="pct"/>
          </w:tcPr>
          <w:p w14:paraId="75F264DA" w14:textId="77777777" w:rsidR="00006AF3" w:rsidRPr="002E2157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F13F68E" w14:textId="4B89C679" w:rsidR="00006AF3" w:rsidRPr="002604D4" w:rsidRDefault="00252DEE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2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5,40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252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146" w:type="pct"/>
          </w:tcPr>
          <w:p w14:paraId="6BE68D0F" w14:textId="77777777" w:rsidR="00006AF3" w:rsidRPr="002604D4" w:rsidRDefault="00006AF3" w:rsidP="00006A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6BE72D0" w14:textId="7777777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5,063,590</w:t>
            </w:r>
          </w:p>
        </w:tc>
      </w:tr>
      <w:tr w:rsidR="00673976" w:rsidRPr="002604D4" w14:paraId="6722FD76" w14:textId="77777777" w:rsidTr="00185827">
        <w:tc>
          <w:tcPr>
            <w:tcW w:w="2069" w:type="pct"/>
          </w:tcPr>
          <w:p w14:paraId="723951C7" w14:textId="77777777" w:rsidR="00673976" w:rsidRPr="00F463CA" w:rsidRDefault="00673976" w:rsidP="006739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E9C2F64" w14:textId="24EF111B" w:rsidR="00673976" w:rsidRPr="00F463CA" w:rsidRDefault="00673976" w:rsidP="006739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  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153C3" w14:textId="77777777" w:rsidR="00673976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D308EF" w14:textId="0FDEB8D4" w:rsidR="00006AF3" w:rsidRPr="00F463CA" w:rsidRDefault="00006AF3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6A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(246,477)</w:t>
            </w:r>
          </w:p>
        </w:tc>
        <w:tc>
          <w:tcPr>
            <w:tcW w:w="146" w:type="pct"/>
          </w:tcPr>
          <w:p w14:paraId="530AB188" w14:textId="77777777" w:rsidR="00673976" w:rsidRPr="00F463CA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00D66718" w14:textId="77777777" w:rsidR="00673976" w:rsidRPr="00F463CA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49A039" w14:textId="10289B31" w:rsidR="00673976" w:rsidRPr="00F463CA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(191,080)</w:t>
            </w:r>
          </w:p>
        </w:tc>
        <w:tc>
          <w:tcPr>
            <w:tcW w:w="146" w:type="pct"/>
          </w:tcPr>
          <w:p w14:paraId="0F94812D" w14:textId="77777777" w:rsidR="00673976" w:rsidRPr="002E2157" w:rsidRDefault="00673976" w:rsidP="0067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10A16E2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2C665A" w14:textId="0B1CC65A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(239,245)</w:t>
            </w:r>
          </w:p>
        </w:tc>
        <w:tc>
          <w:tcPr>
            <w:tcW w:w="146" w:type="pct"/>
          </w:tcPr>
          <w:p w14:paraId="755F5DB7" w14:textId="77777777" w:rsidR="00673976" w:rsidRPr="002604D4" w:rsidRDefault="00673976" w:rsidP="006739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112E3BFA" w14:textId="77777777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69B1935" w14:textId="41631520" w:rsidR="00673976" w:rsidRPr="002604D4" w:rsidRDefault="00673976" w:rsidP="0067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(182,807)</w:t>
            </w:r>
          </w:p>
        </w:tc>
      </w:tr>
      <w:tr w:rsidR="00006AF3" w:rsidRPr="002604D4" w14:paraId="396DF220" w14:textId="77777777" w:rsidTr="00185827">
        <w:tc>
          <w:tcPr>
            <w:tcW w:w="2069" w:type="pct"/>
          </w:tcPr>
          <w:p w14:paraId="446297B2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5CDC" w14:textId="3DFF55B2" w:rsidR="00006AF3" w:rsidRPr="00006AF3" w:rsidRDefault="00252DEE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2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5,17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252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146" w:type="pct"/>
          </w:tcPr>
          <w:p w14:paraId="79912B8D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140B2F0" w14:textId="77777777" w:rsidR="00006AF3" w:rsidRPr="00F463CA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4,914,521</w:t>
            </w:r>
          </w:p>
        </w:tc>
        <w:tc>
          <w:tcPr>
            <w:tcW w:w="146" w:type="pct"/>
          </w:tcPr>
          <w:p w14:paraId="3A1D7EA0" w14:textId="77777777" w:rsidR="00006AF3" w:rsidRPr="002E2157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88F8703" w14:textId="7CD20C47" w:rsidR="00006AF3" w:rsidRPr="002604D4" w:rsidRDefault="00252DEE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2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5,16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252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</w:t>
            </w:r>
          </w:p>
        </w:tc>
        <w:tc>
          <w:tcPr>
            <w:tcW w:w="146" w:type="pct"/>
          </w:tcPr>
          <w:p w14:paraId="553B2B1F" w14:textId="77777777" w:rsidR="00006AF3" w:rsidRPr="002604D4" w:rsidRDefault="00006AF3" w:rsidP="00006A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9F22478" w14:textId="7777777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4,880,783</w:t>
            </w:r>
          </w:p>
        </w:tc>
      </w:tr>
      <w:tr w:rsidR="00006AF3" w:rsidRPr="002604D4" w14:paraId="13A1B665" w14:textId="77777777" w:rsidTr="00185827">
        <w:tc>
          <w:tcPr>
            <w:tcW w:w="2069" w:type="pct"/>
          </w:tcPr>
          <w:p w14:paraId="49EE89FE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0C357" w14:textId="04DA5242" w:rsidR="00006AF3" w:rsidRPr="00006AF3" w:rsidRDefault="00FA1AC4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5,17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146" w:type="pct"/>
          </w:tcPr>
          <w:p w14:paraId="6CC2DA49" w14:textId="77777777" w:rsidR="00006AF3" w:rsidRPr="00F463CA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3D2220" w14:textId="77777777" w:rsidR="00006AF3" w:rsidRPr="00F463CA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4,917,206</w:t>
            </w:r>
          </w:p>
        </w:tc>
        <w:tc>
          <w:tcPr>
            <w:tcW w:w="146" w:type="pct"/>
          </w:tcPr>
          <w:p w14:paraId="6652E5FD" w14:textId="77777777" w:rsidR="00006AF3" w:rsidRPr="002E2157" w:rsidRDefault="00006AF3" w:rsidP="0000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4DF5E0" w14:textId="5F1BB415" w:rsidR="00006AF3" w:rsidRPr="002604D4" w:rsidRDefault="0025195C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5,17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E0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911</w:t>
            </w:r>
          </w:p>
        </w:tc>
        <w:tc>
          <w:tcPr>
            <w:tcW w:w="146" w:type="pct"/>
          </w:tcPr>
          <w:p w14:paraId="6ADE597B" w14:textId="77777777" w:rsidR="00006AF3" w:rsidRPr="002604D4" w:rsidRDefault="00006AF3" w:rsidP="00006AF3">
            <w:pPr>
              <w:pStyle w:val="acctfourfigures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F1BABFB" w14:textId="77777777" w:rsidR="00006AF3" w:rsidRPr="002604D4" w:rsidRDefault="00006AF3" w:rsidP="0000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4,928,963</w:t>
            </w:r>
          </w:p>
        </w:tc>
      </w:tr>
    </w:tbl>
    <w:p w14:paraId="4DA9F1C1" w14:textId="70ED5EE1" w:rsidR="000F039F" w:rsidRPr="00F463CA" w:rsidRDefault="000F039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6477B7" w14:textId="7D44ACD8" w:rsidR="00030D5A" w:rsidRPr="00F463CA" w:rsidRDefault="00030D5A" w:rsidP="00497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515436" w14:textId="77777777" w:rsidR="00AD3628" w:rsidRPr="00F463CA" w:rsidRDefault="005C1ED0" w:rsidP="00AD3628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1D188651" w14:textId="77777777" w:rsidR="00C52B01" w:rsidRPr="00F463CA" w:rsidRDefault="00C52B01" w:rsidP="00C52B01">
      <w:pPr>
        <w:pStyle w:val="ListParagraph"/>
        <w:ind w:left="340"/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20"/>
        <w:gridCol w:w="795"/>
        <w:gridCol w:w="870"/>
        <w:gridCol w:w="260"/>
        <w:gridCol w:w="956"/>
        <w:gridCol w:w="264"/>
        <w:gridCol w:w="907"/>
        <w:gridCol w:w="236"/>
        <w:gridCol w:w="944"/>
        <w:gridCol w:w="262"/>
        <w:gridCol w:w="869"/>
        <w:gridCol w:w="279"/>
        <w:gridCol w:w="907"/>
      </w:tblGrid>
      <w:tr w:rsidR="00F911E1" w:rsidRPr="00F463CA" w14:paraId="36239D48" w14:textId="77777777" w:rsidTr="008A425C">
        <w:trPr>
          <w:trHeight w:val="427"/>
        </w:trPr>
        <w:tc>
          <w:tcPr>
            <w:tcW w:w="971" w:type="pct"/>
          </w:tcPr>
          <w:p w14:paraId="50E59E14" w14:textId="77777777" w:rsidR="00F911E1" w:rsidRPr="00F463CA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24" w:type="pct"/>
          </w:tcPr>
          <w:p w14:paraId="13EE3824" w14:textId="77777777" w:rsidR="00F911E1" w:rsidRPr="00F463CA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34EC6C82" w14:textId="77777777" w:rsidR="00F911E1" w:rsidRPr="00F463CA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6D0B903D" w14:textId="77777777" w:rsidR="00F911E1" w:rsidRPr="00F463CA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pct"/>
            <w:gridSpan w:val="3"/>
          </w:tcPr>
          <w:p w14:paraId="6FA96C45" w14:textId="77777777" w:rsidR="00F911E1" w:rsidRPr="00F463CA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1AB7380" w14:textId="77777777" w:rsidR="00F911E1" w:rsidRPr="00F463CA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pct"/>
            <w:gridSpan w:val="3"/>
          </w:tcPr>
          <w:p w14:paraId="397AC6A6" w14:textId="77777777" w:rsidR="00F911E1" w:rsidRPr="00F463CA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351" w:rsidRPr="00F463CA" w14:paraId="3CC225C0" w14:textId="77777777" w:rsidTr="008A425C">
        <w:trPr>
          <w:trHeight w:val="812"/>
        </w:trPr>
        <w:tc>
          <w:tcPr>
            <w:tcW w:w="971" w:type="pct"/>
          </w:tcPr>
          <w:p w14:paraId="0F5597DE" w14:textId="77777777" w:rsidR="001E3351" w:rsidRPr="00F463CA" w:rsidRDefault="001E3351" w:rsidP="001E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61AFE8C7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3481FEEC" w14:textId="77ABEE35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9" w:type="pct"/>
          </w:tcPr>
          <w:p w14:paraId="7A1D7B66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7AB9F017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</w:p>
          <w:p w14:paraId="5813E5D3" w14:textId="4DA2D45E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" w:type="pct"/>
          </w:tcPr>
          <w:p w14:paraId="0E64AD8A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47625176" w14:textId="5A76954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" w:type="pct"/>
          </w:tcPr>
          <w:p w14:paraId="21DBFCE7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0F6C655B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</w:p>
          <w:p w14:paraId="0F81E604" w14:textId="4A3C894F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0" w:type="pct"/>
          </w:tcPr>
          <w:p w14:paraId="0561CE7F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43B839B" w14:textId="4B09E433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9" w:type="pct"/>
          </w:tcPr>
          <w:p w14:paraId="4A347DE4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5D505FD7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</w:p>
          <w:p w14:paraId="5ACE7097" w14:textId="4C791CBD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E3351" w:rsidRPr="00F463CA" w14:paraId="1A002A19" w14:textId="77777777" w:rsidTr="008A425C">
        <w:trPr>
          <w:trHeight w:val="412"/>
        </w:trPr>
        <w:tc>
          <w:tcPr>
            <w:tcW w:w="971" w:type="pct"/>
          </w:tcPr>
          <w:p w14:paraId="7F2F08DE" w14:textId="77777777" w:rsidR="001E3351" w:rsidRPr="00F463CA" w:rsidRDefault="001E3351" w:rsidP="001E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4A742FD9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4" w:type="pct"/>
          </w:tcPr>
          <w:p w14:paraId="665C73C4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9" w:type="pct"/>
          </w:tcPr>
          <w:p w14:paraId="03D2218A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2F5D5DDC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1" w:type="pct"/>
          </w:tcPr>
          <w:p w14:paraId="2BE699A3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8A0DE74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" w:type="pct"/>
          </w:tcPr>
          <w:p w14:paraId="5E82D29E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5BD6E65E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</w:tcPr>
          <w:p w14:paraId="5E507E5C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510C83EF" w14:textId="061EED2F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9" w:type="pct"/>
          </w:tcPr>
          <w:p w14:paraId="682E52F8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5431EA8E" w14:textId="538FA73E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E3351" w:rsidRPr="00F463CA" w14:paraId="6076DBA3" w14:textId="77777777" w:rsidTr="008A425C">
        <w:trPr>
          <w:trHeight w:val="427"/>
        </w:trPr>
        <w:tc>
          <w:tcPr>
            <w:tcW w:w="971" w:type="pct"/>
          </w:tcPr>
          <w:p w14:paraId="135BB2C3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3FE5A6BA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6839F6C6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</w:tcPr>
          <w:p w14:paraId="12BCF588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7"/>
          </w:tcPr>
          <w:p w14:paraId="76240F96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B01" w:rsidRPr="00F463CA" w14:paraId="2E24066F" w14:textId="77777777" w:rsidTr="008A425C">
        <w:trPr>
          <w:trHeight w:val="412"/>
        </w:trPr>
        <w:tc>
          <w:tcPr>
            <w:tcW w:w="971" w:type="pct"/>
          </w:tcPr>
          <w:p w14:paraId="4AD4D6A7" w14:textId="77777777" w:rsidR="00646B01" w:rsidRPr="00F463CA" w:rsidRDefault="00646B01" w:rsidP="0064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4" w:type="pct"/>
          </w:tcPr>
          <w:p w14:paraId="623BA7B9" w14:textId="13FD304C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64" w:type="pct"/>
          </w:tcPr>
          <w:p w14:paraId="259E42FE" w14:textId="2C4EA4B9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2.15</w:t>
            </w:r>
          </w:p>
        </w:tc>
        <w:tc>
          <w:tcPr>
            <w:tcW w:w="139" w:type="pct"/>
          </w:tcPr>
          <w:p w14:paraId="437CDB7F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27FD6D15" w14:textId="1915C379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2.15</w:t>
            </w:r>
          </w:p>
        </w:tc>
        <w:tc>
          <w:tcPr>
            <w:tcW w:w="141" w:type="pct"/>
          </w:tcPr>
          <w:p w14:paraId="404E7F38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E7350DA" w14:textId="07BC2DF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48F175F0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7246619C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1B8D51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690928C7" w14:textId="470AFD68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425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24</w:t>
            </w:r>
            <w:r w:rsidRPr="008A42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A425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49" w:type="pct"/>
          </w:tcPr>
          <w:p w14:paraId="1F6E37A8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259E7F1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28,000</w:t>
            </w:r>
          </w:p>
        </w:tc>
      </w:tr>
      <w:tr w:rsidR="00646B01" w:rsidRPr="00F463CA" w14:paraId="3FF3A68F" w14:textId="77777777" w:rsidTr="008A425C">
        <w:trPr>
          <w:trHeight w:val="398"/>
        </w:trPr>
        <w:tc>
          <w:tcPr>
            <w:tcW w:w="971" w:type="pct"/>
          </w:tcPr>
          <w:p w14:paraId="371789CC" w14:textId="77777777" w:rsidR="00646B01" w:rsidRPr="00F463CA" w:rsidRDefault="00646B01" w:rsidP="0064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4" w:type="pct"/>
          </w:tcPr>
          <w:p w14:paraId="1D0E16CD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08D7916" w14:textId="16D22580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2.0 - </w:t>
            </w:r>
            <w:r w:rsidR="00AC0B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39" w:type="pct"/>
          </w:tcPr>
          <w:p w14:paraId="0E6B06D4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3AF1B195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2.0 - 7.5</w:t>
            </w:r>
          </w:p>
        </w:tc>
        <w:tc>
          <w:tcPr>
            <w:tcW w:w="141" w:type="pct"/>
          </w:tcPr>
          <w:p w14:paraId="65366E4E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7432839E" w14:textId="255EC925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99,077</w:t>
            </w:r>
          </w:p>
        </w:tc>
        <w:tc>
          <w:tcPr>
            <w:tcW w:w="126" w:type="pct"/>
          </w:tcPr>
          <w:p w14:paraId="50F04A12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2D56702E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123,080</w:t>
            </w:r>
          </w:p>
        </w:tc>
        <w:tc>
          <w:tcPr>
            <w:tcW w:w="140" w:type="pct"/>
          </w:tcPr>
          <w:p w14:paraId="681A4DCE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5427C169" w14:textId="75F078FF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99,077</w:t>
            </w:r>
          </w:p>
        </w:tc>
        <w:tc>
          <w:tcPr>
            <w:tcW w:w="149" w:type="pct"/>
          </w:tcPr>
          <w:p w14:paraId="1433B05D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E01A3BF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123,080</w:t>
            </w:r>
          </w:p>
        </w:tc>
      </w:tr>
      <w:tr w:rsidR="00646B01" w:rsidRPr="00F463CA" w14:paraId="3547AC7D" w14:textId="77777777" w:rsidTr="008A425C">
        <w:trPr>
          <w:trHeight w:val="398"/>
        </w:trPr>
        <w:tc>
          <w:tcPr>
            <w:tcW w:w="971" w:type="pct"/>
          </w:tcPr>
          <w:p w14:paraId="0149A36E" w14:textId="77777777" w:rsidR="00646B01" w:rsidRPr="00F463CA" w:rsidRDefault="00646B01" w:rsidP="0064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24" w:type="pct"/>
          </w:tcPr>
          <w:p w14:paraId="010F6086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5F69294" w14:textId="3123838B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2.0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9" w:type="pct"/>
          </w:tcPr>
          <w:p w14:paraId="1F6208F3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0EFE20F5" w14:textId="47A37C71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2.0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1" w:type="pct"/>
          </w:tcPr>
          <w:p w14:paraId="4642FFD7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35DB4B9" w14:textId="78140F40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126" w:type="pct"/>
          </w:tcPr>
          <w:p w14:paraId="0CEAD9FA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28B90B36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13,060</w:t>
            </w:r>
          </w:p>
        </w:tc>
        <w:tc>
          <w:tcPr>
            <w:tcW w:w="140" w:type="pct"/>
          </w:tcPr>
          <w:p w14:paraId="5DEFE3B8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56FFE029" w14:textId="1AB7156F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149" w:type="pct"/>
          </w:tcPr>
          <w:p w14:paraId="31476853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B7A136B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13,060</w:t>
            </w:r>
          </w:p>
        </w:tc>
      </w:tr>
      <w:tr w:rsidR="00646B01" w:rsidRPr="00F463CA" w14:paraId="5B84520D" w14:textId="77777777" w:rsidTr="008A425C">
        <w:trPr>
          <w:trHeight w:val="412"/>
        </w:trPr>
        <w:tc>
          <w:tcPr>
            <w:tcW w:w="971" w:type="pct"/>
          </w:tcPr>
          <w:p w14:paraId="19B10F3B" w14:textId="77777777" w:rsidR="00646B01" w:rsidRPr="00F463CA" w:rsidRDefault="00646B01" w:rsidP="0064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24" w:type="pct"/>
          </w:tcPr>
          <w:p w14:paraId="38A1F96A" w14:textId="756F3D69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64" w:type="pct"/>
          </w:tcPr>
          <w:p w14:paraId="38EA2D14" w14:textId="3A7A45B6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2.0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9" w:type="pct"/>
          </w:tcPr>
          <w:p w14:paraId="0AD01C61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6CDD6CFC" w14:textId="65E9C4EE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2.0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1" w:type="pct"/>
          </w:tcPr>
          <w:p w14:paraId="05AADEC9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07317367" w14:textId="1395C111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26" w:type="pct"/>
          </w:tcPr>
          <w:p w14:paraId="0F24FA9B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8AECB07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8,570</w:t>
            </w:r>
          </w:p>
        </w:tc>
        <w:tc>
          <w:tcPr>
            <w:tcW w:w="140" w:type="pct"/>
          </w:tcPr>
          <w:p w14:paraId="04AF804C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5BD9924A" w14:textId="22274050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8,570</w:t>
            </w:r>
          </w:p>
        </w:tc>
        <w:tc>
          <w:tcPr>
            <w:tcW w:w="149" w:type="pct"/>
          </w:tcPr>
          <w:p w14:paraId="44CE00F1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2E06F225" w14:textId="77777777" w:rsidR="00646B01" w:rsidRPr="00F463CA" w:rsidRDefault="00646B01" w:rsidP="0064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8,570</w:t>
            </w:r>
          </w:p>
        </w:tc>
      </w:tr>
      <w:tr w:rsidR="001E3351" w:rsidRPr="00F463CA" w14:paraId="5BEE4048" w14:textId="77777777" w:rsidTr="008A425C">
        <w:trPr>
          <w:trHeight w:val="412"/>
        </w:trPr>
        <w:tc>
          <w:tcPr>
            <w:tcW w:w="971" w:type="pct"/>
          </w:tcPr>
          <w:p w14:paraId="7E4CAA0A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24" w:type="pct"/>
          </w:tcPr>
          <w:p w14:paraId="5E24425C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30129FA9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583E0DF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3F56B9FB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D29AC65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2C79334" w14:textId="4FA0603C" w:rsidR="001E3351" w:rsidRPr="00F463CA" w:rsidRDefault="008A425C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120,307</w:t>
            </w:r>
          </w:p>
        </w:tc>
        <w:tc>
          <w:tcPr>
            <w:tcW w:w="126" w:type="pct"/>
          </w:tcPr>
          <w:p w14:paraId="7D671D1C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7D4B899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40" w:type="pct"/>
          </w:tcPr>
          <w:p w14:paraId="36BAC87C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36A9FD1D" w14:textId="210A036E" w:rsidR="001E3351" w:rsidRPr="00F463CA" w:rsidRDefault="008A425C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144,307</w:t>
            </w:r>
          </w:p>
        </w:tc>
        <w:tc>
          <w:tcPr>
            <w:tcW w:w="149" w:type="pct"/>
          </w:tcPr>
          <w:p w14:paraId="326000A0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2804D1B8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172,710</w:t>
            </w:r>
          </w:p>
        </w:tc>
      </w:tr>
      <w:tr w:rsidR="001E3351" w:rsidRPr="00F463CA" w14:paraId="5203A604" w14:textId="77777777" w:rsidTr="008A425C">
        <w:trPr>
          <w:trHeight w:val="412"/>
        </w:trPr>
        <w:tc>
          <w:tcPr>
            <w:tcW w:w="971" w:type="pct"/>
          </w:tcPr>
          <w:p w14:paraId="5E24EC16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" w:type="pct"/>
          </w:tcPr>
          <w:p w14:paraId="4981F157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9147F48" w14:textId="77777777" w:rsidR="001E3351" w:rsidRPr="00E82F81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vertAlign w:val="subscript"/>
                <w:cs/>
              </w:rPr>
            </w:pPr>
          </w:p>
        </w:tc>
        <w:tc>
          <w:tcPr>
            <w:tcW w:w="139" w:type="pct"/>
          </w:tcPr>
          <w:p w14:paraId="4263BD7B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0768E6BD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6885F9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6AE88CD4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66F8604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</w:tcPr>
          <w:p w14:paraId="2F7541F6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pct"/>
          </w:tcPr>
          <w:p w14:paraId="4070539B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304447F6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6897C5D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2374C704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E3351" w:rsidRPr="00F463CA" w14:paraId="1EAF801B" w14:textId="77777777" w:rsidTr="008A425C">
        <w:trPr>
          <w:trHeight w:val="412"/>
        </w:trPr>
        <w:tc>
          <w:tcPr>
            <w:tcW w:w="971" w:type="pct"/>
          </w:tcPr>
          <w:p w14:paraId="7104BED1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4" w:type="pct"/>
          </w:tcPr>
          <w:p w14:paraId="5E19502F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0C260972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A45233F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3965F0A5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6CDABBB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6B41EAD7" w14:textId="6F804B1E" w:rsidR="001E3351" w:rsidRPr="00F463CA" w:rsidRDefault="008A425C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75,077</w:t>
            </w:r>
          </w:p>
        </w:tc>
        <w:tc>
          <w:tcPr>
            <w:tcW w:w="126" w:type="pct"/>
          </w:tcPr>
          <w:p w14:paraId="5ADB2600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244DBD6C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85,580</w:t>
            </w:r>
          </w:p>
        </w:tc>
        <w:tc>
          <w:tcPr>
            <w:tcW w:w="140" w:type="pct"/>
          </w:tcPr>
          <w:p w14:paraId="55688F88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27573032" w14:textId="36EB223C" w:rsidR="001E3351" w:rsidRPr="00F463CA" w:rsidRDefault="008A425C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99,077</w:t>
            </w:r>
          </w:p>
        </w:tc>
        <w:tc>
          <w:tcPr>
            <w:tcW w:w="149" w:type="pct"/>
          </w:tcPr>
          <w:p w14:paraId="56E0B532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05942080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113,580</w:t>
            </w:r>
          </w:p>
        </w:tc>
      </w:tr>
      <w:tr w:rsidR="001E3351" w:rsidRPr="00F463CA" w14:paraId="22420924" w14:textId="77777777" w:rsidTr="008A425C">
        <w:trPr>
          <w:trHeight w:val="412"/>
        </w:trPr>
        <w:tc>
          <w:tcPr>
            <w:tcW w:w="971" w:type="pct"/>
          </w:tcPr>
          <w:p w14:paraId="4DD248BA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24" w:type="pct"/>
          </w:tcPr>
          <w:p w14:paraId="173CD4E6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3C0406B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173F993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693A58C9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E6D15CB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9EA19D6" w14:textId="30795DCC" w:rsidR="001E3351" w:rsidRPr="00F463CA" w:rsidRDefault="008A425C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45,230</w:t>
            </w:r>
          </w:p>
        </w:tc>
        <w:tc>
          <w:tcPr>
            <w:tcW w:w="126" w:type="pct"/>
          </w:tcPr>
          <w:p w14:paraId="64EE01C7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9C723BC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59,130</w:t>
            </w:r>
          </w:p>
        </w:tc>
        <w:tc>
          <w:tcPr>
            <w:tcW w:w="140" w:type="pct"/>
          </w:tcPr>
          <w:p w14:paraId="07B2A11E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ADBA9C1" w14:textId="7FB3857C" w:rsidR="001E3351" w:rsidRPr="00F463CA" w:rsidRDefault="008A425C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45,230</w:t>
            </w:r>
          </w:p>
        </w:tc>
        <w:tc>
          <w:tcPr>
            <w:tcW w:w="149" w:type="pct"/>
          </w:tcPr>
          <w:p w14:paraId="080C3140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56CA1986" w14:textId="77777777" w:rsidR="001E3351" w:rsidRPr="00F463CA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59,130</w:t>
            </w:r>
          </w:p>
        </w:tc>
      </w:tr>
      <w:tr w:rsidR="00182A2A" w:rsidRPr="00F463CA" w14:paraId="76ED8589" w14:textId="77777777" w:rsidTr="008A425C">
        <w:trPr>
          <w:trHeight w:val="412"/>
        </w:trPr>
        <w:tc>
          <w:tcPr>
            <w:tcW w:w="971" w:type="pct"/>
          </w:tcPr>
          <w:p w14:paraId="5A656D4A" w14:textId="77777777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001E871B" w14:textId="77777777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2E31B468" w14:textId="77777777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3E2C9F5" w14:textId="77777777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6E6A8B80" w14:textId="77777777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76A2FE" w14:textId="77777777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A57968E" w14:textId="215AC988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120,307</w:t>
            </w:r>
          </w:p>
        </w:tc>
        <w:tc>
          <w:tcPr>
            <w:tcW w:w="126" w:type="pct"/>
          </w:tcPr>
          <w:p w14:paraId="1D37ACD7" w14:textId="77777777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BEE731E" w14:textId="77777777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40" w:type="pct"/>
          </w:tcPr>
          <w:p w14:paraId="05C33CE3" w14:textId="77777777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2E039507" w14:textId="55DB43C6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144,307</w:t>
            </w:r>
          </w:p>
        </w:tc>
        <w:tc>
          <w:tcPr>
            <w:tcW w:w="149" w:type="pct"/>
          </w:tcPr>
          <w:p w14:paraId="5A78E8BC" w14:textId="77777777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B85612A" w14:textId="4CC0AAA6" w:rsidR="00182A2A" w:rsidRPr="00F463CA" w:rsidRDefault="00182A2A" w:rsidP="0018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172,710</w:t>
            </w:r>
          </w:p>
        </w:tc>
      </w:tr>
    </w:tbl>
    <w:p w14:paraId="1128CD96" w14:textId="77777777" w:rsidR="005068CF" w:rsidRPr="00F463CA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63ADDC" w14:textId="6B7EB1BE" w:rsidR="00770C4F" w:rsidRPr="00F463CA" w:rsidRDefault="00770C4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534496" w:rsidRPr="00F463CA">
        <w:rPr>
          <w:rFonts w:asciiTheme="majorBidi" w:hAnsiTheme="majorBidi" w:cstheme="majorBidi"/>
          <w:sz w:val="30"/>
          <w:szCs w:val="30"/>
          <w:cs/>
          <w:lang w:val="en-US"/>
        </w:rPr>
        <w:t>เก้า</w:t>
      </w:r>
      <w:r w:rsidR="00900057" w:rsidRPr="00F463CA">
        <w:rPr>
          <w:rFonts w:asciiTheme="majorBidi" w:hAnsiTheme="majorBidi" w:cstheme="majorBidi"/>
          <w:sz w:val="30"/>
          <w:szCs w:val="30"/>
          <w:cs/>
        </w:rPr>
        <w:t>เ</w:t>
      </w:r>
      <w:r w:rsidR="00615CBC" w:rsidRPr="00F463CA">
        <w:rPr>
          <w:rFonts w:asciiTheme="majorBidi" w:hAnsiTheme="majorBidi" w:cstheme="majorBidi"/>
          <w:sz w:val="30"/>
          <w:szCs w:val="30"/>
          <w:cs/>
        </w:rPr>
        <w:t>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66BFC" w:rsidRPr="00F463CA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534496" w:rsidRPr="00F463CA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Pr="00F463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11BDDE" w14:textId="1D364C24" w:rsidR="00CA10D8" w:rsidRPr="00F463CA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59"/>
        <w:gridCol w:w="1031"/>
        <w:gridCol w:w="270"/>
        <w:gridCol w:w="1003"/>
        <w:gridCol w:w="275"/>
        <w:gridCol w:w="1076"/>
        <w:gridCol w:w="243"/>
        <w:gridCol w:w="1103"/>
      </w:tblGrid>
      <w:tr w:rsidR="000D2E8C" w:rsidRPr="00F463CA" w14:paraId="765EDB20" w14:textId="77777777" w:rsidTr="000D2E8C">
        <w:tc>
          <w:tcPr>
            <w:tcW w:w="2328" w:type="pct"/>
          </w:tcPr>
          <w:p w14:paraId="5CE4097C" w14:textId="77777777" w:rsidR="000D2E8C" w:rsidRPr="00F463CA" w:rsidRDefault="000D2E8C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14:paraId="334CC139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229D861E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pct"/>
            <w:gridSpan w:val="3"/>
          </w:tcPr>
          <w:p w14:paraId="102F01A5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D2E8C" w:rsidRPr="00F463CA" w14:paraId="04F3FCB1" w14:textId="77777777" w:rsidTr="000D2E8C">
        <w:tc>
          <w:tcPr>
            <w:tcW w:w="2328" w:type="pct"/>
          </w:tcPr>
          <w:p w14:paraId="6DDDB793" w14:textId="77777777" w:rsidR="000D2E8C" w:rsidRPr="00F463CA" w:rsidRDefault="000D2E8C" w:rsidP="000D2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6DD884C6" w14:textId="726C40CB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4" w:type="pct"/>
          </w:tcPr>
          <w:p w14:paraId="266AA23B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3DE867A" w14:textId="6D59A38F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14:paraId="6AD9D660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2021BD5" w14:textId="345F2BDB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30" w:type="pct"/>
          </w:tcPr>
          <w:p w14:paraId="65F29710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69A351A" w14:textId="36D53084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0D2E8C" w:rsidRPr="00F463CA" w14:paraId="4AE74914" w14:textId="77777777" w:rsidTr="000D2E8C">
        <w:trPr>
          <w:trHeight w:val="299"/>
        </w:trPr>
        <w:tc>
          <w:tcPr>
            <w:tcW w:w="2328" w:type="pct"/>
          </w:tcPr>
          <w:p w14:paraId="19063B4C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2" w:type="pct"/>
            <w:gridSpan w:val="7"/>
          </w:tcPr>
          <w:p w14:paraId="1F1D8796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D2E8C" w:rsidRPr="00F463CA" w14:paraId="1AA157D7" w14:textId="77777777" w:rsidTr="000D2E8C">
        <w:tc>
          <w:tcPr>
            <w:tcW w:w="2328" w:type="pct"/>
          </w:tcPr>
          <w:p w14:paraId="01B4037D" w14:textId="34DE10F9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1" w:type="pct"/>
          </w:tcPr>
          <w:p w14:paraId="71F679AB" w14:textId="01687382" w:rsidR="000D2E8C" w:rsidRPr="00182A2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A2A">
              <w:rPr>
                <w:rFonts w:asciiTheme="majorBidi" w:hAnsiTheme="majorBidi" w:cstheme="majorBidi"/>
                <w:sz w:val="30"/>
                <w:szCs w:val="30"/>
              </w:rPr>
              <w:t>144,710</w:t>
            </w:r>
          </w:p>
        </w:tc>
        <w:tc>
          <w:tcPr>
            <w:tcW w:w="144" w:type="pct"/>
          </w:tcPr>
          <w:p w14:paraId="17A69C39" w14:textId="77777777" w:rsidR="000D2E8C" w:rsidRPr="00182A2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DC3EDED" w14:textId="766C91C9" w:rsidR="000D2E8C" w:rsidRPr="00182A2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A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317,710</w:t>
            </w:r>
          </w:p>
        </w:tc>
        <w:tc>
          <w:tcPr>
            <w:tcW w:w="147" w:type="pct"/>
          </w:tcPr>
          <w:p w14:paraId="108B9848" w14:textId="77777777" w:rsidR="000D2E8C" w:rsidRPr="00182A2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565DCD4F" w14:textId="1E1B6251" w:rsidR="000D2E8C" w:rsidRPr="00182A2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82A2A">
              <w:rPr>
                <w:rFonts w:asciiTheme="majorBidi" w:hAnsiTheme="majorBidi" w:cstheme="majorBidi"/>
                <w:sz w:val="30"/>
                <w:szCs w:val="30"/>
              </w:rPr>
              <w:t>172,710</w:t>
            </w:r>
          </w:p>
        </w:tc>
        <w:tc>
          <w:tcPr>
            <w:tcW w:w="130" w:type="pct"/>
          </w:tcPr>
          <w:p w14:paraId="679A30A8" w14:textId="77777777" w:rsidR="000D2E8C" w:rsidRPr="00182A2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21497885" w14:textId="5D5274F8" w:rsidR="000D2E8C" w:rsidRPr="00F463C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A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349,710</w:t>
            </w:r>
          </w:p>
        </w:tc>
      </w:tr>
      <w:tr w:rsidR="000D2E8C" w:rsidRPr="00F463CA" w14:paraId="750CC444" w14:textId="77777777" w:rsidTr="000D2E8C">
        <w:tc>
          <w:tcPr>
            <w:tcW w:w="2328" w:type="pct"/>
          </w:tcPr>
          <w:p w14:paraId="2638576C" w14:textId="2396838A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1" w:type="pct"/>
          </w:tcPr>
          <w:p w14:paraId="5A7E9B01" w14:textId="47961A3F" w:rsidR="000D2E8C" w:rsidRPr="00F463C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71,891</w:t>
            </w:r>
          </w:p>
        </w:tc>
        <w:tc>
          <w:tcPr>
            <w:tcW w:w="144" w:type="pct"/>
          </w:tcPr>
          <w:p w14:paraId="460D6E39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0C4A5A06" w14:textId="013A5757" w:rsidR="000D2E8C" w:rsidRPr="00F463C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114,337</w:t>
            </w:r>
          </w:p>
        </w:tc>
        <w:tc>
          <w:tcPr>
            <w:tcW w:w="147" w:type="pct"/>
          </w:tcPr>
          <w:p w14:paraId="1B6C5F70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27961B90" w14:textId="66420600" w:rsidR="000D2E8C" w:rsidRPr="00F463C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71,891</w:t>
            </w:r>
          </w:p>
        </w:tc>
        <w:tc>
          <w:tcPr>
            <w:tcW w:w="130" w:type="pct"/>
          </w:tcPr>
          <w:p w14:paraId="44AC2EEA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1C90AB6A" w14:textId="4F3DB86D" w:rsidR="000D2E8C" w:rsidRPr="00F463C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114,337</w:t>
            </w:r>
          </w:p>
        </w:tc>
      </w:tr>
      <w:tr w:rsidR="000D2E8C" w:rsidRPr="00F463CA" w14:paraId="17036A88" w14:textId="77777777" w:rsidTr="000D2E8C">
        <w:tc>
          <w:tcPr>
            <w:tcW w:w="2328" w:type="pct"/>
          </w:tcPr>
          <w:p w14:paraId="466C435D" w14:textId="3BC7E741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1" w:type="pct"/>
          </w:tcPr>
          <w:p w14:paraId="426116E2" w14:textId="68889A5C" w:rsidR="000D2E8C" w:rsidRPr="00F463C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(96,294)</w:t>
            </w:r>
          </w:p>
        </w:tc>
        <w:tc>
          <w:tcPr>
            <w:tcW w:w="144" w:type="pct"/>
          </w:tcPr>
          <w:p w14:paraId="21B7BC9D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0CB84B7" w14:textId="4A7069D1" w:rsidR="000D2E8C" w:rsidRPr="00F463CA" w:rsidRDefault="00F72BE7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72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,730)</w:t>
            </w:r>
          </w:p>
        </w:tc>
        <w:tc>
          <w:tcPr>
            <w:tcW w:w="147" w:type="pct"/>
          </w:tcPr>
          <w:p w14:paraId="3AAF245E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6C12F35A" w14:textId="6413CE99" w:rsidR="000D2E8C" w:rsidRPr="00F463C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(100,294)</w:t>
            </w:r>
          </w:p>
        </w:tc>
        <w:tc>
          <w:tcPr>
            <w:tcW w:w="130" w:type="pct"/>
          </w:tcPr>
          <w:p w14:paraId="2E0EAF4B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0467A3CC" w14:textId="634F731E" w:rsidR="000D2E8C" w:rsidRPr="00F463C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(177,730)</w:t>
            </w:r>
          </w:p>
        </w:tc>
      </w:tr>
      <w:tr w:rsidR="000D2E8C" w:rsidRPr="00F463CA" w14:paraId="64AD56F5" w14:textId="77777777" w:rsidTr="000D2E8C">
        <w:tc>
          <w:tcPr>
            <w:tcW w:w="2328" w:type="pct"/>
          </w:tcPr>
          <w:p w14:paraId="56C3776B" w14:textId="01AA0ACD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="00534496"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3C92DAC" w14:textId="5A6FCBAC" w:rsidR="000D2E8C" w:rsidRPr="00F463C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120,307</w:t>
            </w:r>
          </w:p>
        </w:tc>
        <w:tc>
          <w:tcPr>
            <w:tcW w:w="144" w:type="pct"/>
          </w:tcPr>
          <w:p w14:paraId="77E9F0B4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4C425B2" w14:textId="404E464E" w:rsidR="000D2E8C" w:rsidRPr="00182A2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256,317</w:t>
            </w:r>
          </w:p>
        </w:tc>
        <w:tc>
          <w:tcPr>
            <w:tcW w:w="147" w:type="pct"/>
          </w:tcPr>
          <w:p w14:paraId="53E704B1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CAC6" w14:textId="30B34F1B" w:rsidR="000D2E8C" w:rsidRPr="00F463C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144,307</w:t>
            </w:r>
          </w:p>
        </w:tc>
        <w:tc>
          <w:tcPr>
            <w:tcW w:w="130" w:type="pct"/>
          </w:tcPr>
          <w:p w14:paraId="398EEAEB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6FCCF" w14:textId="1D3E4B2E" w:rsidR="000D2E8C" w:rsidRPr="00182A2A" w:rsidRDefault="00182A2A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286,317</w:t>
            </w:r>
          </w:p>
        </w:tc>
      </w:tr>
    </w:tbl>
    <w:p w14:paraId="43D44E9E" w14:textId="77777777" w:rsidR="00EE471F" w:rsidRPr="00F463CA" w:rsidRDefault="00EE471F" w:rsidP="00EE471F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22E1B8C" w14:textId="6C8F7993" w:rsidR="007A1E58" w:rsidRPr="00F463CA" w:rsidRDefault="007A1E58" w:rsidP="0020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pacing w:val="4"/>
          <w:kern w:val="30"/>
          <w:sz w:val="30"/>
          <w:szCs w:val="30"/>
        </w:rPr>
      </w:pPr>
      <w:r w:rsidRPr="00215B31">
        <w:rPr>
          <w:rFonts w:asciiTheme="majorBidi" w:hAnsiTheme="majorBidi" w:cstheme="majorBidi"/>
          <w:spacing w:val="2"/>
          <w:kern w:val="30"/>
          <w:sz w:val="30"/>
          <w:szCs w:val="30"/>
          <w:cs/>
        </w:rPr>
        <w:t>ณ วันที่</w:t>
      </w:r>
      <w:r w:rsidR="000D2E8C" w:rsidRPr="00215B31">
        <w:rPr>
          <w:rFonts w:asciiTheme="majorBidi" w:hAnsiTheme="majorBidi" w:cstheme="majorBidi"/>
          <w:spacing w:val="2"/>
          <w:kern w:val="30"/>
          <w:sz w:val="30"/>
          <w:szCs w:val="30"/>
          <w:cs/>
        </w:rPr>
        <w:t xml:space="preserve"> </w:t>
      </w:r>
      <w:r w:rsidR="000D2E8C" w:rsidRPr="00215B31">
        <w:rPr>
          <w:rFonts w:asciiTheme="majorBidi" w:hAnsiTheme="majorBidi" w:cstheme="majorBidi"/>
          <w:spacing w:val="2"/>
          <w:kern w:val="30"/>
          <w:sz w:val="30"/>
          <w:szCs w:val="30"/>
        </w:rPr>
        <w:t xml:space="preserve">30 </w:t>
      </w:r>
      <w:r w:rsidR="00534496" w:rsidRPr="00215B31">
        <w:rPr>
          <w:rFonts w:asciiTheme="majorBidi" w:hAnsiTheme="majorBidi" w:cstheme="majorBidi"/>
          <w:spacing w:val="2"/>
          <w:kern w:val="30"/>
          <w:sz w:val="30"/>
          <w:szCs w:val="30"/>
          <w:cs/>
        </w:rPr>
        <w:t>กันยายน</w:t>
      </w:r>
      <w:r w:rsidR="000D2E8C" w:rsidRPr="00215B31">
        <w:rPr>
          <w:rFonts w:asciiTheme="majorBidi" w:hAnsiTheme="majorBidi" w:cstheme="majorBidi"/>
          <w:spacing w:val="2"/>
          <w:kern w:val="30"/>
          <w:sz w:val="30"/>
          <w:szCs w:val="30"/>
          <w:cs/>
        </w:rPr>
        <w:t xml:space="preserve"> </w:t>
      </w:r>
      <w:r w:rsidRPr="00215B31">
        <w:rPr>
          <w:rFonts w:asciiTheme="majorBidi" w:hAnsiTheme="majorBidi" w:cstheme="majorBidi"/>
          <w:spacing w:val="2"/>
          <w:kern w:val="30"/>
          <w:sz w:val="30"/>
          <w:szCs w:val="30"/>
        </w:rPr>
        <w:t>256</w:t>
      </w:r>
      <w:r w:rsidR="009C797F" w:rsidRPr="00215B31">
        <w:rPr>
          <w:rFonts w:asciiTheme="majorBidi" w:hAnsiTheme="majorBidi" w:cstheme="majorBidi"/>
          <w:spacing w:val="2"/>
          <w:kern w:val="30"/>
          <w:sz w:val="30"/>
          <w:szCs w:val="30"/>
        </w:rPr>
        <w:t>4</w:t>
      </w:r>
      <w:r w:rsidRPr="00215B31">
        <w:rPr>
          <w:rFonts w:asciiTheme="majorBidi" w:hAnsiTheme="majorBidi" w:cstheme="majorBidi"/>
          <w:spacing w:val="2"/>
          <w:kern w:val="30"/>
          <w:sz w:val="30"/>
          <w:szCs w:val="30"/>
        </w:rPr>
        <w:t xml:space="preserve"> </w:t>
      </w:r>
      <w:r w:rsidRPr="00215B31">
        <w:rPr>
          <w:rFonts w:asciiTheme="majorBidi" w:hAnsiTheme="majorBidi" w:cstheme="majorBidi"/>
          <w:spacing w:val="2"/>
          <w:kern w:val="30"/>
          <w:sz w:val="30"/>
          <w:szCs w:val="30"/>
          <w:cs/>
        </w:rPr>
        <w:t xml:space="preserve">บริษัทมีเงินให้กู้ยืมระยะยาวแก่กิจการอื่นเป็นจำนวนเงิน </w:t>
      </w:r>
      <w:r w:rsidR="00413A4E">
        <w:rPr>
          <w:rFonts w:asciiTheme="majorBidi" w:hAnsiTheme="majorBidi" w:cstheme="majorBidi"/>
          <w:spacing w:val="2"/>
          <w:kern w:val="30"/>
          <w:sz w:val="30"/>
          <w:szCs w:val="30"/>
        </w:rPr>
        <w:t>42</w:t>
      </w:r>
      <w:r w:rsidR="000D2E8C" w:rsidRPr="00215B31">
        <w:rPr>
          <w:rFonts w:asciiTheme="majorBidi" w:hAnsiTheme="majorBidi" w:cstheme="majorBidi"/>
          <w:spacing w:val="2"/>
          <w:kern w:val="30"/>
          <w:sz w:val="30"/>
          <w:szCs w:val="30"/>
        </w:rPr>
        <w:t xml:space="preserve"> </w:t>
      </w:r>
      <w:r w:rsidRPr="00215B31">
        <w:rPr>
          <w:rFonts w:asciiTheme="majorBidi" w:hAnsiTheme="majorBidi" w:cstheme="majorBidi"/>
          <w:spacing w:val="2"/>
          <w:kern w:val="30"/>
          <w:sz w:val="30"/>
          <w:szCs w:val="30"/>
          <w:cs/>
        </w:rPr>
        <w:t xml:space="preserve">ล้านบาท 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  <w:cs/>
        </w:rPr>
        <w:t>(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 xml:space="preserve">31 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  <w:cs/>
        </w:rPr>
        <w:t>ธันวาคม</w:t>
      </w:r>
      <w:r w:rsidR="00F911E1"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 xml:space="preserve"> 256</w:t>
      </w:r>
      <w:r w:rsidR="009C797F"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>3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>:</w:t>
      </w:r>
      <w:r w:rsidR="000D2E8C"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  <w:cs/>
        </w:rPr>
        <w:t xml:space="preserve"> </w:t>
      </w:r>
      <w:r w:rsidR="00007962"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>37.5</w:t>
      </w:r>
      <w:r w:rsidR="004A6A16"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>0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 xml:space="preserve"> 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  <w:cs/>
        </w:rPr>
        <w:t>ล้านบาท)</w:t>
      </w:r>
      <w:r w:rsidRPr="00215B31">
        <w:rPr>
          <w:rFonts w:asciiTheme="majorBidi" w:hAnsiTheme="majorBidi" w:cstheme="majorBidi"/>
          <w:spacing w:val="2"/>
          <w:kern w:val="30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F911E1" w:rsidRPr="00215B31">
        <w:rPr>
          <w:rFonts w:asciiTheme="majorBidi" w:hAnsiTheme="majorBidi" w:cstheme="majorBidi"/>
          <w:spacing w:val="2"/>
          <w:kern w:val="30"/>
          <w:sz w:val="30"/>
          <w:szCs w:val="30"/>
        </w:rPr>
        <w:t xml:space="preserve"> </w:t>
      </w:r>
      <w:r w:rsidR="00673976" w:rsidRPr="00215B31">
        <w:rPr>
          <w:rFonts w:asciiTheme="majorBidi" w:hAnsiTheme="majorBidi" w:cstheme="majorBidi"/>
          <w:spacing w:val="2"/>
          <w:kern w:val="30"/>
          <w:sz w:val="30"/>
          <w:szCs w:val="30"/>
        </w:rPr>
        <w:t xml:space="preserve">5.25 </w:t>
      </w:r>
      <w:r w:rsidRPr="00215B31">
        <w:rPr>
          <w:rFonts w:asciiTheme="majorBidi" w:hAnsiTheme="majorBidi" w:cstheme="majorBidi"/>
          <w:spacing w:val="2"/>
          <w:kern w:val="30"/>
          <w:sz w:val="30"/>
          <w:szCs w:val="30"/>
          <w:cs/>
        </w:rPr>
        <w:t>ต่อปี</w:t>
      </w:r>
      <w:r w:rsidR="009A5FBD">
        <w:rPr>
          <w:rFonts w:asciiTheme="majorBidi" w:hAnsiTheme="majorBidi" w:cstheme="majorBidi"/>
          <w:spacing w:val="2"/>
          <w:kern w:val="30"/>
          <w:sz w:val="30"/>
          <w:szCs w:val="30"/>
        </w:rPr>
        <w:t xml:space="preserve"> 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  <w:cs/>
        </w:rPr>
        <w:t>(</w:t>
      </w:r>
      <w:r w:rsidR="00F911E1"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>31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 xml:space="preserve"> 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  <w:cs/>
        </w:rPr>
        <w:t xml:space="preserve">ธันวาคม 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>256</w:t>
      </w:r>
      <w:r w:rsidR="009C797F"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>3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 xml:space="preserve">: 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  <w:cs/>
        </w:rPr>
        <w:t>ร้อยละ</w:t>
      </w:r>
      <w:r w:rsidR="00F911E1"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</w:rPr>
        <w:t xml:space="preserve"> 5.25</w:t>
      </w:r>
      <w:r w:rsidRPr="00215B31">
        <w:rPr>
          <w:rFonts w:asciiTheme="majorBidi" w:hAnsiTheme="majorBidi" w:cstheme="majorBidi"/>
          <w:i/>
          <w:iCs/>
          <w:spacing w:val="2"/>
          <w:kern w:val="30"/>
          <w:sz w:val="30"/>
          <w:szCs w:val="30"/>
          <w:cs/>
        </w:rPr>
        <w:t xml:space="preserve"> ต่อปี</w:t>
      </w:r>
      <w:r w:rsidRPr="00F463CA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>)</w:t>
      </w:r>
      <w:r w:rsidRPr="00F463CA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 xml:space="preserve"> และมีกำหนดชำระคืนภายใน</w:t>
      </w:r>
      <w:r w:rsidR="0016476D" w:rsidRPr="00F463CA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>ห้า</w:t>
      </w:r>
      <w:r w:rsidRPr="00F463CA">
        <w:rPr>
          <w:rFonts w:asciiTheme="majorBidi" w:hAnsiTheme="majorBidi" w:cstheme="majorBidi"/>
          <w:spacing w:val="4"/>
          <w:kern w:val="30"/>
          <w:sz w:val="30"/>
          <w:szCs w:val="30"/>
          <w:cs/>
        </w:rPr>
        <w:t>ปี</w:t>
      </w:r>
    </w:p>
    <w:p w14:paraId="0DE3770B" w14:textId="77777777" w:rsidR="00062464" w:rsidRPr="00F463CA" w:rsidRDefault="00062464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x-none"/>
        </w:rPr>
      </w:pPr>
      <w:r w:rsidRPr="00F463CA">
        <w:rPr>
          <w:rFonts w:asciiTheme="majorBidi" w:hAnsiTheme="majorBidi" w:cstheme="majorBidi"/>
          <w:sz w:val="20"/>
          <w:szCs w:val="20"/>
          <w:cs/>
          <w:lang w:val="x-none"/>
        </w:rPr>
        <w:br w:type="page"/>
      </w:r>
    </w:p>
    <w:p w14:paraId="6A5AA8C6" w14:textId="0ADD294B" w:rsidR="00C9083F" w:rsidRPr="00F463CA" w:rsidRDefault="00C9083F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ณ วันที่ 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D2E8C" w:rsidRPr="00F463CA">
        <w:rPr>
          <w:rFonts w:asciiTheme="majorBidi" w:hAnsiTheme="majorBidi" w:cstheme="majorBidi"/>
          <w:spacing w:val="2"/>
          <w:sz w:val="30"/>
          <w:szCs w:val="30"/>
        </w:rPr>
        <w:t xml:space="preserve">0 </w:t>
      </w:r>
      <w:r w:rsidR="00534496" w:rsidRPr="00F463C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="000D2E8C"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9C797F" w:rsidRPr="00F463CA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บริษัทมีเงินให้กู้ยืมระยะยาว</w:t>
      </w:r>
      <w:r w:rsidR="004069B4" w:rsidRPr="00F463CA">
        <w:rPr>
          <w:rFonts w:asciiTheme="majorBidi" w:hAnsiTheme="majorBidi" w:cstheme="majorBidi"/>
          <w:spacing w:val="2"/>
          <w:sz w:val="30"/>
          <w:szCs w:val="30"/>
          <w:cs/>
        </w:rPr>
        <w:t>ที่มีหลักทรัพย์ค้ำประกัน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แก่พนักงานและผู้บริหารของบริษัทเป็นจำนวน </w:t>
      </w:r>
      <w:r w:rsidR="00E07F75" w:rsidRPr="00E07F75">
        <w:rPr>
          <w:rFonts w:asciiTheme="majorBidi" w:hAnsiTheme="majorBidi" w:cstheme="majorBidi"/>
          <w:spacing w:val="2"/>
          <w:sz w:val="30"/>
          <w:szCs w:val="30"/>
        </w:rPr>
        <w:t>21.23</w:t>
      </w:r>
      <w:r w:rsidR="00E07F7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(31 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ธันวาคม 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9C797F"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>3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="009C797F"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>21.</w:t>
      </w:r>
      <w:r w:rsidR="00007962"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>63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ล้านบาท)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="00E07F75" w:rsidRPr="00E07F75">
        <w:rPr>
          <w:rFonts w:asciiTheme="majorBidi" w:hAnsiTheme="majorBidi" w:cstheme="majorBidi"/>
          <w:spacing w:val="2"/>
          <w:sz w:val="30"/>
          <w:szCs w:val="30"/>
        </w:rPr>
        <w:t xml:space="preserve">2.00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ต่อปี 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(31 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ธันวาคม 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9C797F"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>3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ร้อยละ 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2.00 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ต่อปี)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และจะมีกำหนดชำระคืนภายในสามปี</w:t>
      </w:r>
    </w:p>
    <w:p w14:paraId="3309B495" w14:textId="77777777" w:rsidR="00062464" w:rsidRPr="00F463CA" w:rsidRDefault="00062464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6618D40" w14:textId="77777777" w:rsidR="00AD06D8" w:rsidRPr="00F463CA" w:rsidRDefault="00AD06D8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สินค้าคงเหลือ   </w:t>
      </w:r>
    </w:p>
    <w:p w14:paraId="377490EA" w14:textId="77777777" w:rsidR="003222A8" w:rsidRPr="000905FD" w:rsidRDefault="003222A8" w:rsidP="003222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3222A8" w:rsidRPr="00F463CA" w14:paraId="4DB07FBC" w14:textId="77777777" w:rsidTr="00534496">
        <w:trPr>
          <w:tblHeader/>
        </w:trPr>
        <w:tc>
          <w:tcPr>
            <w:tcW w:w="3960" w:type="dxa"/>
          </w:tcPr>
          <w:p w14:paraId="0DE8317C" w14:textId="77777777" w:rsidR="003222A8" w:rsidRPr="00F463CA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BF18AC" w14:textId="77777777" w:rsidR="003222A8" w:rsidRPr="00F463CA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2241ED" w14:textId="77777777" w:rsidR="003222A8" w:rsidRPr="00F463CA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A47C07F" w14:textId="77777777" w:rsidR="003222A8" w:rsidRPr="00F463CA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4496" w:rsidRPr="00F463CA" w14:paraId="16A376EA" w14:textId="77777777" w:rsidTr="00534496">
        <w:trPr>
          <w:tblHeader/>
        </w:trPr>
        <w:tc>
          <w:tcPr>
            <w:tcW w:w="3960" w:type="dxa"/>
          </w:tcPr>
          <w:p w14:paraId="07212C19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58051" w14:textId="66BB67AF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64" w:type="dxa"/>
          </w:tcPr>
          <w:p w14:paraId="4E3876F8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6738F63C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0F4B5C74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67CE5" w14:textId="599474F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40" w:type="dxa"/>
          </w:tcPr>
          <w:p w14:paraId="34924438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14:paraId="6A4FE8D1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534496" w:rsidRPr="00F463CA" w14:paraId="1B25C759" w14:textId="77777777" w:rsidTr="00534496">
        <w:trPr>
          <w:tblHeader/>
        </w:trPr>
        <w:tc>
          <w:tcPr>
            <w:tcW w:w="3960" w:type="dxa"/>
          </w:tcPr>
          <w:p w14:paraId="1815B272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B852D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1EE0C6F2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3D0336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FB10B88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41CE0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14:paraId="3CA48741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EE5A634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34496" w:rsidRPr="00F463CA" w14:paraId="6214ABD9" w14:textId="77777777" w:rsidTr="00534496">
        <w:tc>
          <w:tcPr>
            <w:tcW w:w="3960" w:type="dxa"/>
          </w:tcPr>
          <w:p w14:paraId="135D6C7D" w14:textId="77777777" w:rsidR="00534496" w:rsidRPr="00F463CA" w:rsidRDefault="00534496" w:rsidP="005344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0217B202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496" w:rsidRPr="00F463CA" w14:paraId="7B3321DC" w14:textId="77777777" w:rsidTr="00534496">
        <w:tc>
          <w:tcPr>
            <w:tcW w:w="3960" w:type="dxa"/>
          </w:tcPr>
          <w:p w14:paraId="4E119BB8" w14:textId="77777777" w:rsidR="00534496" w:rsidRPr="00F463CA" w:rsidRDefault="00534496" w:rsidP="005344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48FC44D" w14:textId="107CB59A" w:rsidR="00534496" w:rsidRPr="00F463CA" w:rsidRDefault="00CD766E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</w:t>
            </w:r>
            <w:r w:rsidR="00090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CD7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0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264" w:type="dxa"/>
          </w:tcPr>
          <w:p w14:paraId="6A6A8B5F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71ADB5" w14:textId="77777777" w:rsidR="00534496" w:rsidRPr="00F463CA" w:rsidRDefault="00534496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2,111,728</w:t>
            </w:r>
          </w:p>
        </w:tc>
        <w:tc>
          <w:tcPr>
            <w:tcW w:w="270" w:type="dxa"/>
          </w:tcPr>
          <w:p w14:paraId="6821A556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0B100" w14:textId="488D817E" w:rsidR="00534496" w:rsidRPr="00F463CA" w:rsidRDefault="00CD766E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6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</w:t>
            </w:r>
            <w:r w:rsidRPr="00CD7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76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5</w:t>
            </w:r>
            <w:r w:rsidR="000905FD">
              <w:rPr>
                <w:rFonts w:asciiTheme="majorBidi" w:hAnsiTheme="majorBidi"/>
                <w:sz w:val="30"/>
                <w:szCs w:val="30"/>
                <w:lang w:val="en-US" w:bidi="th-TH"/>
              </w:rPr>
              <w:t>92</w:t>
            </w:r>
            <w:r w:rsidRPr="00CD7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905FD">
              <w:rPr>
                <w:rFonts w:asciiTheme="majorBidi" w:hAnsiTheme="majorBidi"/>
                <w:sz w:val="30"/>
                <w:szCs w:val="30"/>
                <w:lang w:val="en-US" w:bidi="th-TH"/>
              </w:rPr>
              <w:t>91</w:t>
            </w:r>
            <w:r w:rsidR="00CB5FCB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5" w:type="dxa"/>
            <w:gridSpan w:val="2"/>
          </w:tcPr>
          <w:p w14:paraId="7A234841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697DE2C" w14:textId="77777777" w:rsidR="00534496" w:rsidRPr="00F463CA" w:rsidRDefault="00534496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2,109,261 </w:t>
            </w:r>
          </w:p>
        </w:tc>
      </w:tr>
      <w:tr w:rsidR="00534496" w:rsidRPr="00F463CA" w14:paraId="4BA90690" w14:textId="77777777" w:rsidTr="00534496">
        <w:tc>
          <w:tcPr>
            <w:tcW w:w="3960" w:type="dxa"/>
          </w:tcPr>
          <w:p w14:paraId="73A6F9FE" w14:textId="77777777" w:rsidR="00534496" w:rsidRPr="00F463CA" w:rsidRDefault="00534496" w:rsidP="005344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175E3" w14:textId="02D678E9" w:rsidR="00534496" w:rsidRPr="00F463CA" w:rsidRDefault="00CD766E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76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148,150</w:t>
            </w:r>
          </w:p>
        </w:tc>
        <w:tc>
          <w:tcPr>
            <w:tcW w:w="264" w:type="dxa"/>
          </w:tcPr>
          <w:p w14:paraId="69A485F7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4246" w14:textId="77777777" w:rsidR="00534496" w:rsidRPr="00F463CA" w:rsidRDefault="00534496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72,861</w:t>
            </w:r>
          </w:p>
        </w:tc>
        <w:tc>
          <w:tcPr>
            <w:tcW w:w="270" w:type="dxa"/>
          </w:tcPr>
          <w:p w14:paraId="095F66B4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3B0C1" w14:textId="01B1970F" w:rsidR="00534496" w:rsidRPr="00F463CA" w:rsidRDefault="00CD766E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766E">
              <w:rPr>
                <w:rFonts w:asciiTheme="majorBidi" w:hAnsiTheme="majorBidi" w:cstheme="majorBidi"/>
                <w:sz w:val="30"/>
                <w:szCs w:val="30"/>
              </w:rPr>
              <w:t>148,150</w:t>
            </w:r>
          </w:p>
        </w:tc>
        <w:tc>
          <w:tcPr>
            <w:tcW w:w="265" w:type="dxa"/>
            <w:gridSpan w:val="2"/>
          </w:tcPr>
          <w:p w14:paraId="3ED099C8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853F0" w14:textId="77777777" w:rsidR="00534496" w:rsidRPr="00F463CA" w:rsidRDefault="00534496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72,861 </w:t>
            </w:r>
          </w:p>
        </w:tc>
      </w:tr>
      <w:tr w:rsidR="00534496" w:rsidRPr="00F463CA" w14:paraId="5C018C52" w14:textId="77777777" w:rsidTr="00534496">
        <w:tc>
          <w:tcPr>
            <w:tcW w:w="3960" w:type="dxa"/>
          </w:tcPr>
          <w:p w14:paraId="2E6D9D21" w14:textId="77777777" w:rsidR="00534496" w:rsidRPr="00F463CA" w:rsidRDefault="00534496" w:rsidP="005344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1B429" w14:textId="350771F9" w:rsidR="00534496" w:rsidRPr="00F463CA" w:rsidRDefault="00CD766E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7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</w:t>
            </w:r>
            <w:r w:rsidR="00090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Pr="00CD7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0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64" w:type="dxa"/>
          </w:tcPr>
          <w:p w14:paraId="13D95314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4D300" w14:textId="77777777" w:rsidR="00534496" w:rsidRPr="00F463CA" w:rsidRDefault="00534496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2,184,589 </w:t>
            </w:r>
          </w:p>
        </w:tc>
        <w:tc>
          <w:tcPr>
            <w:tcW w:w="270" w:type="dxa"/>
          </w:tcPr>
          <w:p w14:paraId="382F6B56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58EE6" w14:textId="28EAB7DF" w:rsidR="00534496" w:rsidRPr="00F463CA" w:rsidRDefault="00CD766E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</w:t>
            </w:r>
            <w:r w:rsidR="00090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Pr="00CD7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0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 w:rsidR="00CB5F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5" w:type="dxa"/>
            <w:gridSpan w:val="2"/>
          </w:tcPr>
          <w:p w14:paraId="37B7BA10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9CD9C" w14:textId="77777777" w:rsidR="00534496" w:rsidRPr="00F463CA" w:rsidRDefault="00534496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2,182,122 </w:t>
            </w:r>
          </w:p>
        </w:tc>
      </w:tr>
      <w:tr w:rsidR="00534496" w:rsidRPr="00F463CA" w14:paraId="5F5F0700" w14:textId="77777777" w:rsidTr="00534496">
        <w:tc>
          <w:tcPr>
            <w:tcW w:w="3960" w:type="dxa"/>
          </w:tcPr>
          <w:p w14:paraId="42711DE6" w14:textId="77777777" w:rsidR="00534496" w:rsidRPr="00F463CA" w:rsidRDefault="00534496" w:rsidP="005344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4E0EB" w14:textId="022C7561" w:rsidR="00534496" w:rsidRPr="00F463CA" w:rsidRDefault="00CD766E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766E">
              <w:rPr>
                <w:rFonts w:asciiTheme="majorBidi" w:hAnsiTheme="majorBidi" w:cstheme="majorBidi"/>
                <w:sz w:val="30"/>
                <w:szCs w:val="30"/>
              </w:rPr>
              <w:t>(129,508)</w:t>
            </w:r>
          </w:p>
        </w:tc>
        <w:tc>
          <w:tcPr>
            <w:tcW w:w="264" w:type="dxa"/>
          </w:tcPr>
          <w:p w14:paraId="52853B1C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993A9" w14:textId="77777777" w:rsidR="00534496" w:rsidRPr="00F463CA" w:rsidRDefault="00534496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 (140,007)</w:t>
            </w:r>
          </w:p>
        </w:tc>
        <w:tc>
          <w:tcPr>
            <w:tcW w:w="270" w:type="dxa"/>
          </w:tcPr>
          <w:p w14:paraId="27E2A937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26F42" w14:textId="72BFEBDA" w:rsidR="00534496" w:rsidRPr="00F463CA" w:rsidRDefault="00CD766E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7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(129</w:t>
            </w:r>
            <w:r w:rsidRPr="00CD76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D7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508)</w:t>
            </w:r>
          </w:p>
        </w:tc>
        <w:tc>
          <w:tcPr>
            <w:tcW w:w="265" w:type="dxa"/>
            <w:gridSpan w:val="2"/>
          </w:tcPr>
          <w:p w14:paraId="4FF30D5E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B98C" w14:textId="77777777" w:rsidR="00534496" w:rsidRPr="00F463CA" w:rsidRDefault="00534496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(139,484)</w:t>
            </w:r>
          </w:p>
        </w:tc>
      </w:tr>
      <w:tr w:rsidR="00534496" w:rsidRPr="00F463CA" w14:paraId="2E50980A" w14:textId="77777777" w:rsidTr="00534496">
        <w:tc>
          <w:tcPr>
            <w:tcW w:w="3960" w:type="dxa"/>
          </w:tcPr>
          <w:p w14:paraId="5B9C6E5B" w14:textId="77777777" w:rsidR="00534496" w:rsidRPr="00F463CA" w:rsidRDefault="00534496" w:rsidP="005344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26D5B" w14:textId="46F65BA3" w:rsidR="00534496" w:rsidRPr="00F463CA" w:rsidRDefault="00CD766E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D76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0905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612,486</w:t>
            </w:r>
          </w:p>
        </w:tc>
        <w:tc>
          <w:tcPr>
            <w:tcW w:w="264" w:type="dxa"/>
          </w:tcPr>
          <w:p w14:paraId="5E69FCCC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F58E" w14:textId="77777777" w:rsidR="00534496" w:rsidRPr="00F463CA" w:rsidRDefault="00534496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2,044,582 </w:t>
            </w:r>
          </w:p>
        </w:tc>
        <w:tc>
          <w:tcPr>
            <w:tcW w:w="270" w:type="dxa"/>
          </w:tcPr>
          <w:p w14:paraId="4FBFFB16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0652B" w14:textId="59EF1107" w:rsidR="00534496" w:rsidRPr="00F463CA" w:rsidRDefault="00CD766E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766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CD7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905F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611,55</w:t>
            </w:r>
            <w:r w:rsidR="00CB5FCB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5" w:type="dxa"/>
            <w:gridSpan w:val="2"/>
          </w:tcPr>
          <w:p w14:paraId="7705E4DB" w14:textId="77777777" w:rsidR="00534496" w:rsidRPr="00F463CA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99547" w14:textId="77777777" w:rsidR="00534496" w:rsidRPr="00F463CA" w:rsidRDefault="00534496" w:rsidP="005344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2,042,638 </w:t>
            </w:r>
          </w:p>
        </w:tc>
      </w:tr>
    </w:tbl>
    <w:p w14:paraId="64E589E7" w14:textId="28837A6C" w:rsidR="003222A8" w:rsidRPr="000905FD" w:rsidRDefault="003222A8" w:rsidP="003222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62"/>
        <w:gridCol w:w="1088"/>
      </w:tblGrid>
      <w:tr w:rsidR="00534496" w:rsidRPr="00F463CA" w14:paraId="571BDBF0" w14:textId="77777777" w:rsidTr="00DD3732">
        <w:tc>
          <w:tcPr>
            <w:tcW w:w="3960" w:type="dxa"/>
          </w:tcPr>
          <w:p w14:paraId="57F29D34" w14:textId="77777777" w:rsidR="00534496" w:rsidRPr="00F463CA" w:rsidRDefault="00534496" w:rsidP="00292C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30" w:type="dxa"/>
            <w:gridSpan w:val="3"/>
          </w:tcPr>
          <w:p w14:paraId="1185BAEC" w14:textId="77777777" w:rsidR="00534496" w:rsidRPr="00F463CA" w:rsidRDefault="00534496" w:rsidP="00292C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6099D8" w14:textId="77777777" w:rsidR="00534496" w:rsidRPr="00F463CA" w:rsidRDefault="00534496" w:rsidP="00292C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FAD074" w14:textId="77777777" w:rsidR="00534496" w:rsidRPr="00F463CA" w:rsidRDefault="00534496" w:rsidP="00292C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4496" w:rsidRPr="00F463CA" w14:paraId="340467B3" w14:textId="77777777" w:rsidTr="00DD3732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60" w:type="dxa"/>
          </w:tcPr>
          <w:p w14:paraId="62D1724F" w14:textId="77777777" w:rsidR="00534496" w:rsidRPr="00F463CA" w:rsidRDefault="00534496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1B1EA9" w14:textId="2F70D590" w:rsidR="00534496" w:rsidRPr="00F463CA" w:rsidRDefault="00534496" w:rsidP="00292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D3732"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3740AB1" w14:textId="77777777" w:rsidR="00534496" w:rsidRPr="00F463CA" w:rsidRDefault="00534496" w:rsidP="00292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B0535" w14:textId="08345A33" w:rsidR="00534496" w:rsidRPr="00F463CA" w:rsidRDefault="00534496" w:rsidP="00292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D3732"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893CB74" w14:textId="77777777" w:rsidR="00534496" w:rsidRPr="00F463CA" w:rsidRDefault="00534496" w:rsidP="00292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0C4BC" w14:textId="3632A156" w:rsidR="00534496" w:rsidRPr="00F463CA" w:rsidRDefault="00534496" w:rsidP="00292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D3732"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2" w:type="dxa"/>
          </w:tcPr>
          <w:p w14:paraId="37B81E7D" w14:textId="77777777" w:rsidR="00534496" w:rsidRPr="00F463CA" w:rsidRDefault="00534496" w:rsidP="00292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D76721C" w14:textId="500A0C59" w:rsidR="00534496" w:rsidRPr="00F463CA" w:rsidRDefault="00534496" w:rsidP="00292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D3732"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34496" w:rsidRPr="00F463CA" w14:paraId="48FF0AEE" w14:textId="77777777" w:rsidTr="00DD3732">
        <w:tc>
          <w:tcPr>
            <w:tcW w:w="3960" w:type="dxa"/>
          </w:tcPr>
          <w:p w14:paraId="280B1B77" w14:textId="77777777" w:rsidR="00534496" w:rsidRPr="00F463CA" w:rsidRDefault="00534496" w:rsidP="00292C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14:paraId="4D296B1D" w14:textId="77777777" w:rsidR="00534496" w:rsidRPr="00F463CA" w:rsidRDefault="00534496" w:rsidP="00292C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496" w:rsidRPr="00F463CA" w14:paraId="7A89A435" w14:textId="77777777" w:rsidTr="00DD3732">
        <w:tc>
          <w:tcPr>
            <w:tcW w:w="3960" w:type="dxa"/>
          </w:tcPr>
          <w:p w14:paraId="7B532CAA" w14:textId="77777777" w:rsidR="00534496" w:rsidRPr="00F463CA" w:rsidRDefault="00534496" w:rsidP="00292CF7">
            <w:pPr>
              <w:tabs>
                <w:tab w:val="clear" w:pos="3742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40E57EA7" w14:textId="77777777" w:rsidR="00534496" w:rsidRPr="00F463CA" w:rsidRDefault="00534496" w:rsidP="00292CF7">
            <w:pPr>
              <w:tabs>
                <w:tab w:val="clear" w:pos="3742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F463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บัญชีต้นทุนขายสำหรับ</w:t>
            </w:r>
          </w:p>
        </w:tc>
        <w:tc>
          <w:tcPr>
            <w:tcW w:w="5130" w:type="dxa"/>
            <w:gridSpan w:val="7"/>
          </w:tcPr>
          <w:p w14:paraId="3F38A11D" w14:textId="77777777" w:rsidR="00534496" w:rsidRPr="00F463CA" w:rsidRDefault="00534496" w:rsidP="00292C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D3732" w:rsidRPr="00F463CA" w14:paraId="62F24E14" w14:textId="77777777" w:rsidTr="00DD3732">
        <w:tc>
          <w:tcPr>
            <w:tcW w:w="3960" w:type="dxa"/>
            <w:shd w:val="clear" w:color="auto" w:fill="auto"/>
          </w:tcPr>
          <w:p w14:paraId="650EED9A" w14:textId="77777777" w:rsidR="00DD3732" w:rsidRPr="00F463CA" w:rsidRDefault="00DD3732" w:rsidP="00DD3732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F463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งวดเก้าเดือนสิ้นสุดวันที่</w:t>
            </w:r>
            <w:r w:rsidRPr="00F463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F463CA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shd w:val="clear" w:color="auto" w:fill="auto"/>
          </w:tcPr>
          <w:p w14:paraId="08BE2BE1" w14:textId="77777777" w:rsidR="00DD3732" w:rsidRPr="00F463CA" w:rsidRDefault="00DD3732" w:rsidP="00DD373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A5FEAE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280592" w14:textId="77777777" w:rsidR="00DD3732" w:rsidRPr="00F463CA" w:rsidRDefault="00DD3732" w:rsidP="00DD373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6A79E5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D33E74" w14:textId="77777777" w:rsidR="00DD3732" w:rsidRPr="00F463CA" w:rsidRDefault="00DD3732" w:rsidP="00DD373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0FB013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59E28AC3" w14:textId="77777777" w:rsidR="00DD3732" w:rsidRPr="00F463CA" w:rsidRDefault="00DD3732" w:rsidP="00DD373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732" w:rsidRPr="00F463CA" w14:paraId="5AF4D18A" w14:textId="77777777" w:rsidTr="00DD3732">
        <w:tc>
          <w:tcPr>
            <w:tcW w:w="3960" w:type="dxa"/>
            <w:shd w:val="clear" w:color="auto" w:fill="auto"/>
          </w:tcPr>
          <w:p w14:paraId="04AA3D0C" w14:textId="77777777" w:rsidR="00DD3732" w:rsidRPr="00F463CA" w:rsidRDefault="00DD3732" w:rsidP="00DD3732">
            <w:pPr>
              <w:tabs>
                <w:tab w:val="clear" w:pos="227"/>
                <w:tab w:val="left" w:pos="0"/>
              </w:tabs>
              <w:spacing w:line="240" w:lineRule="auto"/>
              <w:ind w:left="7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11F4986E" w14:textId="0C8B84CF" w:rsidR="00DD3732" w:rsidRPr="00F463CA" w:rsidRDefault="00CD766E" w:rsidP="00DD37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</w:t>
            </w:r>
            <w:r w:rsidR="00DA68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641,971</w:t>
            </w:r>
          </w:p>
        </w:tc>
        <w:tc>
          <w:tcPr>
            <w:tcW w:w="270" w:type="dxa"/>
            <w:shd w:val="clear" w:color="auto" w:fill="auto"/>
          </w:tcPr>
          <w:p w14:paraId="6F8867BC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0084D7" w14:textId="7C4A4ED9" w:rsidR="00DD3732" w:rsidRPr="00F463CA" w:rsidRDefault="00DD3732" w:rsidP="00DD373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22,336,773</w:t>
            </w:r>
          </w:p>
        </w:tc>
        <w:tc>
          <w:tcPr>
            <w:tcW w:w="270" w:type="dxa"/>
            <w:shd w:val="clear" w:color="auto" w:fill="auto"/>
          </w:tcPr>
          <w:p w14:paraId="31F51B86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2DC158" w14:textId="442F4A68" w:rsidR="00DD3732" w:rsidRPr="00F463CA" w:rsidRDefault="00CD766E" w:rsidP="00DD373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766E">
              <w:rPr>
                <w:rFonts w:asciiTheme="majorBidi" w:hAnsiTheme="majorBidi" w:cstheme="majorBidi"/>
                <w:sz w:val="30"/>
                <w:szCs w:val="30"/>
              </w:rPr>
              <w:t>24,6</w:t>
            </w:r>
            <w:r w:rsidR="000905F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CD7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05FD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62" w:type="dxa"/>
          </w:tcPr>
          <w:p w14:paraId="2D5F0265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0EBA3BA" w14:textId="71F73FA2" w:rsidR="00DD3732" w:rsidRPr="00F463CA" w:rsidRDefault="00DD3732" w:rsidP="00DD373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22,331,807</w:t>
            </w:r>
          </w:p>
        </w:tc>
      </w:tr>
      <w:tr w:rsidR="00DD3732" w:rsidRPr="00F463CA" w14:paraId="4DC14FA8" w14:textId="77777777" w:rsidTr="00DD3732">
        <w:tc>
          <w:tcPr>
            <w:tcW w:w="3960" w:type="dxa"/>
            <w:shd w:val="clear" w:color="auto" w:fill="auto"/>
          </w:tcPr>
          <w:p w14:paraId="7B07956C" w14:textId="77777777" w:rsidR="00DF2C36" w:rsidRDefault="00DD3732" w:rsidP="00DF2C36">
            <w:pPr>
              <w:spacing w:line="240" w:lineRule="auto"/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="00DF2C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="00DF2C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DF2C3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F2C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</w:t>
            </w:r>
          </w:p>
          <w:p w14:paraId="07A7695E" w14:textId="4608C86A" w:rsidR="00DD3732" w:rsidRPr="00F463CA" w:rsidRDefault="00DF2C36" w:rsidP="00DF2C36">
            <w:pPr>
              <w:spacing w:line="240" w:lineRule="auto"/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="00DD3732"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มูลค่าสุทธิที่คาดว่าจะได้รับ</w:t>
            </w:r>
            <w:r w:rsidR="00301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33BB4" w14:textId="77777777" w:rsidR="00DD3732" w:rsidRDefault="00DD3732" w:rsidP="00DD373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DCF1743" w14:textId="0A827A2D" w:rsidR="00CD766E" w:rsidRPr="00F463CA" w:rsidRDefault="00CD766E" w:rsidP="00DD373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(10,49</w:t>
            </w:r>
            <w:r w:rsidR="00090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D7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BC5EA5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FDA38" w14:textId="77777777" w:rsidR="00DD3732" w:rsidRPr="00F463CA" w:rsidRDefault="00DD3732" w:rsidP="00DD373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1ED839" w14:textId="0CA381CB" w:rsidR="00DD3732" w:rsidRPr="00F463CA" w:rsidRDefault="00DD3732" w:rsidP="00DD373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19,965</w:t>
            </w:r>
          </w:p>
        </w:tc>
        <w:tc>
          <w:tcPr>
            <w:tcW w:w="270" w:type="dxa"/>
            <w:shd w:val="clear" w:color="auto" w:fill="auto"/>
          </w:tcPr>
          <w:p w14:paraId="2B59BC67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1DB09" w14:textId="77777777" w:rsidR="00DD3732" w:rsidRDefault="00DD3732" w:rsidP="00DD373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AA9FB4" w14:textId="6FA2DA85" w:rsidR="00CD766E" w:rsidRPr="00F463CA" w:rsidRDefault="00CD766E" w:rsidP="00DD373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766E">
              <w:rPr>
                <w:rFonts w:asciiTheme="majorBidi" w:hAnsiTheme="majorBidi" w:cstheme="majorBidi"/>
                <w:sz w:val="30"/>
                <w:szCs w:val="30"/>
              </w:rPr>
              <w:t>(9,97</w:t>
            </w:r>
            <w:r w:rsidR="000905F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D76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3BD8359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E3C5B" w14:textId="77777777" w:rsidR="00DD3732" w:rsidRPr="00F463CA" w:rsidRDefault="00DD3732" w:rsidP="00DD373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4DD3C1" w14:textId="140E24DC" w:rsidR="00DD3732" w:rsidRPr="00F463CA" w:rsidRDefault="00DD3732" w:rsidP="00DD373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19,965</w:t>
            </w:r>
          </w:p>
        </w:tc>
      </w:tr>
      <w:tr w:rsidR="00DD3732" w:rsidRPr="00F463CA" w14:paraId="730AF9CC" w14:textId="77777777" w:rsidTr="00DD3732">
        <w:tc>
          <w:tcPr>
            <w:tcW w:w="3960" w:type="dxa"/>
            <w:shd w:val="clear" w:color="auto" w:fill="auto"/>
          </w:tcPr>
          <w:p w14:paraId="0C19B0E2" w14:textId="77777777" w:rsidR="00DD3732" w:rsidRPr="00F463CA" w:rsidRDefault="00DD3732" w:rsidP="00DD37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A38134" w14:textId="6C2A502A" w:rsidR="00DD3732" w:rsidRPr="00F463CA" w:rsidRDefault="00DA68A8" w:rsidP="00DD373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68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24,631,472</w:t>
            </w:r>
          </w:p>
        </w:tc>
        <w:tc>
          <w:tcPr>
            <w:tcW w:w="270" w:type="dxa"/>
            <w:shd w:val="clear" w:color="auto" w:fill="auto"/>
          </w:tcPr>
          <w:p w14:paraId="2BA07D16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EB7CA0" w14:textId="44AE8915" w:rsidR="00DD3732" w:rsidRPr="00F463CA" w:rsidRDefault="00DD3732" w:rsidP="00DD373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356,738</w:t>
            </w:r>
          </w:p>
        </w:tc>
        <w:tc>
          <w:tcPr>
            <w:tcW w:w="270" w:type="dxa"/>
            <w:shd w:val="clear" w:color="auto" w:fill="auto"/>
          </w:tcPr>
          <w:p w14:paraId="5318D27A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4F6FAD" w14:textId="2FABA1A3" w:rsidR="00DD3732" w:rsidRPr="00F463CA" w:rsidRDefault="00CD766E" w:rsidP="00DD373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</w:t>
            </w:r>
            <w:r w:rsidR="00090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CD7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0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62" w:type="dxa"/>
          </w:tcPr>
          <w:p w14:paraId="547C4C7D" w14:textId="77777777" w:rsidR="00DD3732" w:rsidRPr="00F463CA" w:rsidRDefault="00DD3732" w:rsidP="00DD3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8F2F00" w14:textId="502AA20D" w:rsidR="00DD3732" w:rsidRPr="00F463CA" w:rsidRDefault="00DD3732" w:rsidP="00DD373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22,351,772</w:t>
            </w:r>
          </w:p>
        </w:tc>
      </w:tr>
    </w:tbl>
    <w:p w14:paraId="28714BF5" w14:textId="2F5D801C" w:rsidR="00CD766E" w:rsidRDefault="00CD766E" w:rsidP="00CD766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br w:type="page"/>
      </w:r>
    </w:p>
    <w:p w14:paraId="6D312D3E" w14:textId="6CBE757D" w:rsidR="00E53A76" w:rsidRPr="007546ED" w:rsidRDefault="00E53A76" w:rsidP="000C766A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546E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="008F4383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08F4383" w:rsidRPr="008F4383">
        <w:rPr>
          <w:rFonts w:asciiTheme="majorBidi" w:hAnsiTheme="majorBidi"/>
          <w:sz w:val="30"/>
          <w:szCs w:val="30"/>
          <w:u w:val="none"/>
          <w:cs/>
          <w:lang w:val="th-TH"/>
        </w:rPr>
        <w:t>บริษัทร่วมและการร่วมค้า</w:t>
      </w:r>
    </w:p>
    <w:p w14:paraId="7A01FCA5" w14:textId="0C442626" w:rsidR="00D411DA" w:rsidRPr="00F463CA" w:rsidRDefault="00D411DA" w:rsidP="00D411DA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1260"/>
        <w:gridCol w:w="1440"/>
        <w:gridCol w:w="270"/>
        <w:gridCol w:w="1530"/>
      </w:tblGrid>
      <w:tr w:rsidR="00603F2D" w:rsidRPr="00F463CA" w14:paraId="7BEFB17D" w14:textId="77777777" w:rsidTr="000C766A">
        <w:trPr>
          <w:tblHeader/>
        </w:trPr>
        <w:tc>
          <w:tcPr>
            <w:tcW w:w="4590" w:type="dxa"/>
            <w:vAlign w:val="bottom"/>
          </w:tcPr>
          <w:p w14:paraId="288B358E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20" w:right="11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F9260C6" w14:textId="50505F5A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73F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1428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F463CA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D97841E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B433DD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44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vAlign w:val="center"/>
          </w:tcPr>
          <w:p w14:paraId="24366B45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56BE0291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2755FF9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03F2D" w:rsidRPr="00F463CA" w14:paraId="7CF64E56" w14:textId="77777777" w:rsidTr="000C766A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3579070A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0FE392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F9A492F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3F2D" w:rsidRPr="00F463CA" w14:paraId="107DC9C8" w14:textId="77777777" w:rsidTr="000C766A">
        <w:tc>
          <w:tcPr>
            <w:tcW w:w="4590" w:type="dxa"/>
            <w:vAlign w:val="bottom"/>
          </w:tcPr>
          <w:p w14:paraId="10283746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1DD3FFC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EC924B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528E1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EE0D36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F2D" w:rsidRPr="00F463CA" w14:paraId="25427E3D" w14:textId="77777777" w:rsidTr="000C766A">
        <w:tc>
          <w:tcPr>
            <w:tcW w:w="4590" w:type="dxa"/>
            <w:vAlign w:val="bottom"/>
          </w:tcPr>
          <w:p w14:paraId="44B2A61E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ซินเน็ค อินคิวท์เบชั่น จำกัด</w:t>
            </w:r>
          </w:p>
        </w:tc>
        <w:tc>
          <w:tcPr>
            <w:tcW w:w="1260" w:type="dxa"/>
          </w:tcPr>
          <w:p w14:paraId="149BAA0A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D6ECA5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13374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5FEE37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</w:tr>
      <w:tr w:rsidR="00603F2D" w:rsidRPr="00F463CA" w14:paraId="1873ECC6" w14:textId="77777777" w:rsidTr="000C766A">
        <w:tc>
          <w:tcPr>
            <w:tcW w:w="4590" w:type="dxa"/>
            <w:vAlign w:val="bottom"/>
          </w:tcPr>
          <w:p w14:paraId="02F19DDD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A41E781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AE688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34AAF63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373834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F2D" w:rsidRPr="00F463CA" w14:paraId="3561C59C" w14:textId="77777777" w:rsidTr="000C766A">
        <w:tc>
          <w:tcPr>
            <w:tcW w:w="4590" w:type="dxa"/>
            <w:vAlign w:val="bottom"/>
          </w:tcPr>
          <w:p w14:paraId="324F1F27" w14:textId="09A66A54" w:rsidR="00603F2D" w:rsidRPr="00F463CA" w:rsidRDefault="00AF6C7A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6C7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บริษัทร่วมและ</w:t>
            </w:r>
            <w:r w:rsidR="00603F2D"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06AEFFD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858810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C1AEC5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5A970E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F2D" w:rsidRPr="00F463CA" w14:paraId="12435FAF" w14:textId="77777777" w:rsidTr="000C766A">
        <w:tc>
          <w:tcPr>
            <w:tcW w:w="4590" w:type="dxa"/>
            <w:vAlign w:val="bottom"/>
          </w:tcPr>
          <w:p w14:paraId="02E6BD21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ส่วนแบ่งกำไรจากการดำเนินงานอย่างต่อเนื่อง</w:t>
            </w:r>
          </w:p>
        </w:tc>
        <w:tc>
          <w:tcPr>
            <w:tcW w:w="1260" w:type="dxa"/>
          </w:tcPr>
          <w:p w14:paraId="68F24B17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37A2BA" w14:textId="7BBDE494" w:rsidR="00603F2D" w:rsidRPr="00F463CA" w:rsidRDefault="00215B31" w:rsidP="00BF484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6116C0" w:rsidRPr="007902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876</w:t>
            </w:r>
          </w:p>
        </w:tc>
        <w:tc>
          <w:tcPr>
            <w:tcW w:w="270" w:type="dxa"/>
          </w:tcPr>
          <w:p w14:paraId="1B6A7D3C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531B18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F2D" w:rsidRPr="00F463CA" w14:paraId="63895D4D" w14:textId="77777777" w:rsidTr="000C766A">
        <w:tc>
          <w:tcPr>
            <w:tcW w:w="4590" w:type="dxa"/>
            <w:vAlign w:val="bottom"/>
          </w:tcPr>
          <w:p w14:paraId="3DBA68A2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260" w:type="dxa"/>
          </w:tcPr>
          <w:p w14:paraId="334CE133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682CE8" w14:textId="26C22FCF" w:rsidR="00603F2D" w:rsidRPr="00F463CA" w:rsidRDefault="00BF4848" w:rsidP="00BF484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3D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6,242</w:t>
            </w:r>
            <w:r w:rsidRPr="00623D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28F8FC7" w14:textId="77777777" w:rsidR="00603F2D" w:rsidRPr="00F463CA" w:rsidRDefault="00603F2D" w:rsidP="0060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8BBAC8" w14:textId="77777777" w:rsidR="00603F2D" w:rsidRPr="00F463CA" w:rsidRDefault="00603F2D" w:rsidP="00603F2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783E4C" w14:textId="77777777" w:rsidR="00603F2D" w:rsidRPr="00F463CA" w:rsidRDefault="00603F2D" w:rsidP="00D411DA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1139EDE1" w14:textId="115A758D" w:rsidR="000C241B" w:rsidRPr="00F463CA" w:rsidRDefault="00E84CA0" w:rsidP="000C7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</w:pPr>
      <w:r w:rsidRPr="00F463CA">
        <w:rPr>
          <w:rFonts w:asciiTheme="majorBidi" w:hAnsiTheme="majorBidi" w:cstheme="majorBidi"/>
          <w:i/>
          <w:iCs/>
          <w:spacing w:val="4"/>
          <w:kern w:val="30"/>
          <w:sz w:val="30"/>
          <w:szCs w:val="30"/>
          <w:cs/>
        </w:rPr>
        <w:t>การจดทะเบียนจัดตั้ง</w:t>
      </w:r>
      <w:r w:rsidR="000C241B" w:rsidRPr="00F463CA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3CD1EC1F" w14:textId="77777777" w:rsidR="000C241B" w:rsidRPr="00F463CA" w:rsidRDefault="000C241B" w:rsidP="000C7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Theme="majorBidi" w:hAnsiTheme="majorBidi" w:cstheme="majorBidi"/>
          <w:spacing w:val="4"/>
          <w:kern w:val="30"/>
          <w:sz w:val="30"/>
          <w:szCs w:val="30"/>
        </w:rPr>
      </w:pPr>
    </w:p>
    <w:p w14:paraId="42A6F79D" w14:textId="27AB3FEA" w:rsidR="001A258B" w:rsidRPr="00790265" w:rsidRDefault="000C241B" w:rsidP="00215B31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90265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="00D42CF2" w:rsidRPr="00790265">
        <w:rPr>
          <w:rFonts w:asciiTheme="majorBidi" w:hAnsiTheme="majorBidi" w:cstheme="majorBidi"/>
          <w:sz w:val="30"/>
          <w:szCs w:val="30"/>
          <w:lang w:bidi="th-TH"/>
        </w:rPr>
        <w:t xml:space="preserve"> 13</w:t>
      </w:r>
      <w:r w:rsidR="000A09CD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พฤษภาคม</w:t>
      </w:r>
      <w:r w:rsidR="00D42CF2" w:rsidRPr="00790265">
        <w:rPr>
          <w:rFonts w:asciiTheme="majorBidi" w:hAnsiTheme="majorBidi" w:cstheme="majorBidi"/>
          <w:sz w:val="30"/>
          <w:szCs w:val="30"/>
          <w:lang w:bidi="th-TH"/>
        </w:rPr>
        <w:t xml:space="preserve"> 2564</w:t>
      </w:r>
      <w:r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</w:t>
      </w:r>
      <w:r w:rsidR="000A09CD" w:rsidRPr="00790265">
        <w:rPr>
          <w:rFonts w:asciiTheme="majorBidi" w:hAnsiTheme="majorBidi" w:cstheme="majorBidi"/>
          <w:sz w:val="30"/>
          <w:szCs w:val="30"/>
          <w:cs/>
          <w:lang w:bidi="th-TH"/>
        </w:rPr>
        <w:t>ได้จดทะเบียนจัดตั้ง บริษัท</w:t>
      </w:r>
      <w:r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ซินเน็ค อินคิวท์เบชั่น จำกัด</w:t>
      </w:r>
      <w:r w:rsidR="000A09CD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เป็นบริษัทย่อยแห่งใหม่</w:t>
      </w:r>
      <w:r w:rsidRPr="00790265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0A09CD" w:rsidRPr="00790265">
        <w:rPr>
          <w:rFonts w:asciiTheme="majorBidi" w:hAnsiTheme="majorBidi" w:cstheme="majorBidi"/>
          <w:sz w:val="30"/>
          <w:szCs w:val="30"/>
          <w:cs/>
          <w:lang w:bidi="th-TH"/>
        </w:rPr>
        <w:t>อัตรา</w:t>
      </w:r>
      <w:r w:rsidRPr="00790265">
        <w:rPr>
          <w:rFonts w:asciiTheme="majorBidi" w:hAnsiTheme="majorBidi" w:cstheme="majorBidi"/>
          <w:sz w:val="30"/>
          <w:szCs w:val="30"/>
          <w:cs/>
          <w:lang w:bidi="th-TH"/>
        </w:rPr>
        <w:t>ร้อยละ</w:t>
      </w:r>
      <w:r w:rsidR="00902C43" w:rsidRPr="00790265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902C43" w:rsidRPr="00790265">
        <w:rPr>
          <w:rFonts w:asciiTheme="majorBidi" w:hAnsiTheme="majorBidi" w:cstheme="majorBidi"/>
          <w:sz w:val="30"/>
          <w:szCs w:val="30"/>
        </w:rPr>
        <w:t xml:space="preserve">99.99 </w:t>
      </w:r>
      <w:r w:rsidR="00902C43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ของจำนวนหุ้นทั้งหมด บริษัทย่อยดังกล่าวมีทุนจดทะเบียน </w:t>
      </w:r>
      <w:r w:rsidR="00902C43" w:rsidRPr="00790265">
        <w:rPr>
          <w:rFonts w:asciiTheme="majorBidi" w:hAnsiTheme="majorBidi" w:cstheme="majorBidi"/>
          <w:sz w:val="30"/>
          <w:szCs w:val="30"/>
        </w:rPr>
        <w:t>100</w:t>
      </w:r>
      <w:r w:rsidR="00902C43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(หุ้นสามัญจำนวน</w:t>
      </w:r>
      <w:r w:rsidR="00902C43" w:rsidRPr="00790265">
        <w:rPr>
          <w:rFonts w:asciiTheme="majorBidi" w:hAnsiTheme="majorBidi" w:cstheme="majorBidi"/>
          <w:sz w:val="30"/>
          <w:szCs w:val="30"/>
        </w:rPr>
        <w:t xml:space="preserve"> 1,000,000 </w:t>
      </w:r>
      <w:r w:rsidR="00902C43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 มูลค่าหุ้นละ </w:t>
      </w:r>
      <w:r w:rsidR="00902C43" w:rsidRPr="00790265">
        <w:rPr>
          <w:rFonts w:asciiTheme="majorBidi" w:hAnsiTheme="majorBidi" w:cstheme="majorBidi"/>
          <w:sz w:val="30"/>
          <w:szCs w:val="30"/>
        </w:rPr>
        <w:t xml:space="preserve">100 </w:t>
      </w:r>
      <w:r w:rsidR="00902C43" w:rsidRPr="00790265">
        <w:rPr>
          <w:rFonts w:asciiTheme="majorBidi" w:hAnsiTheme="majorBidi" w:cstheme="majorBidi"/>
          <w:sz w:val="30"/>
          <w:szCs w:val="30"/>
          <w:cs/>
          <w:lang w:bidi="th-TH"/>
        </w:rPr>
        <w:t>บาท)</w:t>
      </w:r>
      <w:r w:rsidR="001A258B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และได้เรียกชำระหุ้นดังกล่าวบางส่วนเป็นจำนวนเงิน </w:t>
      </w:r>
      <w:r w:rsidR="001A258B" w:rsidRPr="00790265">
        <w:rPr>
          <w:rFonts w:asciiTheme="majorBidi" w:hAnsiTheme="majorBidi" w:cstheme="majorBidi"/>
          <w:sz w:val="30"/>
          <w:szCs w:val="30"/>
          <w:lang w:val="en-US" w:bidi="th-TH"/>
        </w:rPr>
        <w:t xml:space="preserve">35 </w:t>
      </w:r>
      <w:r w:rsidR="001A258B" w:rsidRPr="0079026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1A258B" w:rsidRPr="00790265">
        <w:rPr>
          <w:rFonts w:asciiTheme="majorBidi" w:hAnsiTheme="majorBidi" w:cstheme="majorBidi"/>
          <w:sz w:val="30"/>
          <w:szCs w:val="30"/>
          <w:cs/>
          <w:lang w:bidi="th-TH"/>
        </w:rPr>
        <w:t>(หุ้นสามัญจำนวน</w:t>
      </w:r>
      <w:r w:rsidR="00D42CF2" w:rsidRPr="00790265">
        <w:rPr>
          <w:rFonts w:asciiTheme="majorBidi" w:hAnsiTheme="majorBidi" w:cstheme="majorBidi"/>
          <w:sz w:val="30"/>
          <w:szCs w:val="30"/>
          <w:lang w:bidi="th-TH"/>
        </w:rPr>
        <w:t xml:space="preserve"> 1</w:t>
      </w:r>
      <w:r w:rsidR="001A258B" w:rsidRPr="00790265">
        <w:rPr>
          <w:rFonts w:asciiTheme="majorBidi" w:hAnsiTheme="majorBidi" w:cstheme="majorBidi"/>
          <w:sz w:val="30"/>
          <w:szCs w:val="30"/>
        </w:rPr>
        <w:t xml:space="preserve">,000,000 </w:t>
      </w:r>
      <w:r w:rsidR="001A258B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 มูลค่าหุ้นละ </w:t>
      </w:r>
      <w:r w:rsidR="001A258B" w:rsidRPr="00790265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1A258B" w:rsidRPr="00790265">
        <w:rPr>
          <w:rFonts w:asciiTheme="majorBidi" w:hAnsiTheme="majorBidi" w:cstheme="majorBidi"/>
          <w:sz w:val="30"/>
          <w:szCs w:val="30"/>
        </w:rPr>
        <w:t xml:space="preserve"> </w:t>
      </w:r>
      <w:r w:rsidR="001A258B" w:rsidRPr="00790265">
        <w:rPr>
          <w:rFonts w:asciiTheme="majorBidi" w:hAnsiTheme="majorBidi" w:cstheme="majorBidi"/>
          <w:sz w:val="30"/>
          <w:szCs w:val="30"/>
          <w:cs/>
          <w:lang w:bidi="th-TH"/>
        </w:rPr>
        <w:t>บาท)</w:t>
      </w:r>
    </w:p>
    <w:p w14:paraId="14EC72BA" w14:textId="4DFA067D" w:rsidR="00D411DA" w:rsidRPr="00790265" w:rsidRDefault="00D411DA" w:rsidP="00215B31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D8A3584" w14:textId="24FB0D68" w:rsidR="00D411DA" w:rsidRDefault="00D411DA" w:rsidP="00215B31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0265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="002B695B">
        <w:rPr>
          <w:rFonts w:asciiTheme="majorBidi" w:hAnsiTheme="majorBidi" w:cstheme="majorBidi"/>
          <w:sz w:val="30"/>
          <w:szCs w:val="30"/>
          <w:lang w:bidi="th-TH"/>
        </w:rPr>
        <w:t xml:space="preserve"> 1 </w:t>
      </w:r>
      <w:r w:rsidR="000A09CD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มิถุนายน </w:t>
      </w:r>
      <w:r w:rsidR="000A09CD" w:rsidRPr="0079026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790265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0A09CD" w:rsidRPr="00790265">
        <w:rPr>
          <w:rFonts w:asciiTheme="majorBidi" w:hAnsiTheme="majorBidi" w:cstheme="majorBidi"/>
          <w:sz w:val="30"/>
          <w:szCs w:val="30"/>
          <w:cs/>
          <w:lang w:bidi="th-TH"/>
        </w:rPr>
        <w:t>บริษัท ซินเน็ค อินคิวท์เบชั่น จำกัดได้จดทะเบียนจัดตั้ง บริษัท สวอป มาร์ท จำกัด เป็นบริษัทย่อยในอัตราร้อยละ</w:t>
      </w:r>
      <w:r w:rsidR="000A09CD" w:rsidRPr="00790265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0A09CD" w:rsidRPr="00790265">
        <w:rPr>
          <w:rFonts w:asciiTheme="majorBidi" w:hAnsiTheme="majorBidi" w:cstheme="majorBidi"/>
          <w:sz w:val="30"/>
          <w:szCs w:val="30"/>
        </w:rPr>
        <w:t xml:space="preserve">99.99 </w:t>
      </w:r>
      <w:r w:rsidR="000A09CD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ของจำนวนหุ้นทั้งหมด </w:t>
      </w:r>
      <w:r w:rsidRPr="00790265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บริษัทย่อยดังกล่าวมีทุนจดทะเบียน</w:t>
      </w:r>
      <w:r w:rsidR="00F901F3" w:rsidRPr="00790265">
        <w:rPr>
          <w:rFonts w:asciiTheme="majorBidi" w:hAnsiTheme="majorBidi" w:cstheme="majorBidi"/>
          <w:sz w:val="30"/>
          <w:szCs w:val="30"/>
          <w:lang w:bidi="th-TH"/>
        </w:rPr>
        <w:t xml:space="preserve"> 30</w:t>
      </w:r>
      <w:r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(หุ้นสามัญจำนวน</w:t>
      </w:r>
      <w:r w:rsidRPr="00790265">
        <w:rPr>
          <w:rFonts w:asciiTheme="majorBidi" w:hAnsiTheme="majorBidi" w:cstheme="majorBidi"/>
          <w:sz w:val="30"/>
          <w:szCs w:val="30"/>
        </w:rPr>
        <w:t xml:space="preserve"> </w:t>
      </w:r>
      <w:r w:rsidR="003D5CBB" w:rsidRPr="00790265">
        <w:rPr>
          <w:rFonts w:asciiTheme="majorBidi" w:hAnsiTheme="majorBidi" w:cstheme="majorBidi"/>
          <w:sz w:val="30"/>
          <w:szCs w:val="30"/>
        </w:rPr>
        <w:t>300</w:t>
      </w:r>
      <w:r w:rsidRPr="00790265">
        <w:rPr>
          <w:rFonts w:asciiTheme="majorBidi" w:hAnsiTheme="majorBidi" w:cstheme="majorBidi"/>
          <w:sz w:val="30"/>
          <w:szCs w:val="30"/>
        </w:rPr>
        <w:t>,00</w:t>
      </w:r>
      <w:r w:rsidR="003D5CBB" w:rsidRPr="00790265">
        <w:rPr>
          <w:rFonts w:asciiTheme="majorBidi" w:hAnsiTheme="majorBidi" w:cstheme="majorBidi"/>
          <w:sz w:val="30"/>
          <w:szCs w:val="30"/>
        </w:rPr>
        <w:t>1</w:t>
      </w:r>
      <w:r w:rsidRPr="00790265">
        <w:rPr>
          <w:rFonts w:asciiTheme="majorBidi" w:hAnsiTheme="majorBidi" w:cstheme="majorBidi"/>
          <w:sz w:val="30"/>
          <w:szCs w:val="30"/>
        </w:rPr>
        <w:t xml:space="preserve"> </w:t>
      </w:r>
      <w:r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 มูลค่าหุ้นละ </w:t>
      </w:r>
      <w:r w:rsidRPr="00790265">
        <w:rPr>
          <w:rFonts w:asciiTheme="majorBidi" w:hAnsiTheme="majorBidi" w:cstheme="majorBidi"/>
          <w:sz w:val="30"/>
          <w:szCs w:val="30"/>
        </w:rPr>
        <w:t xml:space="preserve">100 </w:t>
      </w:r>
      <w:r w:rsidRPr="00790265">
        <w:rPr>
          <w:rFonts w:asciiTheme="majorBidi" w:hAnsiTheme="majorBidi" w:cstheme="majorBidi"/>
          <w:sz w:val="30"/>
          <w:szCs w:val="30"/>
          <w:cs/>
          <w:lang w:bidi="th-TH"/>
        </w:rPr>
        <w:t>บาท)</w:t>
      </w:r>
      <w:r w:rsidR="00E84CA0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A09CD" w:rsidRPr="00790265">
        <w:rPr>
          <w:rFonts w:asciiTheme="majorBidi" w:hAnsiTheme="majorBidi" w:cstheme="majorBidi"/>
          <w:sz w:val="30"/>
          <w:szCs w:val="30"/>
          <w:cs/>
          <w:lang w:bidi="th-TH"/>
        </w:rPr>
        <w:t>ทำให้กลุ่มบริษัทมีสัดส่วนการถือหุ้นในอัตราส่วนร้อยละ</w:t>
      </w:r>
      <w:r w:rsidR="00F901F3" w:rsidRPr="00790265">
        <w:rPr>
          <w:rFonts w:asciiTheme="majorBidi" w:hAnsiTheme="majorBidi" w:cstheme="majorBidi"/>
          <w:sz w:val="30"/>
          <w:szCs w:val="30"/>
          <w:lang w:val="en-US" w:bidi="th-TH"/>
        </w:rPr>
        <w:t xml:space="preserve"> 99.99</w:t>
      </w:r>
      <w:r w:rsidR="000A09CD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ในบริษัท</w:t>
      </w:r>
      <w:r w:rsidR="000A09CD" w:rsidRPr="0079026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A09CD" w:rsidRPr="00790265">
        <w:rPr>
          <w:rFonts w:asciiTheme="majorBidi" w:hAnsiTheme="majorBidi" w:cstheme="majorBidi"/>
          <w:sz w:val="30"/>
          <w:szCs w:val="30"/>
          <w:cs/>
          <w:lang w:bidi="th-TH"/>
        </w:rPr>
        <w:t>สวอป มาร์ท จำกัด</w:t>
      </w:r>
      <w:r w:rsidR="00B650D0" w:rsidRPr="00790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และถือเป็นบริษัทย่อยทางอ้อมของบริษัท</w:t>
      </w:r>
    </w:p>
    <w:p w14:paraId="49EF0796" w14:textId="7202F462" w:rsidR="003A2562" w:rsidRDefault="003A2562" w:rsidP="00215B31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664D35" w14:textId="43306696" w:rsidR="003A2562" w:rsidRPr="003A2562" w:rsidRDefault="003A2562" w:rsidP="003A2562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Theme="majorBidi" w:hAnsiTheme="majorBidi" w:cstheme="majorBidi"/>
          <w:i/>
          <w:iCs/>
          <w:color w:val="242424"/>
          <w:sz w:val="30"/>
          <w:szCs w:val="30"/>
        </w:rPr>
      </w:pPr>
      <w:r w:rsidRPr="003A2562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การเปลี่ยนชื่อของบริษัทย่อย</w:t>
      </w:r>
    </w:p>
    <w:p w14:paraId="744C5CA6" w14:textId="308B40E5" w:rsidR="003A2562" w:rsidRPr="00A2481E" w:rsidRDefault="003A2562" w:rsidP="00215B31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9455CF1" w14:textId="2BD438EC" w:rsidR="003A2562" w:rsidRPr="002B695B" w:rsidRDefault="003A2562" w:rsidP="00215B31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2B69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2B695B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2B695B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สิงหาคม </w:t>
      </w:r>
      <w:r w:rsidRPr="002B69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</w:t>
      </w:r>
      <w:r w:rsidR="00E63633" w:rsidRPr="002B69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</w:t>
      </w:r>
      <w:r w:rsidRPr="002B695B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2B69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พริซึ่ม โซลูชั่นส์ จำกัด </w:t>
      </w:r>
      <w:r w:rsidR="00642064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บริษัทย่อยแห่งหนึ่ง</w:t>
      </w:r>
      <w:r w:rsidRPr="002B695B">
        <w:rPr>
          <w:rFonts w:asciiTheme="majorBidi" w:hAnsiTheme="majorBidi" w:cstheme="majorBidi"/>
          <w:spacing w:val="-2"/>
          <w:sz w:val="30"/>
          <w:szCs w:val="30"/>
          <w:cs/>
        </w:rPr>
        <w:t>ได้จดทะเบียนกับกรมพัฒนาธุรกิจการค้า</w:t>
      </w:r>
      <w:r w:rsidR="002B695B" w:rsidRPr="002B69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695B">
        <w:rPr>
          <w:rFonts w:asciiTheme="majorBidi" w:hAnsiTheme="majorBidi" w:cstheme="majorBidi"/>
          <w:spacing w:val="-2"/>
          <w:sz w:val="30"/>
          <w:szCs w:val="30"/>
          <w:cs/>
        </w:rPr>
        <w:t>กระทรวงพาณิชย์</w:t>
      </w:r>
      <w:r w:rsidR="002B695B" w:rsidRPr="002B69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69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เพื่อเปลี่ยนชื่อเป็น "บริษัท เซอร์วิส </w:t>
      </w:r>
      <w:r w:rsidR="003076F0" w:rsidRPr="002B695B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พ้</w:t>
      </w:r>
      <w:r w:rsidRPr="002B695B">
        <w:rPr>
          <w:rFonts w:asciiTheme="majorBidi" w:hAnsiTheme="majorBidi" w:cstheme="majorBidi"/>
          <w:spacing w:val="-2"/>
          <w:sz w:val="30"/>
          <w:szCs w:val="30"/>
          <w:cs/>
        </w:rPr>
        <w:t>อยท์ จำกัด"</w:t>
      </w:r>
    </w:p>
    <w:p w14:paraId="71BFE5D1" w14:textId="42A37459" w:rsidR="000130DD" w:rsidRDefault="000130DD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3B351ED" w14:textId="615AB189" w:rsidR="003A2562" w:rsidRDefault="003A2562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F59B6B3" w14:textId="5FC2DA60" w:rsidR="003A2562" w:rsidRDefault="003A2562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7B44FB2" w14:textId="77777777" w:rsidR="003A2562" w:rsidRDefault="003A2562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015B91B" w14:textId="7E372D1E" w:rsidR="00215B31" w:rsidRPr="00C24CD8" w:rsidRDefault="00215B31" w:rsidP="00215B31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Theme="majorBidi" w:hAnsiTheme="majorBidi" w:cstheme="majorBidi"/>
          <w:color w:val="242424"/>
          <w:sz w:val="30"/>
          <w:szCs w:val="30"/>
          <w:cs/>
        </w:rPr>
      </w:pPr>
      <w:r w:rsidRPr="00C24CD8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lastRenderedPageBreak/>
        <w:t>การจำหน่าย</w:t>
      </w:r>
      <w:r w:rsidR="00D91866">
        <w:rPr>
          <w:rFonts w:asciiTheme="majorBidi" w:hAnsiTheme="majorBidi" w:cstheme="majorBidi" w:hint="cs"/>
          <w:i/>
          <w:iCs/>
          <w:color w:val="242424"/>
          <w:sz w:val="30"/>
          <w:szCs w:val="30"/>
          <w:cs/>
        </w:rPr>
        <w:t>เงินลงทุนในการร่วมค้า</w:t>
      </w:r>
    </w:p>
    <w:p w14:paraId="2C6B07FE" w14:textId="77777777" w:rsidR="00215B31" w:rsidRPr="00C24CD8" w:rsidRDefault="00215B31" w:rsidP="00215B31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Theme="majorBidi" w:hAnsiTheme="majorBidi" w:cstheme="majorBidi"/>
          <w:color w:val="242424"/>
          <w:sz w:val="30"/>
          <w:szCs w:val="30"/>
        </w:rPr>
      </w:pPr>
    </w:p>
    <w:p w14:paraId="67855C29" w14:textId="22EBC962" w:rsidR="00F85269" w:rsidRPr="00262A5F" w:rsidRDefault="00F85269" w:rsidP="00F85269">
      <w:pPr>
        <w:pStyle w:val="NormalWeb"/>
        <w:shd w:val="clear" w:color="auto" w:fill="FFFFFF"/>
        <w:spacing w:before="0" w:beforeAutospacing="0" w:after="0" w:afterAutospacing="0"/>
        <w:ind w:left="540" w:right="-25"/>
        <w:jc w:val="thaiDistribute"/>
        <w:rPr>
          <w:rFonts w:asciiTheme="majorBidi" w:hAnsiTheme="majorBidi" w:cstheme="majorBidi"/>
          <w:color w:val="242424"/>
          <w:spacing w:val="2"/>
          <w:sz w:val="30"/>
          <w:szCs w:val="30"/>
        </w:rPr>
      </w:pP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color w:val="242424"/>
          <w:spacing w:val="2"/>
          <w:sz w:val="30"/>
          <w:szCs w:val="30"/>
        </w:rPr>
        <w:t xml:space="preserve"> 15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</w:rPr>
        <w:t> 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  <w:cs/>
        </w:rPr>
        <w:t>กันยายน</w:t>
      </w:r>
      <w:r>
        <w:rPr>
          <w:rFonts w:asciiTheme="majorBidi" w:hAnsiTheme="majorBidi" w:cstheme="majorBidi"/>
          <w:color w:val="242424"/>
          <w:spacing w:val="2"/>
          <w:sz w:val="30"/>
          <w:szCs w:val="30"/>
        </w:rPr>
        <w:t xml:space="preserve"> 2564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</w:rPr>
        <w:t> 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  <w:cs/>
        </w:rPr>
        <w:t>บริษัทได้ขายหุ้น</w:t>
      </w:r>
      <w:r w:rsidRPr="00262A5F"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>ใน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  <w:cs/>
        </w:rPr>
        <w:t>บริษัท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</w:rPr>
        <w:t> 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  <w:cs/>
        </w:rPr>
        <w:t xml:space="preserve">พี ที ออโตเมชั่น (ไทยแลนด์) จำกัด </w:t>
      </w:r>
      <w:r w:rsidR="002E018D"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>การร่วมค้าแห่งหนึ่ง</w:t>
      </w:r>
      <w:r w:rsidR="000A239E">
        <w:rPr>
          <w:rFonts w:asciiTheme="majorBidi" w:hAnsiTheme="majorBidi" w:cstheme="majorBidi"/>
          <w:color w:val="242424"/>
          <w:spacing w:val="2"/>
          <w:sz w:val="30"/>
          <w:szCs w:val="30"/>
        </w:rPr>
        <w:t xml:space="preserve"> </w:t>
      </w:r>
      <w:r w:rsidRPr="00262A5F"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>ทั้งจำนวน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  <w:cs/>
        </w:rPr>
        <w:t>เป็นจำนวนเงิน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</w:rPr>
        <w:t xml:space="preserve"> 5.06 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  <w:cs/>
        </w:rPr>
        <w:t>ล้านบาท กลุ่มบริษัท</w:t>
      </w:r>
      <w:r w:rsidRPr="00262A5F"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>และบริษัท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  <w:cs/>
        </w:rPr>
        <w:t>รับรู้ขาดทุน</w:t>
      </w:r>
      <w:r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>จากการขาย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  <w:cs/>
        </w:rPr>
        <w:t>จำนวน</w:t>
      </w:r>
      <w:r>
        <w:rPr>
          <w:rFonts w:asciiTheme="majorBidi" w:hAnsiTheme="majorBidi" w:cstheme="majorBidi"/>
          <w:color w:val="242424"/>
          <w:spacing w:val="2"/>
          <w:sz w:val="30"/>
          <w:szCs w:val="30"/>
        </w:rPr>
        <w:t xml:space="preserve"> 1.14</w:t>
      </w:r>
      <w:r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 xml:space="preserve"> ล้านบาท</w:t>
      </w:r>
      <w:r w:rsidRPr="00262A5F"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>และ</w:t>
      </w:r>
      <w:r>
        <w:rPr>
          <w:rFonts w:asciiTheme="majorBidi" w:hAnsiTheme="majorBidi" w:cstheme="majorBidi"/>
          <w:color w:val="242424"/>
          <w:spacing w:val="2"/>
          <w:sz w:val="30"/>
          <w:szCs w:val="30"/>
        </w:rPr>
        <w:t xml:space="preserve"> 3.94</w:t>
      </w:r>
      <w:r w:rsidRPr="00262A5F"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 xml:space="preserve"> ล้านบาทในงบกำไรขาดทุนเบ็ดเสร็จสำหรับงวด</w:t>
      </w:r>
      <w:r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>สามเดือนและเก้าเดือน</w:t>
      </w:r>
      <w:r w:rsidRPr="00262A5F"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 xml:space="preserve">สิ้นสุดวันที่ </w:t>
      </w:r>
      <w:r w:rsidRPr="00262A5F">
        <w:rPr>
          <w:rFonts w:asciiTheme="majorBidi" w:hAnsiTheme="majorBidi" w:cstheme="majorBidi"/>
          <w:color w:val="242424"/>
          <w:spacing w:val="2"/>
          <w:sz w:val="30"/>
          <w:szCs w:val="30"/>
        </w:rPr>
        <w:t xml:space="preserve">30 </w:t>
      </w:r>
      <w:r w:rsidRPr="00262A5F">
        <w:rPr>
          <w:rFonts w:asciiTheme="majorBidi" w:hAnsiTheme="majorBidi" w:cstheme="majorBidi" w:hint="cs"/>
          <w:color w:val="242424"/>
          <w:spacing w:val="2"/>
          <w:sz w:val="30"/>
          <w:szCs w:val="30"/>
          <w:cs/>
        </w:rPr>
        <w:t>กันยายน</w:t>
      </w:r>
      <w:r>
        <w:rPr>
          <w:rFonts w:asciiTheme="majorBidi" w:hAnsiTheme="majorBidi" w:cstheme="majorBidi"/>
          <w:color w:val="242424"/>
          <w:spacing w:val="2"/>
          <w:sz w:val="30"/>
          <w:szCs w:val="30"/>
        </w:rPr>
        <w:t xml:space="preserve"> 2564</w:t>
      </w:r>
    </w:p>
    <w:p w14:paraId="360F9D63" w14:textId="77777777" w:rsidR="00215B31" w:rsidRPr="00F85269" w:rsidRDefault="00215B31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01B2EC6" w14:textId="37E8A2B3" w:rsidR="00117B9B" w:rsidRPr="00117B9B" w:rsidRDefault="00117B9B" w:rsidP="00117B9B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Theme="majorBidi" w:hAnsiTheme="majorBidi" w:cstheme="majorBidi"/>
          <w:color w:val="242424"/>
          <w:sz w:val="30"/>
          <w:szCs w:val="30"/>
          <w:cs/>
        </w:rPr>
      </w:pPr>
      <w:r w:rsidRPr="00117B9B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การเพิ่ม</w:t>
      </w:r>
      <w:r w:rsidR="00DA68A8">
        <w:rPr>
          <w:rFonts w:asciiTheme="majorBidi" w:hAnsiTheme="majorBidi" w:cstheme="majorBidi" w:hint="cs"/>
          <w:i/>
          <w:iCs/>
          <w:color w:val="242424"/>
          <w:sz w:val="30"/>
          <w:szCs w:val="30"/>
          <w:cs/>
        </w:rPr>
        <w:t>ทุน</w:t>
      </w:r>
      <w:r w:rsidR="00D91866">
        <w:rPr>
          <w:rFonts w:asciiTheme="majorBidi" w:hAnsiTheme="majorBidi" w:cstheme="majorBidi" w:hint="cs"/>
          <w:i/>
          <w:iCs/>
          <w:color w:val="242424"/>
          <w:sz w:val="30"/>
          <w:szCs w:val="30"/>
          <w:cs/>
        </w:rPr>
        <w:t>ของบริษัทย่อย</w:t>
      </w:r>
    </w:p>
    <w:p w14:paraId="1DDE22E5" w14:textId="77777777" w:rsidR="00117B9B" w:rsidRPr="00117B9B" w:rsidRDefault="00117B9B" w:rsidP="00117B9B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Theme="majorBidi" w:hAnsiTheme="majorBidi" w:cstheme="majorBidi"/>
          <w:color w:val="242424"/>
          <w:sz w:val="30"/>
          <w:szCs w:val="30"/>
        </w:rPr>
      </w:pPr>
    </w:p>
    <w:p w14:paraId="35BE4CC9" w14:textId="7490B60E" w:rsidR="00292CF7" w:rsidRPr="00DF2C36" w:rsidRDefault="00D1622F" w:rsidP="00DF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2C3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B80065">
        <w:rPr>
          <w:rFonts w:asciiTheme="majorBidi" w:hAnsiTheme="majorBidi" w:cstheme="majorBidi"/>
          <w:sz w:val="30"/>
          <w:szCs w:val="30"/>
        </w:rPr>
        <w:t xml:space="preserve"> 29 </w:t>
      </w:r>
      <w:r w:rsidRPr="00DF2C3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0065">
        <w:rPr>
          <w:rFonts w:asciiTheme="majorBidi" w:hAnsiTheme="majorBidi" w:cstheme="majorBidi"/>
          <w:sz w:val="30"/>
          <w:szCs w:val="30"/>
        </w:rPr>
        <w:t xml:space="preserve"> 2564</w:t>
      </w:r>
      <w:r w:rsidRPr="00DF2C36">
        <w:rPr>
          <w:rFonts w:asciiTheme="majorBidi" w:hAnsiTheme="majorBidi" w:cstheme="majorBidi"/>
          <w:sz w:val="30"/>
          <w:szCs w:val="30"/>
          <w:cs/>
        </w:rPr>
        <w:t xml:space="preserve"> บริษัท สวอป มาร์ท จำกัด ออกหุ้นสามัญเพิ่มทุนจากจำนวนเงิน</w:t>
      </w:r>
      <w:r w:rsidR="009D5EE4">
        <w:rPr>
          <w:rFonts w:asciiTheme="majorBidi" w:hAnsiTheme="majorBidi" w:cstheme="majorBidi"/>
          <w:sz w:val="30"/>
          <w:szCs w:val="30"/>
        </w:rPr>
        <w:t xml:space="preserve"> 30</w:t>
      </w:r>
      <w:r w:rsidRPr="00DF2C36">
        <w:rPr>
          <w:rFonts w:asciiTheme="majorBidi" w:hAnsiTheme="majorBidi" w:cstheme="majorBidi"/>
          <w:sz w:val="30"/>
          <w:szCs w:val="30"/>
          <w:cs/>
        </w:rPr>
        <w:t xml:space="preserve"> ล้านบาท (หุ้นสามัญ 300</w:t>
      </w:r>
      <w:r w:rsidRPr="00DF2C36">
        <w:rPr>
          <w:rFonts w:asciiTheme="majorBidi" w:hAnsiTheme="majorBidi" w:cstheme="majorBidi"/>
          <w:sz w:val="30"/>
          <w:szCs w:val="30"/>
        </w:rPr>
        <w:t>,</w:t>
      </w:r>
      <w:r w:rsidR="00B80065">
        <w:rPr>
          <w:rFonts w:asciiTheme="majorBidi" w:hAnsiTheme="majorBidi" w:cstheme="majorBidi"/>
          <w:sz w:val="30"/>
          <w:szCs w:val="30"/>
        </w:rPr>
        <w:t>001</w:t>
      </w:r>
      <w:r w:rsidRPr="00DF2C36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</w:t>
      </w:r>
      <w:r w:rsidR="00B80065">
        <w:rPr>
          <w:rFonts w:asciiTheme="majorBidi" w:hAnsiTheme="majorBidi" w:cstheme="majorBidi"/>
          <w:sz w:val="30"/>
          <w:szCs w:val="30"/>
        </w:rPr>
        <w:t xml:space="preserve"> 100</w:t>
      </w:r>
      <w:r w:rsidRPr="00DF2C36">
        <w:rPr>
          <w:rFonts w:asciiTheme="majorBidi" w:hAnsiTheme="majorBidi" w:cstheme="majorBidi"/>
          <w:sz w:val="30"/>
          <w:szCs w:val="30"/>
          <w:cs/>
        </w:rPr>
        <w:t xml:space="preserve"> บาท) เป็นจำนวนเงิน</w:t>
      </w:r>
      <w:r w:rsidR="00B80065">
        <w:rPr>
          <w:rFonts w:asciiTheme="majorBidi" w:hAnsiTheme="majorBidi" w:cstheme="majorBidi"/>
          <w:sz w:val="30"/>
          <w:szCs w:val="30"/>
        </w:rPr>
        <w:t xml:space="preserve"> 50 </w:t>
      </w:r>
      <w:r w:rsidRPr="00DF2C36">
        <w:rPr>
          <w:rFonts w:asciiTheme="majorBidi" w:hAnsiTheme="majorBidi" w:cstheme="majorBidi"/>
          <w:sz w:val="30"/>
          <w:szCs w:val="30"/>
          <w:cs/>
        </w:rPr>
        <w:t>ล้านบาท (หุ้นสามัญ</w:t>
      </w:r>
      <w:r w:rsidR="00B80065">
        <w:rPr>
          <w:rFonts w:asciiTheme="majorBidi" w:hAnsiTheme="majorBidi" w:cstheme="majorBidi"/>
          <w:sz w:val="30"/>
          <w:szCs w:val="30"/>
        </w:rPr>
        <w:t xml:space="preserve"> 500,000 </w:t>
      </w:r>
      <w:r w:rsidRPr="00DF2C36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="00B80065">
        <w:rPr>
          <w:rFonts w:asciiTheme="majorBidi" w:hAnsiTheme="majorBidi" w:cstheme="majorBidi"/>
          <w:sz w:val="30"/>
          <w:szCs w:val="30"/>
        </w:rPr>
        <w:t xml:space="preserve"> 100</w:t>
      </w:r>
      <w:r w:rsidRPr="00DF2C36">
        <w:rPr>
          <w:rFonts w:asciiTheme="majorBidi" w:hAnsiTheme="majorBidi" w:cstheme="majorBidi"/>
          <w:sz w:val="30"/>
          <w:szCs w:val="30"/>
          <w:cs/>
        </w:rPr>
        <w:t xml:space="preserve"> บาท)  </w:t>
      </w:r>
      <w:r w:rsidR="00693208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DF2C36">
        <w:rPr>
          <w:rFonts w:asciiTheme="majorBidi" w:hAnsiTheme="majorBidi" w:cstheme="majorBidi"/>
          <w:sz w:val="30"/>
          <w:szCs w:val="30"/>
          <w:cs/>
        </w:rPr>
        <w:t xml:space="preserve">อื่นแห่งหนึ่งได้เข้าลงทุนในหุ้นดังกล่าวเต็มจำนวน ทำให้กลุ่มบริษัทมีส่วนได้เสียในบริษัทนี้ลดลงจากร้อยละ </w:t>
      </w:r>
      <w:r w:rsidR="003D449D">
        <w:rPr>
          <w:rFonts w:asciiTheme="majorBidi" w:hAnsiTheme="majorBidi" w:cstheme="majorBidi"/>
          <w:sz w:val="30"/>
          <w:szCs w:val="30"/>
        </w:rPr>
        <w:t>99.99</w:t>
      </w:r>
      <w:r w:rsidR="00B80065">
        <w:rPr>
          <w:rFonts w:asciiTheme="majorBidi" w:hAnsiTheme="majorBidi" w:cstheme="majorBidi"/>
          <w:sz w:val="30"/>
          <w:szCs w:val="30"/>
        </w:rPr>
        <w:t xml:space="preserve"> </w:t>
      </w:r>
      <w:r w:rsidRPr="00DF2C36">
        <w:rPr>
          <w:rFonts w:asciiTheme="majorBidi" w:hAnsiTheme="majorBidi" w:cstheme="majorBidi"/>
          <w:sz w:val="30"/>
          <w:szCs w:val="30"/>
          <w:cs/>
        </w:rPr>
        <w:t>เป็นร้อยละ</w:t>
      </w:r>
      <w:r w:rsidR="00B80065">
        <w:rPr>
          <w:rFonts w:asciiTheme="majorBidi" w:hAnsiTheme="majorBidi" w:cstheme="majorBidi"/>
          <w:sz w:val="30"/>
          <w:szCs w:val="30"/>
        </w:rPr>
        <w:t xml:space="preserve"> 60</w:t>
      </w:r>
    </w:p>
    <w:p w14:paraId="0D5C5F26" w14:textId="77777777" w:rsidR="00D1622F" w:rsidRDefault="00D1622F" w:rsidP="000C766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E3111C1" w14:textId="69AD6D5E" w:rsidR="00AC591F" w:rsidRPr="000130DD" w:rsidRDefault="00C674EF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130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0130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F463CA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81149" w14:textId="2FB89AB3" w:rsidR="00AC591F" w:rsidRPr="00F463CA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กลุ่มบริษัทมีส่วนงานที่รายงาน ดังรายละเอียดข้างล่าง ซึ่งเป็นหน่วยงานธุรกิจที่สำคัญของกลุ่มบริษ</w:t>
      </w:r>
      <w:r w:rsidR="00771A1E" w:rsidRPr="00F463CA">
        <w:rPr>
          <w:rFonts w:asciiTheme="majorBidi" w:hAnsiTheme="majorBidi" w:cstheme="majorBidi"/>
          <w:sz w:val="30"/>
          <w:szCs w:val="30"/>
          <w:cs/>
        </w:rPr>
        <w:t>ัท หน่วยงานธุรกิจที่สำคัญนี้ขาย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7C8BE5AC" w14:textId="77777777" w:rsidR="00452D47" w:rsidRPr="00F463CA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6F49E" w14:textId="77777777" w:rsidR="00AC591F" w:rsidRPr="00F463CA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463CA">
        <w:rPr>
          <w:rFonts w:asciiTheme="majorBidi" w:hAnsiTheme="majorBidi" w:cstheme="majorBidi"/>
          <w:sz w:val="30"/>
          <w:szCs w:val="30"/>
        </w:rPr>
        <w:t>1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ขายอุปกรณ์คอมพิวเตอร์</w:t>
      </w:r>
      <w:r w:rsidR="00224870"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A1E" w:rsidRPr="00F463CA">
        <w:rPr>
          <w:rFonts w:asciiTheme="majorBidi" w:hAnsiTheme="majorBidi" w:cstheme="majorBidi"/>
          <w:sz w:val="30"/>
          <w:szCs w:val="30"/>
          <w:cs/>
        </w:rPr>
        <w:t>อุปกรณ์สื่อสาร</w:t>
      </w:r>
      <w:r w:rsidR="00224870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224870" w:rsidRPr="00F463CA">
        <w:rPr>
          <w:rFonts w:asciiTheme="majorBidi" w:hAnsiTheme="majorBidi" w:cstheme="majorBidi"/>
          <w:sz w:val="30"/>
          <w:szCs w:val="30"/>
          <w:cs/>
        </w:rPr>
        <w:t>และให้บริการ</w:t>
      </w:r>
    </w:p>
    <w:p w14:paraId="26131210" w14:textId="77777777" w:rsidR="00AC591F" w:rsidRPr="00F463CA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463CA">
        <w:rPr>
          <w:rFonts w:asciiTheme="majorBidi" w:hAnsiTheme="majorBidi" w:cstheme="majorBidi"/>
          <w:sz w:val="30"/>
          <w:szCs w:val="30"/>
        </w:rPr>
        <w:t>2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การให้บริการและอบรมเกี่ยวกับคอมพิวเตอร์</w:t>
      </w:r>
    </w:p>
    <w:p w14:paraId="44A8C049" w14:textId="77777777" w:rsidR="00452D47" w:rsidRPr="00F463CA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58D82" w14:textId="6BB6BB83" w:rsidR="00F1501D" w:rsidRPr="00F463CA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C448A6C" w14:textId="4C7F388F" w:rsidR="00E7616D" w:rsidRPr="00F463CA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A9B24C" w14:textId="77777777" w:rsidR="00E7616D" w:rsidRPr="00F463CA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77AA" w14:textId="77777777" w:rsidR="00F1501D" w:rsidRPr="00F463CA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F463CA" w:rsidSect="0018340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548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B15FFF" w:rsidRPr="00D351D7" w14:paraId="2AD80F33" w14:textId="77777777" w:rsidTr="00B15FFF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D1022BA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tcBorders>
              <w:top w:val="nil"/>
              <w:left w:val="nil"/>
              <w:right w:val="nil"/>
            </w:tcBorders>
          </w:tcPr>
          <w:p w14:paraId="5F11041F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15FFF" w:rsidRPr="00D351D7" w14:paraId="6A373ACC" w14:textId="77777777" w:rsidTr="00B15FFF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DCBED9F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367BB49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right w:val="nil"/>
            </w:tcBorders>
          </w:tcPr>
          <w:p w14:paraId="4D88C725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134CB84D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01471DFF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565FB5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2CA272B4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F174176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B15FFF" w:rsidRPr="00D351D7" w14:paraId="23B2EE82" w14:textId="77777777" w:rsidTr="00B15FFF">
        <w:trPr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63D78E22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D351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D351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8" w:type="dxa"/>
            <w:tcBorders>
              <w:top w:val="nil"/>
            </w:tcBorders>
          </w:tcPr>
          <w:p w14:paraId="5F748903" w14:textId="1CAA90D3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14B9300E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753525" w14:textId="6F2A9FC9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6E849EC9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0CC76C2" w14:textId="3C738D16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6EF4E67C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3B268C" w14:textId="4B10A8F1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2C429A4F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2268D30" w14:textId="5754B259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6C031EA9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EBC2A63" w14:textId="40AB989C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B15FFF" w:rsidRPr="00D351D7" w14:paraId="39411BB4" w14:textId="77777777" w:rsidTr="00B15FFF">
        <w:trPr>
          <w:tblHeader/>
        </w:trPr>
        <w:tc>
          <w:tcPr>
            <w:tcW w:w="4032" w:type="dxa"/>
            <w:tcBorders>
              <w:left w:val="nil"/>
            </w:tcBorders>
          </w:tcPr>
          <w:p w14:paraId="2274C333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shd w:val="clear" w:color="auto" w:fill="auto"/>
          </w:tcPr>
          <w:p w14:paraId="74714A6D" w14:textId="77777777" w:rsidR="00B15FFF" w:rsidRPr="00D351D7" w:rsidRDefault="00B15FFF" w:rsidP="0029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351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351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15FFF" w:rsidRPr="00D351D7" w14:paraId="7053D9CA" w14:textId="77777777" w:rsidTr="00B15FFF"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5254DA0F" w14:textId="2DCA33D9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1C3E512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BB5D78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7FD8F7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574F3D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2BC2AE5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C66337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D90E86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20EE07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FC69231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E354E5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F3C88A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5FFF" w:rsidRPr="00D351D7" w14:paraId="604B28F3" w14:textId="77777777" w:rsidTr="00B15FFF"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7E8ADCAF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304127E0" w14:textId="163E8D34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EA3916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40E95ED" w14:textId="22C246F0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9AA00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CFB15C6" w14:textId="480AD193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77F1AEF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238F9AC" w14:textId="31AB377D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ECF13D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9386568" w14:textId="57B9F608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25,915,153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3974C3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E543A3D" w14:textId="7159A98A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23,460,373</w:t>
            </w:r>
          </w:p>
        </w:tc>
      </w:tr>
      <w:tr w:rsidR="00B15FFF" w:rsidRPr="00D351D7" w14:paraId="292AE9F8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E6ED69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BDA77" w14:textId="5BEA2255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6,193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68DF1F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448494" w14:textId="2BD60EED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127,620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9ECCD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258BAD" w14:textId="227A84FC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20,362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6C6CC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96BF2E" w14:textId="15D9375F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9,011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30FED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AE0BC7" w14:textId="3818E86F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26,555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067A3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8AFD7A" w14:textId="3A104D22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136,631</w:t>
            </w:r>
          </w:p>
        </w:tc>
      </w:tr>
      <w:tr w:rsidR="00B15FFF" w:rsidRPr="00D351D7" w14:paraId="38D68B18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5E8ED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9B6E81" w14:textId="6EBE09D7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25,900,852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B29F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B51603" w14:textId="0B5FB93F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23,584,782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368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B8150" w14:textId="5AD2621B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957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F6B19" w14:textId="05A1CF4A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68A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704CA" w14:textId="5713BD44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25,941,708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F8F7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009D9" w14:textId="2D1C291F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23,597,004</w:t>
            </w:r>
          </w:p>
        </w:tc>
      </w:tr>
      <w:tr w:rsidR="00B15FFF" w:rsidRPr="00D351D7" w14:paraId="0B1291DB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A2F99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D5EC9" w14:textId="4411914A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(6,193)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0B7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D63117" w14:textId="5E51BE6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(127,620)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11E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A9162" w14:textId="1AD3C28D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(20,362)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1FB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665E8" w14:textId="4AE7A322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(9,011)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63CE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61863D" w14:textId="23D0D363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(26,555)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7B90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32772B" w14:textId="52EC8A8B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(136,631)</w:t>
            </w:r>
          </w:p>
        </w:tc>
      </w:tr>
      <w:tr w:rsidR="00B15FFF" w:rsidRPr="00D351D7" w14:paraId="2A8A8392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31E2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09533" w14:textId="1E4135F7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98A72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19D5F" w14:textId="50B2E821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0F1850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245D87" w14:textId="2EE95403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24BAD1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FCC4E" w14:textId="0967DDBD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ED80C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727E8E" w14:textId="6A4F98FC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25,915,153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6DD7C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B58CD" w14:textId="2A4B5ED6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23,460,373</w:t>
            </w:r>
          </w:p>
        </w:tc>
      </w:tr>
      <w:tr w:rsidR="00B15FFF" w:rsidRPr="00D351D7" w14:paraId="12E275A1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EE63C60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A6FB88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0C3CE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89B2CE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D471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BD881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1B87F0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3B065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6FE126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1D2D9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6B024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4414E6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5FFF" w:rsidRPr="00D351D7" w14:paraId="72A20D51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4C3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CC3088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2B389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2734B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1D9F2E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C706D9E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2A324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DD856A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81956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94E05A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3BEB81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2C675C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5FFF" w:rsidRPr="00D351D7" w14:paraId="68746745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E5C01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206AF96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8ACBAF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8B4C946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9A64F6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2005B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88EB5F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BA488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7DDCB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88C7E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6A7D1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44E3C8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272B5" w:rsidRPr="00D351D7" w14:paraId="106BDB11" w14:textId="77777777" w:rsidTr="009F1F0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4AAC1AB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4A3C6" w14:textId="0BE53FF6" w:rsidR="00C272B5" w:rsidRPr="00D351D7" w:rsidRDefault="00556463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9BB6ED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56D54" w14:textId="21BBA42B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FFF114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D063A1" w14:textId="217EDD7F" w:rsidR="00C272B5" w:rsidRPr="00D351D7" w:rsidRDefault="00556463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8B0FC0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E800C1" w14:textId="01A459A3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71DB4E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1F72E75" w14:textId="4B49B953" w:rsidR="00C272B5" w:rsidRPr="00D351D7" w:rsidRDefault="00556463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25,915,153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BE004B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E0327" w14:textId="209036D0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23,460,373</w:t>
            </w:r>
          </w:p>
        </w:tc>
      </w:tr>
      <w:tr w:rsidR="00C272B5" w:rsidRPr="00D351D7" w14:paraId="4E2EC4D9" w14:textId="77777777" w:rsidTr="009F1F0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E43C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A38919" w14:textId="74D36FF2" w:rsidR="00C272B5" w:rsidRPr="00D351D7" w:rsidRDefault="00556463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CCF3982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DDF741" w14:textId="294101E0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638050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E2EBE" w14:textId="1B040A4F" w:rsidR="00C272B5" w:rsidRPr="00D351D7" w:rsidRDefault="00556463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93F2E8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AB4DB" w14:textId="7E14FC26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58F1BA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E40F0" w14:textId="0C80D48C" w:rsidR="00C272B5" w:rsidRPr="00D351D7" w:rsidRDefault="00556463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25,915,153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4E2541" w14:textId="77777777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8284C" w14:textId="52054539" w:rsidR="00C272B5" w:rsidRPr="00D351D7" w:rsidRDefault="00C272B5" w:rsidP="00C2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23,460,373</w:t>
            </w:r>
          </w:p>
        </w:tc>
      </w:tr>
      <w:tr w:rsidR="00B15FFF" w:rsidRPr="00D351D7" w14:paraId="57DFC46B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429F7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ED2C0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BF6D4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D0EB81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E7871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370F72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584CD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880E46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98622E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FB54E1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F4113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45E7F1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5FFF" w:rsidRPr="00D351D7" w14:paraId="18F444D6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E7F1BB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D57AD20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99767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561DAB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117102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6292661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B22A1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50649F7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5061BF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FC2AE2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9F2EB7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CFC63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5FFF" w:rsidRPr="00F463CA" w14:paraId="11D971E7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018E32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4CB906CE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46E360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8DD236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C630AB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C45DBCD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0E0C7B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901AFB1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BDC714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8B49CB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9AD094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340A3D1" w14:textId="77777777" w:rsidR="00B15FFF" w:rsidRPr="00F463CA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5FFF" w:rsidRPr="00D351D7" w14:paraId="6A86EA41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DF370D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5F3C3A8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9EFC48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2410D75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ADF6EE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E6CF7E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B30D1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D0ABA3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96E86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B5DE2F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D94F76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ACA3602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5FFF" w:rsidRPr="00D351D7" w14:paraId="691730A9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4D59F72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252BE78" w14:textId="1DDEB5D8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25,815,878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61C43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0B0EB16" w14:textId="0D8430C5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23,378,382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378FE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4991DEA" w14:textId="19FA2CE5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1D50EF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CB699C4" w14:textId="129425AD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435F635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33086D" w14:textId="3596AAB3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25,815,878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D707C7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523064" w14:textId="4384B6BC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23,378,382</w:t>
            </w:r>
          </w:p>
        </w:tc>
      </w:tr>
      <w:tr w:rsidR="00B15FFF" w:rsidRPr="00D351D7" w14:paraId="73736778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9B2B66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0CAD05" w14:textId="0F6DBBAF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78,78</w:t>
            </w:r>
            <w:r w:rsid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56483F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1E71E7" w14:textId="40B06CB4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78,780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047CA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2F661E" w14:textId="7191A934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6D5700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AF8D7D" w14:textId="43A618C8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D3E33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11ACA" w14:textId="7F01D2D8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99,275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2D6E61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F06584" w14:textId="5668902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81,991</w:t>
            </w:r>
          </w:p>
        </w:tc>
      </w:tr>
      <w:tr w:rsidR="00B15FFF" w:rsidRPr="00D351D7" w14:paraId="7D36EE5A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563C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27708" w14:textId="0AB132D6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FD334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57F5E" w14:textId="01E647AD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13F8C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B32D8" w14:textId="3155A738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1A78C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89BA6" w14:textId="7B794A9B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98070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5325BC" w14:textId="54142901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25,915,153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DB7723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64B63" w14:textId="3610C5D5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23,460,373</w:t>
            </w:r>
          </w:p>
        </w:tc>
      </w:tr>
      <w:tr w:rsidR="00B15FFF" w:rsidRPr="00D351D7" w14:paraId="196725BF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62E74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4FA745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D0F46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3D1AA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34C048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1396F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C548C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856131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EE746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F4B14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2593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65A492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5FFF" w:rsidRPr="00D351D7" w14:paraId="5AC361F2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51FC669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4F0B828F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9C8EAE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C1A5DD0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8DBBAC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A65776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A33E14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E9168EB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72EF8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35C57D2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A21990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DBB6FF8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5FFF" w:rsidRPr="00D351D7" w14:paraId="7CE8BD3B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916D7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A220F75" w14:textId="7505CB69" w:rsidR="00B15FFF" w:rsidRPr="00D351D7" w:rsidRDefault="00556463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B7B412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D841C0F" w14:textId="2D311FCB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355FAA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A3CC09" w14:textId="1EB08B36" w:rsidR="00B15FFF" w:rsidRPr="00D351D7" w:rsidRDefault="00D351D7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19,644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D72F7D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245AD6C" w14:textId="0A0AD334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1AC800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777196" w14:textId="754C1C53" w:rsidR="00B15FFF" w:rsidRPr="00D351D7" w:rsidRDefault="00843C6C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25,914,303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4D39D8" w14:textId="77777777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6B0EFB4" w14:textId="6F1E54EB" w:rsidR="00B15FFF" w:rsidRPr="00D351D7" w:rsidRDefault="00B15FFF" w:rsidP="00B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23,460,373</w:t>
            </w:r>
          </w:p>
        </w:tc>
      </w:tr>
      <w:tr w:rsidR="00843C6C" w:rsidRPr="00D351D7" w14:paraId="14AD7397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FF22BE2" w14:textId="26210BA2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ตลอดช่วงระยะเวลาหนึ่ง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88A780C" w14:textId="5CC7FF52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2C2A1E" w14:textId="77777777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589EDD" w14:textId="7F9AD2D6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D32F38" w14:textId="77777777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AC75441" w14:textId="71976B14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108" w:firstLine="60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F82471" w14:textId="77777777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99AF35D" w14:textId="58F3CA89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7741C7" w14:textId="77777777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234709" w14:textId="1BADD5BE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right="-108" w:firstLine="60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68F2A5" w14:textId="77777777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B317DA1" w14:textId="76EDAA0B" w:rsidR="00843C6C" w:rsidRPr="00D351D7" w:rsidRDefault="00843C6C" w:rsidP="00B2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43C6C" w:rsidRPr="00D351D7" w14:paraId="2AA317AA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B06F8E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B45C73" w14:textId="537EB8DE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25,894,659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4B74A8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71273" w14:textId="45010603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1B68D8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2009B" w14:textId="3E6A1543" w:rsidR="00843C6C" w:rsidRPr="00D351D7" w:rsidRDefault="00D351D7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20,494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2E27DB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BC59E" w14:textId="4850E6CA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98F5B2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68975" w14:textId="74924D5A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25,915,153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A3F9A3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CBB88" w14:textId="7126796C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23,460,373</w:t>
            </w:r>
          </w:p>
        </w:tc>
      </w:tr>
      <w:tr w:rsidR="00843C6C" w:rsidRPr="00D351D7" w14:paraId="4C6F433D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CFA4A1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EBA675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5D948C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18819E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C318488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B6323E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B25063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C2B3F6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7EE7F1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94E0E4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846A97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9DBBA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43C6C" w:rsidRPr="00D351D7" w14:paraId="4A83697C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35EBD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 (ขาดทุน) ตามส่วนงาน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54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C0661DC" w14:textId="62DB7218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  <w:r w:rsidR="00CD37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D37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50FA8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D969EF6" w14:textId="5074DA8C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11D1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B815F96" w14:textId="5246918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(12,831)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BD1C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E2F96D1" w14:textId="79509089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(4,739)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999E1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551314A" w14:textId="0CB62C4E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  <w:r w:rsidR="00215B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15B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DAF1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1C84172" w14:textId="4D2AC63B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564,307</w:t>
            </w:r>
          </w:p>
        </w:tc>
      </w:tr>
      <w:tr w:rsidR="00843C6C" w:rsidRPr="00D351D7" w14:paraId="0D625140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E72A74B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BBA3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62C9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9B8D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4498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42EC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9516C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4F1C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CBD2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31A5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7888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E155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43C6C" w:rsidRPr="00F463CA" w14:paraId="2828A20F" w14:textId="77777777" w:rsidTr="00B15FF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FD3AFC9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B79F3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4781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DECBD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F670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DF01F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8909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30BD1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19FB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8FD8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2D41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0402" w14:textId="77777777" w:rsidR="00843C6C" w:rsidRPr="00F463CA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43C6C" w:rsidRPr="00D351D7" w14:paraId="1C71BA82" w14:textId="77777777" w:rsidTr="00B15FFF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5C476DD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สินทรัพย์ส่วนงาน ณ วันที่ </w:t>
            </w:r>
          </w:p>
          <w:p w14:paraId="3D10EE67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351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D351D7">
              <w:rPr>
                <w:rFonts w:asciiTheme="majorBidi" w:hAnsiTheme="majorBidi" w:cstheme="majorBidi"/>
                <w:sz w:val="30"/>
                <w:szCs w:val="30"/>
              </w:rPr>
              <w:t xml:space="preserve"> /</w:t>
            </w: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351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96B165" w14:textId="4EA90376" w:rsidR="00843C6C" w:rsidRPr="00D351D7" w:rsidRDefault="00B34C65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4C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8,243,053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05093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BFEBEC" w14:textId="5BC8C2BC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7,318,811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9260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5E5E52" w14:textId="1C651343" w:rsidR="00843C6C" w:rsidRPr="00D351D7" w:rsidRDefault="00492134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2390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4238DC" w14:textId="692DE609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18D5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4CBD" w14:textId="5718B22E" w:rsidR="00843C6C" w:rsidRPr="00D351D7" w:rsidRDefault="00B34C65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4C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8,243,941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D2B1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9695" w14:textId="6BA97E12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7,319,933</w:t>
            </w:r>
          </w:p>
        </w:tc>
      </w:tr>
      <w:tr w:rsidR="00843C6C" w:rsidRPr="00D351D7" w14:paraId="62C4EC55" w14:textId="77777777" w:rsidTr="00B15FFF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520CC1AD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6EE961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C1EC9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35B1C0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FD72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37F16F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DBD5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3F502D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38100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8AEC1" w14:textId="21EEA49F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</w:t>
            </w:r>
            <w:r w:rsidR="00B34C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B34C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CCC0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FA2C9" w14:textId="14357DD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1,564,904</w:t>
            </w:r>
          </w:p>
        </w:tc>
      </w:tr>
      <w:tr w:rsidR="00843C6C" w:rsidRPr="00D351D7" w14:paraId="18C82204" w14:textId="77777777" w:rsidTr="00B15FFF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37AB67B3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0A4E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28BA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51F8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6E3D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D727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C777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9E0F8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6189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29DA2" w14:textId="278D7A99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10,068,1</w:t>
            </w:r>
            <w:r w:rsidR="003727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3A06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CE0C7" w14:textId="134F666F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8,884,837</w:t>
            </w:r>
          </w:p>
        </w:tc>
      </w:tr>
      <w:tr w:rsidR="00843C6C" w:rsidRPr="00D351D7" w14:paraId="18797DD2" w14:textId="77777777" w:rsidTr="00B15FFF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50CDA056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D583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ED5C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DC7B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3067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9B177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F819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FB711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D4CE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E69D35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C0D6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D7AFA1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43C6C" w:rsidRPr="00D351D7" w14:paraId="3DEAB937" w14:textId="77777777" w:rsidTr="00B15FFF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07DC9BF6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หนี้สินส่วนงาน ณ วันที่</w:t>
            </w:r>
          </w:p>
          <w:p w14:paraId="3557E876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351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D351D7">
              <w:rPr>
                <w:rFonts w:asciiTheme="majorBidi" w:hAnsiTheme="majorBidi" w:cstheme="majorBidi"/>
                <w:sz w:val="30"/>
                <w:szCs w:val="30"/>
              </w:rPr>
              <w:t xml:space="preserve"> /</w:t>
            </w: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351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7DC446" w14:textId="6C8769A6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6,158,977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56E4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156224" w14:textId="5A85886F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5,074,950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2B57A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D8DE37" w14:textId="767761AD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B619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43E049" w14:textId="254D1646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00619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9BB1" w14:textId="071B72D8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6,158,977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F8808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4D42" w14:textId="314AAFFC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5,074,950</w:t>
            </w:r>
          </w:p>
        </w:tc>
      </w:tr>
      <w:tr w:rsidR="00843C6C" w:rsidRPr="00D351D7" w14:paraId="4B0A02B2" w14:textId="77777777" w:rsidTr="00B15FFF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0D05476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4518C6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4189C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C0C063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6AC6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8A102A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D3C0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BA6B4E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6129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322DB" w14:textId="6ED8265F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</w:t>
            </w:r>
            <w:r w:rsidR="00CD37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D37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D17E9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AEBEE" w14:textId="0B1BC63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339,144</w:t>
            </w:r>
          </w:p>
        </w:tc>
      </w:tr>
      <w:tr w:rsidR="00843C6C" w:rsidRPr="00D351D7" w14:paraId="7E45AE4F" w14:textId="77777777" w:rsidTr="00B15FFF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5A163C9B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ED43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ECD8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FB94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1FD4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D14B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61CCF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C2710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5FEF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344CD5" w14:textId="20619DE6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6,436,</w:t>
            </w:r>
            <w:r w:rsidR="00CD37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6EB4" w14:textId="77777777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7DBBD" w14:textId="6123484A" w:rsidR="00843C6C" w:rsidRPr="00D351D7" w:rsidRDefault="00843C6C" w:rsidP="0084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351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5,414,094</w:t>
            </w:r>
          </w:p>
        </w:tc>
      </w:tr>
    </w:tbl>
    <w:p w14:paraId="5AED8086" w14:textId="77777777" w:rsidR="005D0E98" w:rsidRPr="00F463CA" w:rsidRDefault="005D0E98">
      <w:pPr>
        <w:rPr>
          <w:rFonts w:asciiTheme="majorBidi" w:hAnsiTheme="majorBidi" w:cstheme="majorBidi"/>
        </w:rPr>
      </w:pPr>
    </w:p>
    <w:p w14:paraId="083FB09D" w14:textId="77777777" w:rsidR="00116470" w:rsidRPr="00F463CA" w:rsidRDefault="00116470" w:rsidP="0011647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672E1C" w14:textId="77777777" w:rsidR="00116470" w:rsidRPr="00F463CA" w:rsidRDefault="00116470" w:rsidP="0011647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763370" w14:textId="77777777" w:rsidR="00583CA6" w:rsidRPr="00F463CA" w:rsidRDefault="00583CA6" w:rsidP="00251EA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3CA6" w:rsidRPr="00F463CA" w:rsidSect="00BE4C50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7AD9C67" w14:textId="59C7B3B9" w:rsidR="00C54544" w:rsidRPr="00171DD8" w:rsidRDefault="00C54544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71DD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5D46ADD3" w14:textId="77777777" w:rsidR="00C54544" w:rsidRPr="00F463CA" w:rsidRDefault="00C54544" w:rsidP="00C5454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CEDDC46" w14:textId="357FDE84" w:rsidR="009470D0" w:rsidRPr="00F463CA" w:rsidRDefault="00880229" w:rsidP="00880229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รายละเอียดเงินปันผล</w:t>
      </w:r>
      <w:r w:rsidR="00BA5297" w:rsidRPr="00F463C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54544" w:rsidRPr="00F463CA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687BE07D" w14:textId="77777777" w:rsidR="009470D0" w:rsidRPr="00F463CA" w:rsidRDefault="009470D0" w:rsidP="009470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350"/>
        <w:gridCol w:w="270"/>
        <w:gridCol w:w="1260"/>
      </w:tblGrid>
      <w:tr w:rsidR="00C54544" w:rsidRPr="00F463CA" w14:paraId="17B9EC84" w14:textId="77777777" w:rsidTr="00A02381">
        <w:tc>
          <w:tcPr>
            <w:tcW w:w="2970" w:type="dxa"/>
            <w:vAlign w:val="bottom"/>
          </w:tcPr>
          <w:p w14:paraId="6CB9CA4A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926D3F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032624B" w14:textId="58CF055C" w:rsidR="00C54544" w:rsidRPr="00F463CA" w:rsidRDefault="00C54544" w:rsidP="0088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3E686790" w14:textId="79080E78" w:rsidR="00C54544" w:rsidRPr="00F463CA" w:rsidRDefault="00C54544" w:rsidP="0088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4659C286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C8865E5" w14:textId="77777777" w:rsidR="00C54544" w:rsidRPr="00F463CA" w:rsidDel="00D43E7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54544" w:rsidRPr="00F463CA" w14:paraId="6FA30D4C" w14:textId="77777777" w:rsidTr="00A02381">
        <w:tc>
          <w:tcPr>
            <w:tcW w:w="2970" w:type="dxa"/>
          </w:tcPr>
          <w:p w14:paraId="52B35433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4B216F9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281E41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1D8E9C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5F4DF33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2369EA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4544" w:rsidRPr="00F463CA" w14:paraId="6BF2AC59" w14:textId="77777777" w:rsidTr="00A02381">
        <w:tc>
          <w:tcPr>
            <w:tcW w:w="2970" w:type="dxa"/>
          </w:tcPr>
          <w:p w14:paraId="61A43E2B" w14:textId="0DF9D6F9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B15FFF" w:rsidRPr="00F463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74F1F247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E874E6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D94CA1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DBBB7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F75132" w14:textId="77777777" w:rsidR="00C54544" w:rsidRPr="00F463CA" w:rsidRDefault="00C54544" w:rsidP="00C5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116C0" w:rsidRPr="00F463CA" w14:paraId="1CB4F35A" w14:textId="77777777" w:rsidTr="00A02381">
        <w:tc>
          <w:tcPr>
            <w:tcW w:w="2970" w:type="dxa"/>
          </w:tcPr>
          <w:p w14:paraId="7C4CC15D" w14:textId="26DAC0CA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</w:tcPr>
          <w:p w14:paraId="27A2FF47" w14:textId="3122DE8C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33280F40" w14:textId="21C0808C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2DDD687" w14:textId="71102C9C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337BCF70" w14:textId="77777777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D1BFB9" w14:textId="148C4DE4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152.53</w:t>
            </w:r>
          </w:p>
        </w:tc>
      </w:tr>
      <w:tr w:rsidR="006116C0" w:rsidRPr="00F463CA" w14:paraId="1CC68A50" w14:textId="77777777" w:rsidTr="00BE6A71">
        <w:tc>
          <w:tcPr>
            <w:tcW w:w="2970" w:type="dxa"/>
          </w:tcPr>
          <w:p w14:paraId="05309507" w14:textId="27A48017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33D1D7BB" w14:textId="5736F03C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D0C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23D0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144DDE87" w14:textId="71AB041D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D0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623D0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A5EA05C" w14:textId="48C9AFF7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3D0C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6B3AAF8D" w14:textId="77777777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DB506" w14:textId="0BFDC97A" w:rsidR="006116C0" w:rsidRPr="00F463CA" w:rsidRDefault="006116C0" w:rsidP="0061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D0C">
              <w:rPr>
                <w:rFonts w:ascii="Angsana New" w:hAnsi="Angsana New"/>
                <w:sz w:val="30"/>
                <w:szCs w:val="30"/>
              </w:rPr>
              <w:t>338.9</w:t>
            </w:r>
            <w:r w:rsidR="00BE6A7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E6A71" w:rsidRPr="00F463CA" w14:paraId="72EB27A6" w14:textId="77777777" w:rsidTr="00BE6A71">
        <w:tc>
          <w:tcPr>
            <w:tcW w:w="2970" w:type="dxa"/>
          </w:tcPr>
          <w:p w14:paraId="092ECE4A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3ACAE38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A4832A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48E6E2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E3310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89A0D1" w14:textId="5AE3C7A5" w:rsidR="00BE6A71" w:rsidRPr="00BE6A71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A71">
              <w:rPr>
                <w:rFonts w:ascii="Angsana New" w:hAnsi="Angsana New"/>
                <w:b/>
                <w:bCs/>
                <w:sz w:val="30"/>
                <w:szCs w:val="30"/>
              </w:rPr>
              <w:t>491.46</w:t>
            </w:r>
          </w:p>
        </w:tc>
      </w:tr>
      <w:tr w:rsidR="00BE6A71" w:rsidRPr="00F463CA" w14:paraId="69B4CDC5" w14:textId="77777777" w:rsidTr="00BE6A71">
        <w:tc>
          <w:tcPr>
            <w:tcW w:w="2970" w:type="dxa"/>
          </w:tcPr>
          <w:p w14:paraId="65D65DF1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BDEDFA2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363812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11EBE0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2A1FB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5CD71A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A71" w:rsidRPr="00F463CA" w14:paraId="099F79D3" w14:textId="77777777" w:rsidTr="00A02381">
        <w:tc>
          <w:tcPr>
            <w:tcW w:w="2970" w:type="dxa"/>
          </w:tcPr>
          <w:p w14:paraId="5D420DE6" w14:textId="00B52B53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2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92C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4A1C22F8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766BF2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17F350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E1A15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B5F2F" w14:textId="77777777" w:rsidR="00BE6A71" w:rsidRPr="00F463C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A71" w:rsidRPr="00F463CA" w14:paraId="69F52A66" w14:textId="77777777" w:rsidTr="00A02381">
        <w:tc>
          <w:tcPr>
            <w:tcW w:w="2970" w:type="dxa"/>
          </w:tcPr>
          <w:p w14:paraId="426B8472" w14:textId="18D6DAA8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A3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74A3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</w:tcPr>
          <w:p w14:paraId="31C4F084" w14:textId="3CB5EBD2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A3A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974A3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974A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6B4BCF64" w14:textId="5C58B469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A3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974A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6602E8E" w14:textId="7DD4635C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A3A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270" w:type="dxa"/>
          </w:tcPr>
          <w:p w14:paraId="42E6E7E9" w14:textId="77777777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BA5D2" w14:textId="4AAC1EE6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A3A">
              <w:rPr>
                <w:rFonts w:ascii="Angsana New" w:hAnsi="Angsana New"/>
                <w:sz w:val="30"/>
                <w:szCs w:val="30"/>
              </w:rPr>
              <w:t>118.63</w:t>
            </w:r>
          </w:p>
        </w:tc>
      </w:tr>
      <w:tr w:rsidR="00BE6A71" w:rsidRPr="00F463CA" w14:paraId="581EB171" w14:textId="77777777" w:rsidTr="00BE6A71">
        <w:tc>
          <w:tcPr>
            <w:tcW w:w="2970" w:type="dxa"/>
          </w:tcPr>
          <w:p w14:paraId="20347327" w14:textId="6611E4AB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A3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74A3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</w:tcPr>
          <w:p w14:paraId="17325173" w14:textId="39623FC1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A3A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974A3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74A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006B57B0" w14:textId="5E0CA488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A3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74A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10FA32D" w14:textId="2F8F0C10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A3A">
              <w:rPr>
                <w:rFonts w:ascii="Angsana New" w:hAnsi="Angsana New"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14:paraId="3FF3BD94" w14:textId="77777777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BCC002" w14:textId="22FD01D8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A3A">
              <w:rPr>
                <w:rFonts w:ascii="Angsana New" w:hAnsi="Angsana New"/>
                <w:sz w:val="30"/>
                <w:szCs w:val="30"/>
              </w:rPr>
              <w:t>271.16</w:t>
            </w:r>
          </w:p>
        </w:tc>
      </w:tr>
      <w:tr w:rsidR="00BE6A71" w:rsidRPr="00F463CA" w14:paraId="16EF8167" w14:textId="77777777" w:rsidTr="00BE6A71">
        <w:tc>
          <w:tcPr>
            <w:tcW w:w="2970" w:type="dxa"/>
          </w:tcPr>
          <w:p w14:paraId="38399E44" w14:textId="77777777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5795BDD" w14:textId="77777777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C5F9DC" w14:textId="77777777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0F5F31" w14:textId="77777777" w:rsidR="00BE6A71" w:rsidRPr="00974A3A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38E6D" w14:textId="77777777" w:rsidR="00BE6A71" w:rsidRPr="00BE6A71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3BCB35" w14:textId="5A45532E" w:rsidR="00BE6A71" w:rsidRPr="00BE6A71" w:rsidRDefault="00BE6A71" w:rsidP="00BE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6A71">
              <w:rPr>
                <w:rFonts w:ascii="Angsana New" w:hAnsi="Angsana New"/>
                <w:b/>
                <w:bCs/>
                <w:sz w:val="30"/>
                <w:szCs w:val="30"/>
              </w:rPr>
              <w:t>389.79</w:t>
            </w:r>
          </w:p>
        </w:tc>
      </w:tr>
    </w:tbl>
    <w:p w14:paraId="569CD0A9" w14:textId="77777777" w:rsidR="009470D0" w:rsidRPr="00F463CA" w:rsidRDefault="009470D0" w:rsidP="00C54544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46AE76E" w14:textId="190C4B33" w:rsidR="00B245AD" w:rsidRPr="00F463CA" w:rsidRDefault="00B245AD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043D3CE8" w14:textId="77777777" w:rsidR="006A60C8" w:rsidRPr="00F463CA" w:rsidRDefault="006A60C8" w:rsidP="00C44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C5650DF" w14:textId="77777777" w:rsidR="00A837DE" w:rsidRPr="00F463CA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6694484" w14:textId="77777777" w:rsidR="00A837DE" w:rsidRPr="00F463CA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F765D10" w14:textId="01284F3D" w:rsidR="00FD32DB" w:rsidRPr="00F463CA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F463CA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F463C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F463CA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35393C4" w14:textId="75D2AFD3" w:rsidR="003C11BA" w:rsidRPr="00F463CA" w:rsidRDefault="003C11BA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1F5F9F" w14:textId="77777777" w:rsidR="00F463CA" w:rsidRPr="00F463CA" w:rsidRDefault="00F463CA">
      <w:pPr>
        <w:rPr>
          <w:rFonts w:asciiTheme="majorBidi" w:hAnsiTheme="majorBidi" w:cstheme="majorBidi"/>
        </w:rPr>
      </w:pPr>
      <w:r w:rsidRPr="00F463CA">
        <w:rPr>
          <w:rFonts w:asciiTheme="majorBidi" w:hAnsiTheme="majorBidi" w:cstheme="majorBidi"/>
        </w:rPr>
        <w:br w:type="page"/>
      </w: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8"/>
        <w:gridCol w:w="1122"/>
        <w:gridCol w:w="236"/>
        <w:gridCol w:w="1326"/>
        <w:gridCol w:w="236"/>
        <w:gridCol w:w="961"/>
        <w:gridCol w:w="236"/>
        <w:gridCol w:w="809"/>
        <w:gridCol w:w="236"/>
        <w:gridCol w:w="809"/>
        <w:gridCol w:w="236"/>
        <w:gridCol w:w="885"/>
        <w:gridCol w:w="15"/>
      </w:tblGrid>
      <w:tr w:rsidR="00D42CF2" w:rsidRPr="00F463CA" w14:paraId="5F0CA831" w14:textId="77777777" w:rsidTr="00454B86">
        <w:trPr>
          <w:gridAfter w:val="1"/>
          <w:wAfter w:w="15" w:type="dxa"/>
          <w:trHeight w:val="256"/>
        </w:trPr>
        <w:tc>
          <w:tcPr>
            <w:tcW w:w="2238" w:type="dxa"/>
            <w:shd w:val="clear" w:color="auto" w:fill="auto"/>
            <w:vAlign w:val="bottom"/>
          </w:tcPr>
          <w:p w14:paraId="063360E4" w14:textId="2EB028F1" w:rsidR="00D42CF2" w:rsidRPr="00F463CA" w:rsidRDefault="00D42CF2" w:rsidP="00454B8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2" w:type="dxa"/>
            <w:gridSpan w:val="11"/>
            <w:vAlign w:val="bottom"/>
          </w:tcPr>
          <w:p w14:paraId="7C18D0BC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463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/</w:t>
            </w:r>
            <w:r w:rsidRPr="00F463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42CF2" w:rsidRPr="00F463CA" w14:paraId="3153A3DC" w14:textId="77777777" w:rsidTr="00454B86">
        <w:trPr>
          <w:gridAfter w:val="1"/>
          <w:wAfter w:w="15" w:type="dxa"/>
          <w:trHeight w:val="256"/>
        </w:trPr>
        <w:tc>
          <w:tcPr>
            <w:tcW w:w="2238" w:type="dxa"/>
            <w:shd w:val="clear" w:color="auto" w:fill="auto"/>
            <w:vAlign w:val="bottom"/>
          </w:tcPr>
          <w:p w14:paraId="039D4F39" w14:textId="77777777" w:rsidR="00D42CF2" w:rsidRPr="00F463CA" w:rsidRDefault="00D42CF2" w:rsidP="00454B8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81" w:type="dxa"/>
            <w:gridSpan w:val="5"/>
            <w:vAlign w:val="bottom"/>
          </w:tcPr>
          <w:p w14:paraId="44F4F501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4680328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975" w:type="dxa"/>
            <w:gridSpan w:val="5"/>
            <w:vAlign w:val="bottom"/>
          </w:tcPr>
          <w:p w14:paraId="254DB634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42CF2" w:rsidRPr="00F463CA" w14:paraId="69093390" w14:textId="77777777" w:rsidTr="00454B86">
        <w:trPr>
          <w:trHeight w:val="256"/>
        </w:trPr>
        <w:tc>
          <w:tcPr>
            <w:tcW w:w="2238" w:type="dxa"/>
            <w:shd w:val="clear" w:color="auto" w:fill="auto"/>
            <w:vAlign w:val="bottom"/>
          </w:tcPr>
          <w:p w14:paraId="70C206E3" w14:textId="77777777" w:rsidR="00D42CF2" w:rsidRPr="00F463CA" w:rsidRDefault="00D42CF2" w:rsidP="00454B86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E8F15BE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  <w:r w:rsidRPr="00F463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463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2420DCA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B17CA36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4AB54C90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28470D13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48CD66CC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  <w:p w14:paraId="0AED723C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441E45" w14:textId="77777777" w:rsidR="00D42CF2" w:rsidRPr="00F463CA" w:rsidRDefault="00D42CF2" w:rsidP="00454B8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A4A18EE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7AB3077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D6EFC13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463C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5C9639B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9FF1125" w14:textId="77777777" w:rsidR="00D42CF2" w:rsidRPr="00F463CA" w:rsidRDefault="00D42CF2" w:rsidP="00454B8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463CA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9417822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FAA72F7" w14:textId="77777777" w:rsidR="00D42CF2" w:rsidRPr="00F463CA" w:rsidRDefault="00D42CF2" w:rsidP="00454B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42CF2" w:rsidRPr="00F463CA" w14:paraId="08040B51" w14:textId="77777777" w:rsidTr="00454B86">
        <w:trPr>
          <w:gridAfter w:val="1"/>
          <w:wAfter w:w="15" w:type="dxa"/>
          <w:trHeight w:val="256"/>
        </w:trPr>
        <w:tc>
          <w:tcPr>
            <w:tcW w:w="2238" w:type="dxa"/>
            <w:shd w:val="clear" w:color="auto" w:fill="auto"/>
          </w:tcPr>
          <w:p w14:paraId="210C003E" w14:textId="77777777" w:rsidR="00D42CF2" w:rsidRPr="00F463CA" w:rsidRDefault="00D42CF2" w:rsidP="00454B8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092" w:type="dxa"/>
            <w:gridSpan w:val="11"/>
          </w:tcPr>
          <w:p w14:paraId="647217B3" w14:textId="77777777" w:rsidR="00D42CF2" w:rsidRPr="00F463CA" w:rsidRDefault="00D42CF2" w:rsidP="00454B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463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463C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463CA" w:rsidRPr="00F463CA" w14:paraId="00151BE8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4E531A76" w14:textId="756120EE" w:rsidR="00F463CA" w:rsidRPr="00F463CA" w:rsidRDefault="00F463CA" w:rsidP="00F463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22" w:type="dxa"/>
          </w:tcPr>
          <w:p w14:paraId="652AEEB7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14D81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9B3D77C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5E68B1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07E3346F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5F299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07CC5B15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CEEF73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2EC4D8CF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E425B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E049000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63CA" w:rsidRPr="00F463CA" w14:paraId="3A15D6D9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366FBFEA" w14:textId="77777777" w:rsidR="00F463CA" w:rsidRPr="00F463CA" w:rsidRDefault="00F463CA" w:rsidP="00F463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22" w:type="dxa"/>
          </w:tcPr>
          <w:p w14:paraId="78224B39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CB407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A836728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19319C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079123D6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188D60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56F48466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8825CD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6B1F2720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CE7F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6CCCE5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F32" w:rsidRPr="00F463CA" w14:paraId="0A5955B9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72E00F7B" w14:textId="43535CAF" w:rsidR="00673F32" w:rsidRPr="008D025D" w:rsidRDefault="00673F32" w:rsidP="00673F32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25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2" w:type="dxa"/>
            <w:shd w:val="clear" w:color="auto" w:fill="auto"/>
          </w:tcPr>
          <w:p w14:paraId="18BEDAEC" w14:textId="714BEF64" w:rsidR="00673F32" w:rsidRPr="008D025D" w:rsidRDefault="00673F32" w:rsidP="00673F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E13F50" w14:textId="77777777" w:rsidR="00673F32" w:rsidRPr="00F463CA" w:rsidRDefault="00673F32" w:rsidP="00673F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1846C704" w14:textId="6C8F731F" w:rsidR="00673F32" w:rsidRPr="00F463CA" w:rsidRDefault="00673F32" w:rsidP="00673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123,773</w:t>
            </w:r>
          </w:p>
        </w:tc>
        <w:tc>
          <w:tcPr>
            <w:tcW w:w="236" w:type="dxa"/>
            <w:shd w:val="clear" w:color="auto" w:fill="auto"/>
          </w:tcPr>
          <w:p w14:paraId="6E4DAE1B" w14:textId="77777777" w:rsidR="00673F32" w:rsidRPr="00F463CA" w:rsidRDefault="00673F32" w:rsidP="00673F32">
            <w:pPr>
              <w:tabs>
                <w:tab w:val="decimal" w:pos="100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351D30DA" w14:textId="3BB2F094" w:rsidR="00673F32" w:rsidRPr="00F463CA" w:rsidRDefault="00673F32" w:rsidP="00673F3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123,773</w:t>
            </w:r>
          </w:p>
        </w:tc>
        <w:tc>
          <w:tcPr>
            <w:tcW w:w="236" w:type="dxa"/>
            <w:shd w:val="clear" w:color="auto" w:fill="auto"/>
          </w:tcPr>
          <w:p w14:paraId="3BE7FC87" w14:textId="77777777" w:rsidR="00673F32" w:rsidRPr="00F463CA" w:rsidRDefault="00673F32" w:rsidP="00673F3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shd w:val="clear" w:color="auto" w:fill="auto"/>
          </w:tcPr>
          <w:p w14:paraId="4DCF9F02" w14:textId="34F202D8" w:rsidR="00673F32" w:rsidRPr="00F463CA" w:rsidRDefault="00673F32" w:rsidP="00673F3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123,773</w:t>
            </w:r>
          </w:p>
        </w:tc>
        <w:tc>
          <w:tcPr>
            <w:tcW w:w="236" w:type="dxa"/>
            <w:shd w:val="clear" w:color="auto" w:fill="auto"/>
          </w:tcPr>
          <w:p w14:paraId="3113F302" w14:textId="77777777" w:rsidR="00673F32" w:rsidRPr="00F463CA" w:rsidRDefault="00673F32" w:rsidP="00673F32">
            <w:pPr>
              <w:pStyle w:val="acctfourfigures"/>
              <w:tabs>
                <w:tab w:val="clear" w:pos="765"/>
                <w:tab w:val="decimal" w:pos="745"/>
                <w:tab w:val="decimal" w:pos="1003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655E610D" w14:textId="4C93DD50" w:rsidR="00673F32" w:rsidRPr="00F463CA" w:rsidRDefault="00673F32" w:rsidP="00673F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E1AF1" w14:textId="77777777" w:rsidR="00673F32" w:rsidRPr="00F463CA" w:rsidRDefault="00673F32" w:rsidP="00673F32">
            <w:pPr>
              <w:pStyle w:val="acctfourfigures"/>
              <w:tabs>
                <w:tab w:val="clear" w:pos="765"/>
                <w:tab w:val="decimal" w:pos="74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81C8CFB" w14:textId="69BE701D" w:rsidR="00673F32" w:rsidRPr="00F463CA" w:rsidRDefault="00673F32" w:rsidP="00673F3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123,773</w:t>
            </w:r>
          </w:p>
        </w:tc>
      </w:tr>
      <w:tr w:rsidR="00673F32" w:rsidRPr="00F463CA" w14:paraId="00DA4A5D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33B111C5" w14:textId="77777777" w:rsidR="00673F32" w:rsidRPr="008D025D" w:rsidRDefault="00673F32" w:rsidP="00673F32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8D025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122" w:type="dxa"/>
          </w:tcPr>
          <w:p w14:paraId="2B03818B" w14:textId="0F595A9C" w:rsidR="00673F32" w:rsidRPr="008D025D" w:rsidRDefault="00673F32" w:rsidP="00673F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15,334</w:t>
            </w:r>
          </w:p>
        </w:tc>
        <w:tc>
          <w:tcPr>
            <w:tcW w:w="236" w:type="dxa"/>
          </w:tcPr>
          <w:p w14:paraId="408D7635" w14:textId="77777777" w:rsidR="00673F32" w:rsidRPr="00F463CA" w:rsidRDefault="00673F32" w:rsidP="00673F3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0DFC9863" w14:textId="1C1D176C" w:rsidR="00673F32" w:rsidRPr="00F463CA" w:rsidRDefault="00673F32" w:rsidP="00673F3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6ECC3B" w14:textId="77777777" w:rsidR="00673F32" w:rsidRPr="00F463CA" w:rsidRDefault="00673F32" w:rsidP="00673F32">
            <w:pPr>
              <w:tabs>
                <w:tab w:val="decimal" w:pos="100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6B9DCB19" w14:textId="39C2EA58" w:rsidR="00673F32" w:rsidRPr="00F463CA" w:rsidRDefault="00673F32" w:rsidP="00673F3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15,334</w:t>
            </w:r>
          </w:p>
        </w:tc>
        <w:tc>
          <w:tcPr>
            <w:tcW w:w="236" w:type="dxa"/>
          </w:tcPr>
          <w:p w14:paraId="1F856BDB" w14:textId="77777777" w:rsidR="00673F32" w:rsidRPr="00F463CA" w:rsidRDefault="00673F32" w:rsidP="00673F3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5C876814" w14:textId="77D594D1" w:rsidR="00673F32" w:rsidRPr="00F463CA" w:rsidRDefault="00673F32" w:rsidP="00673F3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3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1B0B7F5" w14:textId="77777777" w:rsidR="00673F32" w:rsidRPr="00F463CA" w:rsidRDefault="00673F32" w:rsidP="00673F32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038E130A" w14:textId="277DD8FA" w:rsidR="00673F32" w:rsidRPr="00F463CA" w:rsidRDefault="00673F32" w:rsidP="00673F3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15,334</w:t>
            </w:r>
          </w:p>
        </w:tc>
        <w:tc>
          <w:tcPr>
            <w:tcW w:w="236" w:type="dxa"/>
          </w:tcPr>
          <w:p w14:paraId="7C7D22B9" w14:textId="77777777" w:rsidR="00673F32" w:rsidRPr="00F463CA" w:rsidRDefault="00673F32" w:rsidP="00673F32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7AA06F8" w14:textId="0415A9C8" w:rsidR="00673F32" w:rsidRPr="00F463CA" w:rsidRDefault="00673F32" w:rsidP="00673F3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15,334</w:t>
            </w:r>
          </w:p>
        </w:tc>
      </w:tr>
      <w:tr w:rsidR="00F463CA" w:rsidRPr="00F463CA" w14:paraId="51156E9D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51638556" w14:textId="77777777" w:rsidR="00F463CA" w:rsidRPr="008D025D" w:rsidRDefault="00F463CA" w:rsidP="00F463C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71FF0CE1" w14:textId="77777777" w:rsidR="00F463CA" w:rsidRPr="008D025D" w:rsidRDefault="00F463CA" w:rsidP="00F463CA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9E1AD5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2C784A67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DCB0FE9" w14:textId="77777777" w:rsidR="00F463CA" w:rsidRPr="00F463CA" w:rsidRDefault="00F463CA" w:rsidP="00F463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122E23DB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F22439B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308849E1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  <w:tab w:val="decimal" w:pos="7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7871BE5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15461442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83E964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B9D6AC2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63CA" w:rsidRPr="00F463CA" w14:paraId="2C40C64B" w14:textId="77777777" w:rsidTr="00454B86">
        <w:trPr>
          <w:trHeight w:val="364"/>
        </w:trPr>
        <w:tc>
          <w:tcPr>
            <w:tcW w:w="2238" w:type="dxa"/>
            <w:shd w:val="clear" w:color="auto" w:fill="auto"/>
          </w:tcPr>
          <w:p w14:paraId="3E416A95" w14:textId="77777777" w:rsidR="00F463CA" w:rsidRPr="008D025D" w:rsidRDefault="00F463CA" w:rsidP="00F463C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2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02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D02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D02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22" w:type="dxa"/>
          </w:tcPr>
          <w:p w14:paraId="6EA29F08" w14:textId="77777777" w:rsidR="00F463CA" w:rsidRPr="008D025D" w:rsidRDefault="00F463CA" w:rsidP="00F463CA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FBBEBF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1759534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DD9DB1" w14:textId="77777777" w:rsidR="00F463CA" w:rsidRPr="00F463CA" w:rsidRDefault="00F463CA" w:rsidP="00F463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48F77EA5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C256A2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0F8264C3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  <w:tab w:val="decimal" w:pos="7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605380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427013F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BBBD7B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D60F918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63CA" w:rsidRPr="00F463CA" w14:paraId="4CFAAEE5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4C03E40B" w14:textId="77777777" w:rsidR="00F463CA" w:rsidRPr="008D025D" w:rsidRDefault="00F463CA" w:rsidP="00F463C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2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22" w:type="dxa"/>
          </w:tcPr>
          <w:p w14:paraId="4C5047B2" w14:textId="77777777" w:rsidR="00F463CA" w:rsidRPr="008D025D" w:rsidRDefault="00F463CA" w:rsidP="00F463CA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EDB5F5D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00E65B9D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0554DEF" w14:textId="77777777" w:rsidR="00F463CA" w:rsidRPr="00F463CA" w:rsidRDefault="00F463CA" w:rsidP="00F463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039B90A3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086EC9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188EBB46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  <w:tab w:val="decimal" w:pos="7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6B328A3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122AD0E5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F9C8A8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37C2742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63CA" w:rsidRPr="00F463CA" w14:paraId="6383368D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48146F91" w14:textId="70176EA0" w:rsidR="00F463CA" w:rsidRPr="008D025D" w:rsidRDefault="00F463CA" w:rsidP="00F463C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25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2" w:type="dxa"/>
          </w:tcPr>
          <w:p w14:paraId="5308E87D" w14:textId="77777777" w:rsidR="00F463CA" w:rsidRPr="008D025D" w:rsidRDefault="00F463CA" w:rsidP="00F463C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02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7CBE2F2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03CE2819" w14:textId="77777777" w:rsidR="00F463CA" w:rsidRPr="00F463CA" w:rsidRDefault="00F463CA" w:rsidP="00F4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</w:rPr>
              <w:t>67,649</w:t>
            </w:r>
          </w:p>
        </w:tc>
        <w:tc>
          <w:tcPr>
            <w:tcW w:w="236" w:type="dxa"/>
            <w:shd w:val="clear" w:color="auto" w:fill="auto"/>
          </w:tcPr>
          <w:p w14:paraId="16E4F3D1" w14:textId="77777777" w:rsidR="00F463CA" w:rsidRPr="00F463CA" w:rsidRDefault="00F463CA" w:rsidP="00F463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686A5D42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</w:rPr>
              <w:t>67,649</w:t>
            </w:r>
          </w:p>
        </w:tc>
        <w:tc>
          <w:tcPr>
            <w:tcW w:w="236" w:type="dxa"/>
          </w:tcPr>
          <w:p w14:paraId="53889FF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3B6EA625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Pr="00F463CA">
              <w:rPr>
                <w:rFonts w:asciiTheme="majorBidi" w:hAnsiTheme="majorBidi" w:cstheme="majorBidi"/>
                <w:sz w:val="28"/>
                <w:szCs w:val="28"/>
              </w:rPr>
              <w:t>,649</w:t>
            </w:r>
          </w:p>
        </w:tc>
        <w:tc>
          <w:tcPr>
            <w:tcW w:w="236" w:type="dxa"/>
          </w:tcPr>
          <w:p w14:paraId="1EE8AF3D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5F9769CF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C3224F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F08110F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67,649</w:t>
            </w:r>
          </w:p>
        </w:tc>
      </w:tr>
      <w:tr w:rsidR="00F463CA" w:rsidRPr="00F463CA" w14:paraId="508BB243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3BD0B1B7" w14:textId="77777777" w:rsidR="00F463CA" w:rsidRPr="008D025D" w:rsidRDefault="00F463CA" w:rsidP="00F463C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503E81EF" w14:textId="77777777" w:rsidR="00F463CA" w:rsidRPr="008D025D" w:rsidRDefault="00F463CA" w:rsidP="00F463CA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90BA078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1E17CBA0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EB7D2A" w14:textId="77777777" w:rsidR="00F463CA" w:rsidRPr="00F463CA" w:rsidRDefault="00F463CA" w:rsidP="00F463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122D650A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289ED9F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306DE76C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53DB0D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430739C5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7400F51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F984B40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63CA" w:rsidRPr="00F463CA" w14:paraId="593F6C03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1A429048" w14:textId="77777777" w:rsidR="00F463CA" w:rsidRPr="008D025D" w:rsidRDefault="00F463CA" w:rsidP="00F463C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2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22" w:type="dxa"/>
          </w:tcPr>
          <w:p w14:paraId="06A5C8C4" w14:textId="77777777" w:rsidR="00F463CA" w:rsidRPr="008D025D" w:rsidRDefault="00F463CA" w:rsidP="00F463CA">
            <w:pPr>
              <w:pStyle w:val="acctfourfigures"/>
              <w:tabs>
                <w:tab w:val="clear" w:pos="765"/>
                <w:tab w:val="decimal" w:pos="790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113B9EF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0CD0B82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E367296" w14:textId="77777777" w:rsidR="00F463CA" w:rsidRPr="00F463CA" w:rsidRDefault="00F463CA" w:rsidP="00F463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49D6AEF8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034F10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35FCF307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0421B1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6D8D6E72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460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5D301E0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AFBCEF5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63CA" w:rsidRPr="00F463CA" w14:paraId="6BC6A675" w14:textId="77777777" w:rsidTr="00454B86">
        <w:trPr>
          <w:trHeight w:val="256"/>
        </w:trPr>
        <w:tc>
          <w:tcPr>
            <w:tcW w:w="2238" w:type="dxa"/>
            <w:shd w:val="clear" w:color="auto" w:fill="auto"/>
          </w:tcPr>
          <w:p w14:paraId="711F9537" w14:textId="77777777" w:rsidR="00F463CA" w:rsidRPr="008D025D" w:rsidRDefault="00F463CA" w:rsidP="00F463C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25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122" w:type="dxa"/>
          </w:tcPr>
          <w:p w14:paraId="63AC4EEC" w14:textId="77777777" w:rsidR="00F463CA" w:rsidRPr="008D025D" w:rsidRDefault="00F463CA" w:rsidP="00F463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02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645C9BF5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4FD7F93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81A74D" w14:textId="77777777" w:rsidR="00F463CA" w:rsidRPr="00F463CA" w:rsidRDefault="00F463CA" w:rsidP="00F463C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27FBFE67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095B8F8F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189F2822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CD36942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" w:type="dxa"/>
          </w:tcPr>
          <w:p w14:paraId="4579D8B3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6E7B2F0E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6C918BC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63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14,371</w:t>
            </w:r>
          </w:p>
        </w:tc>
      </w:tr>
    </w:tbl>
    <w:p w14:paraId="1FCC5622" w14:textId="0F3F43CF" w:rsidR="00D42CF2" w:rsidRPr="00F463CA" w:rsidRDefault="00D42CF2" w:rsidP="003C11BA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F67CCD3" w14:textId="77777777" w:rsidR="00D42CF2" w:rsidRPr="00F463CA" w:rsidRDefault="00D42CF2" w:rsidP="00D42CF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</w:t>
      </w:r>
      <w:r w:rsidRPr="00F463C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14:paraId="6C298787" w14:textId="77777777" w:rsidR="00D42CF2" w:rsidRPr="00F463CA" w:rsidRDefault="00D42CF2" w:rsidP="00D42CF2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D42CF2" w:rsidRPr="00F463CA" w14:paraId="3B5A1A9F" w14:textId="77777777" w:rsidTr="00454B86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10412DD2" w14:textId="77777777" w:rsidR="00D42CF2" w:rsidRPr="00F463CA" w:rsidRDefault="00D42CF2" w:rsidP="00454B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79ACC" w14:textId="77777777" w:rsidR="00D42CF2" w:rsidRPr="00F463CA" w:rsidRDefault="00D42CF2" w:rsidP="00454B86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14:paraId="004A3EDB" w14:textId="77777777" w:rsidR="00D42CF2" w:rsidRPr="00F463CA" w:rsidRDefault="00D42CF2" w:rsidP="00454B86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42CF2" w:rsidRPr="00F463CA" w14:paraId="246657CE" w14:textId="77777777" w:rsidTr="00454B86">
        <w:trPr>
          <w:trHeight w:val="1289"/>
        </w:trPr>
        <w:tc>
          <w:tcPr>
            <w:tcW w:w="4410" w:type="dxa"/>
            <w:shd w:val="clear" w:color="auto" w:fill="auto"/>
          </w:tcPr>
          <w:p w14:paraId="0ABC0F0C" w14:textId="77777777" w:rsidR="00D42CF2" w:rsidRPr="00F463CA" w:rsidRDefault="00D42CF2" w:rsidP="00454B86">
            <w:pPr>
              <w:pStyle w:val="block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    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6B99F395" w14:textId="77777777" w:rsidR="00D42CF2" w:rsidRPr="00F463CA" w:rsidRDefault="00D42CF2" w:rsidP="00454B8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0C228C20" w14:textId="77777777" w:rsidR="00D42CF2" w:rsidRPr="00F463CA" w:rsidRDefault="00D42CF2" w:rsidP="00454B86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F4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42CF2" w:rsidRPr="00F463CA" w14:paraId="432720B1" w14:textId="77777777" w:rsidTr="00454B86">
        <w:tc>
          <w:tcPr>
            <w:tcW w:w="4410" w:type="dxa"/>
            <w:shd w:val="clear" w:color="auto" w:fill="auto"/>
          </w:tcPr>
          <w:p w14:paraId="05434BD0" w14:textId="77777777" w:rsidR="00D42CF2" w:rsidRPr="00F463CA" w:rsidRDefault="00D42CF2" w:rsidP="00454B86">
            <w:pPr>
              <w:pStyle w:val="block"/>
              <w:spacing w:after="0" w:line="240" w:lineRule="atLeast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01C0131A" w14:textId="77777777" w:rsidR="00D42CF2" w:rsidRPr="00F463CA" w:rsidRDefault="00D42CF2" w:rsidP="00454B8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40A98A30" w14:textId="77777777" w:rsidR="00D42CF2" w:rsidRPr="00F463CA" w:rsidRDefault="00D42CF2" w:rsidP="00454B8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C3A7F49" w14:textId="77777777" w:rsidR="00D42CF2" w:rsidRPr="00F463CA" w:rsidRDefault="00D42CF2" w:rsidP="00D4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F463C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x-none"/>
        </w:rPr>
        <w:lastRenderedPageBreak/>
        <w:t xml:space="preserve">การค้ำประกัน </w:t>
      </w:r>
    </w:p>
    <w:p w14:paraId="7B31F05A" w14:textId="77777777" w:rsidR="00D42CF2" w:rsidRPr="00F463CA" w:rsidRDefault="00D42CF2" w:rsidP="00D4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EAEEC" w14:textId="2E305DAE" w:rsidR="00D42CF2" w:rsidRPr="00F463CA" w:rsidRDefault="00D42CF2" w:rsidP="00D4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463CA">
        <w:rPr>
          <w:rFonts w:asciiTheme="majorBidi" w:hAnsiTheme="majorBidi" w:cstheme="majorBidi"/>
          <w:sz w:val="30"/>
          <w:szCs w:val="30"/>
        </w:rPr>
        <w:t xml:space="preserve">30 </w:t>
      </w:r>
      <w:r w:rsidR="00F463CA" w:rsidRPr="00F463C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</w:rPr>
        <w:t xml:space="preserve">2564 </w:t>
      </w:r>
      <w:r w:rsidRPr="00F463CA">
        <w:rPr>
          <w:rFonts w:asciiTheme="majorBidi" w:hAnsiTheme="majorBidi" w:cstheme="majorBidi"/>
          <w:sz w:val="30"/>
          <w:szCs w:val="30"/>
          <w:cs/>
        </w:rPr>
        <w:t>กลุ่มบริษัทให้การค้ำประกันวงเงินสินเชื่อและสัญญากู้เงินกับธนาคารแห่ง</w:t>
      </w:r>
      <w:r w:rsidR="00B60AD4" w:rsidRPr="00F463CA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F463CA">
        <w:rPr>
          <w:rFonts w:asciiTheme="majorBidi" w:hAnsiTheme="majorBidi" w:cstheme="majorBidi"/>
          <w:sz w:val="30"/>
          <w:szCs w:val="30"/>
          <w:cs/>
        </w:rPr>
        <w:t>สำหรับหนี้สินของบริษัทร่วม เป็นจำนวนเงินทั้งสิ้น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4E7959">
        <w:rPr>
          <w:rFonts w:asciiTheme="majorBidi" w:hAnsiTheme="majorBidi" w:cstheme="majorBidi"/>
          <w:sz w:val="30"/>
          <w:szCs w:val="30"/>
        </w:rPr>
        <w:t>230</w:t>
      </w:r>
      <w:r w:rsidR="00F04029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463C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F463CA">
        <w:rPr>
          <w:rFonts w:asciiTheme="majorBidi" w:hAnsiTheme="majorBidi" w:cstheme="majorBidi"/>
          <w:i/>
          <w:iCs/>
          <w:sz w:val="30"/>
          <w:szCs w:val="30"/>
        </w:rPr>
        <w:t xml:space="preserve">2563 : 1,140 </w:t>
      </w: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AE961E3" w14:textId="77777777" w:rsidR="00D42CF2" w:rsidRPr="00F463CA" w:rsidRDefault="00D42CF2" w:rsidP="00D4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D0640" w14:textId="77777777" w:rsidR="00D42CF2" w:rsidRPr="00F463CA" w:rsidRDefault="00D42CF2" w:rsidP="00D42CF2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ภาระผูกพันกับกิจการที่ไม่เกี่ยวข้องกัน</w:t>
      </w:r>
    </w:p>
    <w:p w14:paraId="29C5955A" w14:textId="77777777" w:rsidR="00D42CF2" w:rsidRPr="00F463CA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D42CF2" w:rsidRPr="00F463CA" w14:paraId="5ED92775" w14:textId="77777777" w:rsidTr="00454B86">
        <w:tc>
          <w:tcPr>
            <w:tcW w:w="2045" w:type="pct"/>
          </w:tcPr>
          <w:p w14:paraId="1BFF57D8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2DD9AB26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28794B1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76601381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3CA" w:rsidRPr="00F463CA" w14:paraId="628B2A2E" w14:textId="77777777" w:rsidTr="00454B86">
        <w:tc>
          <w:tcPr>
            <w:tcW w:w="2045" w:type="pct"/>
          </w:tcPr>
          <w:p w14:paraId="4BCBAD69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C8834A" w14:textId="018EBF2E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882C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B1D51A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2D7A" w14:textId="77777777" w:rsidR="00F463CA" w:rsidRPr="00F463CA" w:rsidRDefault="00F463CA" w:rsidP="00F4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624B80" w14:textId="26FC55B1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77D1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BC72C2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463CA" w:rsidRPr="00F463CA" w14:paraId="127B1D27" w14:textId="77777777" w:rsidTr="00454B86">
        <w:tc>
          <w:tcPr>
            <w:tcW w:w="2045" w:type="pct"/>
          </w:tcPr>
          <w:p w14:paraId="0FDE1F46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627DDF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ABC0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60D97C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46A41" w14:textId="77777777" w:rsidR="00F463CA" w:rsidRPr="00F463CA" w:rsidRDefault="00F463CA" w:rsidP="00F4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ECEAFF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18FF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CBB8BE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463CA" w:rsidRPr="00F463CA" w14:paraId="40AB64D0" w14:textId="77777777" w:rsidTr="00454B86">
        <w:tc>
          <w:tcPr>
            <w:tcW w:w="2045" w:type="pct"/>
          </w:tcPr>
          <w:p w14:paraId="181A29A0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EBBAB67" w14:textId="77777777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3CA" w:rsidRPr="00F463CA" w14:paraId="0BFC0C38" w14:textId="77777777" w:rsidTr="00454B86">
        <w:tc>
          <w:tcPr>
            <w:tcW w:w="2045" w:type="pct"/>
          </w:tcPr>
          <w:p w14:paraId="0A47439A" w14:textId="2ECD42AB" w:rsidR="00F463CA" w:rsidRPr="00F463CA" w:rsidRDefault="00F463CA" w:rsidP="00F4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="001428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5" w:type="pct"/>
          </w:tcPr>
          <w:p w14:paraId="6AF91BB9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A96B8F" w14:textId="77777777" w:rsidR="00F463CA" w:rsidRPr="00F463CA" w:rsidRDefault="00F463CA" w:rsidP="00F4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B9047C3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1DAC3A" w14:textId="77777777" w:rsidR="00F463CA" w:rsidRPr="00F463CA" w:rsidRDefault="00F463CA" w:rsidP="00F4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265033D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3A10A7" w14:textId="77777777" w:rsidR="00F463CA" w:rsidRPr="00F463CA" w:rsidRDefault="00F463CA" w:rsidP="00F4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269DBA2D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3CA" w:rsidRPr="00F463CA" w14:paraId="648CC751" w14:textId="77777777" w:rsidTr="00454B86">
        <w:tc>
          <w:tcPr>
            <w:tcW w:w="2045" w:type="pct"/>
          </w:tcPr>
          <w:p w14:paraId="5F6D78D7" w14:textId="77777777" w:rsidR="00F463CA" w:rsidRPr="00F463CA" w:rsidRDefault="00F463CA" w:rsidP="00F4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05C1A84D" w14:textId="0E64CF54" w:rsidR="00F463CA" w:rsidRPr="00F463CA" w:rsidRDefault="00F04029" w:rsidP="00F463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040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1,264,447</w:t>
            </w:r>
          </w:p>
        </w:tc>
        <w:tc>
          <w:tcPr>
            <w:tcW w:w="128" w:type="pct"/>
          </w:tcPr>
          <w:p w14:paraId="71623D6E" w14:textId="77777777" w:rsidR="00F463CA" w:rsidRPr="00F463CA" w:rsidRDefault="00F463CA" w:rsidP="00F4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60DB8C49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1,373,746</w:t>
            </w:r>
          </w:p>
        </w:tc>
        <w:tc>
          <w:tcPr>
            <w:tcW w:w="147" w:type="pct"/>
          </w:tcPr>
          <w:p w14:paraId="61A1B8F0" w14:textId="77777777" w:rsidR="00F463CA" w:rsidRPr="00F463CA" w:rsidRDefault="00F463CA" w:rsidP="00F4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1440C906" w14:textId="32892A9C" w:rsidR="00F463CA" w:rsidRPr="00F463CA" w:rsidRDefault="00F04029" w:rsidP="00F463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4029">
              <w:rPr>
                <w:rFonts w:asciiTheme="majorBidi" w:hAnsiTheme="majorBidi" w:cstheme="majorBidi"/>
                <w:sz w:val="30"/>
                <w:szCs w:val="30"/>
              </w:rPr>
              <w:t>1,264,447</w:t>
            </w:r>
          </w:p>
        </w:tc>
        <w:tc>
          <w:tcPr>
            <w:tcW w:w="147" w:type="pct"/>
          </w:tcPr>
          <w:p w14:paraId="146CABFF" w14:textId="77777777" w:rsidR="00F463CA" w:rsidRPr="00F463CA" w:rsidRDefault="00F463CA" w:rsidP="00F4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280F0DAF" w14:textId="77777777" w:rsidR="00F463CA" w:rsidRPr="00F463CA" w:rsidRDefault="00F463CA" w:rsidP="00F463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1,373,746</w:t>
            </w:r>
          </w:p>
        </w:tc>
      </w:tr>
    </w:tbl>
    <w:p w14:paraId="6208E497" w14:textId="5AB33CF9" w:rsidR="00B71028" w:rsidRPr="0014283C" w:rsidRDefault="00B71028" w:rsidP="00F0402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</w:p>
    <w:sectPr w:rsidR="00B71028" w:rsidRPr="0014283C" w:rsidSect="00D42CF2">
      <w:headerReference w:type="default" r:id="rId15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7A71B" w14:textId="77777777" w:rsidR="0030067B" w:rsidRDefault="0030067B">
      <w:r>
        <w:separator/>
      </w:r>
    </w:p>
  </w:endnote>
  <w:endnote w:type="continuationSeparator" w:id="0">
    <w:p w14:paraId="1C9C50B9" w14:textId="77777777" w:rsidR="0030067B" w:rsidRDefault="00300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5266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A7C15A" w14:textId="08BF2CFF" w:rsidR="00642064" w:rsidRPr="00603F2D" w:rsidRDefault="00642064" w:rsidP="00603F2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3F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F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F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CDD0F" w14:textId="171F2B8D" w:rsidR="00642064" w:rsidRPr="00005ACB" w:rsidRDefault="00642064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D95A0C" w14:textId="77777777" w:rsidR="00642064" w:rsidRPr="002E241D" w:rsidRDefault="00642064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84801" w14:textId="77777777" w:rsidR="0030067B" w:rsidRDefault="0030067B">
      <w:r>
        <w:separator/>
      </w:r>
    </w:p>
  </w:footnote>
  <w:footnote w:type="continuationSeparator" w:id="0">
    <w:p w14:paraId="4A31E45C" w14:textId="77777777" w:rsidR="0030067B" w:rsidRDefault="00300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C171A" w14:textId="77777777" w:rsidR="00642064" w:rsidRPr="00BB549B" w:rsidRDefault="00642064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EEFEC8" w14:textId="77777777" w:rsidR="00642064" w:rsidRPr="00FA7747" w:rsidRDefault="00642064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B143A7" w14:textId="00457814" w:rsidR="00642064" w:rsidRPr="00AF256D" w:rsidRDefault="00642064" w:rsidP="00DA329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/>
        <w:sz w:val="32"/>
        <w:szCs w:val="32"/>
        <w:lang w:bidi="th-TH"/>
      </w:rPr>
      <w:t xml:space="preserve">2564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667D4764" w14:textId="77777777" w:rsidR="00642064" w:rsidRPr="004F6D6D" w:rsidRDefault="00642064" w:rsidP="006D7013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F5CA" w14:textId="77777777" w:rsidR="00642064" w:rsidRPr="00BB549B" w:rsidRDefault="00642064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BCE4443" w14:textId="77777777" w:rsidR="00642064" w:rsidRPr="00FA7747" w:rsidRDefault="00642064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1DA9B7" w14:textId="33BC6FB6" w:rsidR="00642064" w:rsidRPr="00AF256D" w:rsidRDefault="00642064" w:rsidP="004B37A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/>
        <w:sz w:val="32"/>
        <w:szCs w:val="32"/>
        <w:lang w:bidi="th-TH"/>
      </w:rPr>
      <w:t xml:space="preserve">2564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7404901E" w14:textId="77777777" w:rsidR="00642064" w:rsidRPr="007938D5" w:rsidRDefault="00642064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A3B4" w14:textId="77777777" w:rsidR="00642064" w:rsidRPr="00BB549B" w:rsidRDefault="00642064" w:rsidP="00574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468DED8" w14:textId="77777777" w:rsidR="00642064" w:rsidRPr="00FA7747" w:rsidRDefault="00642064" w:rsidP="00574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39F5FB" w14:textId="71B27D9E" w:rsidR="00642064" w:rsidRPr="00AF256D" w:rsidRDefault="00642064" w:rsidP="005745F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/>
        <w:sz w:val="32"/>
        <w:szCs w:val="32"/>
        <w:lang w:bidi="th-TH"/>
      </w:rPr>
      <w:t xml:space="preserve">2564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289EA595" w14:textId="77777777" w:rsidR="00642064" w:rsidRPr="007938D5" w:rsidRDefault="00642064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3A3DF5"/>
    <w:multiLevelType w:val="hybridMultilevel"/>
    <w:tmpl w:val="CCFEBA36"/>
    <w:lvl w:ilvl="0" w:tplc="2290453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3173FB3"/>
    <w:multiLevelType w:val="hybridMultilevel"/>
    <w:tmpl w:val="CE9A9612"/>
    <w:lvl w:ilvl="0" w:tplc="00BA3558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7461A6"/>
    <w:multiLevelType w:val="hybridMultilevel"/>
    <w:tmpl w:val="786EAB76"/>
    <w:lvl w:ilvl="0" w:tplc="DE24C9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20" w15:restartNumberingAfterBreak="0">
    <w:nsid w:val="63946D27"/>
    <w:multiLevelType w:val="hybridMultilevel"/>
    <w:tmpl w:val="8132D6C2"/>
    <w:lvl w:ilvl="0" w:tplc="B41AF58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30" w15:restartNumberingAfterBreak="0">
    <w:nsid w:val="7FF820D3"/>
    <w:multiLevelType w:val="hybridMultilevel"/>
    <w:tmpl w:val="C582AD08"/>
    <w:lvl w:ilvl="0" w:tplc="F00A77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9"/>
  </w:num>
  <w:num w:numId="5">
    <w:abstractNumId w:val="29"/>
  </w:num>
  <w:num w:numId="6">
    <w:abstractNumId w:val="7"/>
  </w:num>
  <w:num w:numId="7">
    <w:abstractNumId w:val="19"/>
  </w:num>
  <w:num w:numId="8">
    <w:abstractNumId w:val="4"/>
  </w:num>
  <w:num w:numId="9">
    <w:abstractNumId w:val="15"/>
  </w:num>
  <w:num w:numId="10">
    <w:abstractNumId w:val="2"/>
  </w:num>
  <w:num w:numId="11">
    <w:abstractNumId w:val="0"/>
  </w:num>
  <w:num w:numId="12">
    <w:abstractNumId w:val="21"/>
  </w:num>
  <w:num w:numId="13">
    <w:abstractNumId w:val="0"/>
  </w:num>
  <w:num w:numId="14">
    <w:abstractNumId w:val="10"/>
  </w:num>
  <w:num w:numId="15">
    <w:abstractNumId w:val="28"/>
  </w:num>
  <w:num w:numId="16">
    <w:abstractNumId w:val="6"/>
  </w:num>
  <w:num w:numId="17">
    <w:abstractNumId w:val="26"/>
  </w:num>
  <w:num w:numId="18">
    <w:abstractNumId w:val="27"/>
  </w:num>
  <w:num w:numId="19">
    <w:abstractNumId w:val="22"/>
  </w:num>
  <w:num w:numId="20">
    <w:abstractNumId w:val="23"/>
  </w:num>
  <w:num w:numId="21">
    <w:abstractNumId w:val="13"/>
  </w:num>
  <w:num w:numId="22">
    <w:abstractNumId w:val="0"/>
  </w:num>
  <w:num w:numId="23">
    <w:abstractNumId w:val="1"/>
  </w:num>
  <w:num w:numId="24">
    <w:abstractNumId w:val="0"/>
  </w:num>
  <w:num w:numId="25">
    <w:abstractNumId w:val="11"/>
  </w:num>
  <w:num w:numId="26">
    <w:abstractNumId w:val="12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6"/>
  </w:num>
  <w:num w:numId="38">
    <w:abstractNumId w:val="0"/>
  </w:num>
  <w:num w:numId="39">
    <w:abstractNumId w:val="0"/>
  </w:num>
  <w:num w:numId="40">
    <w:abstractNumId w:val="24"/>
  </w:num>
  <w:num w:numId="41">
    <w:abstractNumId w:val="17"/>
  </w:num>
  <w:num w:numId="42">
    <w:abstractNumId w:val="20"/>
  </w:num>
  <w:num w:numId="43">
    <w:abstractNumId w:val="25"/>
  </w:num>
  <w:num w:numId="44">
    <w:abstractNumId w:val="0"/>
  </w:num>
  <w:num w:numId="45">
    <w:abstractNumId w:val="8"/>
  </w:num>
  <w:num w:numId="46">
    <w:abstractNumId w:val="0"/>
  </w:num>
  <w:num w:numId="47">
    <w:abstractNumId w:val="5"/>
  </w:num>
  <w:num w:numId="48">
    <w:abstractNumId w:val="30"/>
  </w:num>
  <w:num w:numId="49">
    <w:abstractNumId w:val="18"/>
  </w:num>
  <w:num w:numId="5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A5F"/>
    <w:rsid w:val="000967D6"/>
    <w:rsid w:val="000969F9"/>
    <w:rsid w:val="00096A4A"/>
    <w:rsid w:val="00096F1D"/>
    <w:rsid w:val="000972EB"/>
    <w:rsid w:val="00097659"/>
    <w:rsid w:val="000977AD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FA"/>
    <w:rsid w:val="000D1947"/>
    <w:rsid w:val="000D1A4F"/>
    <w:rsid w:val="000D1D6F"/>
    <w:rsid w:val="000D1F12"/>
    <w:rsid w:val="000D219A"/>
    <w:rsid w:val="000D21E5"/>
    <w:rsid w:val="000D21F6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D0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3D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38A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735"/>
    <w:rsid w:val="003727F4"/>
    <w:rsid w:val="00372A4F"/>
    <w:rsid w:val="00372AAC"/>
    <w:rsid w:val="00372B9B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49F1"/>
    <w:rsid w:val="005E4A63"/>
    <w:rsid w:val="005E4E32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884"/>
    <w:rsid w:val="00644936"/>
    <w:rsid w:val="00644A13"/>
    <w:rsid w:val="00644C2B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DE5"/>
    <w:rsid w:val="00B360C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semiHidden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17</Pages>
  <Words>2400</Words>
  <Characters>13685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Orathai, Nuchprasert</cp:lastModifiedBy>
  <cp:revision>3</cp:revision>
  <cp:lastPrinted>2021-11-05T11:18:00Z</cp:lastPrinted>
  <dcterms:created xsi:type="dcterms:W3CDTF">2021-11-08T07:39:00Z</dcterms:created>
  <dcterms:modified xsi:type="dcterms:W3CDTF">2021-11-10T02:50:00Z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