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6F6C88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6F6C88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6F6C88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6F6C88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1F761BAF" w14:textId="77777777" w:rsidR="00BE6589" w:rsidRPr="001148E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1148E7">
        <w:rPr>
          <w:rFonts w:ascii="Angsana New" w:hAnsi="Angsana New" w:hint="cs"/>
          <w:sz w:val="28"/>
          <w:szCs w:val="28"/>
          <w:cs/>
        </w:rPr>
        <w:t>ลูกหนี้การค้า</w:t>
      </w:r>
    </w:p>
    <w:p w14:paraId="3292CE51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4501BD50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6E32282A" w:rsidR="00BE6589" w:rsidRPr="00676D5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153BD410" w14:textId="735D6086" w:rsidR="00676D50" w:rsidRPr="006F6C88" w:rsidRDefault="00676D50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val="th-TH"/>
        </w:rPr>
        <w:t>เงินปันผล</w:t>
      </w:r>
    </w:p>
    <w:p w14:paraId="26F7B085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64666507" w:rsidR="00EA193F" w:rsidRPr="00B2231E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6D4C5A22" w14:textId="77777777" w:rsidR="00BE6589" w:rsidRPr="006F6C88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60C4E">
        <w:rPr>
          <w:rFonts w:ascii="Angsana New" w:hAnsi="Angsana New"/>
          <w:sz w:val="30"/>
          <w:szCs w:val="30"/>
          <w:cs/>
        </w:rPr>
        <w:br w:type="page"/>
      </w:r>
      <w:r w:rsidR="00BE6589" w:rsidRPr="006F6C8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545C3F12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F6C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28A2" w:rsidRPr="00BF28A2">
        <w:rPr>
          <w:rFonts w:asciiTheme="majorBidi" w:hAnsiTheme="majorBidi" w:cstheme="majorBidi"/>
          <w:sz w:val="28"/>
          <w:szCs w:val="28"/>
        </w:rPr>
        <w:t>10</w:t>
      </w:r>
      <w:r w:rsidR="007C49A6" w:rsidRPr="00BF28A2">
        <w:rPr>
          <w:rFonts w:asciiTheme="majorBidi" w:hAnsiTheme="majorBidi" w:cstheme="majorBidi"/>
          <w:sz w:val="28"/>
          <w:szCs w:val="28"/>
        </w:rPr>
        <w:t xml:space="preserve"> </w:t>
      </w:r>
      <w:r w:rsidR="003912B5" w:rsidRPr="00BF28A2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407A8E" w:rsidRPr="00BF28A2">
        <w:rPr>
          <w:rFonts w:asciiTheme="majorBidi" w:hAnsiTheme="majorBidi" w:cstheme="majorBidi" w:hint="cs"/>
          <w:sz w:val="28"/>
          <w:szCs w:val="28"/>
          <w:cs/>
        </w:rPr>
        <w:t>ศ</w:t>
      </w:r>
      <w:r w:rsidR="003912B5" w:rsidRPr="00BF28A2">
        <w:rPr>
          <w:rFonts w:asciiTheme="majorBidi" w:hAnsiTheme="majorBidi" w:cstheme="majorBidi" w:hint="cs"/>
          <w:sz w:val="28"/>
          <w:szCs w:val="28"/>
          <w:cs/>
        </w:rPr>
        <w:t>จิกายน</w:t>
      </w:r>
      <w:r w:rsidRPr="00BF28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F28A2"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00C86B67" w14:textId="125B8FD2" w:rsidR="001C41B1" w:rsidRPr="00BE6589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560C4E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BD1713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3A60CF7A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F6C88">
        <w:rPr>
          <w:rFonts w:ascii="Angsana New" w:hAnsi="Angsana New"/>
          <w:sz w:val="28"/>
          <w:szCs w:val="28"/>
        </w:rPr>
        <w:t xml:space="preserve">34 </w:t>
      </w:r>
      <w:r w:rsidRPr="006F6C88">
        <w:rPr>
          <w:rFonts w:ascii="Angsana New" w:hAnsi="Angsana New"/>
          <w:sz w:val="28"/>
          <w:szCs w:val="28"/>
          <w:cs/>
        </w:rPr>
        <w:t>เรื่อง</w:t>
      </w:r>
      <w:r>
        <w:rPr>
          <w:rFonts w:ascii="Angsana New" w:hAnsi="Angsana New"/>
          <w:sz w:val="28"/>
          <w:szCs w:val="28"/>
        </w:rPr>
        <w:br/>
      </w:r>
      <w:r w:rsidRPr="006F6C88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F6C88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F6C88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6F6C88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6C88">
        <w:rPr>
          <w:rFonts w:ascii="Angsana New" w:hAnsi="Angsana New"/>
          <w:sz w:val="28"/>
          <w:szCs w:val="28"/>
        </w:rPr>
        <w:t xml:space="preserve"> </w:t>
      </w:r>
      <w:r w:rsidR="00CB06E1" w:rsidRPr="00CB06E1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CB06E1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CB06E1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B06E1">
        <w:rPr>
          <w:rFonts w:ascii="Angsana New" w:hAnsi="Angsana New"/>
          <w:sz w:val="28"/>
          <w:szCs w:val="28"/>
        </w:rPr>
        <w:br/>
      </w:r>
      <w:r w:rsidR="00CB06E1" w:rsidRPr="00CB06E1">
        <w:rPr>
          <w:rFonts w:ascii="Angsana New" w:hAnsi="Angsana New" w:hint="cs"/>
          <w:sz w:val="28"/>
          <w:szCs w:val="28"/>
        </w:rPr>
        <w:t xml:space="preserve">31 </w:t>
      </w:r>
      <w:r w:rsidR="00CB06E1" w:rsidRPr="00CB06E1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CB06E1">
        <w:rPr>
          <w:rFonts w:ascii="Angsana New" w:hAnsi="Angsana New" w:hint="cs"/>
          <w:sz w:val="28"/>
          <w:szCs w:val="28"/>
        </w:rPr>
        <w:t xml:space="preserve"> 2563</w:t>
      </w:r>
      <w:r w:rsidR="00CB06E1">
        <w:rPr>
          <w:rFonts w:ascii="Angsana New" w:hAnsi="Angsana New" w:hint="cs"/>
          <w:sz w:val="28"/>
          <w:szCs w:val="28"/>
          <w:cs/>
        </w:rPr>
        <w:t xml:space="preserve"> </w:t>
      </w:r>
      <w:r w:rsidR="00CB06E1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4F491C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5AD88579" w:rsidR="00BE6589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>การบัญชีขอ</w:t>
      </w:r>
      <w:r w:rsidRPr="004F491C">
        <w:rPr>
          <w:rFonts w:ascii="Angsana New" w:hAnsi="Angsana New" w:hint="cs"/>
          <w:sz w:val="28"/>
          <w:szCs w:val="28"/>
          <w:cs/>
        </w:rPr>
        <w:t>ง</w:t>
      </w:r>
      <w:r w:rsidRPr="004F491C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F491C">
        <w:rPr>
          <w:rFonts w:ascii="Angsana New" w:hAnsi="Angsana New" w:hint="cs"/>
          <w:sz w:val="28"/>
          <w:szCs w:val="28"/>
          <w:cs/>
        </w:rPr>
        <w:t>ไว้</w:t>
      </w:r>
      <w:r w:rsidRPr="004F491C">
        <w:rPr>
          <w:rFonts w:ascii="Angsana New" w:hAnsi="Angsana New"/>
          <w:sz w:val="28"/>
          <w:szCs w:val="28"/>
          <w:cs/>
        </w:rPr>
        <w:t>ในงบการเงิน</w:t>
      </w:r>
      <w:r w:rsidR="00FC6D08"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4F491C">
        <w:rPr>
          <w:rFonts w:ascii="Angsana New" w:hAnsi="Angsana New"/>
          <w:sz w:val="28"/>
          <w:szCs w:val="28"/>
        </w:rPr>
        <w:t xml:space="preserve">31 </w:t>
      </w:r>
      <w:r w:rsidRPr="004F491C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4F491C">
        <w:rPr>
          <w:rFonts w:ascii="Angsana New" w:hAnsi="Angsana New"/>
          <w:sz w:val="28"/>
          <w:szCs w:val="28"/>
          <w:cs/>
        </w:rPr>
        <w:t xml:space="preserve"> </w:t>
      </w:r>
    </w:p>
    <w:p w14:paraId="1EC1B80A" w14:textId="77777777" w:rsidR="00F17CEC" w:rsidRPr="004F491C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3DFAC889" w:rsidR="00B907E7" w:rsidRPr="00BE340B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00384B9" w14:textId="77777777" w:rsidR="00C8301D" w:rsidRPr="006F6C88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990CC" w14:textId="4BEB61C0" w:rsidR="00BE6589" w:rsidRPr="006F6C88" w:rsidRDefault="00BE6589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>ความสัมพันธ์กับบริษัทย่อย</w:t>
      </w:r>
      <w:r w:rsidR="00C9164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บริษัทร่วม</w:t>
      </w:r>
      <w:r w:rsidR="008E7A62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ผู้บริหารสำคัญ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และบุคคลหรือกิจการอื่นที่เกี่ยวข้องกัน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71BB9">
        <w:rPr>
          <w:rFonts w:asciiTheme="majorBidi" w:hAnsiTheme="majorBidi" w:cstheme="majorBidi"/>
          <w:b/>
          <w:sz w:val="28"/>
          <w:szCs w:val="28"/>
          <w:cs/>
        </w:rPr>
        <w:t>นโยบายการกำหนดราคา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ไม่มีการเปลี่ยนแปลงอย่างมีสาระสำคัญในระหว่างงวด</w:t>
      </w:r>
    </w:p>
    <w:p w14:paraId="2D029745" w14:textId="77777777" w:rsidR="00CC556C" w:rsidRPr="008522C5" w:rsidRDefault="00CC556C" w:rsidP="00CC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  <w:highlight w:val="yellow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D77F25" w:rsidRPr="006F6C88" w14:paraId="2AB52BAB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0188B87C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1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751A0F49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C9641A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6011ECC5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F25" w:rsidRPr="006F6C88" w14:paraId="599DA97E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0358FA65" w14:textId="7C49421D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B7C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912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62" w:type="dxa"/>
          </w:tcPr>
          <w:p w14:paraId="078A9BCF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6B8800A1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8D15AD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E856AFC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6616EB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A8A1940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EF78B08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77F25" w:rsidRPr="006F6C88" w14:paraId="6B338ED4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107C1CB8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04667F70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7F25" w:rsidRPr="006F6C88" w14:paraId="33FB9C5D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33FB3C20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83E5AB0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29DB38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FCBBF8C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02D49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5611AC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F0F09D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44B9E11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C7C" w:rsidRPr="006F6C88" w14:paraId="264F5458" w14:textId="77777777" w:rsidTr="00311370">
        <w:trPr>
          <w:trHeight w:hRule="exact" w:val="374"/>
        </w:trPr>
        <w:tc>
          <w:tcPr>
            <w:tcW w:w="4230" w:type="dxa"/>
          </w:tcPr>
          <w:p w14:paraId="56AA5960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60339D8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73016B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AE46B4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F48C36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3D267" w14:textId="13F7C979" w:rsidR="003B7C7C" w:rsidRPr="006F6C88" w:rsidRDefault="00C77195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032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4,052</w:t>
            </w:r>
          </w:p>
        </w:tc>
        <w:tc>
          <w:tcPr>
            <w:tcW w:w="270" w:type="dxa"/>
          </w:tcPr>
          <w:p w14:paraId="7C9B8AA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6228B85" w14:textId="6C57F2D3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159,033</w:t>
            </w:r>
          </w:p>
        </w:tc>
      </w:tr>
      <w:tr w:rsidR="003B7C7C" w:rsidRPr="006F6C88" w14:paraId="09454CAE" w14:textId="77777777" w:rsidTr="00311370">
        <w:trPr>
          <w:trHeight w:hRule="exact" w:val="374"/>
        </w:trPr>
        <w:tc>
          <w:tcPr>
            <w:tcW w:w="4230" w:type="dxa"/>
          </w:tcPr>
          <w:p w14:paraId="4C638484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20DF9FE9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066CF6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8EDF8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210BF0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D3D93F" w14:textId="3EE6220A" w:rsidR="003B7C7C" w:rsidRPr="006F6C88" w:rsidRDefault="00C77195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257,665</w:t>
            </w:r>
          </w:p>
        </w:tc>
        <w:tc>
          <w:tcPr>
            <w:tcW w:w="270" w:type="dxa"/>
          </w:tcPr>
          <w:p w14:paraId="0741FE50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9C5EDED" w14:textId="2315D358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220,037</w:t>
            </w:r>
          </w:p>
        </w:tc>
      </w:tr>
      <w:tr w:rsidR="003B7C7C" w:rsidRPr="006F6C88" w14:paraId="33B96BBC" w14:textId="77777777" w:rsidTr="00311370">
        <w:trPr>
          <w:trHeight w:hRule="exact" w:val="374"/>
        </w:trPr>
        <w:tc>
          <w:tcPr>
            <w:tcW w:w="4230" w:type="dxa"/>
          </w:tcPr>
          <w:p w14:paraId="429B6FCD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601CD4F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D235BE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8A7C85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D7E9F6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74E9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E067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BDACB64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B7C7C" w:rsidRPr="006F6C88" w14:paraId="782CB9DC" w14:textId="77777777" w:rsidTr="00311370">
        <w:trPr>
          <w:trHeight w:hRule="exact" w:val="374"/>
        </w:trPr>
        <w:tc>
          <w:tcPr>
            <w:tcW w:w="4230" w:type="dxa"/>
          </w:tcPr>
          <w:p w14:paraId="6B66CBCF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61A5AD19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BEE7D50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74A28BF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0A1A8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A9741A" w14:textId="1A3B74D4" w:rsidR="003B7C7C" w:rsidRPr="006F6C88" w:rsidRDefault="00C77195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25,745</w:t>
            </w:r>
          </w:p>
        </w:tc>
        <w:tc>
          <w:tcPr>
            <w:tcW w:w="270" w:type="dxa"/>
          </w:tcPr>
          <w:p w14:paraId="30D8046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A2DC007" w14:textId="1BD83845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27,646</w:t>
            </w:r>
          </w:p>
        </w:tc>
      </w:tr>
      <w:tr w:rsidR="003B7C7C" w:rsidRPr="006F6C88" w14:paraId="100D31E0" w14:textId="77777777" w:rsidTr="00311370">
        <w:trPr>
          <w:trHeight w:hRule="exact" w:val="374"/>
        </w:trPr>
        <w:tc>
          <w:tcPr>
            <w:tcW w:w="4230" w:type="dxa"/>
          </w:tcPr>
          <w:p w14:paraId="66E32DA6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345B158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5563FF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8E1226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F289CF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9DBEB6" w14:textId="4063FDB4" w:rsidR="003B7C7C" w:rsidRPr="006F6C88" w:rsidRDefault="00C77195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5,10</w:t>
            </w:r>
            <w:r w:rsidR="00657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CAA375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19DBAD" w14:textId="27E99433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5,860</w:t>
            </w:r>
          </w:p>
        </w:tc>
      </w:tr>
      <w:tr w:rsidR="003B7C7C" w:rsidRPr="006F6C88" w14:paraId="1DA9E05F" w14:textId="77777777" w:rsidTr="00311370">
        <w:trPr>
          <w:trHeight w:hRule="exact" w:val="374"/>
        </w:trPr>
        <w:tc>
          <w:tcPr>
            <w:tcW w:w="4230" w:type="dxa"/>
          </w:tcPr>
          <w:p w14:paraId="653F106D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F660C5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8F3A71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65EF10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509BA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09C9B" w14:textId="17F01978" w:rsidR="003B7C7C" w:rsidRPr="006F6C88" w:rsidRDefault="00C77195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70" w:type="dxa"/>
          </w:tcPr>
          <w:p w14:paraId="2934A39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7514BF" w14:textId="0853B70E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2,384</w:t>
            </w:r>
          </w:p>
        </w:tc>
      </w:tr>
      <w:tr w:rsidR="003B7C7C" w:rsidRPr="006F6C88" w14:paraId="0C9B5EEE" w14:textId="77777777" w:rsidTr="00311370">
        <w:trPr>
          <w:trHeight w:hRule="exact" w:val="374"/>
        </w:trPr>
        <w:tc>
          <w:tcPr>
            <w:tcW w:w="4230" w:type="dxa"/>
          </w:tcPr>
          <w:p w14:paraId="19114F17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4813F022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FF02CD5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BF4B11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3B4ED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BAB6C" w14:textId="19F98A2B" w:rsidR="003B7C7C" w:rsidRPr="006F6C88" w:rsidRDefault="00C77195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14FC460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17FEEC" w14:textId="0124C20F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</w:tr>
      <w:tr w:rsidR="003B7C7C" w:rsidRPr="006F6C88" w14:paraId="2D041EE2" w14:textId="77777777" w:rsidTr="00311370">
        <w:trPr>
          <w:trHeight w:hRule="exact" w:val="374"/>
        </w:trPr>
        <w:tc>
          <w:tcPr>
            <w:tcW w:w="4230" w:type="dxa"/>
          </w:tcPr>
          <w:p w14:paraId="3F9596F8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รายได้ค่าขนส่ง</w:t>
            </w:r>
          </w:p>
        </w:tc>
        <w:tc>
          <w:tcPr>
            <w:tcW w:w="1062" w:type="dxa"/>
          </w:tcPr>
          <w:p w14:paraId="68CD7F02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E8E648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7B3E2C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0455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41BC6D" w14:textId="2EDA85D4" w:rsidR="003B7C7C" w:rsidRPr="00B47514" w:rsidRDefault="00B51AEF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920C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70" w:type="dxa"/>
          </w:tcPr>
          <w:p w14:paraId="46E691EA" w14:textId="77777777" w:rsidR="003B7C7C" w:rsidRPr="00B47514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14:paraId="1678A2A4" w14:textId="21AD0713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</w:tr>
      <w:tr w:rsidR="003B7C7C" w:rsidRPr="006F6C88" w14:paraId="6E384D76" w14:textId="77777777" w:rsidTr="00311370">
        <w:trPr>
          <w:trHeight w:hRule="exact" w:val="374"/>
        </w:trPr>
        <w:tc>
          <w:tcPr>
            <w:tcW w:w="4230" w:type="dxa"/>
          </w:tcPr>
          <w:p w14:paraId="12218B83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2BF1D80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7F9BAFE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287876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6342D4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079DE0" w14:textId="3531EC00" w:rsidR="003B7C7C" w:rsidRPr="009E12DA" w:rsidRDefault="00B51AEF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270" w:type="dxa"/>
          </w:tcPr>
          <w:p w14:paraId="72407290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77F680" w14:textId="26E7D1E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3B7C7C" w:rsidRPr="006F6C88" w14:paraId="00CACF60" w14:textId="77777777" w:rsidTr="00311370">
        <w:trPr>
          <w:trHeight w:hRule="exact" w:val="374"/>
        </w:trPr>
        <w:tc>
          <w:tcPr>
            <w:tcW w:w="4230" w:type="dxa"/>
          </w:tcPr>
          <w:p w14:paraId="01009438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0E42CEA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3FDEFB9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FE26D8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8FAF2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FB06B" w14:textId="44939CE2" w:rsidR="003B7C7C" w:rsidRPr="006F6C88" w:rsidRDefault="00B51AEF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2,393</w:t>
            </w:r>
          </w:p>
        </w:tc>
        <w:tc>
          <w:tcPr>
            <w:tcW w:w="270" w:type="dxa"/>
          </w:tcPr>
          <w:p w14:paraId="595FC602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A3C27AC" w14:textId="256B2EC8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1,437</w:t>
            </w:r>
          </w:p>
        </w:tc>
      </w:tr>
      <w:tr w:rsidR="003B7C7C" w:rsidRPr="006F6C88" w14:paraId="459B5DD1" w14:textId="77777777" w:rsidTr="00311370">
        <w:trPr>
          <w:trHeight w:hRule="exact" w:val="374"/>
        </w:trPr>
        <w:tc>
          <w:tcPr>
            <w:tcW w:w="4230" w:type="dxa"/>
          </w:tcPr>
          <w:p w14:paraId="7F8239D6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41F1CE24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47E02C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13DAC5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095ED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86B1F" w14:textId="0FC8A9FD" w:rsidR="003B7C7C" w:rsidRPr="00C76E37" w:rsidRDefault="00B51AEF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6E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</w:t>
            </w:r>
            <w:r w:rsidR="00C76E37" w:rsidRPr="00C76E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C825842" w14:textId="77777777" w:rsidR="003B7C7C" w:rsidRPr="00C76E37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80A734" w14:textId="3CA96582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</w:tr>
      <w:tr w:rsidR="003B7C7C" w:rsidRPr="006F6C88" w14:paraId="0F161477" w14:textId="77777777" w:rsidTr="00311370">
        <w:trPr>
          <w:trHeight w:hRule="exact" w:val="374"/>
        </w:trPr>
        <w:tc>
          <w:tcPr>
            <w:tcW w:w="4230" w:type="dxa"/>
          </w:tcPr>
          <w:p w14:paraId="746AF24A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45DDF925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ABC872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C35AC9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2BA56E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62EBF" w14:textId="0CB2C7EF" w:rsidR="003B7C7C" w:rsidRPr="00B47514" w:rsidRDefault="00C76E37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A45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73EC41A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99FB601" w14:textId="4176CA59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</w:tr>
      <w:tr w:rsidR="003B7C7C" w:rsidRPr="000E66A1" w14:paraId="7F781E42" w14:textId="77777777" w:rsidTr="000E66A1">
        <w:trPr>
          <w:trHeight w:hRule="exact" w:val="245"/>
        </w:trPr>
        <w:tc>
          <w:tcPr>
            <w:tcW w:w="4230" w:type="dxa"/>
          </w:tcPr>
          <w:p w14:paraId="5D1BD360" w14:textId="77777777" w:rsidR="003B7C7C" w:rsidRPr="000E66A1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0F88E1EB" w14:textId="77777777" w:rsidR="003B7C7C" w:rsidRPr="000E66A1" w:rsidRDefault="003B7C7C" w:rsidP="003B7C7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114FB842" w14:textId="77777777" w:rsidR="003B7C7C" w:rsidRPr="000E66A1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5" w:type="dxa"/>
          </w:tcPr>
          <w:p w14:paraId="3A5C852F" w14:textId="77777777" w:rsidR="003B7C7C" w:rsidRPr="000E66A1" w:rsidRDefault="003B7C7C" w:rsidP="003B7C7C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6E2150" w14:textId="77777777" w:rsidR="003B7C7C" w:rsidRPr="000E66A1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E00A73F" w14:textId="77777777" w:rsidR="003B7C7C" w:rsidRPr="000E66A1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A1CE3AB" w14:textId="77777777" w:rsidR="003B7C7C" w:rsidRPr="000E66A1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</w:tcPr>
          <w:p w14:paraId="0156F16A" w14:textId="77777777" w:rsidR="003B7C7C" w:rsidRPr="000E66A1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B7C7C" w:rsidRPr="006F6C88" w14:paraId="39C76ADB" w14:textId="77777777" w:rsidTr="00311370">
        <w:trPr>
          <w:trHeight w:hRule="exact" w:val="374"/>
        </w:trPr>
        <w:tc>
          <w:tcPr>
            <w:tcW w:w="4230" w:type="dxa"/>
          </w:tcPr>
          <w:p w14:paraId="3E2DD75E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7FAC0D3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68499B5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8095F3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9780A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2E4F5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A5C46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6D2F9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7C7C" w:rsidRPr="006F6C88" w14:paraId="79823CAD" w14:textId="77777777" w:rsidTr="00311370">
        <w:trPr>
          <w:trHeight w:hRule="exact" w:val="374"/>
        </w:trPr>
        <w:tc>
          <w:tcPr>
            <w:tcW w:w="4230" w:type="dxa"/>
          </w:tcPr>
          <w:p w14:paraId="325B1379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6B06E079" w14:textId="3D279800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43" w:type="dxa"/>
          </w:tcPr>
          <w:p w14:paraId="01DE61C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B5A6882" w14:textId="0F0B890A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6668332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67FF7B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4E6A44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4F7D2E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B7C7C" w:rsidRPr="00271BB9" w14:paraId="6F822D4F" w14:textId="77777777" w:rsidTr="000E66A1">
        <w:trPr>
          <w:trHeight w:hRule="exact" w:val="245"/>
        </w:trPr>
        <w:tc>
          <w:tcPr>
            <w:tcW w:w="4230" w:type="dxa"/>
          </w:tcPr>
          <w:p w14:paraId="145EB981" w14:textId="77777777" w:rsidR="003B7C7C" w:rsidRPr="00271BB9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10FF38B2" w14:textId="77777777" w:rsidR="003B7C7C" w:rsidRPr="00271BB9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2A2ECC4C" w14:textId="77777777" w:rsidR="003B7C7C" w:rsidRPr="00271BB9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0604BF6" w14:textId="77777777" w:rsidR="003B7C7C" w:rsidRPr="00271BB9" w:rsidRDefault="003B7C7C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94EF9BA" w14:textId="77777777" w:rsidR="003B7C7C" w:rsidRPr="00271BB9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15CF3ADA" w14:textId="77777777" w:rsidR="003B7C7C" w:rsidRPr="00271BB9" w:rsidRDefault="003B7C7C" w:rsidP="003B7C7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116E59" w14:textId="77777777" w:rsidR="003B7C7C" w:rsidRPr="00271BB9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19C32C2B" w14:textId="77777777" w:rsidR="003B7C7C" w:rsidRPr="00271BB9" w:rsidRDefault="003B7C7C" w:rsidP="003B7C7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3B7C7C" w:rsidRPr="006F6C88" w14:paraId="4F39F474" w14:textId="77777777" w:rsidTr="00311370">
        <w:trPr>
          <w:trHeight w:hRule="exact" w:val="374"/>
        </w:trPr>
        <w:tc>
          <w:tcPr>
            <w:tcW w:w="4230" w:type="dxa"/>
          </w:tcPr>
          <w:p w14:paraId="701118AC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5AEC6AC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AC85A16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334CE04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D048FF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8D146F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55D03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21014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7C7C" w:rsidRPr="006F6C88" w14:paraId="36069461" w14:textId="77777777" w:rsidTr="00311370">
        <w:trPr>
          <w:trHeight w:hRule="exact" w:val="374"/>
        </w:trPr>
        <w:tc>
          <w:tcPr>
            <w:tcW w:w="4230" w:type="dxa"/>
          </w:tcPr>
          <w:p w14:paraId="7D63D7CF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7A5B1FF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4E5A1F2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8826D59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A9BE2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0E1A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0E2E7F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1A7BA6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7C7C" w:rsidRPr="006F6C88" w14:paraId="50B8D255" w14:textId="77777777" w:rsidTr="00311370">
        <w:trPr>
          <w:trHeight w:hRule="exact" w:val="416"/>
        </w:trPr>
        <w:tc>
          <w:tcPr>
            <w:tcW w:w="4230" w:type="dxa"/>
          </w:tcPr>
          <w:p w14:paraId="3577177E" w14:textId="77777777" w:rsidR="003B7C7C" w:rsidRPr="006F6C88" w:rsidRDefault="003B7C7C" w:rsidP="003B7C7C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34CD16D7" w14:textId="478B9246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20,985</w:t>
            </w:r>
          </w:p>
        </w:tc>
        <w:tc>
          <w:tcPr>
            <w:tcW w:w="243" w:type="dxa"/>
          </w:tcPr>
          <w:p w14:paraId="3AF1F652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F8374D0" w14:textId="79C5519C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17,974</w:t>
            </w:r>
          </w:p>
        </w:tc>
        <w:tc>
          <w:tcPr>
            <w:tcW w:w="270" w:type="dxa"/>
          </w:tcPr>
          <w:p w14:paraId="2125454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F760F" w14:textId="1F0146C7" w:rsidR="003B7C7C" w:rsidRPr="006F6C88" w:rsidRDefault="00BE065D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18,645</w:t>
            </w:r>
          </w:p>
        </w:tc>
        <w:tc>
          <w:tcPr>
            <w:tcW w:w="270" w:type="dxa"/>
          </w:tcPr>
          <w:p w14:paraId="70C0D8F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14F77EF" w14:textId="072D6F7F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15,638</w:t>
            </w:r>
          </w:p>
        </w:tc>
      </w:tr>
      <w:tr w:rsidR="003B7C7C" w:rsidRPr="006F6C88" w14:paraId="350D561B" w14:textId="77777777" w:rsidTr="00311370">
        <w:trPr>
          <w:trHeight w:hRule="exact" w:val="374"/>
        </w:trPr>
        <w:tc>
          <w:tcPr>
            <w:tcW w:w="4230" w:type="dxa"/>
          </w:tcPr>
          <w:p w14:paraId="5D69DDCB" w14:textId="77777777" w:rsidR="003B7C7C" w:rsidRPr="006F6C88" w:rsidRDefault="003B7C7C" w:rsidP="003B7C7C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16EA98F" w14:textId="1605FC80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43" w:type="dxa"/>
          </w:tcPr>
          <w:p w14:paraId="4D6BB39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7D62749" w14:textId="1214A218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2DADFD8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3EE00" w14:textId="3FFD42E0" w:rsidR="003B7C7C" w:rsidRPr="006F6C88" w:rsidRDefault="00BE065D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0" w:type="dxa"/>
          </w:tcPr>
          <w:p w14:paraId="712E3430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4950C80" w14:textId="280CC5BB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3B7C7C" w:rsidRPr="006F6C88" w14:paraId="5C1738D4" w14:textId="77777777" w:rsidTr="00311370">
        <w:trPr>
          <w:trHeight w:hRule="exact" w:val="374"/>
        </w:trPr>
        <w:tc>
          <w:tcPr>
            <w:tcW w:w="4230" w:type="dxa"/>
          </w:tcPr>
          <w:p w14:paraId="5BAD07D9" w14:textId="77777777" w:rsidR="003B7C7C" w:rsidRPr="006F6C88" w:rsidRDefault="003B7C7C" w:rsidP="003B7C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812F8F6" w14:textId="28D22994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21,340</w:t>
            </w:r>
          </w:p>
        </w:tc>
        <w:tc>
          <w:tcPr>
            <w:tcW w:w="243" w:type="dxa"/>
          </w:tcPr>
          <w:p w14:paraId="2AE5A2C6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6A2629E" w14:textId="26154959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18,316</w:t>
            </w:r>
          </w:p>
        </w:tc>
        <w:tc>
          <w:tcPr>
            <w:tcW w:w="270" w:type="dxa"/>
          </w:tcPr>
          <w:p w14:paraId="5EAE155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74E765" w14:textId="12BE11CD" w:rsidR="003B7C7C" w:rsidRPr="006F6C88" w:rsidRDefault="00BE065D" w:rsidP="003B7C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19,000</w:t>
            </w:r>
          </w:p>
        </w:tc>
        <w:tc>
          <w:tcPr>
            <w:tcW w:w="270" w:type="dxa"/>
          </w:tcPr>
          <w:p w14:paraId="3ADDEA2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E6CB98D" w14:textId="5F766893" w:rsidR="003B7C7C" w:rsidRPr="006F6C88" w:rsidRDefault="003B7C7C" w:rsidP="003B7C7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15,980</w:t>
            </w:r>
          </w:p>
        </w:tc>
      </w:tr>
      <w:tr w:rsidR="003B7C7C" w:rsidRPr="00CA2F0D" w14:paraId="10733FE2" w14:textId="77777777" w:rsidTr="000E66A1">
        <w:trPr>
          <w:trHeight w:hRule="exact" w:val="275"/>
        </w:trPr>
        <w:tc>
          <w:tcPr>
            <w:tcW w:w="4230" w:type="dxa"/>
          </w:tcPr>
          <w:p w14:paraId="01EBF85B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4A37EA5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3E53A4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1B80F0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2E402A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8608850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5A450B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17AAFD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076648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EB9EBE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35968B" w14:textId="77777777" w:rsidR="003B7C7C" w:rsidRPr="00CA2F0D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1DD4330" w14:textId="77777777" w:rsidR="003B7C7C" w:rsidRPr="00CA2F0D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0676979" w14:textId="77777777" w:rsidR="003B7C7C" w:rsidRPr="00CA2F0D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6A46030C" w14:textId="77777777" w:rsidR="003B7C7C" w:rsidRPr="00CA2F0D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EFD720" w14:textId="77777777" w:rsidR="003B7C7C" w:rsidRPr="00CA2F0D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1CB273" w14:textId="77777777" w:rsidR="003B7C7C" w:rsidRPr="00CA2F0D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F6DF16" w14:textId="77777777" w:rsidR="003B7C7C" w:rsidRPr="00CA2F0D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72D92BD3" w14:textId="77777777" w:rsidR="003B7C7C" w:rsidRPr="00CA2F0D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7C7C" w:rsidRPr="006F6C88" w14:paraId="6BAEED0A" w14:textId="77777777" w:rsidTr="00311370">
        <w:trPr>
          <w:trHeight w:hRule="exact" w:val="374"/>
        </w:trPr>
        <w:tc>
          <w:tcPr>
            <w:tcW w:w="4230" w:type="dxa"/>
          </w:tcPr>
          <w:p w14:paraId="306668E4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3D2B79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5DAD22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6BC42D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5DC9F7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19CC9E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CB929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C4098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7C7C" w:rsidRPr="006F6C88" w14:paraId="103E3753" w14:textId="77777777" w:rsidTr="00311370">
        <w:trPr>
          <w:trHeight w:hRule="exact" w:val="374"/>
        </w:trPr>
        <w:tc>
          <w:tcPr>
            <w:tcW w:w="4230" w:type="dxa"/>
          </w:tcPr>
          <w:p w14:paraId="30C886C7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17E75ABC" w14:textId="505B03EB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3,285,102</w:t>
            </w:r>
          </w:p>
        </w:tc>
        <w:tc>
          <w:tcPr>
            <w:tcW w:w="243" w:type="dxa"/>
          </w:tcPr>
          <w:p w14:paraId="21909AFE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396BAB2" w14:textId="61697C8D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3,452,809</w:t>
            </w:r>
          </w:p>
        </w:tc>
        <w:tc>
          <w:tcPr>
            <w:tcW w:w="270" w:type="dxa"/>
          </w:tcPr>
          <w:p w14:paraId="08850FE4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F4D68" w14:textId="3EDFEE17" w:rsidR="003B7C7C" w:rsidRPr="006F6C88" w:rsidRDefault="00BE065D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71,221</w:t>
            </w:r>
          </w:p>
        </w:tc>
        <w:tc>
          <w:tcPr>
            <w:tcW w:w="270" w:type="dxa"/>
          </w:tcPr>
          <w:p w14:paraId="0D0975B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EF676F4" w14:textId="31B80CA0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51,680</w:t>
            </w:r>
          </w:p>
        </w:tc>
      </w:tr>
      <w:tr w:rsidR="003B7C7C" w:rsidRPr="006F6C88" w14:paraId="607EB7BC" w14:textId="77777777" w:rsidTr="00311370">
        <w:trPr>
          <w:trHeight w:hRule="exact" w:val="374"/>
        </w:trPr>
        <w:tc>
          <w:tcPr>
            <w:tcW w:w="4230" w:type="dxa"/>
          </w:tcPr>
          <w:p w14:paraId="3DDD25F9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8068B7C" w14:textId="3D6A83C5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17,112</w:t>
            </w:r>
          </w:p>
        </w:tc>
        <w:tc>
          <w:tcPr>
            <w:tcW w:w="243" w:type="dxa"/>
          </w:tcPr>
          <w:p w14:paraId="5E21FF91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956509D" w14:textId="61F5CB4F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24,692</w:t>
            </w:r>
          </w:p>
        </w:tc>
        <w:tc>
          <w:tcPr>
            <w:tcW w:w="270" w:type="dxa"/>
          </w:tcPr>
          <w:p w14:paraId="5F5F894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2328E2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4651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079226" w14:textId="032BF37F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7C7C" w:rsidRPr="006F6C88" w14:paraId="0690595E" w14:textId="77777777" w:rsidTr="00311370">
        <w:trPr>
          <w:trHeight w:hRule="exact" w:val="374"/>
        </w:trPr>
        <w:tc>
          <w:tcPr>
            <w:tcW w:w="4230" w:type="dxa"/>
          </w:tcPr>
          <w:p w14:paraId="785B91EB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6BF9D06A" w14:textId="5D50CE24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13,062</w:t>
            </w:r>
          </w:p>
        </w:tc>
        <w:tc>
          <w:tcPr>
            <w:tcW w:w="243" w:type="dxa"/>
          </w:tcPr>
          <w:p w14:paraId="69BD7003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37F0686" w14:textId="7722841D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14,274</w:t>
            </w:r>
          </w:p>
        </w:tc>
        <w:tc>
          <w:tcPr>
            <w:tcW w:w="270" w:type="dxa"/>
          </w:tcPr>
          <w:p w14:paraId="5B29F794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BCBBE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943635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F03E3B" w14:textId="67649D92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7C7C" w:rsidRPr="006F6C88" w14:paraId="29854E2B" w14:textId="77777777" w:rsidTr="00311370">
        <w:trPr>
          <w:trHeight w:hRule="exact" w:val="374"/>
        </w:trPr>
        <w:tc>
          <w:tcPr>
            <w:tcW w:w="4230" w:type="dxa"/>
          </w:tcPr>
          <w:p w14:paraId="6AC12F42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103ED517" w14:textId="63303300" w:rsidR="003B7C7C" w:rsidRPr="006F6C88" w:rsidRDefault="00BE065D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3,311</w:t>
            </w:r>
          </w:p>
        </w:tc>
        <w:tc>
          <w:tcPr>
            <w:tcW w:w="243" w:type="dxa"/>
          </w:tcPr>
          <w:p w14:paraId="55818C3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5ED61BD" w14:textId="064752A6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3,364</w:t>
            </w:r>
          </w:p>
        </w:tc>
        <w:tc>
          <w:tcPr>
            <w:tcW w:w="270" w:type="dxa"/>
          </w:tcPr>
          <w:p w14:paraId="5ECB733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0D45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AFA829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BD30576" w14:textId="3AD417EF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7C7C" w:rsidRPr="006F6C88" w14:paraId="79E158FE" w14:textId="77777777" w:rsidTr="00311370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A149A57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0371E9D4" w14:textId="69189BF3" w:rsidR="003B7C7C" w:rsidRPr="006F6C88" w:rsidRDefault="00B47514" w:rsidP="00B4751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2424FC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39ABAF83" w14:textId="4E5AD3C3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1,124</w:t>
            </w:r>
          </w:p>
        </w:tc>
        <w:tc>
          <w:tcPr>
            <w:tcW w:w="270" w:type="dxa"/>
            <w:shd w:val="clear" w:color="auto" w:fill="auto"/>
          </w:tcPr>
          <w:p w14:paraId="0A7917E0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959356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423578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A09ED4C" w14:textId="1FEAE676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7C7C" w:rsidRPr="006F6C88" w14:paraId="67DBFB11" w14:textId="77777777" w:rsidTr="00311370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520070D" w14:textId="77777777" w:rsidR="003B7C7C" w:rsidRPr="006F6C88" w:rsidRDefault="003B7C7C" w:rsidP="003B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48BB6473" w14:textId="678149B4" w:rsidR="003B7C7C" w:rsidRPr="006F6C88" w:rsidRDefault="00F46CC3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43" w:type="dxa"/>
            <w:shd w:val="clear" w:color="auto" w:fill="auto"/>
          </w:tcPr>
          <w:p w14:paraId="58096ABD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C50C221" w14:textId="39574CB1" w:rsidR="003B7C7C" w:rsidRPr="006F6C88" w:rsidRDefault="003B7C7C" w:rsidP="003B7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4134544A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926EBB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EB939" w14:textId="77777777" w:rsidR="003B7C7C" w:rsidRPr="006F6C88" w:rsidRDefault="003B7C7C" w:rsidP="003B7C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D04AFDF" w14:textId="121C35E5" w:rsidR="003B7C7C" w:rsidRPr="006F6C88" w:rsidRDefault="003B7C7C" w:rsidP="003B7C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F10C600" w14:textId="77777777" w:rsidR="00D77F25" w:rsidRPr="000E66A1" w:rsidRDefault="00D77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ja-JP"/>
        </w:rPr>
      </w:pPr>
    </w:p>
    <w:p w14:paraId="581A4F38" w14:textId="6CD70E3A" w:rsidR="003E409D" w:rsidRDefault="003E409D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B12CC7" w:rsidRPr="007330BD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7330BD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B936F0" w:rsidRPr="007330BD">
        <w:rPr>
          <w:rFonts w:asciiTheme="majorBidi" w:hAnsiTheme="majorBidi" w:cstheme="majorBidi"/>
          <w:sz w:val="28"/>
          <w:szCs w:val="28"/>
          <w:lang w:eastAsia="ja-JP"/>
        </w:rPr>
        <w:t>2564</w:t>
      </w:r>
      <w:r w:rsidR="001D278F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6A7759">
        <w:rPr>
          <w:rFonts w:asciiTheme="majorBidi" w:hAnsiTheme="majorBidi" w:cstheme="majorBidi"/>
          <w:sz w:val="28"/>
          <w:szCs w:val="28"/>
          <w:lang w:eastAsia="ja-JP"/>
        </w:rPr>
        <w:t>525.9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A40240">
        <w:rPr>
          <w:rFonts w:asciiTheme="majorBidi" w:hAnsiTheme="majorBidi" w:cstheme="majorBidi"/>
          <w:sz w:val="28"/>
          <w:szCs w:val="28"/>
          <w:lang w:eastAsia="ja-JP"/>
        </w:rPr>
        <w:t xml:space="preserve">257.7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="008F2DE3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6A7759" w:rsidRPr="006A7759">
        <w:rPr>
          <w:rFonts w:asciiTheme="majorBidi" w:hAnsiTheme="majorBidi" w:cstheme="majorBidi"/>
          <w:sz w:val="28"/>
          <w:szCs w:val="28"/>
          <w:lang w:eastAsia="ja-JP"/>
        </w:rPr>
        <w:t>268</w:t>
      </w:r>
      <w:r w:rsidR="008F2DE3" w:rsidRPr="006A7759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6A7759" w:rsidRPr="006A7759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1D278F" w:rsidRPr="008E2122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8E212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="00B936F0" w:rsidRPr="008E2122">
        <w:rPr>
          <w:rFonts w:asciiTheme="majorBidi" w:hAnsiTheme="majorBidi" w:cstheme="majorBidi"/>
          <w:sz w:val="28"/>
          <w:szCs w:val="28"/>
          <w:lang w:eastAsia="ja-JP"/>
        </w:rPr>
        <w:t>2564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353FA9A8" w14:textId="665C5397" w:rsidR="0037016C" w:rsidRPr="000E66A1" w:rsidRDefault="0037016C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lang w:eastAsia="ja-JP"/>
        </w:rPr>
      </w:pPr>
    </w:p>
    <w:p w14:paraId="2E95E4DC" w14:textId="3FBAAAC5" w:rsidR="007E049E" w:rsidRDefault="007E049E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>
        <w:rPr>
          <w:rFonts w:asciiTheme="majorBidi" w:hAnsiTheme="majorBidi" w:cstheme="majorBidi"/>
          <w:sz w:val="28"/>
          <w:szCs w:val="28"/>
          <w:lang w:eastAsia="ja-JP"/>
        </w:rPr>
        <w:t>2563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449.1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220.0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>
        <w:rPr>
          <w:rFonts w:asciiTheme="majorBidi" w:hAnsiTheme="majorBidi" w:cstheme="majorBidi"/>
          <w:sz w:val="28"/>
          <w:szCs w:val="28"/>
          <w:lang w:eastAsia="ja-JP"/>
        </w:rPr>
        <w:t>2563</w:t>
      </w:r>
    </w:p>
    <w:p w14:paraId="7736236D" w14:textId="77777777" w:rsidR="000E66A1" w:rsidRPr="000E66A1" w:rsidRDefault="000E66A1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lang w:eastAsia="ja-JP"/>
        </w:rPr>
      </w:pPr>
    </w:p>
    <w:p w14:paraId="1D274610" w14:textId="0D87FCFC" w:rsidR="007E049E" w:rsidRDefault="007E049E" w:rsidP="007E049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D3679">
        <w:rPr>
          <w:rFonts w:asciiTheme="majorBidi" w:hAnsiTheme="majorBidi" w:cstheme="majorBidi"/>
          <w:sz w:val="28"/>
          <w:szCs w:val="28"/>
        </w:rPr>
        <w:t xml:space="preserve">30 </w:t>
      </w:r>
      <w:r w:rsidR="003912B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Pr="006F6C88">
        <w:rPr>
          <w:rFonts w:asciiTheme="majorBidi" w:hAnsiTheme="majorBidi" w:cstheme="majorBidi"/>
          <w:sz w:val="28"/>
          <w:szCs w:val="28"/>
        </w:rPr>
        <w:t xml:space="preserve">6.8 </w:t>
      </w:r>
      <w:r w:rsidRPr="006F6C8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: 6.8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4BB3BDB3" w14:textId="02E94E57" w:rsidR="007E049E" w:rsidRPr="006F6C88" w:rsidRDefault="007E049E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ยอดคงเหลือกับกิจการที่เกี่ยวข้องกัน ณ วันที่ </w:t>
      </w:r>
      <w:r w:rsidR="00774F18" w:rsidRPr="00620920">
        <w:rPr>
          <w:rFonts w:asciiTheme="majorBidi" w:hAnsiTheme="majorBidi" w:cstheme="majorBidi"/>
          <w:sz w:val="28"/>
          <w:szCs w:val="28"/>
        </w:rPr>
        <w:t>30</w:t>
      </w:r>
      <w:r w:rsidR="00774F18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12B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74F18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sz w:val="28"/>
          <w:szCs w:val="28"/>
        </w:rPr>
        <w:t xml:space="preserve"> 31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C6545A1" w14:textId="77777777" w:rsidR="003F7D59" w:rsidRPr="00546772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43"/>
        <w:gridCol w:w="27"/>
        <w:gridCol w:w="1170"/>
      </w:tblGrid>
      <w:tr w:rsidR="003F7D59" w:rsidRPr="006F6C88" w14:paraId="21D90682" w14:textId="77777777" w:rsidTr="0083395B">
        <w:trPr>
          <w:trHeight w:val="403"/>
          <w:tblHeader/>
        </w:trPr>
        <w:tc>
          <w:tcPr>
            <w:tcW w:w="3960" w:type="dxa"/>
          </w:tcPr>
          <w:p w14:paraId="342D293A" w14:textId="0830E034" w:rsidR="003F7D59" w:rsidRPr="006F6C8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3935396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6151524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A7D5C"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F2208E" w:rsidRPr="006F6C88" w14:paraId="29755DA8" w14:textId="77777777" w:rsidTr="0083395B">
        <w:trPr>
          <w:trHeight w:val="403"/>
          <w:tblHeader/>
        </w:trPr>
        <w:tc>
          <w:tcPr>
            <w:tcW w:w="3960" w:type="dxa"/>
          </w:tcPr>
          <w:p w14:paraId="1DDB6998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6EA0D3" w14:textId="7CB23B87" w:rsidR="00F2208E" w:rsidRPr="006F6C88" w:rsidRDefault="002C5F2D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3912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001C5F66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848DFD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91F9F0" w14:textId="66A3ADA1" w:rsidR="00F2208E" w:rsidRPr="006F6C88" w:rsidRDefault="002C5F2D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3912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1F2E579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E1EE07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278F" w:rsidRPr="006F6C88" w14:paraId="1095349D" w14:textId="77777777" w:rsidTr="0083395B">
        <w:trPr>
          <w:trHeight w:val="403"/>
          <w:tblHeader/>
        </w:trPr>
        <w:tc>
          <w:tcPr>
            <w:tcW w:w="3960" w:type="dxa"/>
          </w:tcPr>
          <w:p w14:paraId="1696CB14" w14:textId="45433693" w:rsidR="001D278F" w:rsidRPr="008D7B40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977F6" w14:textId="155BEF9A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A7BECF6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E75FB" w14:textId="3D0F32E4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A40E5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37071" w14:textId="3E4A7BC2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571D7B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9D09F" w14:textId="6D57A008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7A81" w:rsidRPr="006F6C88" w14:paraId="33602747" w14:textId="77777777" w:rsidTr="0083395B">
        <w:trPr>
          <w:trHeight w:val="403"/>
        </w:trPr>
        <w:tc>
          <w:tcPr>
            <w:tcW w:w="3960" w:type="dxa"/>
          </w:tcPr>
          <w:p w14:paraId="47101E2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8"/>
          </w:tcPr>
          <w:p w14:paraId="5060F9E8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7843" w:rsidRPr="006F6C88" w14:paraId="4F2582D4" w14:textId="77777777" w:rsidTr="0083395B">
        <w:trPr>
          <w:trHeight w:val="403"/>
        </w:trPr>
        <w:tc>
          <w:tcPr>
            <w:tcW w:w="3960" w:type="dxa"/>
          </w:tcPr>
          <w:p w14:paraId="471DDCDC" w14:textId="3E916D69" w:rsidR="00BE7843" w:rsidRPr="006F6C88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7B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8"/>
          </w:tcPr>
          <w:p w14:paraId="5FAEC76D" w14:textId="77777777" w:rsidR="00BE7843" w:rsidRPr="006F6C88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A0D4C" w:rsidRPr="006F6C88" w14:paraId="6A79C27A" w14:textId="77777777" w:rsidTr="0083395B">
        <w:trPr>
          <w:trHeight w:val="371"/>
        </w:trPr>
        <w:tc>
          <w:tcPr>
            <w:tcW w:w="3960" w:type="dxa"/>
          </w:tcPr>
          <w:p w14:paraId="0ACF9B26" w14:textId="77777777" w:rsidR="007A0D4C" w:rsidRPr="006F6C88" w:rsidRDefault="007A0D4C" w:rsidP="007A0D4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7FB7CD" w14:textId="5696EFC5" w:rsidR="007A0D4C" w:rsidRPr="006F6C88" w:rsidRDefault="007A0D4C" w:rsidP="007A0D4C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BB19C1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D7B245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EBA89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6FFD3" w14:textId="5E986B74" w:rsidR="007A0D4C" w:rsidRPr="000A647C" w:rsidRDefault="00A71BDD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47,964</w:t>
            </w:r>
          </w:p>
        </w:tc>
        <w:tc>
          <w:tcPr>
            <w:tcW w:w="243" w:type="dxa"/>
          </w:tcPr>
          <w:p w14:paraId="1CB1046A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E032A47" w14:textId="244FB3BD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56,028</w:t>
            </w:r>
          </w:p>
        </w:tc>
      </w:tr>
      <w:tr w:rsidR="007A0D4C" w:rsidRPr="006F6C88" w14:paraId="3DB5DABC" w14:textId="77777777" w:rsidTr="0083395B">
        <w:trPr>
          <w:trHeight w:val="335"/>
        </w:trPr>
        <w:tc>
          <w:tcPr>
            <w:tcW w:w="3960" w:type="dxa"/>
          </w:tcPr>
          <w:p w14:paraId="5C26B69C" w14:textId="77777777" w:rsidR="007A0D4C" w:rsidRPr="006F6C88" w:rsidRDefault="007A0D4C" w:rsidP="007A0D4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854EA" w14:textId="2A2E9CE3" w:rsidR="007A0D4C" w:rsidRPr="00B25F16" w:rsidRDefault="00A71BDD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143,996</w:t>
            </w:r>
          </w:p>
        </w:tc>
        <w:tc>
          <w:tcPr>
            <w:tcW w:w="236" w:type="dxa"/>
          </w:tcPr>
          <w:p w14:paraId="101E7179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F3E7F9" w14:textId="3034DB69" w:rsidR="007A0D4C" w:rsidRPr="000A647C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167,622</w:t>
            </w:r>
          </w:p>
        </w:tc>
        <w:tc>
          <w:tcPr>
            <w:tcW w:w="270" w:type="dxa"/>
          </w:tcPr>
          <w:p w14:paraId="7A17446C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2CBFA5BF" w:rsidR="007A0D4C" w:rsidRPr="000A647C" w:rsidRDefault="00A71BDD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10,171</w:t>
            </w:r>
          </w:p>
        </w:tc>
        <w:tc>
          <w:tcPr>
            <w:tcW w:w="243" w:type="dxa"/>
          </w:tcPr>
          <w:p w14:paraId="0F638EDA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96BF57E" w14:textId="3C7268D6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</w:tr>
      <w:tr w:rsidR="007A0D4C" w:rsidRPr="006F6C88" w14:paraId="321D50FD" w14:textId="77777777" w:rsidTr="0083395B">
        <w:trPr>
          <w:trHeight w:val="403"/>
        </w:trPr>
        <w:tc>
          <w:tcPr>
            <w:tcW w:w="3960" w:type="dxa"/>
          </w:tcPr>
          <w:p w14:paraId="049530CC" w14:textId="77777777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51022636" w:rsidR="007A0D4C" w:rsidRPr="006F6C88" w:rsidRDefault="00A71BDD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143,996</w:t>
            </w:r>
          </w:p>
        </w:tc>
        <w:tc>
          <w:tcPr>
            <w:tcW w:w="236" w:type="dxa"/>
          </w:tcPr>
          <w:p w14:paraId="7397EE11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76D349DD" w:rsidR="007A0D4C" w:rsidRPr="000A647C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167,622</w:t>
            </w:r>
          </w:p>
        </w:tc>
        <w:tc>
          <w:tcPr>
            <w:tcW w:w="270" w:type="dxa"/>
          </w:tcPr>
          <w:p w14:paraId="3C0AC643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6C4753BA" w:rsidR="007A0D4C" w:rsidRPr="000A647C" w:rsidRDefault="00A71BDD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58,135</w:t>
            </w:r>
          </w:p>
        </w:tc>
        <w:tc>
          <w:tcPr>
            <w:tcW w:w="243" w:type="dxa"/>
          </w:tcPr>
          <w:p w14:paraId="28CC384F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6A0E04A6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59,956</w:t>
            </w:r>
          </w:p>
        </w:tc>
      </w:tr>
    </w:tbl>
    <w:p w14:paraId="29B8C4FD" w14:textId="77777777" w:rsidR="00DC0C5E" w:rsidRPr="00546772" w:rsidRDefault="00DC0C5E" w:rsidP="006752FD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6F6C88">
        <w:rPr>
          <w:rFonts w:asciiTheme="majorBidi" w:hAnsiTheme="majorBidi" w:cstheme="majorBidi"/>
          <w:sz w:val="28"/>
          <w:szCs w:val="28"/>
        </w:rPr>
        <w:tab/>
      </w:r>
    </w:p>
    <w:p w14:paraId="3069F7E6" w14:textId="4231108B" w:rsidR="00610C5A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 </w:t>
      </w:r>
      <w:r w:rsidRPr="006F6C88">
        <w:rPr>
          <w:rFonts w:asciiTheme="majorBidi" w:hAnsiTheme="majorBidi" w:cstheme="majorBidi"/>
          <w:sz w:val="28"/>
          <w:szCs w:val="28"/>
        </w:rPr>
        <w:t xml:space="preserve">30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วัน </w:t>
      </w:r>
    </w:p>
    <w:p w14:paraId="6F547890" w14:textId="77777777" w:rsidR="007A0E53" w:rsidRPr="00546772" w:rsidRDefault="007A0E53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70"/>
        <w:gridCol w:w="1170"/>
      </w:tblGrid>
      <w:tr w:rsidR="00B4632A" w:rsidRPr="006F6C88" w14:paraId="2FAE0A82" w14:textId="77777777" w:rsidTr="00C057D7">
        <w:trPr>
          <w:tblHeader/>
        </w:trPr>
        <w:tc>
          <w:tcPr>
            <w:tcW w:w="3960" w:type="dxa"/>
          </w:tcPr>
          <w:p w14:paraId="09BDA669" w14:textId="7BE0C728" w:rsidR="00B4632A" w:rsidRPr="006F6C88" w:rsidRDefault="00B4632A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BA5B2D5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4FA4176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988" w:rsidRPr="006F6C88" w14:paraId="3766457B" w14:textId="77777777" w:rsidTr="00C057D7">
        <w:trPr>
          <w:tblHeader/>
        </w:trPr>
        <w:tc>
          <w:tcPr>
            <w:tcW w:w="3960" w:type="dxa"/>
          </w:tcPr>
          <w:p w14:paraId="42D5F15F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99A2AE" w14:textId="7943FC9E" w:rsidR="00BE4988" w:rsidRPr="006F6C88" w:rsidRDefault="002C5F2D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3912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3502A6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BB8786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44EDB" w14:textId="547D7B86" w:rsidR="00BE4988" w:rsidRPr="006F6C88" w:rsidRDefault="002C5F2D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3912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921ED2A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45AA5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51BA0" w:rsidRPr="006F6C88" w14:paraId="42A5F56E" w14:textId="77777777" w:rsidTr="00C057D7">
        <w:trPr>
          <w:tblHeader/>
        </w:trPr>
        <w:tc>
          <w:tcPr>
            <w:tcW w:w="3960" w:type="dxa"/>
          </w:tcPr>
          <w:p w14:paraId="69845BD8" w14:textId="102C4A51" w:rsidR="00A51BA0" w:rsidRPr="008D7B40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45758" w14:textId="5B43CB02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85797B2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636181" w14:textId="7317892E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6A06389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5828" w14:textId="0C72FFAE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49DEB1F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1D004" w14:textId="55E4D597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7A81" w:rsidRPr="006F6C88" w14:paraId="2EA8EE8E" w14:textId="77777777" w:rsidTr="00C057D7">
        <w:trPr>
          <w:tblHeader/>
        </w:trPr>
        <w:tc>
          <w:tcPr>
            <w:tcW w:w="3960" w:type="dxa"/>
          </w:tcPr>
          <w:p w14:paraId="73C55DD7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75ADFBFC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7D4C" w:rsidRPr="006F6C88" w14:paraId="0752306D" w14:textId="77777777" w:rsidTr="00C057D7">
        <w:tc>
          <w:tcPr>
            <w:tcW w:w="3960" w:type="dxa"/>
          </w:tcPr>
          <w:p w14:paraId="77C3BD74" w14:textId="0E2BBB01" w:rsidR="00FB7D4C" w:rsidRPr="006F6C88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7B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220" w:type="dxa"/>
            <w:gridSpan w:val="7"/>
          </w:tcPr>
          <w:p w14:paraId="2B4814C9" w14:textId="77777777" w:rsidR="00FB7D4C" w:rsidRPr="006F6C88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A0D4C" w:rsidRPr="006F6C88" w14:paraId="0DAD4A83" w14:textId="77777777" w:rsidTr="00C057D7">
        <w:trPr>
          <w:trHeight w:val="227"/>
        </w:trPr>
        <w:tc>
          <w:tcPr>
            <w:tcW w:w="3960" w:type="dxa"/>
          </w:tcPr>
          <w:p w14:paraId="21D488BE" w14:textId="77777777" w:rsidR="007A0D4C" w:rsidRPr="006F6C88" w:rsidRDefault="007A0D4C" w:rsidP="007A0D4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8E9B9D" w14:textId="785FFB86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4D7E4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0AF10F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EC53D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16124" w14:textId="16FFA6E5" w:rsidR="007A0D4C" w:rsidRPr="006F6C88" w:rsidRDefault="00A71BDD" w:rsidP="00A71BD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1,821</w:t>
            </w:r>
          </w:p>
        </w:tc>
        <w:tc>
          <w:tcPr>
            <w:tcW w:w="270" w:type="dxa"/>
          </w:tcPr>
          <w:p w14:paraId="03A893D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3BAEC9" w14:textId="291DFFA7" w:rsidR="007A0D4C" w:rsidRPr="006F6C88" w:rsidRDefault="007A0D4C" w:rsidP="005A29A8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</w:tr>
      <w:tr w:rsidR="007A0D4C" w:rsidRPr="006F6C88" w14:paraId="50937F1F" w14:textId="77777777" w:rsidTr="00C057D7">
        <w:trPr>
          <w:trHeight w:val="281"/>
        </w:trPr>
        <w:tc>
          <w:tcPr>
            <w:tcW w:w="3960" w:type="dxa"/>
          </w:tcPr>
          <w:p w14:paraId="3321C3B0" w14:textId="59AADC2D" w:rsidR="007A0D4C" w:rsidRPr="006F6C88" w:rsidRDefault="007A0D4C" w:rsidP="007A0D4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15CFE1F" w14:textId="3357FFDB" w:rsidR="007A0D4C" w:rsidRPr="007A0D4C" w:rsidRDefault="00A71BDD" w:rsidP="00A71BD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8DB42A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45A558" w14:textId="56E29DFC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74E504FF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FD975C" w14:textId="24BADDC9" w:rsidR="007A0D4C" w:rsidRDefault="007A0D4C" w:rsidP="007A0D4C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A46D7A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16"/>
                <w:tab w:val="decimal" w:pos="882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08BEFC" w14:textId="72AAD81B" w:rsidR="007A0D4C" w:rsidRPr="006F6C88" w:rsidRDefault="007A0D4C" w:rsidP="007A0D4C">
            <w:pPr>
              <w:pStyle w:val="acctfourfigures"/>
              <w:tabs>
                <w:tab w:val="clear" w:pos="765"/>
                <w:tab w:val="decimal" w:pos="516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0D4C" w:rsidRPr="006F6C88" w14:paraId="0712E1BB" w14:textId="77777777" w:rsidTr="00C057D7">
        <w:trPr>
          <w:trHeight w:val="403"/>
        </w:trPr>
        <w:tc>
          <w:tcPr>
            <w:tcW w:w="3960" w:type="dxa"/>
          </w:tcPr>
          <w:p w14:paraId="4C102FDF" w14:textId="77777777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096544" w14:textId="51FF44CE" w:rsidR="007A0D4C" w:rsidRPr="007A0D4C" w:rsidRDefault="00A71BDD" w:rsidP="00A71BD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7EA0B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E88377" w14:textId="3CBF1006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46085727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0454CD" w14:textId="72D01239" w:rsidR="007A0D4C" w:rsidRPr="006F6C88" w:rsidRDefault="00A71BDD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1,821</w:t>
            </w:r>
          </w:p>
        </w:tc>
        <w:tc>
          <w:tcPr>
            <w:tcW w:w="270" w:type="dxa"/>
          </w:tcPr>
          <w:p w14:paraId="463609F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88213" w14:textId="43A2BE8A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</w:tr>
      <w:tr w:rsidR="00155BB3" w:rsidRPr="00155BB3" w14:paraId="70038AE4" w14:textId="77777777" w:rsidTr="00546772">
        <w:trPr>
          <w:trHeight w:hRule="exact" w:val="245"/>
        </w:trPr>
        <w:tc>
          <w:tcPr>
            <w:tcW w:w="3960" w:type="dxa"/>
          </w:tcPr>
          <w:p w14:paraId="3831C6D9" w14:textId="77777777" w:rsidR="00155BB3" w:rsidRPr="00155BB3" w:rsidRDefault="00155BB3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A638D0" w14:textId="77777777" w:rsidR="00155BB3" w:rsidRPr="00155BB3" w:rsidRDefault="00155BB3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4BDE766D" w14:textId="77777777" w:rsidR="00155BB3" w:rsidRPr="00155BB3" w:rsidRDefault="00155BB3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0721EE5" w14:textId="77777777" w:rsidR="00155BB3" w:rsidRPr="00155BB3" w:rsidRDefault="00155BB3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2518153A" w14:textId="77777777" w:rsidR="00155BB3" w:rsidRPr="00155BB3" w:rsidRDefault="00155BB3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F32A56" w14:textId="77777777" w:rsidR="00155BB3" w:rsidRPr="00155BB3" w:rsidRDefault="00155BB3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36ABFE08" w14:textId="77777777" w:rsidR="00155BB3" w:rsidRPr="00155BB3" w:rsidRDefault="00155BB3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3D5C1C" w14:textId="77777777" w:rsidR="00155BB3" w:rsidRPr="00155BB3" w:rsidRDefault="00155BB3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  <w:tr w:rsidR="007A0D4C" w:rsidRPr="006F6C88" w14:paraId="1888159F" w14:textId="77777777" w:rsidTr="00C057D7">
        <w:trPr>
          <w:trHeight w:val="403"/>
        </w:trPr>
        <w:tc>
          <w:tcPr>
            <w:tcW w:w="3960" w:type="dxa"/>
          </w:tcPr>
          <w:p w14:paraId="333376EC" w14:textId="6E19E520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</w:tcPr>
          <w:p w14:paraId="58661952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6339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56B2D4" w14:textId="77777777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7299D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A4212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98F36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BF1B5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0D4C" w:rsidRPr="006F6C88" w14:paraId="165E8D7F" w14:textId="77777777" w:rsidTr="00C057D7">
        <w:trPr>
          <w:trHeight w:val="403"/>
        </w:trPr>
        <w:tc>
          <w:tcPr>
            <w:tcW w:w="3960" w:type="dxa"/>
          </w:tcPr>
          <w:p w14:paraId="7D3A1BF3" w14:textId="3D58E8FC" w:rsidR="007A0D4C" w:rsidRPr="005506D2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6D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4F4193" w14:textId="35E90E0A" w:rsidR="007A0D4C" w:rsidRPr="005506D2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6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936777" w14:textId="77777777" w:rsidR="007A0D4C" w:rsidRPr="005506D2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50983" w14:textId="284948DF" w:rsidR="007A0D4C" w:rsidRPr="005506D2" w:rsidRDefault="007A0D4C" w:rsidP="007A0D4C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6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AB2C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29E52C" w14:textId="020C0E3A" w:rsidR="007A0D4C" w:rsidRPr="006F6C88" w:rsidRDefault="00E945CB" w:rsidP="008E5A09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168,650</w:t>
            </w:r>
          </w:p>
        </w:tc>
        <w:tc>
          <w:tcPr>
            <w:tcW w:w="270" w:type="dxa"/>
          </w:tcPr>
          <w:p w14:paraId="7849912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1E8D9" w14:textId="44A482F1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60,250</w:t>
            </w:r>
          </w:p>
        </w:tc>
      </w:tr>
      <w:tr w:rsidR="007A0D4C" w:rsidRPr="000E66A1" w14:paraId="1DEA665F" w14:textId="77777777" w:rsidTr="00546772">
        <w:trPr>
          <w:trHeight w:hRule="exact" w:val="245"/>
        </w:trPr>
        <w:tc>
          <w:tcPr>
            <w:tcW w:w="3960" w:type="dxa"/>
          </w:tcPr>
          <w:p w14:paraId="454DFB95" w14:textId="77777777" w:rsidR="007A0D4C" w:rsidRPr="009E14B5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B96330" w14:textId="77777777" w:rsidR="007A0D4C" w:rsidRPr="009E14B5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721EFD07" w14:textId="77777777" w:rsidR="007A0D4C" w:rsidRPr="009E14B5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9DDF885" w14:textId="77777777" w:rsidR="007A0D4C" w:rsidRPr="009E14B5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4393CD46" w14:textId="77777777" w:rsidR="007A0D4C" w:rsidRPr="009E14B5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36D0CC" w14:textId="77777777" w:rsidR="007A0D4C" w:rsidRPr="009E14B5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9F4D7D6" w14:textId="77777777" w:rsidR="007A0D4C" w:rsidRPr="009E14B5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8E94A" w14:textId="77777777" w:rsidR="007A0D4C" w:rsidRPr="009E14B5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7A0D4C" w:rsidRPr="006F6C88" w14:paraId="2AFA0928" w14:textId="77777777" w:rsidTr="00C057D7">
        <w:trPr>
          <w:trHeight w:val="403"/>
        </w:trPr>
        <w:tc>
          <w:tcPr>
            <w:tcW w:w="3960" w:type="dxa"/>
          </w:tcPr>
          <w:p w14:paraId="4DB642ED" w14:textId="075B4A58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4325E3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5D8FE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28721" w14:textId="77777777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6C464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93480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7FFC3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FBFBDD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758F7" w:rsidRPr="006F6C88" w14:paraId="472A4FBE" w14:textId="77777777" w:rsidTr="00C057D7">
        <w:trPr>
          <w:trHeight w:val="403"/>
        </w:trPr>
        <w:tc>
          <w:tcPr>
            <w:tcW w:w="3960" w:type="dxa"/>
          </w:tcPr>
          <w:p w14:paraId="12A17595" w14:textId="35044861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289797" w14:textId="47BE13E7" w:rsidR="00A758F7" w:rsidRPr="006F6C88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4C5A1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29F7B5" w14:textId="620E67F9" w:rsidR="00A758F7" w:rsidRPr="00F95E0A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10A72F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DEA740B" w14:textId="3AB65995" w:rsidR="00A758F7" w:rsidRPr="00A71BDD" w:rsidRDefault="00A71BDD" w:rsidP="00A71BDD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1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2,375</w:t>
            </w:r>
          </w:p>
        </w:tc>
        <w:tc>
          <w:tcPr>
            <w:tcW w:w="270" w:type="dxa"/>
          </w:tcPr>
          <w:p w14:paraId="167285CB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836E46" w14:textId="5DB79A3D" w:rsidR="00A758F7" w:rsidRPr="006F6C88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</w:tr>
      <w:tr w:rsidR="00A758F7" w:rsidRPr="006F6C88" w14:paraId="40753D20" w14:textId="77777777" w:rsidTr="00C057D7">
        <w:trPr>
          <w:trHeight w:val="403"/>
        </w:trPr>
        <w:tc>
          <w:tcPr>
            <w:tcW w:w="3960" w:type="dxa"/>
          </w:tcPr>
          <w:p w14:paraId="0E5FB02F" w14:textId="00597B32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F6B359" w14:textId="6A88C528" w:rsidR="00A758F7" w:rsidRPr="00A758F7" w:rsidRDefault="00A71BDD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3,289</w:t>
            </w:r>
          </w:p>
        </w:tc>
        <w:tc>
          <w:tcPr>
            <w:tcW w:w="236" w:type="dxa"/>
          </w:tcPr>
          <w:p w14:paraId="1E4B209F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32F2B95" w14:textId="67A50DBE" w:rsidR="00A758F7" w:rsidRPr="00F95E0A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03A7D95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9626D" w14:textId="59CE3CDE" w:rsidR="00A758F7" w:rsidRPr="006F6C88" w:rsidRDefault="00A758F7" w:rsidP="00A758F7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1D38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2DADE7" w14:textId="420D2E54" w:rsidR="00A758F7" w:rsidRPr="006F6C88" w:rsidRDefault="00A758F7" w:rsidP="00A758F7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58F7" w:rsidRPr="006F6C88" w14:paraId="459403D5" w14:textId="77777777" w:rsidTr="00C057D7">
        <w:trPr>
          <w:trHeight w:val="403"/>
        </w:trPr>
        <w:tc>
          <w:tcPr>
            <w:tcW w:w="3960" w:type="dxa"/>
          </w:tcPr>
          <w:p w14:paraId="6336519B" w14:textId="03D7EB5C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E57FE0" w14:textId="7BA8639B" w:rsidR="00A758F7" w:rsidRPr="00A758F7" w:rsidRDefault="00A71BDD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3,289</w:t>
            </w:r>
          </w:p>
        </w:tc>
        <w:tc>
          <w:tcPr>
            <w:tcW w:w="236" w:type="dxa"/>
          </w:tcPr>
          <w:p w14:paraId="406782A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E0CF991" w14:textId="0EB73378" w:rsidR="00A758F7" w:rsidRPr="00F95E0A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32CF1DE5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BABB73" w14:textId="44AD1EFD" w:rsidR="00A758F7" w:rsidRPr="006F6C88" w:rsidRDefault="00A71BDD" w:rsidP="00A758F7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2,375</w:t>
            </w:r>
          </w:p>
        </w:tc>
        <w:tc>
          <w:tcPr>
            <w:tcW w:w="270" w:type="dxa"/>
          </w:tcPr>
          <w:p w14:paraId="6CB5FBC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8C255" w14:textId="253E4C1A" w:rsidR="00A758F7" w:rsidRPr="006F6C88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648</w:t>
            </w:r>
          </w:p>
        </w:tc>
      </w:tr>
      <w:tr w:rsidR="00A758F7" w:rsidRPr="00546772" w14:paraId="43C03C67" w14:textId="77777777" w:rsidTr="00546772">
        <w:trPr>
          <w:trHeight w:hRule="exact" w:val="245"/>
        </w:trPr>
        <w:tc>
          <w:tcPr>
            <w:tcW w:w="3960" w:type="dxa"/>
          </w:tcPr>
          <w:p w14:paraId="52066EBF" w14:textId="77777777" w:rsidR="00A758F7" w:rsidRPr="00546772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38088" w14:textId="77777777" w:rsidR="00A758F7" w:rsidRPr="00546772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BF6D7DE" w14:textId="77777777" w:rsidR="00A758F7" w:rsidRPr="00546772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7C44028" w14:textId="77777777" w:rsidR="00A758F7" w:rsidRPr="00546772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EDE1693" w14:textId="77777777" w:rsidR="00A758F7" w:rsidRPr="00546772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14C94A" w14:textId="77777777" w:rsidR="00A758F7" w:rsidRPr="00546772" w:rsidRDefault="00A758F7" w:rsidP="00A758F7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D7AE516" w14:textId="77777777" w:rsidR="00A758F7" w:rsidRPr="00546772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B36896" w14:textId="77777777" w:rsidR="00A758F7" w:rsidRPr="00546772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A758F7" w:rsidRPr="006F6C88" w14:paraId="2373C4DF" w14:textId="77777777" w:rsidTr="00C057D7">
        <w:trPr>
          <w:trHeight w:val="403"/>
        </w:trPr>
        <w:tc>
          <w:tcPr>
            <w:tcW w:w="3960" w:type="dxa"/>
          </w:tcPr>
          <w:p w14:paraId="20EED18D" w14:textId="1CB6547D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77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04E9DF2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26EE0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045873" w14:textId="77777777" w:rsidR="00A758F7" w:rsidRPr="00F95E0A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C1FBC9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516DA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AA71F3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E25F6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12006FBF" w14:textId="77777777" w:rsidTr="00C057D7">
        <w:trPr>
          <w:trHeight w:val="403"/>
        </w:trPr>
        <w:tc>
          <w:tcPr>
            <w:tcW w:w="3960" w:type="dxa"/>
          </w:tcPr>
          <w:p w14:paraId="04B4E067" w14:textId="589511BF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A11831F" w14:textId="69D6A40D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DFFC79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E5A159" w14:textId="6A60747E" w:rsidR="00D00342" w:rsidRPr="00F95E0A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BA2AD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4CD4C3" w14:textId="005D6569" w:rsidR="00D00342" w:rsidRPr="00D51DC0" w:rsidRDefault="00D51DC0" w:rsidP="00D51DC0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1D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18B17E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1FE0D0" w14:textId="1161E396" w:rsidR="00D00342" w:rsidRPr="006F6C88" w:rsidRDefault="00D00342" w:rsidP="0081056F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D00342" w:rsidRPr="006F6C88" w14:paraId="434A7F3D" w14:textId="77777777" w:rsidTr="00C057D7">
        <w:trPr>
          <w:trHeight w:val="403"/>
        </w:trPr>
        <w:tc>
          <w:tcPr>
            <w:tcW w:w="3960" w:type="dxa"/>
          </w:tcPr>
          <w:p w14:paraId="04B0F681" w14:textId="7364B4DA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ED7255" w14:textId="0DDAD5A7" w:rsidR="00D00342" w:rsidRPr="00D00342" w:rsidRDefault="00A71BDD" w:rsidP="0081056F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D51D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,813</w:t>
            </w:r>
          </w:p>
        </w:tc>
        <w:tc>
          <w:tcPr>
            <w:tcW w:w="236" w:type="dxa"/>
          </w:tcPr>
          <w:p w14:paraId="1747D497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9B350B0" w14:textId="797AF458" w:rsidR="00D00342" w:rsidRPr="00F95E0A" w:rsidRDefault="00D00342" w:rsidP="0081056F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2F2B53BE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3877C4" w14:textId="3DC48D67" w:rsidR="00D00342" w:rsidRPr="006F6C88" w:rsidRDefault="00D00342" w:rsidP="00D51DC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576895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3CF74" w14:textId="7CFCDC8F" w:rsidR="00D00342" w:rsidRPr="006F6C88" w:rsidRDefault="00D00342" w:rsidP="00D51DC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00342" w:rsidRPr="006F6C88" w14:paraId="5398FD8F" w14:textId="77777777" w:rsidTr="00C057D7">
        <w:trPr>
          <w:trHeight w:val="403"/>
        </w:trPr>
        <w:tc>
          <w:tcPr>
            <w:tcW w:w="3960" w:type="dxa"/>
          </w:tcPr>
          <w:p w14:paraId="2F342990" w14:textId="0BA65F40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2B32EE" w14:textId="79415BE3" w:rsidR="00D00342" w:rsidRPr="00D00342" w:rsidRDefault="00D51DC0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16,813</w:t>
            </w:r>
          </w:p>
        </w:tc>
        <w:tc>
          <w:tcPr>
            <w:tcW w:w="236" w:type="dxa"/>
          </w:tcPr>
          <w:p w14:paraId="374DC873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0FC483" w14:textId="08A0D320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7DF29C2B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E21DE" w14:textId="611E1C6B" w:rsidR="00D00342" w:rsidRPr="006F6C88" w:rsidRDefault="00D51DC0" w:rsidP="00D51DC0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1D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3946326B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08F482" w14:textId="1CD020EF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D00342" w:rsidRPr="006F6C88" w14:paraId="4EE0D92B" w14:textId="77777777" w:rsidTr="003F0121">
        <w:trPr>
          <w:trHeight w:hRule="exact" w:val="245"/>
        </w:trPr>
        <w:tc>
          <w:tcPr>
            <w:tcW w:w="3960" w:type="dxa"/>
          </w:tcPr>
          <w:p w14:paraId="4673009D" w14:textId="77777777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EB742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D301D0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4F94AA7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B1A416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F0BB68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524F55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BA65D2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252B2669" w14:textId="77777777" w:rsidTr="00C057D7">
        <w:trPr>
          <w:trHeight w:val="403"/>
        </w:trPr>
        <w:tc>
          <w:tcPr>
            <w:tcW w:w="3960" w:type="dxa"/>
          </w:tcPr>
          <w:p w14:paraId="363832D4" w14:textId="7EEA2ABB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502D226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4BB3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CE3A43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9E1919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5983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C6DE9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B162E0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202A4202" w14:textId="77777777" w:rsidTr="00C057D7">
        <w:trPr>
          <w:trHeight w:val="403"/>
        </w:trPr>
        <w:tc>
          <w:tcPr>
            <w:tcW w:w="3960" w:type="dxa"/>
          </w:tcPr>
          <w:p w14:paraId="0A1CE8EA" w14:textId="44F8AE0D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2200212" w14:textId="77DA4119" w:rsidR="00D00342" w:rsidRPr="005438A8" w:rsidRDefault="008B2F38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1,90</w:t>
            </w:r>
            <w:r w:rsidR="001A7F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70FC34B1" w14:textId="77777777" w:rsidR="00D00342" w:rsidRPr="005E4889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67E676F" w14:textId="1339F514" w:rsidR="00D00342" w:rsidRPr="005E4889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48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3,186</w:t>
            </w:r>
          </w:p>
        </w:tc>
        <w:tc>
          <w:tcPr>
            <w:tcW w:w="270" w:type="dxa"/>
          </w:tcPr>
          <w:p w14:paraId="0A52CDFE" w14:textId="77777777" w:rsidR="00D00342" w:rsidRPr="005E4889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B53363" w14:textId="317BB744" w:rsidR="00D00342" w:rsidRPr="005E4889" w:rsidRDefault="00D00342" w:rsidP="00D00342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48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811397" w14:textId="77777777" w:rsidR="00D00342" w:rsidRPr="005E4889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D94B4A" w14:textId="72326B9D" w:rsidR="00D00342" w:rsidRPr="005E4889" w:rsidRDefault="00D00342" w:rsidP="00D00342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48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00342" w:rsidRPr="006F6C88" w14:paraId="466EC0CA" w14:textId="77777777" w:rsidTr="003F0121">
        <w:trPr>
          <w:trHeight w:hRule="exact" w:val="245"/>
        </w:trPr>
        <w:tc>
          <w:tcPr>
            <w:tcW w:w="3960" w:type="dxa"/>
          </w:tcPr>
          <w:p w14:paraId="0526C7E1" w14:textId="77777777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CEB730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68BFA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74499A4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C6D54F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F22265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1E6FB6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B045B3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344A053B" w14:textId="77777777" w:rsidTr="00C057D7">
        <w:trPr>
          <w:trHeight w:val="403"/>
        </w:trPr>
        <w:tc>
          <w:tcPr>
            <w:tcW w:w="3960" w:type="dxa"/>
          </w:tcPr>
          <w:p w14:paraId="6FBB82DA" w14:textId="07A20A25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15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0797D584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6E737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412703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82657F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96F2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7ABA3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40715F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76CB9" w:rsidRPr="006F6C88" w14:paraId="6F526975" w14:textId="77777777" w:rsidTr="004C7607">
        <w:trPr>
          <w:trHeight w:val="403"/>
        </w:trPr>
        <w:tc>
          <w:tcPr>
            <w:tcW w:w="3960" w:type="dxa"/>
          </w:tcPr>
          <w:p w14:paraId="6267D138" w14:textId="71F4320E" w:rsidR="00B76CB9" w:rsidRPr="0072152E" w:rsidRDefault="00B76CB9" w:rsidP="00B7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CA424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70" w:type="dxa"/>
          </w:tcPr>
          <w:p w14:paraId="43D247CE" w14:textId="0D0F207A" w:rsidR="00B76CB9" w:rsidRPr="00B76CB9" w:rsidRDefault="0020286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36" w:type="dxa"/>
          </w:tcPr>
          <w:p w14:paraId="75198A57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DD2A02" w14:textId="76DFFC8F" w:rsidR="00B76CB9" w:rsidRPr="004C7607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7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2A1790E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ADB7F8" w14:textId="3B0F2BB9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2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77938A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C63E4EF" w14:textId="4A96B188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15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6CB9" w:rsidRPr="006F6C88" w14:paraId="027FD75F" w14:textId="77777777" w:rsidTr="004C7607">
        <w:trPr>
          <w:trHeight w:val="403"/>
        </w:trPr>
        <w:tc>
          <w:tcPr>
            <w:tcW w:w="3960" w:type="dxa"/>
          </w:tcPr>
          <w:p w14:paraId="3A722FC8" w14:textId="7BFDA0A6" w:rsidR="00B76CB9" w:rsidRPr="0072152E" w:rsidRDefault="00B76CB9" w:rsidP="00B7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FF0A9" w14:textId="1AD0DA8D" w:rsidR="00B76CB9" w:rsidRPr="00B76CB9" w:rsidRDefault="006D3995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7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36" w:type="dxa"/>
          </w:tcPr>
          <w:p w14:paraId="17E0578B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8B224D" w14:textId="6ECE0CDF" w:rsidR="00B76CB9" w:rsidRPr="004C7607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7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38AF9D4B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321E5D" w14:textId="500D1D5D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2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C3A0A3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678A9" w14:textId="12259848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15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6CB9" w:rsidRPr="006F6C88" w14:paraId="207B9DA8" w14:textId="77777777" w:rsidTr="004C7607">
        <w:trPr>
          <w:trHeight w:val="403"/>
        </w:trPr>
        <w:tc>
          <w:tcPr>
            <w:tcW w:w="3960" w:type="dxa"/>
          </w:tcPr>
          <w:p w14:paraId="68FC8360" w14:textId="0DF868E9" w:rsidR="00B76CB9" w:rsidRPr="0072152E" w:rsidRDefault="00B76CB9" w:rsidP="00B7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48E6F9" w14:textId="76B4BFA8" w:rsidR="00B76CB9" w:rsidRPr="00B76CB9" w:rsidRDefault="006D3995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9D1A3EB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A8A3076" w14:textId="7B57AEC8" w:rsidR="00B76CB9" w:rsidRPr="00F95E0A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4271DA49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CFFDEF" w14:textId="22095AAD" w:rsidR="00B76CB9" w:rsidRPr="006F6C88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D8460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DC4CCF" w14:textId="5BE871DE" w:rsidR="00B76CB9" w:rsidRPr="006F6C88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AF5579" w:rsidRDefault="000E66A1" w:rsidP="000E66A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0"/>
          <w:rtl/>
          <w:cs/>
          <w:lang w:val="en-US"/>
        </w:rPr>
      </w:pPr>
    </w:p>
    <w:p w14:paraId="166BD137" w14:textId="0C1D035E" w:rsidR="009D4FE6" w:rsidRPr="009D4FE6" w:rsidRDefault="009D4FE6" w:rsidP="009D4FE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tab/>
      </w:r>
      <w:r w:rsidRPr="009D4FE6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62ECDFBA" w:rsidR="000A44A9" w:rsidRPr="00C21137" w:rsidRDefault="000A44A9" w:rsidP="00816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6E1216D" w14:textId="5B5B57FC" w:rsidR="000A44A9" w:rsidRDefault="000A44A9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ในเดือนสิงหาคม </w:t>
      </w:r>
      <w:r w:rsidRPr="009D4FE6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บริษัทได้ทำสัญญาเงิน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ให้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>กู้ยืมระยะยาว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แก่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ย่อยแห่งหนึ่ง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เงินกู้ยืมดังกล่าวมีอัตราดอกเบี้ยอ้างอิงกับอัตราดอกเบี้ยเงินกู้ยืมขั้นต่ำ </w:t>
      </w:r>
      <w:r w:rsidRPr="009D4FE6">
        <w:rPr>
          <w:rFonts w:asciiTheme="majorBidi" w:hAnsiTheme="majorBidi" w:cstheme="majorBidi"/>
          <w:spacing w:val="-2"/>
          <w:sz w:val="28"/>
          <w:szCs w:val="28"/>
        </w:rPr>
        <w:t xml:space="preserve">(MLR) 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>ตามที่ระบุไว้ในสัญญาและกำหนดชำระคืนเงินต้นตั้งแต่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เดือนที่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9D4FE6">
        <w:rPr>
          <w:rFonts w:asciiTheme="majorBidi" w:hAnsiTheme="majorBidi" w:cstheme="majorBidi"/>
          <w:spacing w:val="-2"/>
          <w:sz w:val="28"/>
          <w:szCs w:val="28"/>
        </w:rPr>
        <w:t xml:space="preserve">13 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>นับจากเดือนที่เบิกเงินกู้ยืม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เป็นครั้งแรก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ส่วนดอกเบี้ยกำหนดชำระเป็นรายเดือน ณ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วันที่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9D4FE6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9D4FE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กันยายน </w:t>
      </w:r>
      <w:r w:rsidRPr="009D4FE6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บริษัทย่อยดังกล่าวเบิกเงินกู้ยืม</w:t>
      </w:r>
      <w:r w:rsidR="00D8161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ระยะยาวจากบริษัทจำนวน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16.4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3202D957" w14:textId="77777777" w:rsidR="00CA7E17" w:rsidRPr="00C21137" w:rsidRDefault="00CA7E17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14F76184" w14:textId="09B2A27F" w:rsidR="000744C3" w:rsidRDefault="00F92D8A" w:rsidP="00F92D8A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92D8A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ลูกหนี้การค้า</w:t>
      </w:r>
    </w:p>
    <w:p w14:paraId="14BA5079" w14:textId="4AADEF53" w:rsidR="00FA67F4" w:rsidRPr="009D4FE6" w:rsidRDefault="00FA67F4" w:rsidP="00FA67F4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082"/>
        <w:gridCol w:w="180"/>
        <w:gridCol w:w="1260"/>
      </w:tblGrid>
      <w:tr w:rsidR="00A40612" w:rsidRPr="00FA67F4" w14:paraId="727EDFE4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4F28175" w14:textId="29799B8A" w:rsidR="00FA67F4" w:rsidRPr="00FA67F4" w:rsidRDefault="00FA67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65D18C1" w14:textId="3042CD24" w:rsidR="00FA67F4" w:rsidRPr="00FA67F4" w:rsidRDefault="00FA67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2C8B873F" w14:textId="77777777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7FD03B46" w14:textId="69801AF2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A40612" w:rsidRPr="00FA67F4" w14:paraId="3E3E15D4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8602A96" w14:textId="19516008" w:rsidR="00FA67F4" w:rsidRPr="00FA67F4" w:rsidRDefault="00FA67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A67F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5655F9B1" w14:textId="17417A31" w:rsidR="00A40612" w:rsidRDefault="00C568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30 </w:t>
            </w:r>
            <w:r w:rsidR="003912B5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กันยายน</w:t>
            </w:r>
          </w:p>
          <w:p w14:paraId="6C4E809A" w14:textId="4C117F85" w:rsidR="00FA67F4" w:rsidRPr="006F4137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AA8720F" w14:textId="77777777" w:rsidR="00FA67F4" w:rsidRPr="006F4137" w:rsidRDefault="00FA67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A1AF611" w14:textId="77777777" w:rsidR="00A40612" w:rsidRDefault="00FA67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31 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  <w:p w14:paraId="4B2C6252" w14:textId="3B58D61D" w:rsidR="00FA67F4" w:rsidRPr="006F4137" w:rsidRDefault="00FA67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00C4B876" w14:textId="77777777" w:rsidR="00FA67F4" w:rsidRPr="006F4137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50A7ED76" w14:textId="0C146C1B" w:rsidR="00C568D1" w:rsidRDefault="00C568D1" w:rsidP="00C568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30 </w:t>
            </w:r>
            <w:r w:rsidR="003912B5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กันยายน</w:t>
            </w:r>
          </w:p>
          <w:p w14:paraId="15E54416" w14:textId="575EDAB8" w:rsidR="00FA67F4" w:rsidRPr="006F4137" w:rsidRDefault="00FA67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771C2D5" w14:textId="77777777" w:rsidR="00FA67F4" w:rsidRPr="006F4137" w:rsidRDefault="00FA67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AC91D1E" w14:textId="77777777" w:rsidR="00A40612" w:rsidRDefault="00FA67F4" w:rsidP="006F413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31 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  <w:p w14:paraId="024C2542" w14:textId="3E46BCE3" w:rsidR="00FA67F4" w:rsidRPr="006F4137" w:rsidRDefault="00FA67F4" w:rsidP="006F413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</w:tr>
      <w:tr w:rsidR="00A40612" w:rsidRPr="00FA67F4" w14:paraId="7BC0FA91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ED834BA" w14:textId="77777777" w:rsidR="00FA67F4" w:rsidRPr="00FA67F4" w:rsidRDefault="00FA67F4">
            <w:pPr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76BC066" w14:textId="591B8326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A67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A67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D7F56" w:rsidRPr="00FA67F4" w14:paraId="31590F72" w14:textId="77777777" w:rsidTr="00E73050">
        <w:trPr>
          <w:cantSplit/>
        </w:trPr>
        <w:tc>
          <w:tcPr>
            <w:tcW w:w="3960" w:type="dxa"/>
            <w:hideMark/>
          </w:tcPr>
          <w:p w14:paraId="35599412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8925912" w14:textId="023C30E6" w:rsidR="003D7F56" w:rsidRPr="00FA67F4" w:rsidRDefault="00D51DC0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225,014</w:t>
            </w:r>
          </w:p>
        </w:tc>
        <w:tc>
          <w:tcPr>
            <w:tcW w:w="180" w:type="dxa"/>
          </w:tcPr>
          <w:p w14:paraId="316FDBE9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4415A" w14:textId="4664D26F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224,365</w:t>
            </w:r>
          </w:p>
        </w:tc>
        <w:tc>
          <w:tcPr>
            <w:tcW w:w="178" w:type="dxa"/>
          </w:tcPr>
          <w:p w14:paraId="5A5BED04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A08BB2" w14:textId="54EE8BB6" w:rsidR="003D7F56" w:rsidRPr="00356F35" w:rsidRDefault="00D51DC0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44,474</w:t>
            </w:r>
          </w:p>
        </w:tc>
        <w:tc>
          <w:tcPr>
            <w:tcW w:w="180" w:type="dxa"/>
          </w:tcPr>
          <w:p w14:paraId="111BEBF5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37C3A2" w14:textId="3BDD586A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62,502</w:t>
            </w:r>
          </w:p>
        </w:tc>
      </w:tr>
      <w:tr w:rsidR="003D7F56" w:rsidRPr="00FA67F4" w14:paraId="532790CE" w14:textId="77777777" w:rsidTr="00E73050">
        <w:trPr>
          <w:cantSplit/>
        </w:trPr>
        <w:tc>
          <w:tcPr>
            <w:tcW w:w="3960" w:type="dxa"/>
            <w:hideMark/>
          </w:tcPr>
          <w:p w14:paraId="40B249FA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CCD331" w14:textId="77777777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EAA55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96D2C" w14:textId="77777777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8E1935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A69F97E" w14:textId="77777777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953E8C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D70A7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F56" w:rsidRPr="00FA67F4" w14:paraId="5EC2460D" w14:textId="77777777" w:rsidTr="00E73050">
        <w:trPr>
          <w:cantSplit/>
        </w:trPr>
        <w:tc>
          <w:tcPr>
            <w:tcW w:w="3960" w:type="dxa"/>
            <w:hideMark/>
          </w:tcPr>
          <w:p w14:paraId="2FEB1C62" w14:textId="77777777" w:rsidR="003D7F56" w:rsidRPr="006F4137" w:rsidRDefault="003D7F56" w:rsidP="003D7F56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69ACA481" w14:textId="18321F24" w:rsidR="003D7F56" w:rsidRPr="00FA67F4" w:rsidRDefault="00CB1819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19,016</w:t>
            </w:r>
          </w:p>
        </w:tc>
        <w:tc>
          <w:tcPr>
            <w:tcW w:w="180" w:type="dxa"/>
          </w:tcPr>
          <w:p w14:paraId="1F2FDEF4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8F44F" w14:textId="396693C8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18,517</w:t>
            </w:r>
          </w:p>
        </w:tc>
        <w:tc>
          <w:tcPr>
            <w:tcW w:w="178" w:type="dxa"/>
          </w:tcPr>
          <w:p w14:paraId="431140FB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7F6C590" w14:textId="49C06891" w:rsidR="003D7F56" w:rsidRPr="00FA67F4" w:rsidRDefault="00D51DC0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22,188</w:t>
            </w:r>
          </w:p>
        </w:tc>
        <w:tc>
          <w:tcPr>
            <w:tcW w:w="180" w:type="dxa"/>
          </w:tcPr>
          <w:p w14:paraId="2105D9C4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7FED5F" w14:textId="4C8D7C7C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</w:tr>
      <w:tr w:rsidR="003D7F56" w:rsidRPr="00FA67F4" w14:paraId="53D88732" w14:textId="77777777" w:rsidTr="00E73050">
        <w:trPr>
          <w:cantSplit/>
        </w:trPr>
        <w:tc>
          <w:tcPr>
            <w:tcW w:w="3960" w:type="dxa"/>
            <w:hideMark/>
          </w:tcPr>
          <w:p w14:paraId="5E065A54" w14:textId="77777777" w:rsidR="003D7F56" w:rsidRPr="006F4137" w:rsidRDefault="003D7F56" w:rsidP="003D7F56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34C44127" w14:textId="6890CD16" w:rsidR="003D7F56" w:rsidRPr="00FA67F4" w:rsidRDefault="00CB1819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80" w:type="dxa"/>
          </w:tcPr>
          <w:p w14:paraId="68043993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21B664" w14:textId="4C88FEB7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78" w:type="dxa"/>
          </w:tcPr>
          <w:p w14:paraId="795EC2B6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60BCA6" w14:textId="48ED59A0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3201F2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81925B" w14:textId="341FE1AC" w:rsidR="003D7F56" w:rsidRPr="00FA67F4" w:rsidRDefault="003D7F56" w:rsidP="003D7F56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6CC1F4E2" w14:textId="77777777" w:rsidTr="00E73050">
        <w:trPr>
          <w:cantSplit/>
        </w:trPr>
        <w:tc>
          <w:tcPr>
            <w:tcW w:w="3960" w:type="dxa"/>
            <w:hideMark/>
          </w:tcPr>
          <w:p w14:paraId="34C776B6" w14:textId="77777777" w:rsidR="003D7F56" w:rsidRPr="006F4137" w:rsidRDefault="003D7F56" w:rsidP="003D7F5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6321ED05" w14:textId="7BFB430B" w:rsidR="003D7F56" w:rsidRPr="00FA67F4" w:rsidRDefault="00CB1819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80" w:type="dxa"/>
          </w:tcPr>
          <w:p w14:paraId="278ECEE8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A457F3" w14:textId="315C0A24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78" w:type="dxa"/>
          </w:tcPr>
          <w:p w14:paraId="37CECB90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641554" w14:textId="54942BBC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92EBF8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734243" w14:textId="06D2A42D" w:rsidR="003D7F56" w:rsidRPr="00FA67F4" w:rsidRDefault="003D7F56" w:rsidP="003D7F56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3BE6E658" w14:textId="77777777" w:rsidTr="00E73050">
        <w:trPr>
          <w:cantSplit/>
        </w:trPr>
        <w:tc>
          <w:tcPr>
            <w:tcW w:w="3960" w:type="dxa"/>
            <w:hideMark/>
          </w:tcPr>
          <w:p w14:paraId="67DC60BC" w14:textId="77777777" w:rsidR="003D7F56" w:rsidRPr="006F4137" w:rsidRDefault="003D7F56" w:rsidP="003D7F56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F41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7F606" w14:textId="5DE54BB2" w:rsidR="003D7F56" w:rsidRPr="00FA67F4" w:rsidRDefault="00CB1819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4,778</w:t>
            </w:r>
          </w:p>
        </w:tc>
        <w:tc>
          <w:tcPr>
            <w:tcW w:w="180" w:type="dxa"/>
          </w:tcPr>
          <w:p w14:paraId="712602F8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CC62C" w14:textId="503A4E16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4,681</w:t>
            </w:r>
          </w:p>
        </w:tc>
        <w:tc>
          <w:tcPr>
            <w:tcW w:w="178" w:type="dxa"/>
          </w:tcPr>
          <w:p w14:paraId="4E5B7D58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4805F" w14:textId="535EB89E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1D8977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F629D" w14:textId="0EB87E7B" w:rsidR="003D7F56" w:rsidRPr="00FA67F4" w:rsidRDefault="003D7F56" w:rsidP="003D7F56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12077F9B" w14:textId="77777777" w:rsidTr="00E73050">
        <w:trPr>
          <w:cantSplit/>
        </w:trPr>
        <w:tc>
          <w:tcPr>
            <w:tcW w:w="3960" w:type="dxa"/>
            <w:hideMark/>
          </w:tcPr>
          <w:p w14:paraId="241F987C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990B4" w14:textId="160F733F" w:rsidR="003D7F56" w:rsidRPr="00FA67F4" w:rsidRDefault="00D51DC0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249,903</w:t>
            </w:r>
          </w:p>
        </w:tc>
        <w:tc>
          <w:tcPr>
            <w:tcW w:w="180" w:type="dxa"/>
          </w:tcPr>
          <w:p w14:paraId="34A14A6B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0BC9F" w14:textId="11EB0049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248,005</w:t>
            </w:r>
          </w:p>
        </w:tc>
        <w:tc>
          <w:tcPr>
            <w:tcW w:w="178" w:type="dxa"/>
          </w:tcPr>
          <w:p w14:paraId="5940D9C1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EB195" w14:textId="7FBC4EE8" w:rsidR="003D7F56" w:rsidRPr="00166D66" w:rsidRDefault="00D51DC0" w:rsidP="0081056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66,662</w:t>
            </w:r>
          </w:p>
        </w:tc>
        <w:tc>
          <w:tcPr>
            <w:tcW w:w="180" w:type="dxa"/>
          </w:tcPr>
          <w:p w14:paraId="0B1F6D42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F456E" w14:textId="5DE7152E" w:rsidR="003D7F56" w:rsidRPr="00FA67F4" w:rsidRDefault="003D7F56" w:rsidP="0081056F">
            <w:pPr>
              <w:pStyle w:val="acctfourfigures"/>
              <w:tabs>
                <w:tab w:val="decimal" w:pos="701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  <w:tr w:rsidR="0094109E" w:rsidRPr="00FA67F4" w14:paraId="6785A022" w14:textId="77777777" w:rsidTr="00C30CCC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4B70D56" w14:textId="1841DF76" w:rsidR="0094109E" w:rsidRPr="006F4137" w:rsidRDefault="0094109E" w:rsidP="009410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86A4" w14:textId="4B27E9F3" w:rsidR="0094109E" w:rsidRPr="00DC13C7" w:rsidRDefault="00D51DC0" w:rsidP="0094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(1,671)</w:t>
            </w:r>
          </w:p>
        </w:tc>
        <w:tc>
          <w:tcPr>
            <w:tcW w:w="180" w:type="dxa"/>
            <w:vAlign w:val="bottom"/>
          </w:tcPr>
          <w:p w14:paraId="134518B9" w14:textId="77777777" w:rsidR="0094109E" w:rsidRPr="00FA67F4" w:rsidRDefault="0094109E" w:rsidP="009410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22E32" w14:textId="4B4AA93F" w:rsidR="0094109E" w:rsidRPr="00FA67F4" w:rsidRDefault="0094109E" w:rsidP="0094109E">
            <w:pPr>
              <w:pStyle w:val="acctfourfigures"/>
              <w:tabs>
                <w:tab w:val="decimal" w:pos="731"/>
                <w:tab w:val="left" w:pos="1004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(1,351)</w:t>
            </w:r>
          </w:p>
        </w:tc>
        <w:tc>
          <w:tcPr>
            <w:tcW w:w="178" w:type="dxa"/>
            <w:vAlign w:val="bottom"/>
          </w:tcPr>
          <w:p w14:paraId="06432ED3" w14:textId="77777777" w:rsidR="0094109E" w:rsidRPr="00FA67F4" w:rsidRDefault="0094109E" w:rsidP="0094109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81564" w14:textId="3262C13C" w:rsidR="0094109E" w:rsidRPr="00166D66" w:rsidRDefault="0094109E" w:rsidP="0094109E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0974C4" w14:textId="77777777" w:rsidR="0094109E" w:rsidRPr="0094109E" w:rsidRDefault="0094109E" w:rsidP="0094109E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3D1826F" w14:textId="119BE461" w:rsidR="0094109E" w:rsidRPr="00FA67F4" w:rsidRDefault="0094109E" w:rsidP="0094109E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4E3EE93A" w14:textId="77777777" w:rsidTr="00E73050">
        <w:trPr>
          <w:cantSplit/>
        </w:trPr>
        <w:tc>
          <w:tcPr>
            <w:tcW w:w="3960" w:type="dxa"/>
            <w:hideMark/>
          </w:tcPr>
          <w:p w14:paraId="0C5D20F4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5F9FE" w14:textId="3257D11F" w:rsidR="003D7F56" w:rsidRPr="006B4191" w:rsidRDefault="00D51DC0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248,232</w:t>
            </w:r>
          </w:p>
        </w:tc>
        <w:tc>
          <w:tcPr>
            <w:tcW w:w="180" w:type="dxa"/>
          </w:tcPr>
          <w:p w14:paraId="25147ECF" w14:textId="77777777" w:rsidR="003D7F56" w:rsidRPr="006B4191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196A8" w14:textId="144DE7FF" w:rsidR="003D7F56" w:rsidRPr="006B4191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246,654</w:t>
            </w:r>
          </w:p>
        </w:tc>
        <w:tc>
          <w:tcPr>
            <w:tcW w:w="178" w:type="dxa"/>
          </w:tcPr>
          <w:p w14:paraId="3B0D5B23" w14:textId="77777777" w:rsidR="003D7F56" w:rsidRPr="006B4191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E18B9" w14:textId="74530ED8" w:rsidR="003D7F56" w:rsidRPr="006B4191" w:rsidRDefault="00D51DC0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66,662</w:t>
            </w:r>
          </w:p>
        </w:tc>
        <w:tc>
          <w:tcPr>
            <w:tcW w:w="180" w:type="dxa"/>
          </w:tcPr>
          <w:p w14:paraId="3CB71DDD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8018B03" w14:textId="06E035AE" w:rsidR="003D7F56" w:rsidRPr="00FA67F4" w:rsidRDefault="003D7F56" w:rsidP="0081056F">
            <w:pPr>
              <w:pStyle w:val="acctfourfigures"/>
              <w:tabs>
                <w:tab w:val="decimal" w:pos="701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</w:tbl>
    <w:p w14:paraId="72EB3DBD" w14:textId="77777777" w:rsidR="00C21137" w:rsidRDefault="00C2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D72431" w14:textId="4D83EFAF" w:rsidR="000C6EEE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332CD2C8" w14:textId="599F0471" w:rsidR="000B7B5A" w:rsidRPr="00EB2D47" w:rsidRDefault="000B7B5A" w:rsidP="000B7B5A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0B7B5A" w:rsidRPr="000B7B5A" w14:paraId="474242F7" w14:textId="77777777" w:rsidTr="000B7B5A">
        <w:trPr>
          <w:cantSplit/>
          <w:tblHeader/>
        </w:trPr>
        <w:tc>
          <w:tcPr>
            <w:tcW w:w="4950" w:type="dxa"/>
            <w:vAlign w:val="bottom"/>
          </w:tcPr>
          <w:p w14:paraId="24FB24E0" w14:textId="5D44ED30" w:rsidR="000B7B5A" w:rsidRPr="000B7B5A" w:rsidRDefault="000B7B5A" w:rsidP="00BF7E0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E22D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3912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1C25F25" w14:textId="77777777" w:rsidR="000B7B5A" w:rsidRPr="000B7B5A" w:rsidRDefault="000B7B5A" w:rsidP="00BF7E0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C8EA01" w14:textId="65F60161" w:rsidR="000B7B5A" w:rsidRPr="000B7B5A" w:rsidRDefault="000B7B5A" w:rsidP="00BF7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B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3EC600DB" w14:textId="77777777" w:rsidR="000B7B5A" w:rsidRPr="000B7B5A" w:rsidRDefault="000B7B5A" w:rsidP="00BF7E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D1B98E4" w14:textId="77777777" w:rsidR="000B7B5A" w:rsidRPr="000B7B5A" w:rsidRDefault="000B7B5A" w:rsidP="00BF7E0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6C539AC" w14:textId="299FCFF7" w:rsidR="000B7B5A" w:rsidRPr="000B7B5A" w:rsidRDefault="000B7B5A" w:rsidP="00BF7E0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0B7B5A" w:rsidRPr="000B7B5A" w14:paraId="41C23F0F" w14:textId="77777777" w:rsidTr="000B7B5A">
        <w:trPr>
          <w:cantSplit/>
        </w:trPr>
        <w:tc>
          <w:tcPr>
            <w:tcW w:w="4950" w:type="dxa"/>
          </w:tcPr>
          <w:p w14:paraId="540FE282" w14:textId="77777777" w:rsidR="000B7B5A" w:rsidRPr="000B7B5A" w:rsidRDefault="000B7B5A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00717AD5" w14:textId="77777777" w:rsidR="000B7B5A" w:rsidRPr="000B7B5A" w:rsidRDefault="000B7B5A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C81FC8C" w14:textId="64593D69" w:rsidR="000B7B5A" w:rsidRPr="000B7B5A" w:rsidRDefault="000B7B5A" w:rsidP="00BF7E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F7E0D" w:rsidRPr="000B7B5A" w14:paraId="749B6E32" w14:textId="77777777" w:rsidTr="000B7B5A">
        <w:trPr>
          <w:cantSplit/>
        </w:trPr>
        <w:tc>
          <w:tcPr>
            <w:tcW w:w="4950" w:type="dxa"/>
          </w:tcPr>
          <w:p w14:paraId="53F9EA44" w14:textId="77777777" w:rsidR="00BF7E0D" w:rsidRPr="00524434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359D23B2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6F3A34" w14:textId="578BC45E" w:rsidR="00BF7E0D" w:rsidRPr="00B5570B" w:rsidRDefault="002367BE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116,25</w:t>
            </w:r>
            <w:r w:rsidR="004C73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E18D53B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9B8E0F8" w14:textId="7E01E042" w:rsidR="00BF7E0D" w:rsidRPr="00B5570B" w:rsidRDefault="002367BE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21,804</w:t>
            </w:r>
          </w:p>
        </w:tc>
      </w:tr>
      <w:tr w:rsidR="00533984" w:rsidRPr="000B7B5A" w14:paraId="18C4DF16" w14:textId="77777777" w:rsidTr="000B7B5A">
        <w:trPr>
          <w:cantSplit/>
        </w:trPr>
        <w:tc>
          <w:tcPr>
            <w:tcW w:w="4950" w:type="dxa"/>
          </w:tcPr>
          <w:p w14:paraId="630D17BE" w14:textId="0E148EA8" w:rsidR="00533984" w:rsidRPr="00524434" w:rsidRDefault="00533984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โอนสินทรัพย์สิทธิการใช้ไป</w:t>
            </w:r>
            <w:r w:rsidR="00B55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</w:t>
            </w: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0854C432" w14:textId="77777777" w:rsidR="00533984" w:rsidRPr="000B7B5A" w:rsidRDefault="00533984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F7626B" w14:textId="03601CFB" w:rsidR="00533984" w:rsidRPr="00B5570B" w:rsidRDefault="00D43C1A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3,286</w:t>
            </w:r>
          </w:p>
        </w:tc>
        <w:tc>
          <w:tcPr>
            <w:tcW w:w="180" w:type="dxa"/>
          </w:tcPr>
          <w:p w14:paraId="4B877BD0" w14:textId="77777777" w:rsidR="00533984" w:rsidRPr="00B5570B" w:rsidRDefault="00533984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7A5A558" w14:textId="25DCBE95" w:rsidR="00533984" w:rsidRPr="00B5570B" w:rsidRDefault="002367BE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</w:tr>
      <w:tr w:rsidR="00BF7E0D" w:rsidRPr="000B7B5A" w14:paraId="1E4BBACB" w14:textId="77777777" w:rsidTr="000B7B5A">
        <w:trPr>
          <w:cantSplit/>
        </w:trPr>
        <w:tc>
          <w:tcPr>
            <w:tcW w:w="4950" w:type="dxa"/>
          </w:tcPr>
          <w:p w14:paraId="10CFEE63" w14:textId="77777777" w:rsidR="00BF7E0D" w:rsidRPr="00524434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13F90031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89226E" w14:textId="26B427D3" w:rsidR="00BF7E0D" w:rsidRPr="00D479EF" w:rsidRDefault="002367BE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479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591</w:t>
            </w:r>
          </w:p>
        </w:tc>
        <w:tc>
          <w:tcPr>
            <w:tcW w:w="180" w:type="dxa"/>
          </w:tcPr>
          <w:p w14:paraId="71FAAC80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B8A2D6" w14:textId="00A09581" w:rsidR="00BF7E0D" w:rsidRPr="00B5570B" w:rsidRDefault="002367BE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BF7E0D" w:rsidRPr="000B7B5A" w14:paraId="3B1221DE" w14:textId="77777777" w:rsidTr="000B7B5A">
        <w:trPr>
          <w:cantSplit/>
        </w:trPr>
        <w:tc>
          <w:tcPr>
            <w:tcW w:w="4950" w:type="dxa"/>
          </w:tcPr>
          <w:p w14:paraId="26CF18C7" w14:textId="23961558" w:rsidR="00BF7E0D" w:rsidRPr="00BF7E0D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7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F7E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ขาดทุนจากการด้อยค่าเครื่องจักร</w:t>
            </w:r>
          </w:p>
        </w:tc>
        <w:tc>
          <w:tcPr>
            <w:tcW w:w="1440" w:type="dxa"/>
          </w:tcPr>
          <w:p w14:paraId="71F65C1D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338ABDD" w14:textId="3908647E" w:rsidR="00BF7E0D" w:rsidRPr="00B5570B" w:rsidRDefault="002367BE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180" w:type="dxa"/>
          </w:tcPr>
          <w:p w14:paraId="00260359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5B1A70" w14:textId="5E22B1CC" w:rsidR="00BF7E0D" w:rsidRPr="00B5570B" w:rsidRDefault="002367BE" w:rsidP="00B5570B">
            <w:pPr>
              <w:pStyle w:val="acctfourfigures"/>
              <w:tabs>
                <w:tab w:val="clear" w:pos="765"/>
                <w:tab w:val="left" w:pos="457"/>
              </w:tabs>
              <w:spacing w:line="240" w:lineRule="auto"/>
              <w:ind w:left="-79" w:right="-1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7E0D" w:rsidRPr="000B7B5A" w14:paraId="408782F6" w14:textId="77777777" w:rsidTr="000B7B5A">
        <w:trPr>
          <w:cantSplit/>
        </w:trPr>
        <w:tc>
          <w:tcPr>
            <w:tcW w:w="4950" w:type="dxa"/>
          </w:tcPr>
          <w:p w14:paraId="41AA0815" w14:textId="52BEC97E" w:rsidR="00BF7E0D" w:rsidRPr="00BF7E0D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7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สำรองการตีราคาสินทรัพย์ใหม่เพิ่มขึ้น </w:t>
            </w:r>
          </w:p>
        </w:tc>
        <w:tc>
          <w:tcPr>
            <w:tcW w:w="1440" w:type="dxa"/>
          </w:tcPr>
          <w:p w14:paraId="3304DD94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CB54956" w14:textId="35655DB9" w:rsidR="00BF7E0D" w:rsidRPr="00B5570B" w:rsidRDefault="002367BE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171,262</w:t>
            </w:r>
          </w:p>
        </w:tc>
        <w:tc>
          <w:tcPr>
            <w:tcW w:w="180" w:type="dxa"/>
          </w:tcPr>
          <w:p w14:paraId="31CB4887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EAA262D" w14:textId="68918AA0" w:rsidR="00BF7E0D" w:rsidRPr="00B5570B" w:rsidRDefault="002367BE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60,2</w:t>
            </w:r>
            <w:r w:rsidR="00460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4A943275" w14:textId="08B41936" w:rsidR="000C6EEE" w:rsidRPr="00EB2D47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FE893AD" w14:textId="0743A1A6" w:rsidR="005F1526" w:rsidRPr="00983D75" w:rsidRDefault="005F1526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03C5C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C03C5C">
        <w:rPr>
          <w:rFonts w:asciiTheme="majorBidi" w:hAnsiTheme="majorBidi" w:cstheme="majorBidi"/>
          <w:sz w:val="28"/>
          <w:szCs w:val="28"/>
          <w:cs/>
        </w:rPr>
        <w:br/>
      </w:r>
      <w:r w:rsidRPr="00C03C5C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Pr="00C03C5C">
        <w:rPr>
          <w:rFonts w:asciiTheme="majorBidi" w:hAnsiTheme="majorBidi" w:cstheme="majorBidi"/>
          <w:sz w:val="28"/>
          <w:szCs w:val="28"/>
        </w:rPr>
        <w:t xml:space="preserve">8 </w:t>
      </w:r>
      <w:r w:rsidRPr="00C03C5C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C03C5C">
        <w:rPr>
          <w:rFonts w:asciiTheme="majorBidi" w:hAnsiTheme="majorBidi" w:cstheme="majorBidi"/>
          <w:sz w:val="28"/>
          <w:szCs w:val="28"/>
        </w:rPr>
        <w:t xml:space="preserve">14 </w:t>
      </w:r>
      <w:r w:rsidR="00C535A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C03C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03C5C">
        <w:rPr>
          <w:rFonts w:asciiTheme="majorBidi" w:hAnsiTheme="majorBidi" w:cstheme="majorBidi"/>
          <w:sz w:val="28"/>
          <w:szCs w:val="28"/>
        </w:rPr>
        <w:t xml:space="preserve">2564 </w:t>
      </w:r>
      <w:r w:rsidRPr="00C03C5C">
        <w:rPr>
          <w:rFonts w:asciiTheme="majorBidi" w:hAnsiTheme="majorBidi" w:cstheme="majorBidi" w:hint="cs"/>
          <w:sz w:val="28"/>
          <w:szCs w:val="28"/>
          <w:cs/>
        </w:rPr>
        <w:t>ซึ่งจัดลำดับมูลค่ายุติธรรมเป็นระดับ 3</w:t>
      </w:r>
    </w:p>
    <w:p w14:paraId="017578DA" w14:textId="77777777" w:rsidR="00CA67FE" w:rsidRPr="00EB2D47" w:rsidRDefault="00CA67F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64B0379" w14:textId="48B68311" w:rsidR="003F7D59" w:rsidRPr="00C30CCC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30CC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6D0E073" w14:textId="77777777" w:rsidR="00583ABC" w:rsidRPr="00EB2D47" w:rsidRDefault="00583ABC" w:rsidP="00583ABC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F737E8F" w14:textId="598144CF" w:rsidR="00DF6416" w:rsidRPr="00915CAB" w:rsidRDefault="00DF6416" w:rsidP="00DF64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F0A68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2330B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2F0A68">
        <w:rPr>
          <w:rFonts w:asciiTheme="majorBidi" w:hAnsiTheme="majorBidi" w:cstheme="majorBidi"/>
          <w:sz w:val="28"/>
          <w:szCs w:val="28"/>
        </w:rPr>
        <w:t>3</w:t>
      </w:r>
      <w:r w:rsidR="006C55C0">
        <w:rPr>
          <w:rFonts w:asciiTheme="majorBidi" w:hAnsiTheme="majorBidi" w:cstheme="majorBidi"/>
          <w:sz w:val="28"/>
          <w:szCs w:val="28"/>
        </w:rPr>
        <w:t xml:space="preserve">0 </w:t>
      </w:r>
      <w:r w:rsidR="003912B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6C55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0A68">
        <w:rPr>
          <w:rFonts w:asciiTheme="majorBidi" w:hAnsiTheme="majorBidi" w:cstheme="majorBidi"/>
          <w:sz w:val="28"/>
          <w:szCs w:val="28"/>
        </w:rPr>
        <w:t xml:space="preserve">2564 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บริษัทย่อยแห่งหนึ่งได้เบิกเงินกู้เพิ่มเติมจำนวน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5.3</w:t>
      </w:r>
      <w:r w:rsidRPr="002F0A68">
        <w:rPr>
          <w:rFonts w:asciiTheme="majorBidi" w:hAnsiTheme="majorBidi" w:cstheme="majorBidi"/>
          <w:sz w:val="28"/>
          <w:szCs w:val="28"/>
        </w:rPr>
        <w:t xml:space="preserve"> 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ล้านบาทภายใต้สัญญากู้ยืมเงินระยะยาวกับสถาบันการเงินในประเทศแห่งหนึ่งซึ่งได้ทำสัญญาในเดือนพฤศจิกายน </w:t>
      </w:r>
      <w:r w:rsidRPr="002F0A68">
        <w:rPr>
          <w:rFonts w:asciiTheme="majorBidi" w:hAnsiTheme="majorBidi" w:cstheme="majorBidi"/>
          <w:sz w:val="28"/>
          <w:szCs w:val="28"/>
        </w:rPr>
        <w:t>2563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1D09854" w14:textId="77777777" w:rsidR="00915CAB" w:rsidRPr="00F763BE" w:rsidRDefault="00915CAB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F44B1" w14:textId="21BD39CA" w:rsidR="00493166" w:rsidRDefault="00493166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7173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6AC8" w:rsidRPr="0037173B">
        <w:rPr>
          <w:rFonts w:asciiTheme="majorBidi" w:hAnsiTheme="majorBidi" w:cstheme="majorBidi"/>
          <w:sz w:val="28"/>
          <w:szCs w:val="28"/>
        </w:rPr>
        <w:t xml:space="preserve">30 </w:t>
      </w:r>
      <w:r w:rsidR="003912B5" w:rsidRPr="0037173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96AC8" w:rsidRPr="003717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96AC8" w:rsidRPr="0037173B">
        <w:rPr>
          <w:rFonts w:asciiTheme="majorBidi" w:hAnsiTheme="majorBidi" w:cstheme="majorBidi"/>
          <w:sz w:val="28"/>
          <w:szCs w:val="28"/>
        </w:rPr>
        <w:t>2564</w:t>
      </w:r>
      <w:r w:rsidR="0037173B">
        <w:rPr>
          <w:rFonts w:asciiTheme="majorBidi" w:hAnsiTheme="majorBidi" w:cstheme="majorBidi"/>
          <w:sz w:val="28"/>
          <w:szCs w:val="28"/>
        </w:rPr>
        <w:t xml:space="preserve"> </w:t>
      </w:r>
      <w:r w:rsidRPr="0037173B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วงเงินสินเชื่อซึ่งยังมิได้เบิกใช้มีจำนวนเงิน</w:t>
      </w:r>
      <w:r w:rsidRPr="0037173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รวม</w:t>
      </w:r>
      <w:r w:rsidR="0087316D" w:rsidRPr="0037173B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621281">
        <w:rPr>
          <w:rFonts w:asciiTheme="majorBidi" w:hAnsiTheme="majorBidi" w:cstheme="majorBidi"/>
          <w:sz w:val="28"/>
          <w:szCs w:val="28"/>
          <w:shd w:val="clear" w:color="auto" w:fill="FFFFFF"/>
        </w:rPr>
        <w:t>2,929.6</w:t>
      </w:r>
      <w:r w:rsidR="0087316D" w:rsidRPr="0037173B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37173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</w:t>
      </w:r>
      <w:r w:rsidR="00033888" w:rsidRPr="0037173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="00AA4365" w:rsidRPr="0037173B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และ</w:t>
      </w:r>
      <w:r w:rsidR="0087316D" w:rsidRPr="0037173B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621281">
        <w:rPr>
          <w:rFonts w:asciiTheme="majorBidi" w:hAnsiTheme="majorBidi" w:cstheme="majorBidi"/>
          <w:sz w:val="28"/>
          <w:szCs w:val="28"/>
          <w:shd w:val="clear" w:color="auto" w:fill="FFFFFF"/>
        </w:rPr>
        <w:t>34.9</w:t>
      </w:r>
      <w:r w:rsidR="0037173B" w:rsidRPr="0037173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37173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</w:t>
      </w:r>
      <w:r w:rsidRPr="0037173B">
        <w:rPr>
          <w:rFonts w:asciiTheme="majorBidi" w:hAnsiTheme="majorBidi" w:cstheme="majorBidi"/>
          <w:sz w:val="28"/>
          <w:szCs w:val="28"/>
          <w:cs/>
        </w:rPr>
        <w:t>สหรัฐอเมริกา</w:t>
      </w:r>
      <w:r w:rsidR="0066705D" w:rsidRPr="003717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7173B">
        <w:rPr>
          <w:rFonts w:asciiTheme="majorBidi" w:hAnsiTheme="majorBidi" w:cstheme="majorBidi"/>
          <w:sz w:val="28"/>
          <w:szCs w:val="28"/>
          <w:cs/>
        </w:rPr>
        <w:t>สำหรับกลุ่มบริษัท และ</w:t>
      </w:r>
      <w:r w:rsidR="0066705D" w:rsidRPr="0037173B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621281">
        <w:rPr>
          <w:rFonts w:asciiTheme="majorBidi" w:hAnsiTheme="majorBidi" w:cstheme="majorBidi"/>
          <w:sz w:val="28"/>
          <w:szCs w:val="28"/>
          <w:shd w:val="clear" w:color="auto" w:fill="FFFFFF"/>
        </w:rPr>
        <w:t>1,779.1</w:t>
      </w:r>
      <w:r w:rsidR="0037173B" w:rsidRPr="0037173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37173B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Pr="0037173B">
        <w:rPr>
          <w:rFonts w:asciiTheme="majorBidi" w:hAnsiTheme="majorBidi" w:cstheme="majorBidi"/>
          <w:sz w:val="28"/>
          <w:szCs w:val="28"/>
        </w:rPr>
        <w:t xml:space="preserve"> </w:t>
      </w:r>
      <w:r w:rsidRPr="0037173B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621281">
        <w:rPr>
          <w:rFonts w:asciiTheme="majorBidi" w:hAnsiTheme="majorBidi" w:cstheme="majorBidi"/>
          <w:sz w:val="28"/>
          <w:szCs w:val="28"/>
          <w:shd w:val="clear" w:color="auto" w:fill="FFFFFF"/>
        </w:rPr>
        <w:t>16.2</w:t>
      </w:r>
      <w:r w:rsidR="0037173B" w:rsidRPr="003717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7173B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37173B">
        <w:rPr>
          <w:rFonts w:asciiTheme="majorBidi" w:hAnsiTheme="majorBidi" w:cstheme="majorBidi"/>
          <w:sz w:val="28"/>
          <w:szCs w:val="28"/>
          <w:cs/>
          <w:lang w:val="th-TH"/>
        </w:rPr>
        <w:t>สำหรับบริษัท</w:t>
      </w:r>
      <w:r w:rsidR="00830307" w:rsidRPr="0037173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</w:rPr>
        <w:t>2563: 2,925.7</w:t>
      </w:r>
      <w:r w:rsidR="00B21AB9" w:rsidRPr="003717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</w:rPr>
        <w:t xml:space="preserve">45.1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สำหรับกลุ่มบริษัท และ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</w:rPr>
        <w:t xml:space="preserve">1,854.8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</w:rPr>
        <w:t xml:space="preserve">15.1 </w:t>
      </w:r>
      <w:r w:rsidR="00B21AB9" w:rsidRPr="0037173B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 สำหรับบริษัท)</w:t>
      </w:r>
    </w:p>
    <w:p w14:paraId="0B0A6303" w14:textId="77777777" w:rsidR="00CC4CBD" w:rsidRPr="006F6C88" w:rsidRDefault="00CC4CBD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BF5B8D3" w14:textId="0C6A7FF2" w:rsidR="0044258E" w:rsidRDefault="0044258E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6CBB0B67" w14:textId="77777777" w:rsidR="002D41F5" w:rsidRDefault="002D41F5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02495" w14:textId="04976159" w:rsidR="0044258E" w:rsidRDefault="0044258E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14:paraId="3E7E578E" w14:textId="6D6AF75E" w:rsidR="00EB2D47" w:rsidRDefault="00EB2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73B774" w14:textId="24E18C27" w:rsidR="003F7D59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ED213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7BCA8C6E" w14:textId="247A571E" w:rsidR="00623FE3" w:rsidRPr="0042630A" w:rsidRDefault="00623FE3" w:rsidP="00623FE3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867"/>
        <w:gridCol w:w="1062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8"/>
      </w:tblGrid>
      <w:tr w:rsidR="0017250C" w:rsidRPr="000C42B3" w14:paraId="68896638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4A9FD5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  <w:bottom w:val="nil"/>
            </w:tcBorders>
          </w:tcPr>
          <w:p w14:paraId="5869A91B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7250C" w:rsidRPr="000C42B3" w14:paraId="2168D1F8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7A23646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EEEF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FB2AB8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6B81E1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B62902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6F40BB9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7250C" w:rsidRPr="000C42B3" w14:paraId="34AABE3C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4D4BC95F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916C7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36BC54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B3D4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AEAD7DD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3E67F18F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7250C" w:rsidRPr="000C42B3" w14:paraId="613285FE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550E1FC" w14:textId="46E6AEA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5D7BF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A406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D84E683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C138A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ED6A12C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6AF2018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7250C" w:rsidRPr="000C42B3" w14:paraId="3D04538C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4B4035" w14:textId="377A5F12" w:rsidR="0017250C" w:rsidRPr="000C42B3" w:rsidRDefault="0017250C" w:rsidP="003113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39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</w:tcPr>
          <w:p w14:paraId="63EB106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BE1803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250058F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9617178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4A4AC07D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0C7689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6D03E88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9FD73EA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1B54BA3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</w:tcPr>
          <w:p w14:paraId="1C799506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</w:tcPr>
          <w:p w14:paraId="7F56B901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17250C" w:rsidRPr="000C42B3" w14:paraId="5269C7BC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6A06092F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049B3C6D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7250C" w:rsidRPr="000C42B3" w14:paraId="584E78E1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3F206298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58733F41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DD3E1A" w:rsidRPr="000C42B3" w14:paraId="059A66BB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5580288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09FA640" w14:textId="1E256808" w:rsidR="00DD3E1A" w:rsidRPr="000C42B3" w:rsidRDefault="00BB035D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</w:t>
            </w:r>
            <w:r w:rsidR="008E77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E77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7B9AB9B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948A7" w14:textId="4316D424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4,315,028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E65058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13A13" w14:textId="299F957A" w:rsidR="00DD3E1A" w:rsidRPr="000C42B3" w:rsidRDefault="00986B09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64,113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26DA97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B2DC5" w14:textId="0D4D57B5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62,871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4BE7BBDA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41E7982" w14:textId="6B177AC4" w:rsidR="00DD3E1A" w:rsidRPr="000C42B3" w:rsidRDefault="00BB035D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4,27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20" w:type="pct"/>
            <w:vAlign w:val="bottom"/>
          </w:tcPr>
          <w:p w14:paraId="7028257F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4F337EF5" w14:textId="4F33215A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4,377,899</w:t>
            </w:r>
          </w:p>
        </w:tc>
      </w:tr>
      <w:tr w:rsidR="00DD3E1A" w:rsidRPr="000C42B3" w14:paraId="45EE40C8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0F63D2BA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0397E54B" w14:textId="4BFD15BD" w:rsidR="00DD3E1A" w:rsidRPr="000C42B3" w:rsidRDefault="00BB035D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197,54</w:t>
            </w:r>
            <w:r w:rsidR="006353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54418C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87745" w14:textId="5783B96A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186,245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3884633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F03F4" w14:textId="3E356FB2" w:rsidR="00DD3E1A" w:rsidRPr="000C42B3" w:rsidRDefault="00986B09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29,825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BA792B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43F9D" w14:textId="6B2A84A2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26,564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3BF9284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08BE9A3" w14:textId="13A435B1" w:rsidR="00DD3E1A" w:rsidRPr="000C42B3" w:rsidRDefault="00BB035D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227,372</w:t>
            </w:r>
          </w:p>
        </w:tc>
        <w:tc>
          <w:tcPr>
            <w:tcW w:w="120" w:type="pct"/>
            <w:vAlign w:val="bottom"/>
          </w:tcPr>
          <w:p w14:paraId="728EFFFB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72FF445B" w14:textId="77935CBF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212,809</w:t>
            </w:r>
          </w:p>
        </w:tc>
      </w:tr>
      <w:tr w:rsidR="00DD3E1A" w:rsidRPr="000C42B3" w14:paraId="262C877F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81DE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F5026" w14:textId="697E0828" w:rsidR="00DD3E1A" w:rsidRPr="000C42B3" w:rsidRDefault="00BB035D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912B4F9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B56EE7" w14:textId="38BDEF1D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4,501,273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6C6179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E4125B" w14:textId="598AA034" w:rsidR="00DD3E1A" w:rsidRPr="000C42B3" w:rsidRDefault="00986B09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93,93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4A11E21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D8F36" w14:textId="592F1870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89,435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73BDF71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1EF796D8" w14:textId="524DB20A" w:rsidR="00DD3E1A" w:rsidRPr="000C42B3" w:rsidRDefault="00BB035D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948</w:t>
            </w:r>
          </w:p>
        </w:tc>
        <w:tc>
          <w:tcPr>
            <w:tcW w:w="120" w:type="pct"/>
            <w:vAlign w:val="bottom"/>
          </w:tcPr>
          <w:p w14:paraId="1B629711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  <w:vAlign w:val="bottom"/>
          </w:tcPr>
          <w:p w14:paraId="304A1C4D" w14:textId="6B5A1088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4,590,708</w:t>
            </w:r>
          </w:p>
        </w:tc>
      </w:tr>
      <w:tr w:rsidR="00DD3E1A" w:rsidRPr="0087756A" w14:paraId="3FBFC428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56DE98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  <w:bottom w:val="nil"/>
            </w:tcBorders>
          </w:tcPr>
          <w:p w14:paraId="40A61D53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D3E1A" w:rsidRPr="000C42B3" w14:paraId="13E56F8C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D5058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1942D5F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416C26A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82D2F00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87112AE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4E66478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A91F7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4290A33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5790491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B117C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AEAE73F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70B61235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D3E1A" w:rsidRPr="000C42B3" w14:paraId="0B0C102D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63F4FDB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48B7181F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3253CA6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694688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7B9E3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F70CE1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A0026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68826F9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04BC8DE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665BF2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6862C7C1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09624B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D3E1A" w:rsidRPr="000C42B3" w14:paraId="23D15AF8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68D53396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5628E5E5" w14:textId="11421284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A086B50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009D632" w14:textId="65F97ECA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4,501,273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46B1901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BAAF0DD" w14:textId="379372C9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7E71C4A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4834F9BB" w14:textId="78B36B08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35D5346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508431" w14:textId="51A738E6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" w:type="pct"/>
            <w:vAlign w:val="bottom"/>
          </w:tcPr>
          <w:p w14:paraId="11EC0486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6764F6A" w14:textId="18C433B2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4,501,273</w:t>
            </w:r>
          </w:p>
        </w:tc>
      </w:tr>
      <w:tr w:rsidR="00DD3E1A" w:rsidRPr="000C42B3" w14:paraId="2005EE5D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319B9E2F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02C7E" w14:textId="34C7AF0F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987B930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830FF" w14:textId="2ADB0CFA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EDC4FD9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00DEC" w14:textId="0C1F9BC2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93,93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8530BA0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F1BA63" w14:textId="161DFB68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89,435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88849D3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F84DFAB" w14:textId="59D5BAC9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93,93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" w:type="pct"/>
            <w:vAlign w:val="bottom"/>
          </w:tcPr>
          <w:p w14:paraId="57858FEA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39EEFA52" w14:textId="39FFFF6B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89,435</w:t>
            </w:r>
          </w:p>
        </w:tc>
      </w:tr>
      <w:tr w:rsidR="00DD3E1A" w:rsidRPr="000C42B3" w14:paraId="4193FA47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961FB5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B25E5" w14:textId="04068422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F96C13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40359" w14:textId="433A42B1" w:rsidR="00DD3E1A" w:rsidRPr="00AE59AD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4,501,273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F14B8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AED27" w14:textId="2D401647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93,93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E98E815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C2B4C" w14:textId="17429508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89,435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CE5C8E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8BB33" w14:textId="50FA33E8" w:rsidR="00DD3E1A" w:rsidRPr="000C42B3" w:rsidRDefault="00AF1F0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4,50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76E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948</w:t>
            </w:r>
          </w:p>
        </w:tc>
        <w:tc>
          <w:tcPr>
            <w:tcW w:w="120" w:type="pct"/>
            <w:vAlign w:val="bottom"/>
          </w:tcPr>
          <w:p w14:paraId="451294B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F9CEC" w14:textId="2CF677DA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4,590,708</w:t>
            </w:r>
          </w:p>
        </w:tc>
      </w:tr>
      <w:tr w:rsidR="00DD3E1A" w:rsidRPr="0087756A" w14:paraId="458E8021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F54909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FFD6E8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1E446B0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78C7ED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9A777B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E6A637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8361A1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50234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1725EE2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0BAEC8D0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4B5A9CB1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6E3A16ED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D3E1A" w:rsidRPr="000C42B3" w14:paraId="74B2F5E1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D6398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636A753E" w14:textId="39268F19" w:rsidR="00DD3E1A" w:rsidRPr="006E5F72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370,205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20AD0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E99E544" w14:textId="2E2ACB88" w:rsidR="00DD3E1A" w:rsidRPr="000C42B3" w:rsidRDefault="00A63D4F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310,393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FD3CB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E101319" w14:textId="109B3682" w:rsidR="00DD3E1A" w:rsidRPr="000C42B3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(9,683)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9B98A4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DFA00A2" w14:textId="7E740497" w:rsidR="00DD3E1A" w:rsidRPr="000C42B3" w:rsidRDefault="00A63D4F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(12,643)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AF72E0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7ADA0F4" w14:textId="24C972D5" w:rsidR="00DD3E1A" w:rsidRPr="000C42B3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360,522</w:t>
            </w:r>
          </w:p>
        </w:tc>
        <w:tc>
          <w:tcPr>
            <w:tcW w:w="120" w:type="pct"/>
            <w:vAlign w:val="bottom"/>
          </w:tcPr>
          <w:p w14:paraId="3B048563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77DEB27" w14:textId="75499567" w:rsidR="00DD3E1A" w:rsidRPr="000C42B3" w:rsidRDefault="00A63D4F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297,750</w:t>
            </w:r>
          </w:p>
        </w:tc>
      </w:tr>
      <w:tr w:rsidR="00DD3E1A" w:rsidRPr="000C42B3" w14:paraId="04A7FF26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8FBA38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0E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7A505" w14:textId="34235DC8" w:rsidR="00DD3E1A" w:rsidRPr="006E5F72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23,271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B2B73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C73E7" w14:textId="3BD98520" w:rsidR="00DD3E1A" w:rsidRPr="00F909F6" w:rsidRDefault="00D82712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23,528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8674F8B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34D2E" w14:textId="30E998D7" w:rsidR="00DD3E1A" w:rsidRPr="000C42B3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(102)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294B4B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532CF" w14:textId="49C949DD" w:rsidR="00DD3E1A" w:rsidRPr="000C42B3" w:rsidRDefault="006022D9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CDB0BB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0A5E11A7" w14:textId="4FD3ABC3" w:rsidR="00DD3E1A" w:rsidRPr="000C42B3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23,169</w:t>
            </w:r>
          </w:p>
        </w:tc>
        <w:tc>
          <w:tcPr>
            <w:tcW w:w="120" w:type="pct"/>
            <w:vAlign w:val="bottom"/>
          </w:tcPr>
          <w:p w14:paraId="55D7EBCA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577D8018" w14:textId="0BDF5637" w:rsidR="00DD3E1A" w:rsidRDefault="00C27DD9" w:rsidP="0079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23,520</w:t>
            </w:r>
          </w:p>
        </w:tc>
      </w:tr>
      <w:tr w:rsidR="00DD3E1A" w:rsidRPr="000C42B3" w14:paraId="3D8844A8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F413E5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C0FC9" w14:textId="2752FD2D" w:rsidR="00DD3E1A" w:rsidRPr="006E5F72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346,934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E65275" w14:textId="77777777" w:rsidR="00DD3E1A" w:rsidRPr="00842E8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6346F" w14:textId="68CEF78D" w:rsidR="00DD3E1A" w:rsidRPr="00842E83" w:rsidRDefault="00F236A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286,865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2466FC0" w14:textId="77777777" w:rsidR="00DD3E1A" w:rsidRPr="00842E8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9E207" w14:textId="05E6B5BF" w:rsidR="00DD3E1A" w:rsidRPr="00842E83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(9,581)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EA1191B" w14:textId="77777777" w:rsidR="00DD3E1A" w:rsidRPr="00842E8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D1699" w14:textId="62715393" w:rsidR="00DD3E1A" w:rsidRPr="00842E83" w:rsidRDefault="00F236A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(12,635)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968B3BC" w14:textId="77777777" w:rsidR="00DD3E1A" w:rsidRPr="00842E8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4306D" w14:textId="6B1FBD35" w:rsidR="00DD3E1A" w:rsidRPr="00842E83" w:rsidRDefault="00D71EE0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337,353</w:t>
            </w:r>
          </w:p>
        </w:tc>
        <w:tc>
          <w:tcPr>
            <w:tcW w:w="120" w:type="pct"/>
            <w:vAlign w:val="bottom"/>
          </w:tcPr>
          <w:p w14:paraId="3182AC7A" w14:textId="77777777" w:rsidR="00DD3E1A" w:rsidRPr="00842E8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F86EE" w14:textId="5D02829F" w:rsidR="00DD3E1A" w:rsidRPr="00842E83" w:rsidRDefault="00C27DD9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274,230</w:t>
            </w:r>
          </w:p>
        </w:tc>
      </w:tr>
      <w:tr w:rsidR="00DD3E1A" w:rsidRPr="0087756A" w14:paraId="07D0C72D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BEC5F6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BD3B8B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A220C9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D077F7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971A5E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B679C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F228EE2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D04B52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0E64CBF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4E1B31EC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0457125D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1B683548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D3E1A" w:rsidRPr="000C42B3" w14:paraId="35626A25" w14:textId="77777777" w:rsidTr="00311370">
        <w:tc>
          <w:tcPr>
            <w:tcW w:w="1419" w:type="pct"/>
            <w:tcBorders>
              <w:left w:val="nil"/>
              <w:right w:val="nil"/>
            </w:tcBorders>
            <w:noWrap/>
            <w:vAlign w:val="bottom"/>
          </w:tcPr>
          <w:p w14:paraId="6F75CFC7" w14:textId="77777777" w:rsidR="00DD3E1A" w:rsidRPr="00A45DF2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15B0FB9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1B13BF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755E6E4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5879E35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ECD27E0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F7FA74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7F41F03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FAA4800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298FAF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1DFF2AD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76DABBE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D3E1A" w:rsidRPr="000C42B3" w14:paraId="06ADFFA5" w14:textId="77777777" w:rsidTr="00311370">
        <w:trPr>
          <w:trHeight w:val="76"/>
        </w:trPr>
        <w:tc>
          <w:tcPr>
            <w:tcW w:w="141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9A000A" w14:textId="06595E09" w:rsidR="00DD3E1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1B8EEA48" w14:textId="1F005461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54BE81A7" w14:textId="06EB2A67" w:rsidR="00DD3E1A" w:rsidRPr="00E94873" w:rsidRDefault="00E94873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F66152" w:rsidRPr="00F66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F66152" w:rsidRPr="00F66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111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80D808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08EC881F" w14:textId="7ABFE9F4" w:rsidR="00DD3E1A" w:rsidRPr="000C42B3" w:rsidRDefault="001A3884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3,762,696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2EBF3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D6B66EC" w14:textId="67316A95" w:rsidR="00DD3E1A" w:rsidRPr="000C42B3" w:rsidRDefault="00DE5D9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444,775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58249B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C8122FB" w14:textId="44F6FF0B" w:rsidR="00DD3E1A" w:rsidRPr="000C42B3" w:rsidRDefault="001A3884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418,166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127B46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B409642" w14:textId="701BE770" w:rsidR="00DD3E1A" w:rsidRPr="001307FB" w:rsidRDefault="00E94873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07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1307FB" w:rsidRPr="001307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099,8</w:t>
            </w:r>
            <w:r w:rsidR="004111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0" w:type="pct"/>
          </w:tcPr>
          <w:p w14:paraId="47D1165A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B535343" w14:textId="0F8F5F89" w:rsidR="00DD3E1A" w:rsidRPr="000C42B3" w:rsidRDefault="00E90DF8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4,180,862</w:t>
            </w:r>
          </w:p>
        </w:tc>
      </w:tr>
      <w:tr w:rsidR="00DD3E1A" w:rsidRPr="0087756A" w14:paraId="43A7376F" w14:textId="77777777" w:rsidTr="00311370">
        <w:trPr>
          <w:trHeight w:val="76"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094C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296D3" w14:textId="77777777" w:rsidR="00DD3E1A" w:rsidRPr="00E9487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512446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96293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7796BE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EBBE3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FDAA42A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D8E202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8633F37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427D0EAD" w14:textId="77777777" w:rsidR="00DD3E1A" w:rsidRPr="001307FB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52A8D9B0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32B422C9" w14:textId="77777777" w:rsidR="00DD3E1A" w:rsidRPr="0087756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D3E1A" w:rsidRPr="000C42B3" w14:paraId="6ED327BE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682EE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71D9A39F" w14:textId="77777777" w:rsidR="00DD3E1A" w:rsidRPr="00E94873" w:rsidRDefault="00DD3E1A" w:rsidP="00DD3E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5670FB0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DD19ACC" w14:textId="77777777" w:rsidR="00DD3E1A" w:rsidRPr="000C42B3" w:rsidRDefault="00DD3E1A" w:rsidP="00DD3E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D2C3F0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579DA5C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BAE2D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429C859B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9BE53B1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59D729C" w14:textId="77777777" w:rsidR="00DD3E1A" w:rsidRPr="001307FB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</w:tcPr>
          <w:p w14:paraId="6442A52F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6BC7E618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D3E1A" w:rsidRPr="000C42B3" w14:paraId="4FBB33C9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7E063" w14:textId="1B973257" w:rsidR="00DD3E1A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35A89C22" w14:textId="31E80A8F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AA4C9" w14:textId="2C164E6A" w:rsidR="00DD3E1A" w:rsidRPr="00E94873" w:rsidRDefault="00E94873" w:rsidP="00DD3E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07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1,454,</w:t>
            </w:r>
            <w:r w:rsidR="004111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C108418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854BA" w14:textId="562C9AE9" w:rsidR="00DD3E1A" w:rsidRDefault="001A3884" w:rsidP="00DD3E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1,609,270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4C72C67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F342D" w14:textId="3436D860" w:rsidR="00DD3E1A" w:rsidRDefault="00DE5D9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157,9</w:t>
            </w:r>
            <w:r w:rsidR="001307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481642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B58A1" w14:textId="6B5BB307" w:rsidR="00DD3E1A" w:rsidRDefault="001A3884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204,156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9B3B7A9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E999774" w14:textId="05D9E2B1" w:rsidR="00DD3E1A" w:rsidRPr="001307FB" w:rsidRDefault="00E94873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07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1,612,7</w:t>
            </w:r>
            <w:r w:rsidR="004111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76E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" w:type="pct"/>
          </w:tcPr>
          <w:p w14:paraId="05540B72" w14:textId="77777777" w:rsidR="00DD3E1A" w:rsidRPr="000C42B3" w:rsidRDefault="00DD3E1A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0447C0C7" w14:textId="5396779E" w:rsidR="00DD3E1A" w:rsidRDefault="001A3884" w:rsidP="00DD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90D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,813,426</w:t>
            </w:r>
          </w:p>
        </w:tc>
      </w:tr>
    </w:tbl>
    <w:p w14:paraId="08529828" w14:textId="392AE004" w:rsidR="003E06FB" w:rsidRDefault="003E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6"/>
          <w:szCs w:val="6"/>
        </w:rPr>
      </w:pPr>
      <w:r>
        <w:rPr>
          <w:rFonts w:asciiTheme="majorBidi" w:hAnsiTheme="majorBidi" w:cstheme="majorBidi"/>
          <w:b/>
          <w:bCs/>
          <w:i/>
          <w:iCs/>
          <w:sz w:val="6"/>
          <w:szCs w:val="6"/>
        </w:rPr>
        <w:br w:type="page"/>
      </w: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2"/>
        <w:gridCol w:w="178"/>
        <w:gridCol w:w="992"/>
        <w:gridCol w:w="85"/>
        <w:gridCol w:w="95"/>
        <w:gridCol w:w="990"/>
        <w:gridCol w:w="180"/>
        <w:gridCol w:w="1073"/>
        <w:gridCol w:w="8"/>
      </w:tblGrid>
      <w:tr w:rsidR="009657C3" w:rsidRPr="00D654CF" w14:paraId="14D3329E" w14:textId="77777777" w:rsidTr="00BF7E0D">
        <w:trPr>
          <w:gridAfter w:val="1"/>
          <w:wAfter w:w="8" w:type="dxa"/>
          <w:cantSplit/>
          <w:trHeight w:val="144"/>
          <w:tblHeader/>
        </w:trPr>
        <w:tc>
          <w:tcPr>
            <w:tcW w:w="4500" w:type="dxa"/>
            <w:shd w:val="clear" w:color="auto" w:fill="auto"/>
            <w:vAlign w:val="bottom"/>
          </w:tcPr>
          <w:p w14:paraId="1E49BF17" w14:textId="4B1231B4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DD2A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2337" w:type="dxa"/>
            <w:gridSpan w:val="4"/>
          </w:tcPr>
          <w:p w14:paraId="608F257F" w14:textId="02DECDA8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38" w:type="dxa"/>
            <w:gridSpan w:val="4"/>
          </w:tcPr>
          <w:p w14:paraId="0E34A60E" w14:textId="6995EB6F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57C3" w:rsidRPr="00D654CF" w14:paraId="16241953" w14:textId="77777777" w:rsidTr="00CD039A">
        <w:trPr>
          <w:cantSplit/>
          <w:trHeight w:val="144"/>
          <w:tblHeader/>
        </w:trPr>
        <w:tc>
          <w:tcPr>
            <w:tcW w:w="4500" w:type="dxa"/>
            <w:vAlign w:val="bottom"/>
          </w:tcPr>
          <w:p w14:paraId="0A23DBBB" w14:textId="7597DC11" w:rsidR="009657C3" w:rsidRPr="00D654CF" w:rsidRDefault="009657C3" w:rsidP="009657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177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912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2" w:type="dxa"/>
          </w:tcPr>
          <w:p w14:paraId="1CB13980" w14:textId="1EB4A062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5F7AF8D" w14:textId="77777777" w:rsidR="009657C3" w:rsidRPr="00D654CF" w:rsidRDefault="009657C3" w:rsidP="009657C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169C13" w14:textId="26AEE5DA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6E554C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CB40FD" w14:textId="2EE85CCC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2564</w:t>
            </w:r>
          </w:p>
        </w:tc>
        <w:tc>
          <w:tcPr>
            <w:tcW w:w="180" w:type="dxa"/>
          </w:tcPr>
          <w:p w14:paraId="378917D5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1640BC4" w14:textId="6E46ED31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2563</w:t>
            </w:r>
          </w:p>
        </w:tc>
      </w:tr>
      <w:tr w:rsidR="009657C3" w:rsidRPr="00D654CF" w14:paraId="7D8378AE" w14:textId="77777777" w:rsidTr="00BF7E0D">
        <w:trPr>
          <w:gridAfter w:val="1"/>
          <w:wAfter w:w="8" w:type="dxa"/>
          <w:cantSplit/>
          <w:trHeight w:val="144"/>
          <w:tblHeader/>
        </w:trPr>
        <w:tc>
          <w:tcPr>
            <w:tcW w:w="4500" w:type="dxa"/>
          </w:tcPr>
          <w:p w14:paraId="01EC44B2" w14:textId="77777777" w:rsidR="009657C3" w:rsidRPr="00D654CF" w:rsidRDefault="009657C3" w:rsidP="009657C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337" w:type="dxa"/>
            <w:gridSpan w:val="4"/>
          </w:tcPr>
          <w:p w14:paraId="3BC73D91" w14:textId="026C3DBE" w:rsidR="009657C3" w:rsidRPr="00D654CF" w:rsidRDefault="009657C3" w:rsidP="009657C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38" w:type="dxa"/>
            <w:gridSpan w:val="4"/>
          </w:tcPr>
          <w:p w14:paraId="60141556" w14:textId="79A59464" w:rsidR="009657C3" w:rsidRPr="00D654CF" w:rsidRDefault="009657C3" w:rsidP="009657C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57C3" w:rsidRPr="00D654CF" w14:paraId="501F120E" w14:textId="77777777" w:rsidTr="00150922">
        <w:trPr>
          <w:cantSplit/>
          <w:trHeight w:val="144"/>
        </w:trPr>
        <w:tc>
          <w:tcPr>
            <w:tcW w:w="4500" w:type="dxa"/>
          </w:tcPr>
          <w:p w14:paraId="46157395" w14:textId="31468EF7" w:rsidR="009657C3" w:rsidRPr="00D654CF" w:rsidRDefault="009657C3" w:rsidP="009657C3">
            <w:pPr>
              <w:rPr>
                <w:rFonts w:asciiTheme="majorBidi" w:hAnsiTheme="majorBidi" w:cstheme="majorBidi"/>
                <w:color w:val="211E1F"/>
                <w:sz w:val="28"/>
                <w:szCs w:val="28"/>
                <w:highlight w:val="cyan"/>
              </w:rPr>
            </w:pPr>
            <w:r w:rsidRPr="00E5081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082" w:type="dxa"/>
            <w:vAlign w:val="bottom"/>
          </w:tcPr>
          <w:p w14:paraId="3FFFEBE7" w14:textId="1D218AEF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809CF6A" w14:textId="77777777" w:rsidR="009657C3" w:rsidRPr="00D654CF" w:rsidRDefault="009657C3" w:rsidP="009657C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B66EED3" w14:textId="12798E52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6E4DBEA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D54985" w14:textId="45697DCF" w:rsidR="009657C3" w:rsidRPr="00D654CF" w:rsidRDefault="00CD4451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337,353</w:t>
            </w:r>
          </w:p>
        </w:tc>
        <w:tc>
          <w:tcPr>
            <w:tcW w:w="180" w:type="dxa"/>
            <w:vAlign w:val="bottom"/>
          </w:tcPr>
          <w:p w14:paraId="55723EEB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AE4A1C7" w14:textId="2A2BCE79" w:rsidR="009657C3" w:rsidRPr="00D654CF" w:rsidRDefault="00263764" w:rsidP="004D5B6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274,230</w:t>
            </w:r>
          </w:p>
        </w:tc>
      </w:tr>
      <w:tr w:rsidR="00FC335B" w:rsidRPr="00D654CF" w14:paraId="5FDE3841" w14:textId="77777777" w:rsidTr="00CD039A">
        <w:trPr>
          <w:cantSplit/>
          <w:trHeight w:val="144"/>
        </w:trPr>
        <w:tc>
          <w:tcPr>
            <w:tcW w:w="4500" w:type="dxa"/>
          </w:tcPr>
          <w:p w14:paraId="530476DB" w14:textId="44E385AA" w:rsidR="00FC335B" w:rsidRPr="00D654CF" w:rsidRDefault="00FC335B" w:rsidP="00FC335B">
            <w:pPr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082" w:type="dxa"/>
            <w:vAlign w:val="bottom"/>
          </w:tcPr>
          <w:p w14:paraId="6D508C3E" w14:textId="2ADBAEB2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211AD0" w14:textId="77777777" w:rsidR="00FC335B" w:rsidRPr="00D654CF" w:rsidRDefault="00FC335B" w:rsidP="00FC33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0E73CD" w14:textId="5C55948A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87D824C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FC7D25" w14:textId="047B06FB" w:rsidR="00FC335B" w:rsidRPr="00D654CF" w:rsidRDefault="00CD4451" w:rsidP="00FC33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180" w:type="dxa"/>
            <w:vAlign w:val="bottom"/>
          </w:tcPr>
          <w:p w14:paraId="3E59BE9F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3F2ACDC" w14:textId="25B5E830" w:rsidR="00FC335B" w:rsidRPr="00D654CF" w:rsidRDefault="00FC335B" w:rsidP="00FC33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2,682</w:t>
            </w:r>
          </w:p>
        </w:tc>
      </w:tr>
      <w:tr w:rsidR="00FC335B" w:rsidRPr="00D654CF" w14:paraId="7ECA46CF" w14:textId="77777777" w:rsidTr="009657C3">
        <w:trPr>
          <w:cantSplit/>
          <w:trHeight w:val="144"/>
        </w:trPr>
        <w:tc>
          <w:tcPr>
            <w:tcW w:w="4500" w:type="dxa"/>
          </w:tcPr>
          <w:p w14:paraId="6B2108A0" w14:textId="74A642B3" w:rsidR="00FC335B" w:rsidRPr="00D654CF" w:rsidRDefault="00FC335B" w:rsidP="00FC335B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vAlign w:val="bottom"/>
          </w:tcPr>
          <w:p w14:paraId="6D54DB5B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702E5D" w14:textId="77777777" w:rsidR="00FC335B" w:rsidRPr="00D654CF" w:rsidRDefault="00FC335B" w:rsidP="00FC33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9AF8CD0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EB9D81C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A48E20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ED4774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ADB0136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35B" w:rsidRPr="00D654CF" w14:paraId="31BACBC7" w14:textId="77777777" w:rsidTr="009657C3">
        <w:trPr>
          <w:cantSplit/>
          <w:trHeight w:val="144"/>
        </w:trPr>
        <w:tc>
          <w:tcPr>
            <w:tcW w:w="4500" w:type="dxa"/>
          </w:tcPr>
          <w:p w14:paraId="310B7D5E" w14:textId="70C2149D" w:rsidR="00FC335B" w:rsidRPr="00D654CF" w:rsidRDefault="00FC335B" w:rsidP="00FC335B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2A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ส่วนแบ่งกำไร</w:t>
            </w:r>
            <w:r w:rsidRPr="00DD2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  <w:vAlign w:val="bottom"/>
          </w:tcPr>
          <w:p w14:paraId="20D556E4" w14:textId="48C99B29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733734" w14:textId="77777777" w:rsidR="00FC335B" w:rsidRPr="00D654CF" w:rsidRDefault="00FC335B" w:rsidP="00FC33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6199F94" w14:textId="5A30472D" w:rsidR="00FC335B" w:rsidRPr="00620920" w:rsidRDefault="00FC335B" w:rsidP="00FC335B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00BDADE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D831EA" w14:textId="72E31994" w:rsidR="00FC335B" w:rsidRPr="00BD2CBC" w:rsidRDefault="00CD4451" w:rsidP="00FC335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BD2CB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DFFD1D9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1A225244" w14:textId="4E9947D0" w:rsidR="00FC335B" w:rsidRPr="00620920" w:rsidRDefault="00FC335B" w:rsidP="00FC335B">
            <w:pPr>
              <w:tabs>
                <w:tab w:val="clear" w:pos="680"/>
                <w:tab w:val="left" w:pos="540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</w:t>
            </w:r>
          </w:p>
        </w:tc>
      </w:tr>
      <w:tr w:rsidR="00FC335B" w:rsidRPr="00D654CF" w14:paraId="0B90DFAA" w14:textId="77777777" w:rsidTr="009657C3">
        <w:trPr>
          <w:cantSplit/>
          <w:trHeight w:val="144"/>
        </w:trPr>
        <w:tc>
          <w:tcPr>
            <w:tcW w:w="4500" w:type="dxa"/>
          </w:tcPr>
          <w:p w14:paraId="6628594C" w14:textId="3B5BCF29" w:rsidR="00FC335B" w:rsidRPr="00D654CF" w:rsidRDefault="00FC335B" w:rsidP="00FC335B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2" w:type="dxa"/>
            <w:vAlign w:val="bottom"/>
          </w:tcPr>
          <w:p w14:paraId="34F6A7CE" w14:textId="79524C15" w:rsidR="00FC335B" w:rsidRPr="00556257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905297" w14:textId="77777777" w:rsidR="00FC335B" w:rsidRPr="00D654CF" w:rsidRDefault="00FC335B" w:rsidP="00FC33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BD5302" w14:textId="09276969" w:rsidR="00FC335B" w:rsidRPr="00620920" w:rsidRDefault="00FC335B" w:rsidP="00FC335B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62639C9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3A77D" w14:textId="32292FE9" w:rsidR="00FC335B" w:rsidRPr="00196A86" w:rsidRDefault="00CD4451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339,25</w:t>
            </w:r>
            <w:r w:rsidR="00BD2C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CBD4D97" w14:textId="77777777" w:rsidR="00FC335B" w:rsidRPr="00D654CF" w:rsidRDefault="00FC335B" w:rsidP="00FC33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651E6" w14:textId="6BBB4136" w:rsidR="00FC335B" w:rsidRPr="00620920" w:rsidRDefault="00ED1D0A" w:rsidP="00FC335B">
            <w:pPr>
              <w:tabs>
                <w:tab w:val="clear" w:pos="680"/>
                <w:tab w:val="left" w:pos="540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276,970</w:t>
            </w:r>
          </w:p>
        </w:tc>
      </w:tr>
    </w:tbl>
    <w:p w14:paraId="59A27977" w14:textId="491AAC3D" w:rsidR="00CD039A" w:rsidRDefault="00CD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p w14:paraId="76E8B201" w14:textId="1B826D0B" w:rsidR="00D44225" w:rsidRPr="00ED213C" w:rsidRDefault="00D44225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5801B5F7" w14:textId="77777777" w:rsidR="00D44225" w:rsidRPr="006F6C88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7F4EBFFA" w14:textId="70078E96" w:rsidR="009D2661" w:rsidRDefault="009D2661" w:rsidP="009D266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6F6C88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</w:t>
      </w:r>
      <w:r w:rsidR="003311BF" w:rsidRPr="006F6C88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3311B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346F3B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D250C9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6F6C88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250C9">
        <w:rPr>
          <w:rFonts w:asciiTheme="majorBidi" w:hAnsiTheme="majorBidi" w:cstheme="majorBidi"/>
          <w:sz w:val="28"/>
          <w:szCs w:val="28"/>
          <w:cs/>
        </w:rPr>
        <w:br/>
      </w:r>
      <w:r w:rsidRPr="006F6C88">
        <w:rPr>
          <w:rFonts w:asciiTheme="majorBidi" w:hAnsiTheme="majorBidi" w:cs="Angsana New"/>
          <w:sz w:val="28"/>
          <w:szCs w:val="28"/>
          <w:cs/>
        </w:rPr>
        <w:t>3</w:t>
      </w:r>
      <w:r w:rsidR="00D250C9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3912B5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D250C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</w:t>
      </w:r>
      <w:r w:rsidR="004D5B64">
        <w:rPr>
          <w:rFonts w:asciiTheme="majorBidi" w:hAnsiTheme="majorBidi" w:cstheme="majorBidi"/>
          <w:sz w:val="28"/>
          <w:szCs w:val="28"/>
          <w:cs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>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</w:t>
      </w:r>
      <w:r w:rsidR="00D773EA">
        <w:rPr>
          <w:rFonts w:asciiTheme="majorBidi" w:hAnsiTheme="majorBidi" w:cstheme="majorBidi" w:hint="cs"/>
          <w:sz w:val="28"/>
          <w:szCs w:val="28"/>
          <w:cs/>
        </w:rPr>
        <w:t>ยกเว้นและ</w:t>
      </w:r>
      <w:r>
        <w:rPr>
          <w:rFonts w:asciiTheme="majorBidi" w:hAnsiTheme="majorBidi" w:cstheme="majorBidi" w:hint="cs"/>
          <w:sz w:val="28"/>
          <w:szCs w:val="28"/>
          <w:cs/>
        </w:rPr>
        <w:t>ลดหย่อน</w:t>
      </w:r>
      <w:r w:rsidRPr="00DB640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D4587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085F63F8" w14:textId="77777777" w:rsidR="009D2661" w:rsidRPr="009D2661" w:rsidRDefault="009D2661" w:rsidP="009D2661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EDB89D6" w14:textId="40F1180F" w:rsidR="00957F5C" w:rsidRDefault="00957F5C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7C34CE83" w14:textId="04B06A6B" w:rsidR="00957F5C" w:rsidRPr="00957F5C" w:rsidRDefault="00957F5C" w:rsidP="00957F5C">
      <w:pPr>
        <w:pStyle w:val="index"/>
        <w:tabs>
          <w:tab w:val="clear" w:pos="1134"/>
        </w:tabs>
        <w:spacing w:after="0" w:line="240" w:lineRule="atLeast"/>
        <w:ind w:right="-27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15BA4CF6" w14:textId="6D915AFF" w:rsidR="00957F5C" w:rsidRPr="00957F5C" w:rsidRDefault="00957F5C" w:rsidP="00957F5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957F5C">
        <w:rPr>
          <w:rFonts w:asciiTheme="majorBidi" w:hAnsiTheme="majorBidi" w:cstheme="majorBidi" w:hint="cs"/>
          <w:sz w:val="28"/>
          <w:szCs w:val="28"/>
          <w:cs/>
          <w:lang w:val="th-TH"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งวด </w:t>
      </w:r>
      <w:r w:rsidRPr="00957F5C">
        <w:rPr>
          <w:rFonts w:asciiTheme="majorBidi" w:hAnsiTheme="majorBidi" w:cstheme="majorBidi" w:hint="cs"/>
          <w:sz w:val="28"/>
          <w:szCs w:val="28"/>
          <w:cs/>
          <w:lang w:val="th-TH"/>
        </w:rPr>
        <w:t>มีดังนี้</w:t>
      </w:r>
    </w:p>
    <w:p w14:paraId="27272C65" w14:textId="77777777" w:rsidR="00957F5C" w:rsidRPr="00957F5C" w:rsidRDefault="00957F5C" w:rsidP="00957F5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957F5C" w:rsidRPr="00957F5C" w14:paraId="689F7596" w14:textId="77777777" w:rsidTr="00957F5C">
        <w:trPr>
          <w:tblHeader/>
        </w:trPr>
        <w:tc>
          <w:tcPr>
            <w:tcW w:w="3600" w:type="dxa"/>
            <w:vAlign w:val="bottom"/>
          </w:tcPr>
          <w:p w14:paraId="24DEECEB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1733BF20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3737FA9A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995C6D3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01F9878A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5CD16869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957F5C" w:rsidRPr="00957F5C" w14:paraId="5B76472A" w14:textId="77777777" w:rsidTr="00957F5C">
        <w:trPr>
          <w:tblHeader/>
        </w:trPr>
        <w:tc>
          <w:tcPr>
            <w:tcW w:w="3600" w:type="dxa"/>
          </w:tcPr>
          <w:p w14:paraId="486EEC7C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62732796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6C29DD3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232D9CEB" w14:textId="77777777" w:rsidR="00957F5C" w:rsidRPr="00C16540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165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27E9A130" w14:textId="77777777" w:rsidR="00957F5C" w:rsidRPr="00C16540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48D982A8" w14:textId="77777777" w:rsidR="00957F5C" w:rsidRPr="00C16540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165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B6072A" w:rsidRPr="00957F5C" w14:paraId="45F291FE" w14:textId="77777777" w:rsidTr="00957F5C">
        <w:trPr>
          <w:tblHeader/>
        </w:trPr>
        <w:tc>
          <w:tcPr>
            <w:tcW w:w="3600" w:type="dxa"/>
          </w:tcPr>
          <w:p w14:paraId="6406699A" w14:textId="65A82859" w:rsidR="00B6072A" w:rsidRPr="00872025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720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872025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343A95" w:rsidRPr="00872025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650E1A20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90D2E04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39AB3AFA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9025565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6992F5F4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B6072A" w:rsidRPr="00957F5C" w14:paraId="0BA1972D" w14:textId="77777777" w:rsidTr="00957F5C">
        <w:trPr>
          <w:tblHeader/>
        </w:trPr>
        <w:tc>
          <w:tcPr>
            <w:tcW w:w="3600" w:type="dxa"/>
          </w:tcPr>
          <w:p w14:paraId="168F11F1" w14:textId="6F47BFD8" w:rsidR="00B6072A" w:rsidRPr="00872025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7202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เงินปันผล</w:t>
            </w:r>
            <w:r w:rsidR="00343A95" w:rsidRPr="0087202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ประจำปี</w:t>
            </w:r>
            <w:r w:rsidRPr="0087202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872025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256</w:t>
            </w:r>
            <w:r w:rsidRPr="0087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09AFF989" w14:textId="3FE97C7A" w:rsidR="00B6072A" w:rsidRPr="00957F5C" w:rsidRDefault="00343A95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7B2E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7B2E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2E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F04ABFA" w14:textId="36677865" w:rsidR="00B6072A" w:rsidRPr="00957F5C" w:rsidRDefault="00343A95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B2E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4" w:type="dxa"/>
          </w:tcPr>
          <w:p w14:paraId="314659EE" w14:textId="083386E3" w:rsidR="00B6072A" w:rsidRPr="00C16540" w:rsidRDefault="00343A95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/>
                <w:sz w:val="28"/>
                <w:szCs w:val="28"/>
              </w:rPr>
              <w:t>0.3272</w:t>
            </w:r>
          </w:p>
        </w:tc>
        <w:tc>
          <w:tcPr>
            <w:tcW w:w="231" w:type="dxa"/>
          </w:tcPr>
          <w:p w14:paraId="72F4DD91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36E50946" w14:textId="591B36D6" w:rsidR="00B6072A" w:rsidRPr="00C16540" w:rsidRDefault="00343A95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/>
                <w:sz w:val="28"/>
                <w:szCs w:val="28"/>
              </w:rPr>
              <w:t>88.3</w:t>
            </w:r>
          </w:p>
        </w:tc>
      </w:tr>
      <w:tr w:rsidR="00B6072A" w:rsidRPr="00957F5C" w14:paraId="37E195E3" w14:textId="77777777" w:rsidTr="00957F5C">
        <w:trPr>
          <w:tblHeader/>
        </w:trPr>
        <w:tc>
          <w:tcPr>
            <w:tcW w:w="3600" w:type="dxa"/>
          </w:tcPr>
          <w:p w14:paraId="11EC5E51" w14:textId="117B753A" w:rsidR="00B6072A" w:rsidRPr="00872025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720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872025">
              <w:rPr>
                <w:rFonts w:ascii="Angsana New" w:hAnsi="Angsana New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3EAFFCA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963A69C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EFB9609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4B7B3E1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67CAC0F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B6072A" w:rsidRPr="00957F5C" w14:paraId="0ED175D9" w14:textId="77777777" w:rsidTr="00957F5C">
        <w:tc>
          <w:tcPr>
            <w:tcW w:w="3600" w:type="dxa"/>
            <w:hideMark/>
          </w:tcPr>
          <w:p w14:paraId="7D699A8C" w14:textId="2B0DE37D" w:rsidR="00B6072A" w:rsidRPr="001231FB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เงินปันผลระหว่างกาล </w:t>
            </w:r>
            <w:r w:rsidRPr="00957F5C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hideMark/>
          </w:tcPr>
          <w:p w14:paraId="575AE531" w14:textId="5A8AB0A8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14:paraId="55177E36" w14:textId="50576A9E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24" w:type="dxa"/>
            <w:hideMark/>
          </w:tcPr>
          <w:p w14:paraId="0151CFAA" w14:textId="05A17F30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0.2063</w:t>
            </w:r>
          </w:p>
        </w:tc>
        <w:tc>
          <w:tcPr>
            <w:tcW w:w="231" w:type="dxa"/>
          </w:tcPr>
          <w:p w14:paraId="3A984B67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7F91936B" w14:textId="02B8B664" w:rsidR="00B6072A" w:rsidRPr="00957F5C" w:rsidRDefault="00B6072A" w:rsidP="00B6072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55.7</w:t>
            </w:r>
          </w:p>
        </w:tc>
      </w:tr>
    </w:tbl>
    <w:p w14:paraId="173C6033" w14:textId="2B0F15B4" w:rsidR="00343A95" w:rsidRDefault="00343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BA6B0FB" w14:textId="7BF8B242" w:rsidR="00B04D4B" w:rsidRPr="00ED213C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</w:t>
      </w:r>
      <w:r w:rsidR="00163581"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ิน</w:t>
      </w:r>
    </w:p>
    <w:p w14:paraId="77B6E94D" w14:textId="77777777" w:rsidR="001975BD" w:rsidRPr="00884C71" w:rsidRDefault="001975BD" w:rsidP="00E32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7B058A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884C71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77777777" w:rsidR="00884C71" w:rsidRPr="006F6C88" w:rsidRDefault="00884C71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E57FDF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B21AF0" w14:textId="02434F63" w:rsidR="00884C71" w:rsidRDefault="00884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lang w:val="en-GB"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50332A" w:rsidRPr="006F6C88" w14:paraId="110041AA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03BA936" w14:textId="77777777" w:rsidR="0050332A" w:rsidRPr="007049B6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44411CF2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4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332A" w:rsidRPr="007049B6" w14:paraId="414AFB69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51E3D0C0" w14:textId="77777777" w:rsidR="0050332A" w:rsidRPr="007049B6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56AE9E78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4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402506B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7D3BEC8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4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332A" w:rsidRPr="006F6C88" w14:paraId="1DC9A74F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749BD58A" w14:textId="1F54BC87" w:rsidR="0050332A" w:rsidRPr="007049B6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DACA4" w14:textId="25942C95" w:rsidR="0050332A" w:rsidRPr="007049B6" w:rsidRDefault="004831A9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49B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04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049B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04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04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53B51134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A199223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49B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72084565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25B171F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49B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92DB9A" w14:textId="77777777" w:rsidR="0050332A" w:rsidRPr="007049B6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BFF6689" w14:textId="77777777" w:rsidR="0050332A" w:rsidRPr="007049B6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049B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00D4319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77D41229" w14:textId="77777777" w:rsidR="0050332A" w:rsidRPr="007049B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332A" w:rsidRPr="006F6C88" w14:paraId="579D73BA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9C8971C" w14:textId="77777777" w:rsidR="0050332A" w:rsidRPr="003C5B4A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A2B243" w14:textId="1A1ECC0F" w:rsidR="0050332A" w:rsidRPr="003C5B4A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7049B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049B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049B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D0627" w:rsidRPr="006F6C88" w14:paraId="059A60AE" w14:textId="77777777" w:rsidTr="00096F3C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083ED4D0" w14:textId="2B0A71A8" w:rsidR="009D0627" w:rsidRPr="003C5B4A" w:rsidRDefault="009D0627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208ED"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912B5" w:rsidRPr="007049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936F0"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78" w:type="dxa"/>
            <w:gridSpan w:val="10"/>
            <w:vAlign w:val="bottom"/>
          </w:tcPr>
          <w:p w14:paraId="6D76E775" w14:textId="77777777" w:rsidR="009D0627" w:rsidRPr="003C5B4A" w:rsidRDefault="009D0627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50332A" w:rsidRPr="006F6C88" w14:paraId="09C60794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5C243147" w14:textId="77777777" w:rsidR="0050332A" w:rsidRPr="007049B6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0CA03E5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1042303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0711D0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32477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DAC325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D3B16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5069E6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FB6B27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B4AA5C3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32A" w:rsidRPr="006F6C88" w14:paraId="3596CC5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D1D7529" w14:textId="77777777" w:rsidR="0050332A" w:rsidRPr="007049B6" w:rsidRDefault="0050332A" w:rsidP="0095424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5D5888C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BE410F1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804CAE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0A9257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F95B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170BAC" w14:textId="77777777" w:rsidR="0050332A" w:rsidRPr="007049B6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27A9CF" w14:textId="77777777" w:rsidR="0050332A" w:rsidRPr="007049B6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AA72B8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4FFD4E3" w14:textId="77777777" w:rsidR="0050332A" w:rsidRPr="007049B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B46" w:rsidRPr="006F6C88" w14:paraId="68CF8D7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4BDA296D" w14:textId="1626CA58" w:rsidR="00416B46" w:rsidRPr="007049B6" w:rsidRDefault="00A27FD3" w:rsidP="00416B4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049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16B46" w:rsidRPr="007049B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0CAACA5" w14:textId="38E0625D" w:rsidR="00416B46" w:rsidRPr="007049B6" w:rsidRDefault="00251431" w:rsidP="00416B46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2,882</w:t>
            </w:r>
          </w:p>
        </w:tc>
        <w:tc>
          <w:tcPr>
            <w:tcW w:w="242" w:type="dxa"/>
          </w:tcPr>
          <w:p w14:paraId="7A4DF3D4" w14:textId="77777777" w:rsidR="00416B46" w:rsidRPr="007049B6" w:rsidRDefault="00416B46" w:rsidP="00416B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6C7AD4" w14:textId="0EE43914" w:rsidR="00416B46" w:rsidRPr="007049B6" w:rsidRDefault="00416B46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0F967" w14:textId="77777777" w:rsidR="00416B46" w:rsidRPr="007049B6" w:rsidRDefault="00416B46" w:rsidP="00416B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C92DF" w14:textId="4527257E" w:rsidR="00416B46" w:rsidRPr="007049B6" w:rsidRDefault="00416B46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B6687" w14:textId="77777777" w:rsidR="00416B46" w:rsidRPr="007049B6" w:rsidRDefault="00416B46" w:rsidP="00416B4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92A14" w14:textId="280205A9" w:rsidR="00416B46" w:rsidRPr="007049B6" w:rsidRDefault="00251431" w:rsidP="004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6A6FFD5B" w14:textId="77777777" w:rsidR="00416B46" w:rsidRPr="007049B6" w:rsidRDefault="00416B46" w:rsidP="00416B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5577FD2" w14:textId="70B941E8" w:rsidR="00416B46" w:rsidRPr="007049B6" w:rsidRDefault="00251431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4104E9" w:rsidRPr="006F6C88" w14:paraId="3E56A6E6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737AA0" w14:textId="0B31833D" w:rsidR="004104E9" w:rsidRPr="007049B6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4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BD11F4B" w14:textId="1398F42E" w:rsidR="004104E9" w:rsidRPr="007049B6" w:rsidRDefault="00251431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49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2,882</w:t>
            </w:r>
          </w:p>
        </w:tc>
        <w:tc>
          <w:tcPr>
            <w:tcW w:w="242" w:type="dxa"/>
          </w:tcPr>
          <w:p w14:paraId="60AA604D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C22EDD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C9F4B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C7ACE7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0FDA7" w14:textId="77777777" w:rsidR="004104E9" w:rsidRPr="007049B6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F9A14" w14:textId="77777777" w:rsidR="004104E9" w:rsidRPr="007049B6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6C3C3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20F4A8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4E9" w:rsidRPr="002D1512" w14:paraId="56A61D15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1D4DA58A" w14:textId="77777777" w:rsidR="004104E9" w:rsidRPr="007049B6" w:rsidRDefault="004104E9" w:rsidP="004104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E5D2F35" w14:textId="77777777" w:rsidR="004104E9" w:rsidRPr="007049B6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37E8F133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520835C6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03CF63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4D37D65E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279FF9" w14:textId="77777777" w:rsidR="004104E9" w:rsidRPr="007049B6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310CC3" w14:textId="77777777" w:rsidR="004104E9" w:rsidRPr="007049B6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C39809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BAC9391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104E9" w:rsidRPr="006F6C88" w14:paraId="5FBB022D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3DB68EC3" w14:textId="77777777" w:rsidR="004104E9" w:rsidRPr="00F366C7" w:rsidRDefault="004104E9" w:rsidP="004104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36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658909E8" w14:textId="77777777" w:rsidR="004104E9" w:rsidRPr="00F366C7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4DF6FA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EE8F0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B24CA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F3EE9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8D4F34" w14:textId="77777777" w:rsidR="004104E9" w:rsidRPr="00F366C7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46093" w14:textId="77777777" w:rsidR="004104E9" w:rsidRPr="00F366C7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9A358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31C4CCC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4E9" w:rsidRPr="006F6C88" w14:paraId="3C777CFF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244F70E9" w14:textId="77777777" w:rsidR="004104E9" w:rsidRPr="00F366C7" w:rsidRDefault="004104E9" w:rsidP="004104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66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465F1BBC" w14:textId="77777777" w:rsidR="004104E9" w:rsidRPr="00F366C7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7C9AC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4CE43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9ADD1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BDFDB9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B7108" w14:textId="77777777" w:rsidR="004104E9" w:rsidRPr="00F366C7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C1D0A" w14:textId="77777777" w:rsidR="004104E9" w:rsidRPr="00F366C7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23005F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2D1FA2E" w14:textId="77777777" w:rsidR="004104E9" w:rsidRPr="00F366C7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431" w:rsidRPr="006F6C88" w14:paraId="0780C0C9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4F0304A6" w14:textId="77777777" w:rsidR="00251431" w:rsidRPr="00F366C7" w:rsidRDefault="00251431" w:rsidP="007049B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6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</w:tcPr>
          <w:p w14:paraId="50DA716E" w14:textId="023C6406" w:rsidR="00251431" w:rsidRPr="00F366C7" w:rsidRDefault="00F366C7" w:rsidP="00251431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66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251431" w:rsidRPr="00F366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66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475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276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2" w:type="dxa"/>
          </w:tcPr>
          <w:p w14:paraId="673E7980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DF3F0C" w14:textId="73831E62" w:rsidR="00251431" w:rsidRPr="00F366C7" w:rsidRDefault="00251431" w:rsidP="0025143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366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25BDE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0B2971" w14:textId="6746A453" w:rsidR="00251431" w:rsidRPr="00B47514" w:rsidRDefault="00F366C7" w:rsidP="0025143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66C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51431" w:rsidRPr="00F366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66C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475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276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4F41AD11" w14:textId="77777777" w:rsidR="00251431" w:rsidRPr="00F366C7" w:rsidRDefault="00251431" w:rsidP="0025143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936ED" w14:textId="77777777" w:rsidR="00251431" w:rsidRPr="00F366C7" w:rsidRDefault="00251431" w:rsidP="002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366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CDC19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0F44ED3" w14:textId="500D9EF3" w:rsidR="00251431" w:rsidRPr="00F366C7" w:rsidRDefault="00F366C7" w:rsidP="0025143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366C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51431" w:rsidRPr="00F366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66C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475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76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51431" w:rsidRPr="006F6C88" w14:paraId="373025FF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170981D" w14:textId="43C49519" w:rsidR="00251431" w:rsidRPr="00F366C7" w:rsidRDefault="00251431" w:rsidP="0025143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6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C15B77" w14:textId="66D47A29" w:rsidR="00251431" w:rsidRPr="00F366C7" w:rsidRDefault="00F366C7" w:rsidP="00251431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6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251431" w:rsidRPr="00F366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66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B475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27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14:paraId="29DEAF29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88A99B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F4EF7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E5214A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AD945" w14:textId="77777777" w:rsidR="00251431" w:rsidRPr="00F366C7" w:rsidRDefault="00251431" w:rsidP="0025143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ADE730" w14:textId="77777777" w:rsidR="00251431" w:rsidRPr="00F366C7" w:rsidRDefault="00251431" w:rsidP="002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8ADBFB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B25E0DC" w14:textId="77777777" w:rsidR="00251431" w:rsidRPr="00F366C7" w:rsidRDefault="00251431" w:rsidP="0025143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2BF7111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5AFA1CE5" w14:textId="77777777" w:rsidR="004104E9" w:rsidRPr="003C5B4A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8336AD0" w14:textId="77777777" w:rsidR="004104E9" w:rsidRPr="003C5B4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77957D6F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3CF9FD4A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D76E45C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35238D84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FF8D09A" w14:textId="77777777" w:rsidR="004104E9" w:rsidRPr="003C5B4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7678101" w14:textId="77777777" w:rsidR="004104E9" w:rsidRPr="003C5B4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8CCF421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9BE7E10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4104E9" w:rsidRPr="006F6C88" w14:paraId="0E34B3AF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46951C45" w14:textId="02A0FF1D" w:rsidR="004104E9" w:rsidRPr="007049B6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49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616A655F" w14:textId="77777777" w:rsidR="004104E9" w:rsidRPr="007049B6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FD357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B84AC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DB30B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8A90CD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1E037" w14:textId="77777777" w:rsidR="004104E9" w:rsidRPr="007049B6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36C5C" w14:textId="77777777" w:rsidR="004104E9" w:rsidRPr="007049B6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0B8BF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5FC617D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06467787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B4AC796" w14:textId="4867D385" w:rsidR="004104E9" w:rsidRPr="007049B6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49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ED76C01" w14:textId="77777777" w:rsidR="004104E9" w:rsidRPr="007049B6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574A24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C41082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A255D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384E55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1DBC8" w14:textId="77777777" w:rsidR="004104E9" w:rsidRPr="007049B6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97DBE" w14:textId="77777777" w:rsidR="004104E9" w:rsidRPr="007049B6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9C60D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10FCD5E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3DB78D09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3352EE" w14:textId="4FFC31EA" w:rsidR="004104E9" w:rsidRPr="007049B6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350162AE" w14:textId="77777777" w:rsidR="004104E9" w:rsidRPr="007049B6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1338E8C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04277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28C25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375B23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0034A" w14:textId="77777777" w:rsidR="004104E9" w:rsidRPr="007049B6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B02DB" w14:textId="77777777" w:rsidR="004104E9" w:rsidRPr="007049B6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93E48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F474F3D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559A59B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96DE639" w14:textId="37D178E9" w:rsidR="004104E9" w:rsidRPr="007049B6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49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049B6" w:rsidRPr="007049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27FD3" w:rsidRPr="007049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7049B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825C118" w14:textId="0B4A68F6" w:rsidR="004104E9" w:rsidRPr="007049B6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3B6D8BE3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9C58F5" w14:textId="3A5AD84F" w:rsidR="004104E9" w:rsidRPr="007049B6" w:rsidRDefault="004104E9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0D9283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BA6774" w14:textId="24A98E7A" w:rsidR="004104E9" w:rsidRPr="007049B6" w:rsidRDefault="004104E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1FD25E" w14:textId="77777777" w:rsidR="004104E9" w:rsidRPr="007049B6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61220" w14:textId="17CB95EB" w:rsidR="004104E9" w:rsidRPr="007049B6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78823561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46CFB0" w14:textId="784329AA" w:rsidR="004104E9" w:rsidRPr="007049B6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4104E9" w:rsidRPr="006F6C88" w14:paraId="7D855C52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38EDCEFB" w14:textId="7A185510" w:rsidR="004104E9" w:rsidRPr="007049B6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49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049B6" w:rsidRPr="007049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049B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2A32A7" w14:textId="43A26208" w:rsidR="004104E9" w:rsidRPr="007049B6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42" w:type="dxa"/>
          </w:tcPr>
          <w:p w14:paraId="6BE5DE5F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90DB12" w14:textId="213DAF8B" w:rsidR="004104E9" w:rsidRPr="007049B6" w:rsidRDefault="004104E9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1256C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558A8" w14:textId="56841EB8" w:rsidR="004104E9" w:rsidRPr="007049B6" w:rsidRDefault="004104E9" w:rsidP="004104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36" w:type="dxa"/>
          </w:tcPr>
          <w:p w14:paraId="34D6F641" w14:textId="77777777" w:rsidR="004104E9" w:rsidRPr="007049B6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B1F18F" w14:textId="51FF3DE9" w:rsidR="004104E9" w:rsidRPr="007049B6" w:rsidRDefault="004104E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8CBB8B" w14:textId="77777777" w:rsidR="004104E9" w:rsidRPr="007049B6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00366A3" w14:textId="47F6F49A" w:rsidR="004104E9" w:rsidRPr="007049B6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</w:tr>
      <w:tr w:rsidR="004104E9" w:rsidRPr="006F6C88" w14:paraId="2A4729F9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21994E00" w14:textId="00F28B15" w:rsidR="004104E9" w:rsidRPr="007049B6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4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521ACA" w14:textId="6812936E" w:rsidR="004104E9" w:rsidRPr="007049B6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10,529</w:t>
            </w:r>
          </w:p>
        </w:tc>
        <w:tc>
          <w:tcPr>
            <w:tcW w:w="242" w:type="dxa"/>
          </w:tcPr>
          <w:p w14:paraId="15DA611F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75CC9C67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59919D2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1D80779D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4799235" w14:textId="77777777" w:rsidR="004104E9" w:rsidRPr="003C5B4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26EAE2BB" w14:textId="77777777" w:rsidR="004104E9" w:rsidRPr="003C5B4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C08F3DB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E7FDCD2" w14:textId="77777777" w:rsidR="004104E9" w:rsidRPr="003C5B4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4748D7FE" w14:textId="4ACD7EE4" w:rsidR="00FC78C0" w:rsidRDefault="00FC78C0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FD6110" w:rsidRPr="006F6C88" w14:paraId="7146AF47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2BA1C4F" w14:textId="77777777" w:rsidR="00FD6110" w:rsidRPr="00E24CD9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8DCFF9B" w14:textId="54AB5C1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24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24C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6110" w:rsidRPr="00E24CD9" w14:paraId="1D824A37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3FBF2C0E" w14:textId="77777777" w:rsidR="00FD6110" w:rsidRPr="00E24CD9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409F944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24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2DAC79ED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CCE32DE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24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D6110" w:rsidRPr="006F6C88" w14:paraId="338A8671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A65D21C" w14:textId="77777777" w:rsidR="00FD6110" w:rsidRPr="00E24CD9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F3A4382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4CD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24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E24CD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E24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E24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193C82B5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16F213C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24CD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F5ADF93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C3FF001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24CD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BE73BE3" w14:textId="77777777" w:rsidR="00FD6110" w:rsidRPr="00E24CD9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F17863" w14:textId="77777777" w:rsidR="00FD6110" w:rsidRPr="00E24CD9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24CD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AA450CB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0CBC6C11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6110" w:rsidRPr="006F6C88" w14:paraId="220E3B10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45474B7" w14:textId="77777777" w:rsidR="00FD6110" w:rsidRPr="00E24CD9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0E7E41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4CD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E24CD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E24CD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D6110" w:rsidRPr="006F6C88" w14:paraId="463FE1CC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16FC982D" w14:textId="6CEF5EC4" w:rsidR="00FD6110" w:rsidRPr="00E24CD9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208ED"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912B5" w:rsidRPr="00E24CD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8208ED"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208ED"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78" w:type="dxa"/>
            <w:gridSpan w:val="10"/>
            <w:vAlign w:val="bottom"/>
          </w:tcPr>
          <w:p w14:paraId="7366B522" w14:textId="77777777" w:rsidR="00FD6110" w:rsidRPr="00E24CD9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FD6110" w:rsidRPr="006F6C88" w14:paraId="4D65B8C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BC6201C" w14:textId="77777777" w:rsidR="00FD6110" w:rsidRPr="00E24CD9" w:rsidRDefault="00FD6110" w:rsidP="002C30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ACA9336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87E4B91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25E86B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23C8B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E97B02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20E5C1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1AD16B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E0A11C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2915B3A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6110" w:rsidRPr="006F6C88" w14:paraId="2773890B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26E9C1C" w14:textId="77777777" w:rsidR="00FD6110" w:rsidRPr="00E24CD9" w:rsidRDefault="00FD6110" w:rsidP="002C30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7867B4A3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D89C295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FAA139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7F267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EB4C6F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E01146" w14:textId="77777777" w:rsidR="00FD6110" w:rsidRPr="00E24CD9" w:rsidRDefault="00FD6110" w:rsidP="002C30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0360D5" w14:textId="77777777" w:rsidR="00FD6110" w:rsidRPr="00E24CD9" w:rsidRDefault="00FD6110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679E9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9FB1C4" w14:textId="77777777" w:rsidR="00FD6110" w:rsidRPr="00E24CD9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6F6C88" w14:paraId="2CA7BFDF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65D207F" w14:textId="103B9DC3" w:rsidR="00955C19" w:rsidRPr="00E24CD9" w:rsidRDefault="00751EBA" w:rsidP="00955C1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24CD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955C19" w:rsidRPr="00E24C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DB47624" w14:textId="073FE6B3" w:rsidR="00955C19" w:rsidRPr="00E24CD9" w:rsidRDefault="007E46DA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2,882</w:t>
            </w:r>
          </w:p>
        </w:tc>
        <w:tc>
          <w:tcPr>
            <w:tcW w:w="242" w:type="dxa"/>
          </w:tcPr>
          <w:p w14:paraId="5F24F9ED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94D171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339571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F91580" w14:textId="18DA2311" w:rsidR="00955C19" w:rsidRPr="00E24CD9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BA964F" w14:textId="77777777" w:rsidR="00955C19" w:rsidRPr="00E24CD9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52120" w14:textId="4728D9CB" w:rsidR="00955C19" w:rsidRPr="00E24CD9" w:rsidRDefault="007E46DA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4F74ACF4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A1BEEDF" w14:textId="6F324EB9" w:rsidR="00955C19" w:rsidRPr="00E24CD9" w:rsidRDefault="007E46DA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2,882</w:t>
            </w:r>
          </w:p>
        </w:tc>
      </w:tr>
      <w:tr w:rsidR="00955C19" w:rsidRPr="006F6C88" w14:paraId="7B1AE9D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736C26F3" w14:textId="77777777" w:rsidR="00955C19" w:rsidRPr="00E24CD9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24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1F3C4E" w14:textId="48278A44" w:rsidR="00955C19" w:rsidRPr="00E24CD9" w:rsidRDefault="007E46DA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24593D4D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9178F6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A1B81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5E0F29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875EE" w14:textId="77777777" w:rsidR="00955C19" w:rsidRPr="00E24CD9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103BA" w14:textId="77777777" w:rsidR="00955C19" w:rsidRPr="00E24CD9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8CF5C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A07DFA0" w14:textId="77777777" w:rsidR="00955C19" w:rsidRPr="00E24CD9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2D1512" w14:paraId="2E716EF4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289F2D0" w14:textId="77777777" w:rsidR="00955C19" w:rsidRPr="003C5B4A" w:rsidRDefault="00955C19" w:rsidP="00955C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134EC68" w14:textId="77777777" w:rsidR="00955C19" w:rsidRPr="003C5B4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242" w:type="dxa"/>
          </w:tcPr>
          <w:p w14:paraId="365E1944" w14:textId="77777777" w:rsidR="00955C19" w:rsidRPr="003C5B4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024" w:type="dxa"/>
          </w:tcPr>
          <w:p w14:paraId="52FC041E" w14:textId="77777777" w:rsidR="00955C19" w:rsidRPr="003C5B4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236" w:type="dxa"/>
          </w:tcPr>
          <w:p w14:paraId="2936D881" w14:textId="77777777" w:rsidR="00955C19" w:rsidRPr="003C5B4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024" w:type="dxa"/>
          </w:tcPr>
          <w:p w14:paraId="381C8C07" w14:textId="77777777" w:rsidR="00955C19" w:rsidRPr="003C5B4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236" w:type="dxa"/>
          </w:tcPr>
          <w:p w14:paraId="3A34C71A" w14:textId="77777777" w:rsidR="00955C19" w:rsidRPr="003C5B4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00" w:type="dxa"/>
          </w:tcPr>
          <w:p w14:paraId="15C71321" w14:textId="77777777" w:rsidR="00955C19" w:rsidRPr="003C5B4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</w:tcPr>
          <w:p w14:paraId="113594EF" w14:textId="77777777" w:rsidR="00955C19" w:rsidRPr="003C5B4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9F544A" w14:textId="77777777" w:rsidR="00955C19" w:rsidRPr="003C5B4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</w:tr>
      <w:tr w:rsidR="00955C19" w:rsidRPr="006F6C88" w14:paraId="42A82A4F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0BA58D6" w14:textId="77777777" w:rsidR="00955C19" w:rsidRPr="00BD5A40" w:rsidRDefault="00955C19" w:rsidP="00955C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D5A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17EEED8D" w14:textId="77777777" w:rsidR="00955C19" w:rsidRPr="00BD5A40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BEB9A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2A4151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18C07B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9CF27E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FB460" w14:textId="77777777" w:rsidR="00955C19" w:rsidRPr="00BD5A40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87903A" w14:textId="77777777" w:rsidR="00955C19" w:rsidRPr="00BD5A40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4FA9B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3FED7C2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6F6C88" w14:paraId="67DF7573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86BE3B4" w14:textId="77777777" w:rsidR="00955C19" w:rsidRPr="00BD5A40" w:rsidRDefault="00955C19" w:rsidP="00955C1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5A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6E0B4369" w14:textId="77777777" w:rsidR="00955C19" w:rsidRPr="00BD5A40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125F6E0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7CC038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7242D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63812F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F8958" w14:textId="77777777" w:rsidR="00955C19" w:rsidRPr="00BD5A40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24C152" w14:textId="77777777" w:rsidR="00955C19" w:rsidRPr="00BD5A40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195B28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2CAC473" w14:textId="77777777" w:rsidR="00955C19" w:rsidRPr="00BD5A40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6DA" w:rsidRPr="006F6C88" w14:paraId="79AB8355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02A9986B" w14:textId="77777777" w:rsidR="007E46DA" w:rsidRPr="00BD5A40" w:rsidRDefault="007E46DA" w:rsidP="007E46DA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A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</w:tcPr>
          <w:p w14:paraId="3F48F9F8" w14:textId="034B6994" w:rsidR="007E46DA" w:rsidRPr="00BD5A40" w:rsidRDefault="00BD5A40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A40">
              <w:rPr>
                <w:rFonts w:asciiTheme="majorBidi" w:hAnsiTheme="majorBidi" w:cstheme="majorBidi"/>
                <w:sz w:val="28"/>
                <w:szCs w:val="28"/>
              </w:rPr>
              <w:t>1,333</w:t>
            </w:r>
          </w:p>
        </w:tc>
        <w:tc>
          <w:tcPr>
            <w:tcW w:w="242" w:type="dxa"/>
          </w:tcPr>
          <w:p w14:paraId="6DAA624E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A388E" w14:textId="2F412488" w:rsidR="007E46DA" w:rsidRPr="00BD5A40" w:rsidRDefault="00BD5A40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A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A880EC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668F56" w14:textId="0AE95A65" w:rsidR="007E46DA" w:rsidRPr="00BD5A40" w:rsidRDefault="00BD5A40" w:rsidP="007E46D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D5A40">
              <w:rPr>
                <w:rFonts w:asciiTheme="majorBidi" w:hAnsiTheme="majorBidi" w:cstheme="majorBidi"/>
                <w:sz w:val="28"/>
                <w:szCs w:val="28"/>
              </w:rPr>
              <w:t>1,333</w:t>
            </w:r>
          </w:p>
        </w:tc>
        <w:tc>
          <w:tcPr>
            <w:tcW w:w="236" w:type="dxa"/>
          </w:tcPr>
          <w:p w14:paraId="4D95B986" w14:textId="77777777" w:rsidR="007E46DA" w:rsidRPr="00BD5A40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FB1702" w14:textId="77777777" w:rsidR="007E46DA" w:rsidRPr="00BD5A40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D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AE6C96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888D90" w14:textId="33ACD720" w:rsidR="007E46DA" w:rsidRPr="00BD5A40" w:rsidRDefault="00BD5A40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1,333</w:t>
            </w:r>
          </w:p>
        </w:tc>
      </w:tr>
      <w:tr w:rsidR="007E46DA" w:rsidRPr="006F6C88" w14:paraId="63EE8539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3DA52A8" w14:textId="77777777" w:rsidR="007E46DA" w:rsidRPr="00BD5A40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5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A1DDC2" w14:textId="40BD8EC9" w:rsidR="007E46DA" w:rsidRPr="00BD5A40" w:rsidRDefault="00BD5A40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1,333</w:t>
            </w:r>
          </w:p>
        </w:tc>
        <w:tc>
          <w:tcPr>
            <w:tcW w:w="242" w:type="dxa"/>
          </w:tcPr>
          <w:p w14:paraId="41C53671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C65428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976AD4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EA413A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50B5C" w14:textId="77777777" w:rsidR="007E46DA" w:rsidRPr="00BD5A40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1B898" w14:textId="77777777" w:rsidR="007E46DA" w:rsidRPr="00BD5A40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B34F8C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1FF8DC5" w14:textId="77777777" w:rsidR="007E46DA" w:rsidRPr="00BD5A40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34EF780A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A6610DC" w14:textId="77777777" w:rsidR="007E46DA" w:rsidRPr="003C5B4A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8A1B864" w14:textId="77777777" w:rsidR="007E46DA" w:rsidRPr="003C5B4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0F2BA075" w14:textId="77777777" w:rsidR="007E46DA" w:rsidRPr="003C5B4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17B770F6" w14:textId="77777777" w:rsidR="007E46DA" w:rsidRPr="003C5B4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37559A4" w14:textId="77777777" w:rsidR="007E46DA" w:rsidRPr="003C5B4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77FCE555" w14:textId="77777777" w:rsidR="007E46DA" w:rsidRPr="003C5B4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BF6D85A" w14:textId="77777777" w:rsidR="007E46DA" w:rsidRPr="003C5B4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7D6D2E2" w14:textId="77777777" w:rsidR="007E46DA" w:rsidRPr="003C5B4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764E7F0" w14:textId="77777777" w:rsidR="007E46DA" w:rsidRPr="003C5B4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522D919" w14:textId="77777777" w:rsidR="007E46DA" w:rsidRPr="003C5B4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7E46DA" w:rsidRPr="006F6C88" w14:paraId="4D11B36D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68117680" w14:textId="77777777" w:rsidR="007E46DA" w:rsidRPr="00E24CD9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24CD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0FBF21B" w14:textId="77777777" w:rsidR="007E46DA" w:rsidRPr="00E24CD9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C83B4F9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C29305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EEE9A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643DDE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A66922" w14:textId="77777777" w:rsidR="007E46DA" w:rsidRPr="00E24CD9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BFE03" w14:textId="77777777" w:rsidR="007E46DA" w:rsidRPr="00E24CD9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CAFED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A25F415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6ABE588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B1D48B8" w14:textId="77777777" w:rsidR="007E46DA" w:rsidRPr="00E24CD9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D7B98CD" w14:textId="77777777" w:rsidR="007E46DA" w:rsidRPr="00E24CD9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A1E822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533D57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F60A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FC9C1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BCF27" w14:textId="77777777" w:rsidR="007E46DA" w:rsidRPr="00E24CD9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B6BD24" w14:textId="77777777" w:rsidR="007E46DA" w:rsidRPr="00E24CD9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31434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8AAC7C4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5FC17F83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235656CF" w14:textId="77777777" w:rsidR="007E46DA" w:rsidRPr="00E24CD9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24D0609" w14:textId="77777777" w:rsidR="007E46DA" w:rsidRPr="00E24CD9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FED6203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D5BF4A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86E8C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55C3A7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FD2DB" w14:textId="77777777" w:rsidR="007E46DA" w:rsidRPr="00E24CD9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8F8B2" w14:textId="77777777" w:rsidR="007E46DA" w:rsidRPr="00E24CD9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9960A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EBDBB26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7C43A4CC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D45B536" w14:textId="727C91AB" w:rsidR="007E46DA" w:rsidRPr="00E24CD9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E24CD9" w:rsidRPr="00E24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24CD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24C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16458C52" w14:textId="77777777" w:rsidR="007E46DA" w:rsidRPr="00E24CD9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0524E602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988163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A8A8AD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5BDC7A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5EFD0" w14:textId="77777777" w:rsidR="007E46DA" w:rsidRPr="00E24CD9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6DE0F2" w14:textId="77777777" w:rsidR="007E46DA" w:rsidRPr="00E24CD9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6C5B6A58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A0BA849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7E46DA" w:rsidRPr="006F6C88" w14:paraId="6635C6B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A1633B9" w14:textId="2FED4E86" w:rsidR="007E46DA" w:rsidRPr="00E24CD9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E24CD9" w:rsidRPr="00E24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24CD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CB25BC" w14:textId="36CC50F5" w:rsidR="007E46DA" w:rsidRPr="00E24CD9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42" w:type="dxa"/>
          </w:tcPr>
          <w:p w14:paraId="1C737BDC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63633E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E2FD78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22A40F" w14:textId="67700D65" w:rsidR="007E46DA" w:rsidRPr="00E24CD9" w:rsidRDefault="007E46DA" w:rsidP="007E46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2EFCA785" w14:textId="77777777" w:rsidR="007E46DA" w:rsidRPr="00E24CD9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36B84" w14:textId="77777777" w:rsidR="007E46DA" w:rsidRPr="00E24CD9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306465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6884E6E" w14:textId="405DC789" w:rsidR="007E46DA" w:rsidRPr="00E24CD9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7E46DA" w:rsidRPr="006F6C88" w14:paraId="11E789E5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8149ADE" w14:textId="77777777" w:rsidR="007E46DA" w:rsidRPr="00E24CD9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860853" w14:textId="65C7079A" w:rsidR="007E46DA" w:rsidRPr="00E24CD9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4,109</w:t>
            </w:r>
          </w:p>
        </w:tc>
        <w:tc>
          <w:tcPr>
            <w:tcW w:w="242" w:type="dxa"/>
          </w:tcPr>
          <w:p w14:paraId="75FA0B2D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8BB1F0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60FF1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0E5C88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087ED" w14:textId="77777777" w:rsidR="007E46DA" w:rsidRPr="00E24CD9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B639E" w14:textId="77777777" w:rsidR="007E46DA" w:rsidRPr="00E24CD9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97A0A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2BC314" w14:textId="77777777" w:rsidR="007E46DA" w:rsidRPr="00E24CD9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D3A574" w14:textId="149D83B7" w:rsidR="00FD6110" w:rsidRPr="008D611B" w:rsidRDefault="00FD6110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ED896B" w14:textId="364BCE57" w:rsidR="007660D8" w:rsidRDefault="007660D8" w:rsidP="007660D8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660D8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590663" w14:textId="77777777" w:rsidR="002B5252" w:rsidRPr="008D611B" w:rsidRDefault="002B5252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0E4AE5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0E4AE5" w:rsidRDefault="000E4AE5" w:rsidP="008C7CD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0E4AE5" w14:paraId="2FBDC84F" w14:textId="77777777" w:rsidTr="00EB2212">
        <w:tc>
          <w:tcPr>
            <w:tcW w:w="2520" w:type="dxa"/>
          </w:tcPr>
          <w:p w14:paraId="3F770144" w14:textId="0E5AAA8E" w:rsidR="00927BA1" w:rsidRPr="008D611B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D611B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8D611B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8D611B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D611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D611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27BA1" w:rsidRPr="000E4AE5" w14:paraId="44B85741" w14:textId="77777777" w:rsidTr="00EB2212">
        <w:tc>
          <w:tcPr>
            <w:tcW w:w="2520" w:type="dxa"/>
          </w:tcPr>
          <w:p w14:paraId="663E893F" w14:textId="4553D8A8" w:rsidR="00927BA1" w:rsidRPr="000E4AE5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0824277B" w14:textId="77777777" w:rsidR="00927BA1" w:rsidRPr="000E4AE5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6E0B5B3E" w14:textId="17A83FC9" w:rsidR="00927BA1" w:rsidRPr="000E4AE5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8584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2DDD3202" w14:textId="39AE7847" w:rsidR="00434580" w:rsidRDefault="00434580" w:rsidP="0043458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533FA1" w14:textId="6E6182A0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2F6A04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6F6C88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2567BEBD" w:rsidR="00C33910" w:rsidRP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39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47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912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339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339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1E59436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6F6C88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6F6C88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C33910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39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391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339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6F6C88" w14:paraId="250C9017" w14:textId="77777777" w:rsidTr="00C33910">
        <w:tc>
          <w:tcPr>
            <w:tcW w:w="6030" w:type="dxa"/>
          </w:tcPr>
          <w:p w14:paraId="33ABE2F5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6F6C88" w:rsidRDefault="00C33910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6F6C88" w14:paraId="36C8BFB9" w14:textId="77777777" w:rsidTr="00C33910">
        <w:tc>
          <w:tcPr>
            <w:tcW w:w="6030" w:type="dxa"/>
          </w:tcPr>
          <w:p w14:paraId="3CB01681" w14:textId="77777777" w:rsidR="00331786" w:rsidRPr="006F6C88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2B631387" w:rsidR="00331786" w:rsidRPr="006F6C88" w:rsidRDefault="00BC51ED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69</w:t>
            </w:r>
            <w:r w:rsidR="006212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431</w:t>
            </w:r>
          </w:p>
        </w:tc>
        <w:tc>
          <w:tcPr>
            <w:tcW w:w="272" w:type="dxa"/>
          </w:tcPr>
          <w:p w14:paraId="4A09CB25" w14:textId="77777777" w:rsidR="00331786" w:rsidRPr="006F6C88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39AA6D84" w:rsidR="00331786" w:rsidRPr="00621281" w:rsidRDefault="00621281" w:rsidP="006E14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212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31786" w:rsidRPr="006F6C88" w14:paraId="6A79068C" w14:textId="77777777" w:rsidTr="00C33910">
        <w:tc>
          <w:tcPr>
            <w:tcW w:w="6030" w:type="dxa"/>
          </w:tcPr>
          <w:p w14:paraId="4E6FEFE7" w14:textId="77777777" w:rsidR="00331786" w:rsidRPr="006F6C88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19FDD481" w:rsidR="00331786" w:rsidRPr="006F6C88" w:rsidRDefault="00BC51ED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71</w:t>
            </w:r>
            <w:r w:rsidR="006212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232</w:t>
            </w:r>
          </w:p>
        </w:tc>
        <w:tc>
          <w:tcPr>
            <w:tcW w:w="272" w:type="dxa"/>
          </w:tcPr>
          <w:p w14:paraId="10C9AD44" w14:textId="77777777" w:rsidR="00331786" w:rsidRPr="006F6C88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3436659D" w:rsidR="00331786" w:rsidRPr="00621281" w:rsidRDefault="0062128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12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2,533</w:t>
            </w:r>
          </w:p>
        </w:tc>
      </w:tr>
      <w:tr w:rsidR="00331786" w:rsidRPr="006F6C88" w14:paraId="5B25CD26" w14:textId="77777777" w:rsidTr="00C33910">
        <w:tc>
          <w:tcPr>
            <w:tcW w:w="6030" w:type="dxa"/>
          </w:tcPr>
          <w:p w14:paraId="3FFD198D" w14:textId="77777777" w:rsidR="00331786" w:rsidRPr="006F6C88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1E6C743C" w:rsidR="00331786" w:rsidRPr="006F6C88" w:rsidRDefault="00BC51ED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6212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72" w:type="dxa"/>
          </w:tcPr>
          <w:p w14:paraId="42EAFB12" w14:textId="77777777" w:rsidR="00331786" w:rsidRPr="006F6C88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7D393273" w:rsidR="00331786" w:rsidRPr="006F6C88" w:rsidRDefault="0062128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</w:tr>
      <w:tr w:rsidR="00331786" w:rsidRPr="002F6A04" w14:paraId="0FE3B3C6" w14:textId="77777777" w:rsidTr="00C33910">
        <w:tc>
          <w:tcPr>
            <w:tcW w:w="6030" w:type="dxa"/>
          </w:tcPr>
          <w:p w14:paraId="6791DE11" w14:textId="5DF7304A" w:rsidR="00331786" w:rsidRPr="002F6A04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2F6A04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331786" w:rsidRPr="002F6A04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331786" w:rsidRPr="002F6A04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6F6C88" w14:paraId="16F80E2C" w14:textId="77777777" w:rsidTr="00C33910">
        <w:tc>
          <w:tcPr>
            <w:tcW w:w="6030" w:type="dxa"/>
          </w:tcPr>
          <w:p w14:paraId="2D746881" w14:textId="2B405A14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6F6C88" w14:paraId="47452D16" w14:textId="77777777" w:rsidTr="00C33910">
        <w:tc>
          <w:tcPr>
            <w:tcW w:w="6030" w:type="dxa"/>
          </w:tcPr>
          <w:p w14:paraId="6B5033B5" w14:textId="0A8F3499" w:rsidR="00331786" w:rsidRPr="00DB6407" w:rsidRDefault="00331786" w:rsidP="00331786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00997ED2" w14:textId="77777777" w:rsidR="00713B61" w:rsidRDefault="00713B6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EDCA215" w14:textId="31B179C6" w:rsidR="00331786" w:rsidRPr="008755DF" w:rsidRDefault="0062128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1,173</w:t>
            </w:r>
          </w:p>
        </w:tc>
        <w:tc>
          <w:tcPr>
            <w:tcW w:w="272" w:type="dxa"/>
          </w:tcPr>
          <w:p w14:paraId="7142FF3B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2CEB8A5" w14:textId="77777777" w:rsidR="00713B61" w:rsidRDefault="00713B6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2466129" w14:textId="1BA2E242" w:rsidR="00331786" w:rsidRPr="00621281" w:rsidRDefault="0062128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12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303</w:t>
            </w:r>
          </w:p>
        </w:tc>
      </w:tr>
      <w:tr w:rsidR="00331786" w:rsidRPr="006F6C88" w14:paraId="31269F10" w14:textId="77777777" w:rsidTr="00C33910">
        <w:tc>
          <w:tcPr>
            <w:tcW w:w="6030" w:type="dxa"/>
          </w:tcPr>
          <w:p w14:paraId="46569C74" w14:textId="55F54FDD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สำหรับซื้อสินค้าและวัสดุ</w:t>
            </w:r>
          </w:p>
        </w:tc>
        <w:tc>
          <w:tcPr>
            <w:tcW w:w="1440" w:type="dxa"/>
          </w:tcPr>
          <w:p w14:paraId="03BCEDE7" w14:textId="423F4C07" w:rsidR="00331786" w:rsidRDefault="0062128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32,145</w:t>
            </w:r>
          </w:p>
        </w:tc>
        <w:tc>
          <w:tcPr>
            <w:tcW w:w="272" w:type="dxa"/>
          </w:tcPr>
          <w:p w14:paraId="01FF6FA5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F6AAD50" w14:textId="794B141E" w:rsidR="00331786" w:rsidRPr="00621281" w:rsidRDefault="0062128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12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27,492</w:t>
            </w:r>
          </w:p>
        </w:tc>
      </w:tr>
      <w:tr w:rsidR="00331786" w:rsidRPr="006F6C88" w14:paraId="16FAB372" w14:textId="77777777" w:rsidTr="00C33910">
        <w:tc>
          <w:tcPr>
            <w:tcW w:w="6030" w:type="dxa"/>
          </w:tcPr>
          <w:p w14:paraId="1886ED0D" w14:textId="30E7B8A2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3151D97C" w:rsidR="00331786" w:rsidRDefault="0062128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5,370</w:t>
            </w:r>
          </w:p>
        </w:tc>
        <w:tc>
          <w:tcPr>
            <w:tcW w:w="272" w:type="dxa"/>
          </w:tcPr>
          <w:p w14:paraId="517A7097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7AC5A868" w:rsidR="00331786" w:rsidRPr="00621281" w:rsidRDefault="0062128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12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1,700</w:t>
            </w:r>
          </w:p>
        </w:tc>
      </w:tr>
      <w:tr w:rsidR="00331786" w:rsidRPr="006F6C88" w14:paraId="01C58DDE" w14:textId="77777777" w:rsidTr="00C33910">
        <w:tc>
          <w:tcPr>
            <w:tcW w:w="6030" w:type="dxa"/>
          </w:tcPr>
          <w:p w14:paraId="42E75C81" w14:textId="77777777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5A47DC70" w:rsidR="00331786" w:rsidRPr="00621281" w:rsidRDefault="0062128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281">
              <w:rPr>
                <w:rFonts w:asciiTheme="majorBidi" w:hAnsiTheme="majorBidi" w:cstheme="majorBidi"/>
                <w:sz w:val="28"/>
                <w:szCs w:val="28"/>
              </w:rPr>
              <w:t>38,688</w:t>
            </w:r>
          </w:p>
        </w:tc>
        <w:tc>
          <w:tcPr>
            <w:tcW w:w="272" w:type="dxa"/>
          </w:tcPr>
          <w:p w14:paraId="37007FE9" w14:textId="77777777" w:rsidR="00331786" w:rsidRPr="00621281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1791EE2A" w:rsidR="00331786" w:rsidRPr="00621281" w:rsidRDefault="0062128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21281">
              <w:rPr>
                <w:rFonts w:asciiTheme="majorBidi" w:hAnsiTheme="majorBidi" w:cstheme="majorBidi"/>
                <w:sz w:val="28"/>
                <w:szCs w:val="28"/>
              </w:rPr>
              <w:t>29,49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276639AC" w14:textId="77777777" w:rsidR="00F412C1" w:rsidRDefault="00F412C1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404C2A" w14:textId="14738D22" w:rsidR="003006FB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307CD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Pr="00E307CD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>
        <w:rPr>
          <w:rFonts w:asciiTheme="majorBidi" w:hAnsiTheme="majorBidi" w:cstheme="majorBidi" w:hint="cs"/>
          <w:sz w:val="28"/>
          <w:szCs w:val="28"/>
          <w:cs/>
        </w:rPr>
        <w:t>และสัญญาเช่า</w:t>
      </w:r>
      <w:r w:rsidRPr="006F6C88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620920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>
        <w:rPr>
          <w:rFonts w:asciiTheme="majorBidi" w:hAnsiTheme="majorBidi" w:cstheme="majorBidi" w:hint="cs"/>
          <w:sz w:val="28"/>
          <w:szCs w:val="28"/>
          <w:cs/>
        </w:rPr>
        <w:t>น</w:t>
      </w:r>
      <w:r w:rsidR="007830B2">
        <w:rPr>
          <w:rFonts w:asciiTheme="majorBidi" w:hAnsiTheme="majorBidi" w:cstheme="majorBidi" w:hint="cs"/>
          <w:sz w:val="28"/>
          <w:szCs w:val="28"/>
          <w:cs/>
        </w:rPr>
        <w:t xml:space="preserve">และโรงงาน </w:t>
      </w:r>
      <w:r w:rsidRPr="004E48FC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B437DD" w:rsidRPr="004E48FC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4E48FC">
        <w:rPr>
          <w:rFonts w:asciiTheme="majorBidi" w:hAnsiTheme="majorBidi" w:cstheme="majorBidi" w:hint="cs"/>
          <w:sz w:val="28"/>
          <w:szCs w:val="28"/>
          <w:cs/>
        </w:rPr>
        <w:t>ถึงสี่</w:t>
      </w:r>
      <w:r w:rsidRPr="004E48FC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EE3AFF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4E48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48FC">
        <w:rPr>
          <w:rFonts w:asciiTheme="majorBidi" w:hAnsiTheme="majorBidi" w:cstheme="majorBidi"/>
          <w:sz w:val="28"/>
          <w:szCs w:val="28"/>
        </w:rPr>
        <w:t>256</w:t>
      </w:r>
      <w:r w:rsidR="00EE3AFF">
        <w:rPr>
          <w:rFonts w:asciiTheme="majorBidi" w:hAnsiTheme="majorBidi" w:cstheme="majorBidi"/>
          <w:sz w:val="28"/>
          <w:szCs w:val="28"/>
        </w:rPr>
        <w:t>8</w:t>
      </w:r>
    </w:p>
    <w:p w14:paraId="6F0B8219" w14:textId="77777777" w:rsidR="003006FB" w:rsidRPr="00503EEE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78AE7D4" w14:textId="497776CA" w:rsidR="003006FB" w:rsidRPr="00DB6407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C447A2">
        <w:rPr>
          <w:rFonts w:asciiTheme="majorBidi" w:hAnsiTheme="majorBidi" w:cstheme="majorBidi"/>
          <w:sz w:val="28"/>
          <w:szCs w:val="28"/>
        </w:rPr>
        <w:t xml:space="preserve">0 </w:t>
      </w:r>
      <w:r w:rsidR="003912B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DB6407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16EC757A" w14:textId="5AA501D6" w:rsidR="004D42DC" w:rsidRPr="00503EEE" w:rsidRDefault="004D4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DB6407" w14:paraId="2CC75246" w14:textId="77777777" w:rsidTr="008D611B">
        <w:trPr>
          <w:tblHeader/>
        </w:trPr>
        <w:tc>
          <w:tcPr>
            <w:tcW w:w="3510" w:type="dxa"/>
          </w:tcPr>
          <w:p w14:paraId="08638B6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DB6407" w14:paraId="2A0A4248" w14:textId="77777777" w:rsidTr="008D611B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DB6407" w14:paraId="6AE667A7" w14:textId="77777777" w:rsidTr="008D611B">
        <w:trPr>
          <w:tblHeader/>
        </w:trPr>
        <w:tc>
          <w:tcPr>
            <w:tcW w:w="3510" w:type="dxa"/>
          </w:tcPr>
          <w:p w14:paraId="669D90B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DB6407" w14:paraId="6CBEE1B1" w14:textId="77777777" w:rsidTr="008D611B">
        <w:trPr>
          <w:tblHeader/>
        </w:trPr>
        <w:tc>
          <w:tcPr>
            <w:tcW w:w="3510" w:type="dxa"/>
          </w:tcPr>
          <w:p w14:paraId="242361EA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DB6407" w14:paraId="64F2B2D2" w14:textId="77777777" w:rsidTr="002C30F3">
        <w:tc>
          <w:tcPr>
            <w:tcW w:w="3510" w:type="dxa"/>
          </w:tcPr>
          <w:p w14:paraId="52069E82" w14:textId="014EE583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DB6407" w14:paraId="23B939A4" w14:textId="77777777" w:rsidTr="002C30F3">
        <w:tc>
          <w:tcPr>
            <w:tcW w:w="3510" w:type="dxa"/>
          </w:tcPr>
          <w:p w14:paraId="4DC30352" w14:textId="610507A7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5FF2E468" w:rsidR="00690D53" w:rsidRPr="00DB6407" w:rsidRDefault="0062128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2,021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74179549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04F62F4D" w:rsidR="00690D53" w:rsidRPr="00DB6407" w:rsidRDefault="0062128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609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38E63010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1EC01930" w:rsidR="00690D53" w:rsidRPr="00DB6407" w:rsidRDefault="0062128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7.77</w:t>
            </w:r>
          </w:p>
        </w:tc>
        <w:tc>
          <w:tcPr>
            <w:tcW w:w="270" w:type="dxa"/>
          </w:tcPr>
          <w:p w14:paraId="21A5864C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0CB9B17B" w:rsidR="00690D53" w:rsidRPr="00DB6407" w:rsidRDefault="0062128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.22</w:t>
            </w:r>
          </w:p>
        </w:tc>
      </w:tr>
      <w:tr w:rsidR="00690D53" w:rsidRPr="00DB6407" w14:paraId="08398F62" w14:textId="77777777" w:rsidTr="002C30F3">
        <w:tc>
          <w:tcPr>
            <w:tcW w:w="3510" w:type="dxa"/>
          </w:tcPr>
          <w:p w14:paraId="13E52052" w14:textId="3573928D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2F3EF88D" w:rsidR="00690D53" w:rsidRPr="00AA34B9" w:rsidRDefault="0062128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.16</w:t>
            </w:r>
          </w:p>
        </w:tc>
        <w:tc>
          <w:tcPr>
            <w:tcW w:w="270" w:type="dxa"/>
          </w:tcPr>
          <w:p w14:paraId="5446FCF2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36534DC1" w:rsidR="00690D53" w:rsidRPr="00DB6407" w:rsidRDefault="0062128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.42</w:t>
            </w:r>
          </w:p>
        </w:tc>
        <w:tc>
          <w:tcPr>
            <w:tcW w:w="270" w:type="dxa"/>
          </w:tcPr>
          <w:p w14:paraId="6086E6B8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1E316404" w:rsidR="00690D53" w:rsidRPr="00DB6407" w:rsidRDefault="0062128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0.67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DB6407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2D8BB75F" w:rsidR="00690D53" w:rsidRPr="00DB6407" w:rsidRDefault="0062128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1.77</w:t>
            </w:r>
          </w:p>
        </w:tc>
      </w:tr>
      <w:tr w:rsidR="00690D53" w:rsidRPr="00DB6407" w14:paraId="4F732F37" w14:textId="77777777" w:rsidTr="009A17F9">
        <w:tc>
          <w:tcPr>
            <w:tcW w:w="3510" w:type="dxa"/>
          </w:tcPr>
          <w:p w14:paraId="233E4D9D" w14:textId="39CF4CE2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28343D8E" w14:textId="28FF9882" w:rsidR="00690D53" w:rsidRPr="00AA34B9" w:rsidRDefault="0062128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0.42</w:t>
            </w:r>
          </w:p>
        </w:tc>
        <w:tc>
          <w:tcPr>
            <w:tcW w:w="270" w:type="dxa"/>
          </w:tcPr>
          <w:p w14:paraId="772A28EE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12314" w14:textId="7171AEC9" w:rsidR="00690D53" w:rsidRPr="00DB6407" w:rsidRDefault="0062128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477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.32</w:t>
            </w:r>
          </w:p>
        </w:tc>
        <w:tc>
          <w:tcPr>
            <w:tcW w:w="270" w:type="dxa"/>
          </w:tcPr>
          <w:p w14:paraId="3A5B9068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BFACF6" w14:textId="67D69EE7" w:rsidR="00690D53" w:rsidRPr="00DB6407" w:rsidRDefault="0062128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5B48A4" w14:textId="77777777" w:rsidR="00690D53" w:rsidRPr="00DB6407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9FE64F1" w14:textId="0A71FC79" w:rsidR="00690D53" w:rsidRPr="00DB6407" w:rsidRDefault="0062128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90D53" w:rsidRPr="00DB6407" w14:paraId="1F80AABD" w14:textId="77777777" w:rsidTr="00C30CCC">
        <w:tc>
          <w:tcPr>
            <w:tcW w:w="3510" w:type="dxa"/>
          </w:tcPr>
          <w:p w14:paraId="3E416867" w14:textId="47AC086D" w:rsidR="00690D53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</w:tcPr>
          <w:p w14:paraId="6E4EFAED" w14:textId="0677A02E" w:rsidR="00690D53" w:rsidRPr="00AA34B9" w:rsidRDefault="0062128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</w:tcPr>
          <w:p w14:paraId="66FD492F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ED9047" w14:textId="3C042021" w:rsidR="00690D53" w:rsidRPr="00DB6407" w:rsidRDefault="007477B6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2.66</w:t>
            </w:r>
          </w:p>
        </w:tc>
        <w:tc>
          <w:tcPr>
            <w:tcW w:w="270" w:type="dxa"/>
          </w:tcPr>
          <w:p w14:paraId="3DC4C577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D83F9F" w14:textId="7316BC09" w:rsidR="00690D53" w:rsidRPr="00DB6407" w:rsidRDefault="0062128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  <w:vAlign w:val="bottom"/>
          </w:tcPr>
          <w:p w14:paraId="430D84FD" w14:textId="77777777" w:rsidR="00690D53" w:rsidRPr="00DB6407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8B3A9A9" w14:textId="7E030E06" w:rsidR="00690D53" w:rsidRPr="00DB6407" w:rsidRDefault="007477B6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2.66</w:t>
            </w:r>
          </w:p>
        </w:tc>
      </w:tr>
      <w:tr w:rsidR="00690D53" w:rsidRPr="00DB6407" w14:paraId="5646091E" w14:textId="77777777" w:rsidTr="00BE1267">
        <w:tc>
          <w:tcPr>
            <w:tcW w:w="3510" w:type="dxa"/>
          </w:tcPr>
          <w:p w14:paraId="10E73DA1" w14:textId="0B212E06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75580E14" w:rsidR="00690D53" w:rsidRPr="00DB6407" w:rsidRDefault="0062128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  <w:r w:rsidR="007477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.40</w:t>
            </w:r>
          </w:p>
        </w:tc>
        <w:tc>
          <w:tcPr>
            <w:tcW w:w="270" w:type="dxa"/>
          </w:tcPr>
          <w:p w14:paraId="623BEBD6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1C089F8D" w:rsidR="00690D53" w:rsidRPr="00DB6407" w:rsidRDefault="007477B6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29.65</w:t>
            </w:r>
          </w:p>
        </w:tc>
      </w:tr>
      <w:tr w:rsidR="00BE1267" w:rsidRPr="00DB6407" w14:paraId="137B84D5" w14:textId="77777777" w:rsidTr="00BE1267">
        <w:tc>
          <w:tcPr>
            <w:tcW w:w="3510" w:type="dxa"/>
          </w:tcPr>
          <w:p w14:paraId="21B0BEA3" w14:textId="77777777" w:rsidR="00BE1267" w:rsidRPr="00DB6407" w:rsidRDefault="00BE1267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8E3F58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20DB6D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EB0DF" w14:textId="77777777" w:rsidR="00BE1267" w:rsidRDefault="00BE1267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457C5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47E4AD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1C9EF6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6F0AFC3C" w14:textId="77777777" w:rsidR="00BE1267" w:rsidRDefault="00BE1267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DB6407" w14:paraId="5C693940" w14:textId="77777777" w:rsidTr="00075466">
        <w:tc>
          <w:tcPr>
            <w:tcW w:w="3510" w:type="dxa"/>
          </w:tcPr>
          <w:p w14:paraId="04A39CC0" w14:textId="2A0E94B7" w:rsidR="00BE1267" w:rsidRPr="00DB6407" w:rsidRDefault="00BE1267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DB6407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DB6407" w14:paraId="0C76AF51" w14:textId="77777777" w:rsidTr="00075466">
        <w:tc>
          <w:tcPr>
            <w:tcW w:w="3510" w:type="dxa"/>
          </w:tcPr>
          <w:p w14:paraId="2F117D0B" w14:textId="13B180F9" w:rsidR="00BE1267" w:rsidRPr="00DB6407" w:rsidRDefault="00621281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CF6DDF8" w14:textId="6F71FFFC" w:rsidR="00BE1267" w:rsidRPr="00075466" w:rsidRDefault="00621281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0.02</w:t>
            </w:r>
          </w:p>
        </w:tc>
        <w:tc>
          <w:tcPr>
            <w:tcW w:w="270" w:type="dxa"/>
          </w:tcPr>
          <w:p w14:paraId="35AE5E2B" w14:textId="77777777" w:rsidR="00BE1267" w:rsidRPr="0007546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F60BF" w14:textId="6191A0A2" w:rsidR="00BE1267" w:rsidRPr="00075466" w:rsidRDefault="00621281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</w:t>
            </w:r>
          </w:p>
        </w:tc>
        <w:tc>
          <w:tcPr>
            <w:tcW w:w="270" w:type="dxa"/>
          </w:tcPr>
          <w:p w14:paraId="4F0F8A61" w14:textId="77777777" w:rsidR="00BE1267" w:rsidRPr="0007546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23C82FB" w14:textId="4F72BD62" w:rsidR="00BE1267" w:rsidRPr="00075466" w:rsidRDefault="00621281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79A590" w14:textId="77777777" w:rsidR="00BE1267" w:rsidRPr="0007546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3D138A4" w14:textId="7FD833C9" w:rsidR="00BE1267" w:rsidRPr="00075466" w:rsidRDefault="00621281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E1267" w:rsidRPr="00DB6407" w14:paraId="688A6E27" w14:textId="77777777" w:rsidTr="00075466">
        <w:tc>
          <w:tcPr>
            <w:tcW w:w="3510" w:type="dxa"/>
          </w:tcPr>
          <w:p w14:paraId="54784368" w14:textId="5F1900AB" w:rsidR="00BE1267" w:rsidRPr="00DB6407" w:rsidRDefault="00075466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BE1267" w:rsidRPr="00DB6407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1AEB4996" w:rsidR="00BE1267" w:rsidRPr="00075466" w:rsidRDefault="00621281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0.55</w:t>
            </w:r>
          </w:p>
        </w:tc>
        <w:tc>
          <w:tcPr>
            <w:tcW w:w="270" w:type="dxa"/>
          </w:tcPr>
          <w:p w14:paraId="013F47CF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2447A866" w:rsidR="00BE1267" w:rsidRDefault="00621281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4DFFA5C" w14:textId="77777777" w:rsidR="00E827EF" w:rsidRPr="003721D3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48944" w14:textId="77777777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3721D3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6D56F375" w:rsidR="00070550" w:rsidRDefault="00070550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727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2B8B" w:rsidRPr="0097277F">
        <w:rPr>
          <w:rFonts w:asciiTheme="majorBidi" w:hAnsiTheme="majorBidi" w:cstheme="majorBidi"/>
          <w:sz w:val="28"/>
          <w:szCs w:val="28"/>
        </w:rPr>
        <w:t xml:space="preserve">30 </w:t>
      </w:r>
      <w:r w:rsidR="003912B5" w:rsidRPr="0097277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A2B8B" w:rsidRPr="009727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7277F">
        <w:rPr>
          <w:rFonts w:asciiTheme="majorBidi" w:hAnsiTheme="majorBidi" w:cstheme="majorBidi"/>
          <w:sz w:val="28"/>
          <w:szCs w:val="28"/>
        </w:rPr>
        <w:t xml:space="preserve">2564 </w:t>
      </w:r>
      <w:r w:rsidRPr="0097277F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97277F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97277F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</w:t>
      </w:r>
      <w:r w:rsidR="000D2229" w:rsidRPr="0097277F">
        <w:rPr>
          <w:rFonts w:asciiTheme="majorBidi" w:hAnsiTheme="majorBidi" w:cstheme="majorBidi"/>
          <w:sz w:val="28"/>
          <w:szCs w:val="28"/>
        </w:rPr>
        <w:br/>
      </w:r>
      <w:r w:rsidRPr="0097277F">
        <w:rPr>
          <w:rFonts w:asciiTheme="majorBidi" w:hAnsiTheme="majorBidi" w:cstheme="majorBidi"/>
          <w:sz w:val="28"/>
          <w:szCs w:val="28"/>
          <w:cs/>
        </w:rPr>
        <w:t>บางแห่งจำนวนเงินรวมประมาณ</w:t>
      </w:r>
      <w:r w:rsidRPr="0097277F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D94AD8">
        <w:rPr>
          <w:rFonts w:asciiTheme="majorBidi" w:hAnsiTheme="majorBidi" w:cstheme="majorBidi"/>
          <w:sz w:val="28"/>
          <w:szCs w:val="28"/>
        </w:rPr>
        <w:t>1,379.0</w:t>
      </w:r>
      <w:r w:rsidR="00F46CC3" w:rsidRPr="0035136A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35136A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35136A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D94AD8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D94AD8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D94AD8">
        <w:rPr>
          <w:rFonts w:asciiTheme="majorBidi" w:hAnsiTheme="majorBidi" w:cstheme="majorBidi"/>
          <w:sz w:val="28"/>
          <w:szCs w:val="28"/>
        </w:rPr>
        <w:t>5.0</w:t>
      </w:r>
      <w:r w:rsidR="00F46CC3" w:rsidRPr="0035136A">
        <w:rPr>
          <w:rFonts w:asciiTheme="majorBidi" w:hAnsiTheme="majorBidi" w:cstheme="majorBidi"/>
          <w:sz w:val="28"/>
          <w:szCs w:val="28"/>
        </w:rPr>
        <w:t xml:space="preserve"> </w:t>
      </w:r>
      <w:r w:rsidR="00F46CC3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4D5053AE" w14:textId="30CB852C" w:rsidR="008F5B55" w:rsidRDefault="008F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16AC32" w14:textId="40DCE262" w:rsidR="00255CF6" w:rsidRPr="00AB383C" w:rsidRDefault="00255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sectPr w:rsidR="00255CF6" w:rsidRPr="00AB383C" w:rsidSect="004F6F9A">
      <w:headerReference w:type="default" r:id="rId9"/>
      <w:footerReference w:type="default" r:id="rId10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1530C" w14:textId="77777777" w:rsidR="009F3DA5" w:rsidRDefault="009F3DA5" w:rsidP="004956B4">
      <w:r>
        <w:separator/>
      </w:r>
    </w:p>
  </w:endnote>
  <w:endnote w:type="continuationSeparator" w:id="0">
    <w:p w14:paraId="744B8179" w14:textId="77777777" w:rsidR="009F3DA5" w:rsidRDefault="009F3DA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6641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7B4B12" w14:textId="49A7E611" w:rsidR="008D3F19" w:rsidRPr="008D3F19" w:rsidRDefault="008D3F1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D3F1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D3F1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D3F1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C06D6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8D3F1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715AD" w14:textId="77777777" w:rsidR="009F3DA5" w:rsidRDefault="009F3DA5" w:rsidP="004956B4">
      <w:r>
        <w:separator/>
      </w:r>
    </w:p>
  </w:footnote>
  <w:footnote w:type="continuationSeparator" w:id="0">
    <w:p w14:paraId="627FFBF6" w14:textId="77777777" w:rsidR="009F3DA5" w:rsidRDefault="009F3DA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5438A8" w:rsidRPr="00EB20B9" w:rsidRDefault="005438A8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5438A8" w:rsidRPr="00EB20B9" w:rsidRDefault="005438A8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3C13EC9B" w:rsidR="005438A8" w:rsidRPr="00EB20B9" w:rsidRDefault="005438A8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30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ยน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2564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5438A8" w:rsidRPr="00D74AD8" w:rsidRDefault="005438A8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9"/>
  </w:num>
  <w:num w:numId="14">
    <w:abstractNumId w:val="22"/>
  </w:num>
  <w:num w:numId="15">
    <w:abstractNumId w:val="26"/>
  </w:num>
  <w:num w:numId="16">
    <w:abstractNumId w:val="42"/>
  </w:num>
  <w:num w:numId="17">
    <w:abstractNumId w:val="43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4"/>
  </w:num>
  <w:num w:numId="28">
    <w:abstractNumId w:val="40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8"/>
  </w:num>
  <w:num w:numId="37">
    <w:abstractNumId w:val="20"/>
  </w:num>
  <w:num w:numId="38">
    <w:abstractNumId w:val="41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6"/>
  </w:num>
  <w:num w:numId="44">
    <w:abstractNumId w:val="35"/>
  </w:num>
  <w:num w:numId="45">
    <w:abstractNumId w:val="33"/>
  </w:num>
  <w:num w:numId="46">
    <w:abstractNumId w:val="37"/>
  </w:num>
  <w:num w:numId="47">
    <w:abstractNumId w:val="44"/>
  </w:num>
  <w:num w:numId="48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372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7FB"/>
    <w:rsid w:val="00130A0F"/>
    <w:rsid w:val="00130FA8"/>
    <w:rsid w:val="00131197"/>
    <w:rsid w:val="001313A8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75B"/>
    <w:rsid w:val="004844A5"/>
    <w:rsid w:val="00484C14"/>
    <w:rsid w:val="00484F5A"/>
    <w:rsid w:val="00484F5F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6D6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1399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741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474"/>
    <w:rsid w:val="006E17B5"/>
    <w:rsid w:val="006E1CE0"/>
    <w:rsid w:val="006E25E6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72"/>
    <w:rsid w:val="008D3692"/>
    <w:rsid w:val="008D3F19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C8D"/>
    <w:rsid w:val="008D7B40"/>
    <w:rsid w:val="008D7E68"/>
    <w:rsid w:val="008E0671"/>
    <w:rsid w:val="008E06FA"/>
    <w:rsid w:val="008E0ED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0CBA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BB1"/>
    <w:rsid w:val="009F3D15"/>
    <w:rsid w:val="009F3DA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520A"/>
    <w:rsid w:val="00A65259"/>
    <w:rsid w:val="00A65A05"/>
    <w:rsid w:val="00A65B88"/>
    <w:rsid w:val="00A65CEA"/>
    <w:rsid w:val="00A660C5"/>
    <w:rsid w:val="00A663B6"/>
    <w:rsid w:val="00A6688A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F54"/>
    <w:rsid w:val="00AE7F65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27DD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0A05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6338"/>
    <w:rsid w:val="00CA67FE"/>
    <w:rsid w:val="00CA6BF5"/>
    <w:rsid w:val="00CA6C1E"/>
    <w:rsid w:val="00CA6F3B"/>
    <w:rsid w:val="00CA719C"/>
    <w:rsid w:val="00CA7550"/>
    <w:rsid w:val="00CA766A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F9C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39A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4225"/>
    <w:rsid w:val="00D44E3C"/>
    <w:rsid w:val="00D45434"/>
    <w:rsid w:val="00D4543B"/>
    <w:rsid w:val="00D4590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7069"/>
    <w:rsid w:val="00DF712F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B1E"/>
    <w:rsid w:val="00E92E10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6CC3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1F1AA-0D41-4EC6-8BC6-879C347E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2020-05-11T03:37:00Z</cp:lastPrinted>
  <dcterms:created xsi:type="dcterms:W3CDTF">2021-11-10T08:55:00Z</dcterms:created>
  <dcterms:modified xsi:type="dcterms:W3CDTF">2021-11-10T08:55:00Z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