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EB92D" w14:textId="6B79ED05" w:rsidR="00D615B6" w:rsidRPr="00BB6882" w:rsidRDefault="00D615B6" w:rsidP="007452CC">
      <w:pPr>
        <w:pStyle w:val="Caption"/>
        <w:tabs>
          <w:tab w:val="left" w:pos="7110"/>
        </w:tabs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  <w:bookmarkStart w:id="1" w:name="Start"/>
      <w:bookmarkEnd w:id="1"/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64D2ACF6" w:rsidR="00767AEE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>โรงงานเภสัชอุตสา</w:t>
      </w:r>
      <w:r w:rsidR="00AE2C9F">
        <w:rPr>
          <w:rFonts w:asciiTheme="majorBidi" w:hAnsiTheme="majorBidi" w:cstheme="majorBidi" w:hint="cs"/>
          <w:b/>
          <w:bCs/>
          <w:sz w:val="52"/>
          <w:szCs w:val="52"/>
          <w:cs/>
        </w:rPr>
        <w:t>หก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รรม เจเอสพี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</w:p>
    <w:p w14:paraId="4912DC14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EEE56F0" w14:textId="2137B316" w:rsidR="00F5140D" w:rsidRDefault="0090612C" w:rsidP="00F5140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612C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88A0570" w14:textId="02F879C7" w:rsidR="00F5140D" w:rsidRDefault="00F5140D" w:rsidP="00F5140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AE2C9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 w:rsidR="00AE2C9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036A15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51FF61C5" w14:textId="77777777" w:rsidR="00F5140D" w:rsidRDefault="00F5140D" w:rsidP="00F5140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486BE677" w14:textId="77777777" w:rsidR="00712154" w:rsidRPr="00745AAA" w:rsidRDefault="00712154" w:rsidP="0071215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506C57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0D3766" w:rsidRPr="00A56FD9" w:rsidSect="000944AD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DA1527" w14:textId="77777777" w:rsidR="0062184B" w:rsidRPr="00A56FD9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66A61C4" w14:textId="77777777" w:rsidR="0062184B" w:rsidRPr="00A56FD9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A358BEC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45AFE9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7A2296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77777777" w:rsidR="00FE5D24" w:rsidRPr="00A56FD9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cs/>
        </w:rPr>
      </w:pPr>
    </w:p>
    <w:p w14:paraId="0FDE6199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3AB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152F3A3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65991E0" w14:textId="25B99EEF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3AB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โรงงานเภสัชอุตสา</w:t>
      </w:r>
      <w:r w:rsidR="00AE2C9F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Pr="005B3AB9">
        <w:rPr>
          <w:rFonts w:asciiTheme="majorBidi" w:hAnsiTheme="majorBidi" w:cstheme="majorBidi"/>
          <w:b/>
          <w:bCs/>
          <w:sz w:val="30"/>
          <w:szCs w:val="30"/>
          <w:cs/>
        </w:rPr>
        <w:t>รรม เจเอสพี (ประเทศไทย) จำกัด</w:t>
      </w:r>
      <w:r w:rsidRPr="005B3AB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753E1A29" w14:textId="77777777" w:rsidR="0041638B" w:rsidRPr="005B3AB9" w:rsidRDefault="0041638B" w:rsidP="0041638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A7E844A" w14:textId="07972C9B" w:rsidR="0041638B" w:rsidRPr="005B3AB9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ณ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="00F5140D">
        <w:rPr>
          <w:rFonts w:asciiTheme="majorBidi" w:hAnsiTheme="majorBidi" w:cstheme="majorBidi"/>
          <w:sz w:val="30"/>
          <w:szCs w:val="30"/>
        </w:rPr>
        <w:t xml:space="preserve">30 </w:t>
      </w:r>
      <w:r w:rsidR="00AE2C9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F5140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F5140D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AE2C9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A2618">
        <w:rPr>
          <w:rFonts w:asciiTheme="majorBidi" w:hAnsiTheme="majorBidi" w:cstheme="majorBidi"/>
          <w:sz w:val="30"/>
          <w:szCs w:val="30"/>
        </w:rPr>
        <w:t>30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2C9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618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และงบกระแสเงินสด สำหรับงวด</w:t>
      </w:r>
      <w:r w:rsidR="00AE2C9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B3AB9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DB05AA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D525CD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5B3AB9">
        <w:rPr>
          <w:rFonts w:asciiTheme="majorBidi" w:hAnsiTheme="majorBidi" w:cstheme="majorBidi"/>
          <w:sz w:val="30"/>
          <w:szCs w:val="30"/>
        </w:rPr>
        <w:t>(</w:t>
      </w:r>
      <w:r w:rsidRPr="005B3AB9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โรงงานเภสัชอุตสา</w:t>
      </w:r>
      <w:r w:rsidR="00AE2C9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B3AB9">
        <w:rPr>
          <w:rFonts w:asciiTheme="majorBidi" w:hAnsiTheme="majorBidi" w:cstheme="majorBidi"/>
          <w:sz w:val="30"/>
          <w:szCs w:val="30"/>
          <w:cs/>
        </w:rPr>
        <w:t>รรม เจเอสพี (ประเทศไทย) จำกัด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 w:hint="cs"/>
          <w:sz w:val="30"/>
          <w:szCs w:val="30"/>
          <w:cs/>
        </w:rPr>
        <w:t xml:space="preserve">(“บริษัท”) 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3AB9">
        <w:rPr>
          <w:rFonts w:asciiTheme="majorBidi" w:hAnsiTheme="majorBidi" w:cstheme="majorBidi"/>
          <w:sz w:val="30"/>
          <w:szCs w:val="30"/>
        </w:rPr>
        <w:t>34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A5EC38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63D1F3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B3AB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A7A1432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58F7E" w14:textId="2527DBE3" w:rsidR="0041638B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รหัส</w:t>
      </w:r>
      <w:r w:rsidRPr="005B3AB9">
        <w:rPr>
          <w:rFonts w:asciiTheme="majorBidi" w:hAnsiTheme="majorBidi" w:cstheme="majorBidi"/>
          <w:sz w:val="30"/>
          <w:szCs w:val="30"/>
        </w:rPr>
        <w:t xml:space="preserve"> 2410 “</w:t>
      </w:r>
      <w:r w:rsidRPr="005B3AB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B3AB9">
        <w:rPr>
          <w:rFonts w:asciiTheme="majorBidi" w:hAnsiTheme="majorBidi" w:cstheme="majorBidi"/>
          <w:sz w:val="30"/>
          <w:szCs w:val="30"/>
        </w:rPr>
        <w:t>”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52B5D59" w14:textId="6BA8D68D" w:rsidR="000944AD" w:rsidRDefault="000944AD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BDA68" w14:textId="77777777" w:rsidR="000944AD" w:rsidRPr="005B3AB9" w:rsidRDefault="000944AD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EB0A2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41638B" w:rsidRPr="005B3AB9" w:rsidSect="000944AD">
          <w:footerReference w:type="default" r:id="rId15"/>
          <w:type w:val="nextColumn"/>
          <w:pgSz w:w="11907" w:h="16840" w:code="9"/>
          <w:pgMar w:top="691" w:right="1152" w:bottom="576" w:left="1170" w:header="720" w:footer="720" w:gutter="0"/>
          <w:cols w:space="708"/>
          <w:docGrid w:linePitch="360"/>
        </w:sectPr>
      </w:pPr>
    </w:p>
    <w:p w14:paraId="585899B4" w14:textId="77777777" w:rsidR="000944AD" w:rsidRDefault="000944AD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F0B2B37" w14:textId="1B10389D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B3AB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A85BA44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47A203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5B3AB9">
        <w:rPr>
          <w:rFonts w:asciiTheme="majorBidi" w:hAnsiTheme="majorBidi" w:cstheme="majorBidi"/>
          <w:sz w:val="30"/>
          <w:szCs w:val="30"/>
        </w:rPr>
        <w:t>34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21F28B9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06A4708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833C144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48A32DA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74CDDDC9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cs/>
        </w:rPr>
        <w:t>(</w:t>
      </w:r>
      <w:r w:rsidRPr="005B3AB9">
        <w:rPr>
          <w:rFonts w:asciiTheme="majorBidi" w:hAnsiTheme="majorBidi" w:cstheme="majorBidi"/>
          <w:cs/>
          <w:lang w:val="en-US"/>
        </w:rPr>
        <w:t>สุเมธ แจ้งสามสี</w:t>
      </w:r>
      <w:r w:rsidRPr="005B3AB9">
        <w:rPr>
          <w:rFonts w:asciiTheme="majorBidi" w:hAnsiTheme="majorBidi" w:cstheme="majorBidi"/>
          <w:cs/>
        </w:rPr>
        <w:t>)</w:t>
      </w:r>
    </w:p>
    <w:p w14:paraId="18C26D52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cs/>
        </w:rPr>
        <w:t>ผู้สอบบัญชีรับอนุญาต</w:t>
      </w:r>
    </w:p>
    <w:p w14:paraId="75E89BA8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cs/>
        </w:rPr>
        <w:t>เลขทะเบียน</w:t>
      </w:r>
      <w:r w:rsidRPr="005B3AB9">
        <w:rPr>
          <w:rFonts w:asciiTheme="majorBidi" w:hAnsiTheme="majorBidi" w:cstheme="majorBidi"/>
          <w:lang w:val="en-US"/>
        </w:rPr>
        <w:t xml:space="preserve"> 9362</w:t>
      </w:r>
    </w:p>
    <w:p w14:paraId="77A8770F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14EC848C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0A59958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D1E104" w14:textId="02480E49" w:rsidR="00565684" w:rsidRDefault="00B64886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t xml:space="preserve">10 </w:t>
      </w:r>
      <w:r w:rsidR="00AE2C9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22455" w:rsidRPr="008E07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AD2" w:rsidRPr="008E073A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</w:p>
    <w:p w14:paraId="5FA99A21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1F0BF5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29E1D8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15ECEC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594937" w14:textId="29C85429" w:rsidR="00EF68CB" w:rsidRPr="00036A15" w:rsidRDefault="00EF68CB" w:rsidP="00036A15">
      <w:pPr>
        <w:pStyle w:val="block"/>
        <w:spacing w:after="0" w:line="240" w:lineRule="auto"/>
        <w:ind w:left="540" w:hanging="540"/>
        <w:jc w:val="both"/>
        <w:rPr>
          <w:rFonts w:asciiTheme="majorBidi" w:hAnsiTheme="majorBidi"/>
          <w:sz w:val="30"/>
          <w:lang w:val="en-US"/>
        </w:rPr>
      </w:pPr>
    </w:p>
    <w:sectPr w:rsidR="00EF68CB" w:rsidRPr="00036A15" w:rsidSect="00254D87">
      <w:headerReference w:type="default" r:id="rId16"/>
      <w:footerReference w:type="default" r:id="rId17"/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E4930" w14:textId="77777777" w:rsidR="00736123" w:rsidRDefault="00736123">
      <w:r>
        <w:separator/>
      </w:r>
    </w:p>
  </w:endnote>
  <w:endnote w:type="continuationSeparator" w:id="0">
    <w:p w14:paraId="573FF932" w14:textId="77777777" w:rsidR="00736123" w:rsidRDefault="00736123">
      <w:r>
        <w:continuationSeparator/>
      </w:r>
    </w:p>
  </w:endnote>
  <w:endnote w:type="continuationNotice" w:id="1">
    <w:p w14:paraId="795133E1" w14:textId="77777777" w:rsidR="00736123" w:rsidRDefault="007361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D64FA" w14:textId="77777777" w:rsidR="00AF6777" w:rsidRDefault="00AF6777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F6777" w:rsidRDefault="00AF6777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83BD1" w14:textId="77777777" w:rsidR="00AF6777" w:rsidRPr="00C30627" w:rsidRDefault="00AF677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F6777" w:rsidRPr="00C30627" w:rsidRDefault="00AF677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2DD85" w14:textId="7870D109" w:rsidR="00AF6777" w:rsidRPr="00F61871" w:rsidRDefault="00AF677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AF6777" w:rsidRPr="00D931A1" w:rsidRDefault="00AF677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96442" w14:textId="77777777" w:rsidR="00736123" w:rsidRDefault="00736123">
      <w:r>
        <w:separator/>
      </w:r>
    </w:p>
  </w:footnote>
  <w:footnote w:type="continuationSeparator" w:id="0">
    <w:p w14:paraId="568418AC" w14:textId="77777777" w:rsidR="00736123" w:rsidRDefault="00736123">
      <w:r>
        <w:continuationSeparator/>
      </w:r>
    </w:p>
  </w:footnote>
  <w:footnote w:type="continuationNotice" w:id="1">
    <w:p w14:paraId="0FF9D232" w14:textId="77777777" w:rsidR="00736123" w:rsidRDefault="007361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4B6FC" w14:textId="77777777" w:rsidR="00AF6777" w:rsidRDefault="00AF6777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12D37" w14:textId="77777777" w:rsidR="00AF6777" w:rsidRDefault="00AF6777">
    <w:pPr>
      <w:pStyle w:val="Header"/>
      <w:jc w:val="center"/>
    </w:pPr>
  </w:p>
  <w:p w14:paraId="6EA07FBA" w14:textId="77777777" w:rsidR="00AF6777" w:rsidRDefault="00AF6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81CDE" w14:textId="5E2BAD06" w:rsidR="00AF6777" w:rsidRDefault="00AF6777">
    <w:pPr>
      <w:pStyle w:val="Header"/>
      <w:rPr>
        <w:rFonts w:ascii="Angsana New" w:hAnsi="Angsana New"/>
        <w:sz w:val="32"/>
        <w:szCs w:val="32"/>
      </w:rPr>
    </w:pPr>
  </w:p>
  <w:p w14:paraId="4C99A322" w14:textId="77777777" w:rsidR="000944AD" w:rsidRPr="006C0E37" w:rsidRDefault="000944AD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4491750"/>
    <w:multiLevelType w:val="hybridMultilevel"/>
    <w:tmpl w:val="AF5A9E5A"/>
    <w:lvl w:ilvl="0" w:tplc="1818A55E">
      <w:start w:val="31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C4D58"/>
    <w:multiLevelType w:val="hybridMultilevel"/>
    <w:tmpl w:val="67EE7DEE"/>
    <w:lvl w:ilvl="0" w:tplc="61E4FEA4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45CE2"/>
    <w:multiLevelType w:val="hybridMultilevel"/>
    <w:tmpl w:val="1AF0D2CE"/>
    <w:lvl w:ilvl="0" w:tplc="CD363D2C">
      <w:start w:val="1"/>
      <w:numFmt w:val="decimal"/>
      <w:lvlText w:val="%1)"/>
      <w:lvlJc w:val="left"/>
      <w:pPr>
        <w:ind w:left="1267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0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7" w15:restartNumberingAfterBreak="0">
    <w:nsid w:val="29F42483"/>
    <w:multiLevelType w:val="hybridMultilevel"/>
    <w:tmpl w:val="703623DA"/>
    <w:lvl w:ilvl="0" w:tplc="85A0D978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5"/>
  </w:num>
  <w:num w:numId="13">
    <w:abstractNumId w:val="39"/>
  </w:num>
  <w:num w:numId="14">
    <w:abstractNumId w:val="28"/>
  </w:num>
  <w:num w:numId="15">
    <w:abstractNumId w:val="30"/>
  </w:num>
  <w:num w:numId="16">
    <w:abstractNumId w:val="13"/>
  </w:num>
  <w:num w:numId="17">
    <w:abstractNumId w:val="17"/>
  </w:num>
  <w:num w:numId="18">
    <w:abstractNumId w:val="12"/>
  </w:num>
  <w:num w:numId="19">
    <w:abstractNumId w:val="32"/>
  </w:num>
  <w:num w:numId="20">
    <w:abstractNumId w:val="22"/>
  </w:num>
  <w:num w:numId="21">
    <w:abstractNumId w:val="41"/>
  </w:num>
  <w:num w:numId="22">
    <w:abstractNumId w:val="26"/>
  </w:num>
  <w:num w:numId="23">
    <w:abstractNumId w:val="18"/>
  </w:num>
  <w:num w:numId="24">
    <w:abstractNumId w:val="45"/>
  </w:num>
  <w:num w:numId="25">
    <w:abstractNumId w:val="43"/>
  </w:num>
  <w:num w:numId="26">
    <w:abstractNumId w:val="1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36"/>
  </w:num>
  <w:num w:numId="30">
    <w:abstractNumId w:val="33"/>
  </w:num>
  <w:num w:numId="31">
    <w:abstractNumId w:val="40"/>
  </w:num>
  <w:num w:numId="32">
    <w:abstractNumId w:val="38"/>
  </w:num>
  <w:num w:numId="33">
    <w:abstractNumId w:val="35"/>
  </w:num>
  <w:num w:numId="34">
    <w:abstractNumId w:val="23"/>
  </w:num>
  <w:num w:numId="35">
    <w:abstractNumId w:val="42"/>
  </w:num>
  <w:num w:numId="36">
    <w:abstractNumId w:val="20"/>
  </w:num>
  <w:num w:numId="37">
    <w:abstractNumId w:val="44"/>
  </w:num>
  <w:num w:numId="38">
    <w:abstractNumId w:val="19"/>
  </w:num>
  <w:num w:numId="39">
    <w:abstractNumId w:val="24"/>
  </w:num>
  <w:num w:numId="40">
    <w:abstractNumId w:val="16"/>
  </w:num>
  <w:num w:numId="41">
    <w:abstractNumId w:val="31"/>
  </w:num>
  <w:num w:numId="42">
    <w:abstractNumId w:val="34"/>
  </w:num>
  <w:num w:numId="43">
    <w:abstractNumId w:val="21"/>
  </w:num>
  <w:num w:numId="44">
    <w:abstractNumId w:val="27"/>
  </w:num>
  <w:num w:numId="45">
    <w:abstractNumId w:val="14"/>
  </w:num>
  <w:num w:numId="4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F35"/>
    <w:rsid w:val="000040ED"/>
    <w:rsid w:val="00004302"/>
    <w:rsid w:val="000052B8"/>
    <w:rsid w:val="00005F09"/>
    <w:rsid w:val="00005F59"/>
    <w:rsid w:val="000062F8"/>
    <w:rsid w:val="000063FD"/>
    <w:rsid w:val="0000660E"/>
    <w:rsid w:val="0000704E"/>
    <w:rsid w:val="00007745"/>
    <w:rsid w:val="00007BC6"/>
    <w:rsid w:val="00010616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4D45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3DEC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2D1"/>
    <w:rsid w:val="00036610"/>
    <w:rsid w:val="00036A15"/>
    <w:rsid w:val="00036D38"/>
    <w:rsid w:val="000372CE"/>
    <w:rsid w:val="00037C84"/>
    <w:rsid w:val="0004069A"/>
    <w:rsid w:val="000412C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50D"/>
    <w:rsid w:val="00053B7E"/>
    <w:rsid w:val="00053D6E"/>
    <w:rsid w:val="00054147"/>
    <w:rsid w:val="00054551"/>
    <w:rsid w:val="0005549F"/>
    <w:rsid w:val="0005656D"/>
    <w:rsid w:val="0005704E"/>
    <w:rsid w:val="00057C6E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92F"/>
    <w:rsid w:val="00074DF8"/>
    <w:rsid w:val="00075190"/>
    <w:rsid w:val="00075918"/>
    <w:rsid w:val="000761D1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E5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4AD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45A8"/>
    <w:rsid w:val="000A61C6"/>
    <w:rsid w:val="000A6AC9"/>
    <w:rsid w:val="000A7619"/>
    <w:rsid w:val="000A7CAA"/>
    <w:rsid w:val="000B0843"/>
    <w:rsid w:val="000B0966"/>
    <w:rsid w:val="000B09DA"/>
    <w:rsid w:val="000B1827"/>
    <w:rsid w:val="000B1B76"/>
    <w:rsid w:val="000B1E5E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4155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195"/>
    <w:rsid w:val="000D491F"/>
    <w:rsid w:val="000D49B4"/>
    <w:rsid w:val="000D5101"/>
    <w:rsid w:val="000D57C5"/>
    <w:rsid w:val="000D5EBE"/>
    <w:rsid w:val="000D656F"/>
    <w:rsid w:val="000D6837"/>
    <w:rsid w:val="000D6A41"/>
    <w:rsid w:val="000D6C17"/>
    <w:rsid w:val="000D7D65"/>
    <w:rsid w:val="000E0602"/>
    <w:rsid w:val="000E0BAB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126"/>
    <w:rsid w:val="000E5680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671B"/>
    <w:rsid w:val="000F6E81"/>
    <w:rsid w:val="000F74B0"/>
    <w:rsid w:val="000F764E"/>
    <w:rsid w:val="000F7BEA"/>
    <w:rsid w:val="0010025C"/>
    <w:rsid w:val="0010060E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C16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0F1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157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2C9"/>
    <w:rsid w:val="001844ED"/>
    <w:rsid w:val="00184D7F"/>
    <w:rsid w:val="00185CF2"/>
    <w:rsid w:val="001862DC"/>
    <w:rsid w:val="00186863"/>
    <w:rsid w:val="00187D39"/>
    <w:rsid w:val="00190396"/>
    <w:rsid w:val="001904F8"/>
    <w:rsid w:val="001915D4"/>
    <w:rsid w:val="001918B2"/>
    <w:rsid w:val="0019227A"/>
    <w:rsid w:val="0019238A"/>
    <w:rsid w:val="00192632"/>
    <w:rsid w:val="00192D5B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94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4BE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6C23"/>
    <w:rsid w:val="00207705"/>
    <w:rsid w:val="00207C8C"/>
    <w:rsid w:val="00207FD9"/>
    <w:rsid w:val="0021032E"/>
    <w:rsid w:val="002108AF"/>
    <w:rsid w:val="00210D3D"/>
    <w:rsid w:val="00211151"/>
    <w:rsid w:val="00211780"/>
    <w:rsid w:val="00211E99"/>
    <w:rsid w:val="00212861"/>
    <w:rsid w:val="00212A3F"/>
    <w:rsid w:val="00212B4D"/>
    <w:rsid w:val="002133C3"/>
    <w:rsid w:val="002137D2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1DC8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11C0"/>
    <w:rsid w:val="00232045"/>
    <w:rsid w:val="00232620"/>
    <w:rsid w:val="0023297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2FF"/>
    <w:rsid w:val="00244664"/>
    <w:rsid w:val="00244B77"/>
    <w:rsid w:val="00244E25"/>
    <w:rsid w:val="00245178"/>
    <w:rsid w:val="002452B9"/>
    <w:rsid w:val="002452D6"/>
    <w:rsid w:val="00245F02"/>
    <w:rsid w:val="00246300"/>
    <w:rsid w:val="002469C9"/>
    <w:rsid w:val="00246A7A"/>
    <w:rsid w:val="00246CD0"/>
    <w:rsid w:val="0024750B"/>
    <w:rsid w:val="00247EAF"/>
    <w:rsid w:val="002508C6"/>
    <w:rsid w:val="00250D12"/>
    <w:rsid w:val="00250E74"/>
    <w:rsid w:val="00251EDC"/>
    <w:rsid w:val="002521B4"/>
    <w:rsid w:val="002521B6"/>
    <w:rsid w:val="00252291"/>
    <w:rsid w:val="00252439"/>
    <w:rsid w:val="0025288F"/>
    <w:rsid w:val="00253334"/>
    <w:rsid w:val="002543C3"/>
    <w:rsid w:val="00254D87"/>
    <w:rsid w:val="0025506F"/>
    <w:rsid w:val="00255173"/>
    <w:rsid w:val="00255208"/>
    <w:rsid w:val="00255631"/>
    <w:rsid w:val="00255694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3B5"/>
    <w:rsid w:val="00270A20"/>
    <w:rsid w:val="002723CD"/>
    <w:rsid w:val="002733C5"/>
    <w:rsid w:val="002737DC"/>
    <w:rsid w:val="00273C05"/>
    <w:rsid w:val="00274380"/>
    <w:rsid w:val="002744A2"/>
    <w:rsid w:val="002749A4"/>
    <w:rsid w:val="002765F4"/>
    <w:rsid w:val="002769BD"/>
    <w:rsid w:val="00276F1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4E19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7B"/>
    <w:rsid w:val="002C4FD1"/>
    <w:rsid w:val="002C5306"/>
    <w:rsid w:val="002C5329"/>
    <w:rsid w:val="002C64FC"/>
    <w:rsid w:val="002C6E45"/>
    <w:rsid w:val="002C6FC7"/>
    <w:rsid w:val="002D0227"/>
    <w:rsid w:val="002D049E"/>
    <w:rsid w:val="002D0C38"/>
    <w:rsid w:val="002D0D4D"/>
    <w:rsid w:val="002D1823"/>
    <w:rsid w:val="002D1E0B"/>
    <w:rsid w:val="002D1FC3"/>
    <w:rsid w:val="002D23E6"/>
    <w:rsid w:val="002D3003"/>
    <w:rsid w:val="002D33BD"/>
    <w:rsid w:val="002D3D21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2C7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04"/>
    <w:rsid w:val="002E5E12"/>
    <w:rsid w:val="002E616C"/>
    <w:rsid w:val="002E6D91"/>
    <w:rsid w:val="002E6EB4"/>
    <w:rsid w:val="002E75AA"/>
    <w:rsid w:val="002E789C"/>
    <w:rsid w:val="002E7E9C"/>
    <w:rsid w:val="002F0A65"/>
    <w:rsid w:val="002F15E1"/>
    <w:rsid w:val="002F3680"/>
    <w:rsid w:val="002F3773"/>
    <w:rsid w:val="002F4793"/>
    <w:rsid w:val="002F4CE0"/>
    <w:rsid w:val="002F50C1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230B"/>
    <w:rsid w:val="003024C6"/>
    <w:rsid w:val="0030381E"/>
    <w:rsid w:val="00303863"/>
    <w:rsid w:val="00303C46"/>
    <w:rsid w:val="00303C69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356"/>
    <w:rsid w:val="003148FE"/>
    <w:rsid w:val="00314BD9"/>
    <w:rsid w:val="00314DC6"/>
    <w:rsid w:val="003151A9"/>
    <w:rsid w:val="00316C09"/>
    <w:rsid w:val="00316C1F"/>
    <w:rsid w:val="00316CEB"/>
    <w:rsid w:val="003172EE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40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54B"/>
    <w:rsid w:val="00347AB0"/>
    <w:rsid w:val="00347AF3"/>
    <w:rsid w:val="00347B24"/>
    <w:rsid w:val="003516CE"/>
    <w:rsid w:val="00351BED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5EA"/>
    <w:rsid w:val="00357669"/>
    <w:rsid w:val="00357722"/>
    <w:rsid w:val="00357C71"/>
    <w:rsid w:val="00357FA3"/>
    <w:rsid w:val="00360473"/>
    <w:rsid w:val="00362073"/>
    <w:rsid w:val="003626DD"/>
    <w:rsid w:val="00363AB1"/>
    <w:rsid w:val="003648D5"/>
    <w:rsid w:val="00364DF6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6AA7"/>
    <w:rsid w:val="003A71BC"/>
    <w:rsid w:val="003A7370"/>
    <w:rsid w:val="003A73C8"/>
    <w:rsid w:val="003A7427"/>
    <w:rsid w:val="003A75E3"/>
    <w:rsid w:val="003A7A3D"/>
    <w:rsid w:val="003B0100"/>
    <w:rsid w:val="003B083C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8A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32C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22F"/>
    <w:rsid w:val="003D66A9"/>
    <w:rsid w:val="003D6A11"/>
    <w:rsid w:val="003D6AF1"/>
    <w:rsid w:val="003D7112"/>
    <w:rsid w:val="003D74FA"/>
    <w:rsid w:val="003D7722"/>
    <w:rsid w:val="003D79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D92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09F0"/>
    <w:rsid w:val="00401715"/>
    <w:rsid w:val="004018C6"/>
    <w:rsid w:val="00401B7F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A2D"/>
    <w:rsid w:val="004100B8"/>
    <w:rsid w:val="0041012F"/>
    <w:rsid w:val="0041087E"/>
    <w:rsid w:val="00410880"/>
    <w:rsid w:val="004112FA"/>
    <w:rsid w:val="004118A8"/>
    <w:rsid w:val="00411B0C"/>
    <w:rsid w:val="00411CEB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1798C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27E14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6E12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82D"/>
    <w:rsid w:val="00463BBA"/>
    <w:rsid w:val="00463C3E"/>
    <w:rsid w:val="00464A9F"/>
    <w:rsid w:val="004652DD"/>
    <w:rsid w:val="004658E0"/>
    <w:rsid w:val="0046649D"/>
    <w:rsid w:val="004678B5"/>
    <w:rsid w:val="00467E19"/>
    <w:rsid w:val="00470203"/>
    <w:rsid w:val="004708BC"/>
    <w:rsid w:val="00470A91"/>
    <w:rsid w:val="00470CA6"/>
    <w:rsid w:val="00471885"/>
    <w:rsid w:val="004718A6"/>
    <w:rsid w:val="004719CD"/>
    <w:rsid w:val="00471C1E"/>
    <w:rsid w:val="00471CEF"/>
    <w:rsid w:val="00471E1C"/>
    <w:rsid w:val="00472334"/>
    <w:rsid w:val="00472ECA"/>
    <w:rsid w:val="004732FF"/>
    <w:rsid w:val="00473929"/>
    <w:rsid w:val="00473BE1"/>
    <w:rsid w:val="0047434D"/>
    <w:rsid w:val="00475151"/>
    <w:rsid w:val="00475230"/>
    <w:rsid w:val="00475484"/>
    <w:rsid w:val="004756E0"/>
    <w:rsid w:val="00475ECC"/>
    <w:rsid w:val="00475FA1"/>
    <w:rsid w:val="004760F9"/>
    <w:rsid w:val="00476BD6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8B4"/>
    <w:rsid w:val="004B1C46"/>
    <w:rsid w:val="004B2164"/>
    <w:rsid w:val="004B2E16"/>
    <w:rsid w:val="004B3ADD"/>
    <w:rsid w:val="004B3CE7"/>
    <w:rsid w:val="004B3DF6"/>
    <w:rsid w:val="004B4E59"/>
    <w:rsid w:val="004B557E"/>
    <w:rsid w:val="004B58E7"/>
    <w:rsid w:val="004B6192"/>
    <w:rsid w:val="004B61C9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2A3C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492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50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786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3C76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5F2"/>
    <w:rsid w:val="005667A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ECC"/>
    <w:rsid w:val="00574931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8F6"/>
    <w:rsid w:val="0058590D"/>
    <w:rsid w:val="00587380"/>
    <w:rsid w:val="00587AF6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2D52"/>
    <w:rsid w:val="005A304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76A"/>
    <w:rsid w:val="005B0871"/>
    <w:rsid w:val="005B0B53"/>
    <w:rsid w:val="005B0C4B"/>
    <w:rsid w:val="005B14A7"/>
    <w:rsid w:val="005B1729"/>
    <w:rsid w:val="005B27B0"/>
    <w:rsid w:val="005B2A2D"/>
    <w:rsid w:val="005B3042"/>
    <w:rsid w:val="005B330E"/>
    <w:rsid w:val="005B34E6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6C6D"/>
    <w:rsid w:val="005B78B8"/>
    <w:rsid w:val="005B7D0B"/>
    <w:rsid w:val="005C03E0"/>
    <w:rsid w:val="005C0540"/>
    <w:rsid w:val="005C0BAD"/>
    <w:rsid w:val="005C1C49"/>
    <w:rsid w:val="005C2602"/>
    <w:rsid w:val="005C301C"/>
    <w:rsid w:val="005C3AE9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E9A"/>
    <w:rsid w:val="005E0E41"/>
    <w:rsid w:val="005E15E9"/>
    <w:rsid w:val="005E164D"/>
    <w:rsid w:val="005E16F9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4F77"/>
    <w:rsid w:val="005E5D0E"/>
    <w:rsid w:val="005E5DF3"/>
    <w:rsid w:val="005E5E9B"/>
    <w:rsid w:val="005E672F"/>
    <w:rsid w:val="005E6970"/>
    <w:rsid w:val="005E70F0"/>
    <w:rsid w:val="005E77F3"/>
    <w:rsid w:val="005F025B"/>
    <w:rsid w:val="005F110E"/>
    <w:rsid w:val="005F12A5"/>
    <w:rsid w:val="005F169D"/>
    <w:rsid w:val="005F1ADE"/>
    <w:rsid w:val="005F1B07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0741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4EDE"/>
    <w:rsid w:val="006256FD"/>
    <w:rsid w:val="00626A89"/>
    <w:rsid w:val="00627721"/>
    <w:rsid w:val="00627B62"/>
    <w:rsid w:val="00627EBE"/>
    <w:rsid w:val="00630430"/>
    <w:rsid w:val="006307D4"/>
    <w:rsid w:val="0063123D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B99"/>
    <w:rsid w:val="00664F03"/>
    <w:rsid w:val="00665227"/>
    <w:rsid w:val="0066542E"/>
    <w:rsid w:val="0066565A"/>
    <w:rsid w:val="00666456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69"/>
    <w:rsid w:val="00683FC6"/>
    <w:rsid w:val="00684049"/>
    <w:rsid w:val="006847B9"/>
    <w:rsid w:val="00685254"/>
    <w:rsid w:val="00685B13"/>
    <w:rsid w:val="006863E4"/>
    <w:rsid w:val="006866DA"/>
    <w:rsid w:val="00686F4A"/>
    <w:rsid w:val="00687169"/>
    <w:rsid w:val="006875B3"/>
    <w:rsid w:val="0068765B"/>
    <w:rsid w:val="00690198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3EBE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FD2"/>
    <w:rsid w:val="006B32F2"/>
    <w:rsid w:val="006B4869"/>
    <w:rsid w:val="006B4E41"/>
    <w:rsid w:val="006B4ED5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2FFA"/>
    <w:rsid w:val="006D3B2C"/>
    <w:rsid w:val="006D3F55"/>
    <w:rsid w:val="006D4370"/>
    <w:rsid w:val="006D4674"/>
    <w:rsid w:val="006D4EDC"/>
    <w:rsid w:val="006D56D0"/>
    <w:rsid w:val="006D57A2"/>
    <w:rsid w:val="006D5FA7"/>
    <w:rsid w:val="006D66F7"/>
    <w:rsid w:val="006D7E01"/>
    <w:rsid w:val="006E0159"/>
    <w:rsid w:val="006E01D6"/>
    <w:rsid w:val="006E0A3F"/>
    <w:rsid w:val="006E135B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4D7E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1C0"/>
    <w:rsid w:val="00711D2C"/>
    <w:rsid w:val="00712154"/>
    <w:rsid w:val="007124C4"/>
    <w:rsid w:val="007129E1"/>
    <w:rsid w:val="00712BC7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969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1D6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123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2CC"/>
    <w:rsid w:val="00745CBB"/>
    <w:rsid w:val="00745F09"/>
    <w:rsid w:val="00746024"/>
    <w:rsid w:val="00746220"/>
    <w:rsid w:val="00746843"/>
    <w:rsid w:val="00746958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7CB"/>
    <w:rsid w:val="0075581D"/>
    <w:rsid w:val="0075624C"/>
    <w:rsid w:val="00756931"/>
    <w:rsid w:val="00756D4A"/>
    <w:rsid w:val="0075724D"/>
    <w:rsid w:val="00757709"/>
    <w:rsid w:val="00757922"/>
    <w:rsid w:val="00760027"/>
    <w:rsid w:val="007603D9"/>
    <w:rsid w:val="00760958"/>
    <w:rsid w:val="00760ACD"/>
    <w:rsid w:val="00760B89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18D"/>
    <w:rsid w:val="0076741D"/>
    <w:rsid w:val="00767728"/>
    <w:rsid w:val="00767AEE"/>
    <w:rsid w:val="00767E6B"/>
    <w:rsid w:val="00767F30"/>
    <w:rsid w:val="0077186B"/>
    <w:rsid w:val="007721F2"/>
    <w:rsid w:val="007724B7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238"/>
    <w:rsid w:val="00783AA1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3DB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B7A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841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6A56"/>
    <w:rsid w:val="007E71AE"/>
    <w:rsid w:val="007E77E5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0F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644E"/>
    <w:rsid w:val="008269E9"/>
    <w:rsid w:val="00830345"/>
    <w:rsid w:val="00830CE8"/>
    <w:rsid w:val="00830E58"/>
    <w:rsid w:val="00830F56"/>
    <w:rsid w:val="00831591"/>
    <w:rsid w:val="00832156"/>
    <w:rsid w:val="00832945"/>
    <w:rsid w:val="0083334B"/>
    <w:rsid w:val="008336E3"/>
    <w:rsid w:val="008340B9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BAE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8DD"/>
    <w:rsid w:val="00855C20"/>
    <w:rsid w:val="00855D67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44"/>
    <w:rsid w:val="008643AD"/>
    <w:rsid w:val="00865342"/>
    <w:rsid w:val="00866028"/>
    <w:rsid w:val="00866194"/>
    <w:rsid w:val="008662A6"/>
    <w:rsid w:val="0086684A"/>
    <w:rsid w:val="00866C4A"/>
    <w:rsid w:val="008713A5"/>
    <w:rsid w:val="008716DE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3DF"/>
    <w:rsid w:val="00874D5B"/>
    <w:rsid w:val="00874F06"/>
    <w:rsid w:val="00875101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A7C"/>
    <w:rsid w:val="00890BF9"/>
    <w:rsid w:val="00891888"/>
    <w:rsid w:val="00892010"/>
    <w:rsid w:val="008922D8"/>
    <w:rsid w:val="00892735"/>
    <w:rsid w:val="00893AB9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258"/>
    <w:rsid w:val="008C13A3"/>
    <w:rsid w:val="008C19EC"/>
    <w:rsid w:val="008C1B7C"/>
    <w:rsid w:val="008C1EE8"/>
    <w:rsid w:val="008C21B8"/>
    <w:rsid w:val="008C227B"/>
    <w:rsid w:val="008C23BA"/>
    <w:rsid w:val="008C2BA0"/>
    <w:rsid w:val="008C2C99"/>
    <w:rsid w:val="008C2D3D"/>
    <w:rsid w:val="008C2DF5"/>
    <w:rsid w:val="008C3B73"/>
    <w:rsid w:val="008C5567"/>
    <w:rsid w:val="008C5D3D"/>
    <w:rsid w:val="008C64E9"/>
    <w:rsid w:val="008C6667"/>
    <w:rsid w:val="008C6C98"/>
    <w:rsid w:val="008C6DBF"/>
    <w:rsid w:val="008C6E86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65F"/>
    <w:rsid w:val="008D7877"/>
    <w:rsid w:val="008E03B0"/>
    <w:rsid w:val="008E073A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1115"/>
    <w:rsid w:val="008F152A"/>
    <w:rsid w:val="008F229C"/>
    <w:rsid w:val="008F2B62"/>
    <w:rsid w:val="008F3719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1482"/>
    <w:rsid w:val="009014D1"/>
    <w:rsid w:val="00901754"/>
    <w:rsid w:val="00902A9D"/>
    <w:rsid w:val="0090322F"/>
    <w:rsid w:val="00903C81"/>
    <w:rsid w:val="0090612C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63D9"/>
    <w:rsid w:val="009163E9"/>
    <w:rsid w:val="00917575"/>
    <w:rsid w:val="009179F5"/>
    <w:rsid w:val="009206F2"/>
    <w:rsid w:val="00920E9E"/>
    <w:rsid w:val="00920F30"/>
    <w:rsid w:val="00921677"/>
    <w:rsid w:val="009219CC"/>
    <w:rsid w:val="00921A58"/>
    <w:rsid w:val="00921F1B"/>
    <w:rsid w:val="00923E9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8BC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7EB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058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05F"/>
    <w:rsid w:val="0096379C"/>
    <w:rsid w:val="009645BE"/>
    <w:rsid w:val="009647D0"/>
    <w:rsid w:val="0096491A"/>
    <w:rsid w:val="00964BFC"/>
    <w:rsid w:val="00964C99"/>
    <w:rsid w:val="009652EE"/>
    <w:rsid w:val="009657ED"/>
    <w:rsid w:val="00965C9A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B94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364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758"/>
    <w:rsid w:val="00992912"/>
    <w:rsid w:val="00992E8B"/>
    <w:rsid w:val="00993948"/>
    <w:rsid w:val="0099575E"/>
    <w:rsid w:val="00995CC4"/>
    <w:rsid w:val="00995DA8"/>
    <w:rsid w:val="009970F1"/>
    <w:rsid w:val="00997333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A43"/>
    <w:rsid w:val="009A7D67"/>
    <w:rsid w:val="009B044E"/>
    <w:rsid w:val="009B05A5"/>
    <w:rsid w:val="009B08F0"/>
    <w:rsid w:val="009B0AC5"/>
    <w:rsid w:val="009B0F17"/>
    <w:rsid w:val="009B171A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0F72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6AEB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B79"/>
    <w:rsid w:val="009D6DFF"/>
    <w:rsid w:val="009D6E75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120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341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43D"/>
    <w:rsid w:val="00A426FC"/>
    <w:rsid w:val="00A42DC1"/>
    <w:rsid w:val="00A42E60"/>
    <w:rsid w:val="00A4320C"/>
    <w:rsid w:val="00A439EB"/>
    <w:rsid w:val="00A45223"/>
    <w:rsid w:val="00A4574A"/>
    <w:rsid w:val="00A46422"/>
    <w:rsid w:val="00A4665D"/>
    <w:rsid w:val="00A46836"/>
    <w:rsid w:val="00A46858"/>
    <w:rsid w:val="00A46AE2"/>
    <w:rsid w:val="00A46F45"/>
    <w:rsid w:val="00A47374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949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63A8"/>
    <w:rsid w:val="00A6669D"/>
    <w:rsid w:val="00A67DA2"/>
    <w:rsid w:val="00A70AF3"/>
    <w:rsid w:val="00A70CB2"/>
    <w:rsid w:val="00A70F68"/>
    <w:rsid w:val="00A71B11"/>
    <w:rsid w:val="00A7201D"/>
    <w:rsid w:val="00A72CD8"/>
    <w:rsid w:val="00A72E36"/>
    <w:rsid w:val="00A72F25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0E1D"/>
    <w:rsid w:val="00A81CF2"/>
    <w:rsid w:val="00A82115"/>
    <w:rsid w:val="00A821B9"/>
    <w:rsid w:val="00A821BF"/>
    <w:rsid w:val="00A83534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006"/>
    <w:rsid w:val="00A916BC"/>
    <w:rsid w:val="00A9242E"/>
    <w:rsid w:val="00A92C04"/>
    <w:rsid w:val="00A92E23"/>
    <w:rsid w:val="00A92F34"/>
    <w:rsid w:val="00A93D24"/>
    <w:rsid w:val="00A93E16"/>
    <w:rsid w:val="00A945F1"/>
    <w:rsid w:val="00A946DD"/>
    <w:rsid w:val="00A95548"/>
    <w:rsid w:val="00A96708"/>
    <w:rsid w:val="00A96726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D7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88E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2C9F"/>
    <w:rsid w:val="00AE4793"/>
    <w:rsid w:val="00AE47BF"/>
    <w:rsid w:val="00AE47D0"/>
    <w:rsid w:val="00AE49A5"/>
    <w:rsid w:val="00AE60EB"/>
    <w:rsid w:val="00AE744C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6F2"/>
    <w:rsid w:val="00AF6777"/>
    <w:rsid w:val="00AF6841"/>
    <w:rsid w:val="00AF71A7"/>
    <w:rsid w:val="00AF76BE"/>
    <w:rsid w:val="00AF780F"/>
    <w:rsid w:val="00AF7A99"/>
    <w:rsid w:val="00AF7AC8"/>
    <w:rsid w:val="00B010F1"/>
    <w:rsid w:val="00B01297"/>
    <w:rsid w:val="00B016CD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3FFF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0E7"/>
    <w:rsid w:val="00B33454"/>
    <w:rsid w:val="00B3387D"/>
    <w:rsid w:val="00B33A63"/>
    <w:rsid w:val="00B342EC"/>
    <w:rsid w:val="00B347FD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130"/>
    <w:rsid w:val="00B46A57"/>
    <w:rsid w:val="00B472F9"/>
    <w:rsid w:val="00B474EE"/>
    <w:rsid w:val="00B475C8"/>
    <w:rsid w:val="00B47AD5"/>
    <w:rsid w:val="00B517BE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65B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886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5BE4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2DD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D7072"/>
    <w:rsid w:val="00BE0146"/>
    <w:rsid w:val="00BE10F7"/>
    <w:rsid w:val="00BE13DD"/>
    <w:rsid w:val="00BE2E84"/>
    <w:rsid w:val="00BE3D77"/>
    <w:rsid w:val="00BE4372"/>
    <w:rsid w:val="00BE43E8"/>
    <w:rsid w:val="00BE45CA"/>
    <w:rsid w:val="00BE4CDE"/>
    <w:rsid w:val="00BE530B"/>
    <w:rsid w:val="00BE5B71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8BF"/>
    <w:rsid w:val="00C0376B"/>
    <w:rsid w:val="00C03DF5"/>
    <w:rsid w:val="00C03E81"/>
    <w:rsid w:val="00C046B8"/>
    <w:rsid w:val="00C047A3"/>
    <w:rsid w:val="00C052E5"/>
    <w:rsid w:val="00C0537E"/>
    <w:rsid w:val="00C065B6"/>
    <w:rsid w:val="00C0669E"/>
    <w:rsid w:val="00C06B4C"/>
    <w:rsid w:val="00C07A4F"/>
    <w:rsid w:val="00C07A90"/>
    <w:rsid w:val="00C100EC"/>
    <w:rsid w:val="00C102E1"/>
    <w:rsid w:val="00C10591"/>
    <w:rsid w:val="00C10BCA"/>
    <w:rsid w:val="00C10F7D"/>
    <w:rsid w:val="00C117CC"/>
    <w:rsid w:val="00C11B75"/>
    <w:rsid w:val="00C12517"/>
    <w:rsid w:val="00C12E35"/>
    <w:rsid w:val="00C12F6E"/>
    <w:rsid w:val="00C137F8"/>
    <w:rsid w:val="00C1483F"/>
    <w:rsid w:val="00C149DA"/>
    <w:rsid w:val="00C14E8E"/>
    <w:rsid w:val="00C15157"/>
    <w:rsid w:val="00C15492"/>
    <w:rsid w:val="00C15DBF"/>
    <w:rsid w:val="00C1606F"/>
    <w:rsid w:val="00C1655A"/>
    <w:rsid w:val="00C16DBF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7F7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27A9E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9F"/>
    <w:rsid w:val="00C45AEA"/>
    <w:rsid w:val="00C4662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6F45"/>
    <w:rsid w:val="00C57695"/>
    <w:rsid w:val="00C5785C"/>
    <w:rsid w:val="00C61162"/>
    <w:rsid w:val="00C61928"/>
    <w:rsid w:val="00C61B73"/>
    <w:rsid w:val="00C624AF"/>
    <w:rsid w:val="00C625CD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52F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1B"/>
    <w:rsid w:val="00CA05AA"/>
    <w:rsid w:val="00CA07CB"/>
    <w:rsid w:val="00CA0B14"/>
    <w:rsid w:val="00CA0D11"/>
    <w:rsid w:val="00CA345B"/>
    <w:rsid w:val="00CA413D"/>
    <w:rsid w:val="00CA52A7"/>
    <w:rsid w:val="00CA52F3"/>
    <w:rsid w:val="00CA5A81"/>
    <w:rsid w:val="00CA5D48"/>
    <w:rsid w:val="00CA6288"/>
    <w:rsid w:val="00CA64D3"/>
    <w:rsid w:val="00CA65C7"/>
    <w:rsid w:val="00CA665E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C7C8E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DF5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66C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007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6CA5"/>
    <w:rsid w:val="00D0733A"/>
    <w:rsid w:val="00D07369"/>
    <w:rsid w:val="00D106B4"/>
    <w:rsid w:val="00D1082B"/>
    <w:rsid w:val="00D11051"/>
    <w:rsid w:val="00D110A2"/>
    <w:rsid w:val="00D11483"/>
    <w:rsid w:val="00D1161A"/>
    <w:rsid w:val="00D11A52"/>
    <w:rsid w:val="00D12F53"/>
    <w:rsid w:val="00D13338"/>
    <w:rsid w:val="00D1337E"/>
    <w:rsid w:val="00D135BA"/>
    <w:rsid w:val="00D13CB9"/>
    <w:rsid w:val="00D144B0"/>
    <w:rsid w:val="00D15C88"/>
    <w:rsid w:val="00D15C8F"/>
    <w:rsid w:val="00D15D47"/>
    <w:rsid w:val="00D16E22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4F3F"/>
    <w:rsid w:val="00D251D0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1AD6"/>
    <w:rsid w:val="00D31ED4"/>
    <w:rsid w:val="00D32F73"/>
    <w:rsid w:val="00D33170"/>
    <w:rsid w:val="00D331AD"/>
    <w:rsid w:val="00D331B5"/>
    <w:rsid w:val="00D333EB"/>
    <w:rsid w:val="00D33791"/>
    <w:rsid w:val="00D33BA6"/>
    <w:rsid w:val="00D34499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275"/>
    <w:rsid w:val="00D47670"/>
    <w:rsid w:val="00D501E3"/>
    <w:rsid w:val="00D50C83"/>
    <w:rsid w:val="00D51248"/>
    <w:rsid w:val="00D51451"/>
    <w:rsid w:val="00D51956"/>
    <w:rsid w:val="00D51C5D"/>
    <w:rsid w:val="00D52490"/>
    <w:rsid w:val="00D525CD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BB1"/>
    <w:rsid w:val="00D62D86"/>
    <w:rsid w:val="00D62F9A"/>
    <w:rsid w:val="00D63057"/>
    <w:rsid w:val="00D63D97"/>
    <w:rsid w:val="00D63E2B"/>
    <w:rsid w:val="00D64738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5A5"/>
    <w:rsid w:val="00D80AEA"/>
    <w:rsid w:val="00D81306"/>
    <w:rsid w:val="00D822BC"/>
    <w:rsid w:val="00D82447"/>
    <w:rsid w:val="00D82578"/>
    <w:rsid w:val="00D826F2"/>
    <w:rsid w:val="00D82E7F"/>
    <w:rsid w:val="00D83177"/>
    <w:rsid w:val="00D8398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DF8"/>
    <w:rsid w:val="00DA5088"/>
    <w:rsid w:val="00DA6011"/>
    <w:rsid w:val="00DA74AE"/>
    <w:rsid w:val="00DB0294"/>
    <w:rsid w:val="00DB02B7"/>
    <w:rsid w:val="00DB0344"/>
    <w:rsid w:val="00DB03D3"/>
    <w:rsid w:val="00DB05AA"/>
    <w:rsid w:val="00DB06FB"/>
    <w:rsid w:val="00DB0AFB"/>
    <w:rsid w:val="00DB15B2"/>
    <w:rsid w:val="00DB24AD"/>
    <w:rsid w:val="00DB2B54"/>
    <w:rsid w:val="00DB2C31"/>
    <w:rsid w:val="00DB2D53"/>
    <w:rsid w:val="00DB335F"/>
    <w:rsid w:val="00DB58B4"/>
    <w:rsid w:val="00DB5970"/>
    <w:rsid w:val="00DB5CE6"/>
    <w:rsid w:val="00DB6093"/>
    <w:rsid w:val="00DB68AC"/>
    <w:rsid w:val="00DB6D0D"/>
    <w:rsid w:val="00DB7EC0"/>
    <w:rsid w:val="00DC008D"/>
    <w:rsid w:val="00DC076B"/>
    <w:rsid w:val="00DC08E5"/>
    <w:rsid w:val="00DC1FD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A8F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1"/>
    <w:rsid w:val="00DE0A53"/>
    <w:rsid w:val="00DE0C83"/>
    <w:rsid w:val="00DE0E71"/>
    <w:rsid w:val="00DE13FB"/>
    <w:rsid w:val="00DE1572"/>
    <w:rsid w:val="00DE1615"/>
    <w:rsid w:val="00DE1B89"/>
    <w:rsid w:val="00DE264E"/>
    <w:rsid w:val="00DE2A62"/>
    <w:rsid w:val="00DE307A"/>
    <w:rsid w:val="00DE3138"/>
    <w:rsid w:val="00DE3687"/>
    <w:rsid w:val="00DE3A2A"/>
    <w:rsid w:val="00DE3EE6"/>
    <w:rsid w:val="00DE4202"/>
    <w:rsid w:val="00DE4B36"/>
    <w:rsid w:val="00DE5A53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432"/>
    <w:rsid w:val="00E14543"/>
    <w:rsid w:val="00E14AAC"/>
    <w:rsid w:val="00E15DFD"/>
    <w:rsid w:val="00E160A8"/>
    <w:rsid w:val="00E16B79"/>
    <w:rsid w:val="00E16E9B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1D69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4F7B"/>
    <w:rsid w:val="00E75E62"/>
    <w:rsid w:val="00E75F91"/>
    <w:rsid w:val="00E76BB9"/>
    <w:rsid w:val="00E81A18"/>
    <w:rsid w:val="00E81CB2"/>
    <w:rsid w:val="00E81CCC"/>
    <w:rsid w:val="00E82533"/>
    <w:rsid w:val="00E82FDE"/>
    <w:rsid w:val="00E832F1"/>
    <w:rsid w:val="00E8404A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19F"/>
    <w:rsid w:val="00E97615"/>
    <w:rsid w:val="00E97914"/>
    <w:rsid w:val="00EA0101"/>
    <w:rsid w:val="00EA02B0"/>
    <w:rsid w:val="00EA0B1E"/>
    <w:rsid w:val="00EA0B77"/>
    <w:rsid w:val="00EA1A19"/>
    <w:rsid w:val="00EA2218"/>
    <w:rsid w:val="00EA24B0"/>
    <w:rsid w:val="00EA2618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358"/>
    <w:rsid w:val="00ED5566"/>
    <w:rsid w:val="00ED5BBD"/>
    <w:rsid w:val="00ED5CC7"/>
    <w:rsid w:val="00ED6F04"/>
    <w:rsid w:val="00ED7116"/>
    <w:rsid w:val="00ED7141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5DA3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2B4F"/>
    <w:rsid w:val="00EF3224"/>
    <w:rsid w:val="00EF3829"/>
    <w:rsid w:val="00EF4CE1"/>
    <w:rsid w:val="00EF4F62"/>
    <w:rsid w:val="00EF58B5"/>
    <w:rsid w:val="00EF63CB"/>
    <w:rsid w:val="00EF68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093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7F8"/>
    <w:rsid w:val="00F239E4"/>
    <w:rsid w:val="00F2463C"/>
    <w:rsid w:val="00F25163"/>
    <w:rsid w:val="00F25AE2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375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9B2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40D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2C4D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2AE"/>
    <w:rsid w:val="00FA467C"/>
    <w:rsid w:val="00FA4CCF"/>
    <w:rsid w:val="00FA6047"/>
    <w:rsid w:val="00FB01DE"/>
    <w:rsid w:val="00FB04F6"/>
    <w:rsid w:val="00FB0984"/>
    <w:rsid w:val="00FB12AC"/>
    <w:rsid w:val="00FB2279"/>
    <w:rsid w:val="00FB26ED"/>
    <w:rsid w:val="00FB2E8B"/>
    <w:rsid w:val="00FB3373"/>
    <w:rsid w:val="00FB357F"/>
    <w:rsid w:val="00FB37C0"/>
    <w:rsid w:val="00FB4495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1966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D6F93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B0AC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B0AC5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ReportedDelayTwo xmlns="2A5E164A-2D2B-44A7-B273-8F9FA06F7EB8" xsi:nil="true"/>
    <StatusChangedToOpen xmlns="2A5E164A-2D2B-44A7-B273-8F9FA06F7EB8" xsi:nil="true"/>
    <PBCReceivedOn xmlns="2A5E164A-2D2B-44A7-B273-8F9FA06F7EB8">2021-10-21T16:00:00+00:00</PBCReceivedOn>
    <AdditionalDetails xmlns="2A5E164A-2D2B-44A7-B273-8F9FA06F7EB8" xsi:nil="true"/>
    <ProvidedDate xmlns="2A5E164A-2D2B-44A7-B273-8F9FA06F7EB8" xsi:nil="true"/>
    <RevisedDateOne xmlns="2A5E164A-2D2B-44A7-B273-8F9FA06F7EB8" xsi:nil="true"/>
    <PBCRequestedBy xmlns="2A5E164A-2D2B-44A7-B273-8F9FA06F7EB8" xsi:nil="true"/>
    <ClientReportedDelayThree xmlns="2A5E164A-2D2B-44A7-B273-8F9FA06F7EB8" xsi:nil="true"/>
    <ClientReportedDelayOne xmlns="2A5E164A-2D2B-44A7-B273-8F9FA06F7EB8" xsi:nil="true"/>
    <RevisedDateThree xmlns="2A5E164A-2D2B-44A7-B273-8F9FA06F7EB8" xsi:nil="true"/>
    <PBCCategory xmlns="2A5E164A-2D2B-44A7-B273-8F9FA06F7EB8">7</PBCCategory>
    <UAuditIsUpdated xmlns="2A5E164A-2D2B-44A7-B273-8F9FA06F7EB8">1</UAuditIsUpdated>
    <DocumentNames xmlns="2A5E164A-2D2B-44A7-B273-8F9FA06F7EB8" xsi:nil="true"/>
    <ClientComments xmlns="2A5E164A-2D2B-44A7-B273-8F9FA06F7EB8" xsi:nil="true"/>
    <PBCCompletedOn xmlns="2A5E164A-2D2B-44A7-B273-8F9FA06F7EB8" xsi:nil="true"/>
    <PBCType xmlns="2A5E164A-2D2B-44A7-B273-8F9FA06F7EB8" xsi:nil="true"/>
    <eAuditReference xmlns="2A5E164A-2D2B-44A7-B273-8F9FA06F7EB8" xsi:nil="true"/>
    <IsRevised xmlns="2A5E164A-2D2B-44A7-B273-8F9FA06F7EB8" xsi:nil="true"/>
    <PBCID xmlns="2A5E164A-2D2B-44A7-B273-8F9FA06F7EB8">3</PBCID>
    <Originalduedate xmlns="2A5E164A-2D2B-44A7-B273-8F9FA06F7EB8" xsi:nil="true"/>
    <DocumentUploadedDate xmlns="2A5E164A-2D2B-44A7-B273-8F9FA06F7EB8" xsi:nil="true"/>
    <PBCStatus xmlns="2A5E164A-2D2B-44A7-B273-8F9FA06F7EB8" xsi:nil="true"/>
    <ReasonForDelayTwo xmlns="2A5E164A-2D2B-44A7-B273-8F9FA06F7EB8" xsi:nil="true"/>
    <PBCName xmlns="2A5E164A-2D2B-44A7-B273-8F9FA06F7EB8">Q3</PBCName>
    <ReminderEmailGenerate xmlns="2A5E164A-2D2B-44A7-B273-8F9FA06F7EB8" xsi:nil="true"/>
    <KPMGComments xmlns="2A5E164A-2D2B-44A7-B273-8F9FA06F7EB8" xsi:nil="true"/>
    <ReasonForDelayThree xmlns="2A5E164A-2D2B-44A7-B273-8F9FA06F7EB8" xsi:nil="true"/>
    <KPMGContact xmlns="2A5E164A-2D2B-44A7-B273-8F9FA06F7EB8" xsi:nil="true"/>
    <FinalDueDate xmlns="2A5E164A-2D2B-44A7-B273-8F9FA06F7EB8" xsi:nil="true"/>
    <DetailedDescription xmlns="2A5E164A-2D2B-44A7-B273-8F9FA06F7EB8">-</DetailedDescription>
    <ReasonForDelayOne xmlns="2A5E164A-2D2B-44A7-B273-8F9FA06F7EB8" xsi:nil="true"/>
    <ClientContact xmlns="2A5E164A-2D2B-44A7-B273-8F9FA06F7EB8"/>
    <FlagAfterTheDueDate xmlns="2A5E164A-2D2B-44A7-B273-8F9FA06F7EB8" xsi:nil="true"/>
    <RevisedDateTwo xmlns="2A5E164A-2D2B-44A7-B273-8F9FA06F7E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EA207B7F7D6D5C42BB2C29732758CAE1" ma:contentTypeVersion="0" ma:contentTypeDescription="PBCDocument Content Type is used for maintaing PBC documents and uploading client documents." ma:contentTypeScope="" ma:versionID="d3a0c50cb2391cc8755c2330b9e68e61">
  <xsd:schema xmlns:xsd="http://www.w3.org/2001/XMLSchema" xmlns:xs="http://www.w3.org/2001/XMLSchema" xmlns:p="http://schemas.microsoft.com/office/2006/metadata/properties" xmlns:ns2="2A5E164A-2D2B-44A7-B273-8F9FA06F7EB8" targetNamespace="http://schemas.microsoft.com/office/2006/metadata/properties" ma:root="true" ma:fieldsID="469b9df85147927ae387fa43ca7a3ca5" ns2:_="">
    <xsd:import namespace="2A5E164A-2D2B-44A7-B273-8F9FA06F7EB8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E164A-2D2B-44A7-B273-8F9FA06F7EB8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88BBB-EAB3-4073-A1C3-E53A8CEA7BEC}">
  <ds:schemaRefs>
    <ds:schemaRef ds:uri="http://schemas.microsoft.com/office/2006/metadata/properties"/>
    <ds:schemaRef ds:uri="http://schemas.microsoft.com/office/infopath/2007/PartnerControls"/>
    <ds:schemaRef ds:uri="2A5E164A-2D2B-44A7-B273-8F9FA06F7EB8"/>
  </ds:schemaRefs>
</ds:datastoreItem>
</file>

<file path=customXml/itemProps2.xml><?xml version="1.0" encoding="utf-8"?>
<ds:datastoreItem xmlns:ds="http://schemas.openxmlformats.org/officeDocument/2006/customXml" ds:itemID="{1C0E9BB8-6FFC-4B48-B04F-B83B84F640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A89417-971F-47FE-94C1-815E3DF15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E164A-2D2B-44A7-B273-8F9FA06F7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082B4-F3C7-4F8C-BA53-BF54ED4E54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JSP</vt:lpstr>
    </vt:vector>
  </TitlesOfParts>
  <Company>KPMG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JSP</dc:title>
  <dc:creator>tadsong_h22</dc:creator>
  <cp:lastModifiedBy>Somjai, Nigonyanont</cp:lastModifiedBy>
  <cp:revision>2</cp:revision>
  <cp:lastPrinted>2021-08-10T05:24:00Z</cp:lastPrinted>
  <dcterms:created xsi:type="dcterms:W3CDTF">2021-11-09T14:25:00Z</dcterms:created>
  <dcterms:modified xsi:type="dcterms:W3CDTF">2021-11-09T14:25:00Z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0x010100316F22CA15254FD88A9A38B06C35BF8000EA207B7F7D6D5C42BB2C29732758CAE1</vt:lpwstr>
  </property>
  <property fmtid="{D5CDD505-2E9C-101B-9397-08002B2CF9AE}" pid="3" name="PBCListName">
    <vt:lpwstr>Q3</vt:lpwstr>
  </property>
</Properties>
</file>