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68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70"/>
        <w:gridCol w:w="8190"/>
      </w:tblGrid>
      <w:tr w:rsidR="00A1742E" w:rsidRPr="00DA3D91" w14:paraId="7E72BB16" w14:textId="77777777" w:rsidTr="009451FE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AF0DC89" w14:textId="77777777" w:rsidR="00A1742E" w:rsidRPr="00DA3D91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3D91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492AD7" w14:textId="77777777" w:rsidR="00A1742E" w:rsidRPr="00DA3D91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90" w:type="dxa"/>
            <w:tcBorders>
              <w:top w:val="nil"/>
              <w:left w:val="nil"/>
              <w:bottom w:val="nil"/>
              <w:right w:val="nil"/>
            </w:tcBorders>
          </w:tcPr>
          <w:p w14:paraId="72FD6759" w14:textId="77777777" w:rsidR="00A1742E" w:rsidRPr="00DA3D91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3D91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A1742E" w:rsidRPr="00DA3D91" w14:paraId="0D0CCEE9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28041A4" w14:textId="77777777" w:rsidR="00A1742E" w:rsidRPr="00DA3D91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D62F3CA" w14:textId="77777777" w:rsidR="00A1742E" w:rsidRPr="00DA3D91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190" w:type="dxa"/>
          </w:tcPr>
          <w:p w14:paraId="382F639A" w14:textId="77777777" w:rsidR="00A1742E" w:rsidRPr="00DA3D91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A1742E" w:rsidRPr="00DA3D91" w14:paraId="3E124E0D" w14:textId="77777777" w:rsidTr="007B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  <w:shd w:val="clear" w:color="auto" w:fill="auto"/>
          </w:tcPr>
          <w:p w14:paraId="3F6A6A74" w14:textId="77777777" w:rsidR="00A1742E" w:rsidRPr="007F6623" w:rsidRDefault="00F44102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662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082CB9D" w14:textId="77777777" w:rsidR="00A1742E" w:rsidRPr="007F6623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  <w:shd w:val="clear" w:color="auto" w:fill="auto"/>
          </w:tcPr>
          <w:p w14:paraId="64CA4051" w14:textId="77777777" w:rsidR="00A1742E" w:rsidRPr="007F6623" w:rsidRDefault="003943D9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662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A1742E" w:rsidRPr="007F662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A1742E" w:rsidRPr="00DA3D91" w14:paraId="1B1B21DF" w14:textId="77777777" w:rsidTr="007B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  <w:shd w:val="clear" w:color="auto" w:fill="auto"/>
          </w:tcPr>
          <w:p w14:paraId="5F490E68" w14:textId="77777777" w:rsidR="00A1742E" w:rsidRPr="007F6623" w:rsidRDefault="00AC1883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662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0BA82C7" w14:textId="77777777" w:rsidR="00A1742E" w:rsidRPr="007F6623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  <w:shd w:val="clear" w:color="auto" w:fill="auto"/>
          </w:tcPr>
          <w:p w14:paraId="5E37BB59" w14:textId="23FC3A40" w:rsidR="00A1742E" w:rsidRPr="007F6623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662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822455" w:rsidRPr="007F662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4B3CE7" w:rsidRPr="00DA3D91" w14:paraId="35249EC6" w14:textId="77777777" w:rsidTr="007B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  <w:shd w:val="clear" w:color="auto" w:fill="auto"/>
          </w:tcPr>
          <w:p w14:paraId="7AEF27FF" w14:textId="77777777" w:rsidR="004B3CE7" w:rsidRPr="007F6623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662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3DE667C" w14:textId="77777777" w:rsidR="004B3CE7" w:rsidRPr="007F6623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  <w:shd w:val="clear" w:color="auto" w:fill="auto"/>
          </w:tcPr>
          <w:p w14:paraId="460E7ED6" w14:textId="226598D7" w:rsidR="004B3CE7" w:rsidRPr="007F6623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662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B3CE7" w:rsidRPr="00DA3D91" w14:paraId="3C2912CD" w14:textId="77777777" w:rsidTr="007B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  <w:shd w:val="clear" w:color="auto" w:fill="auto"/>
          </w:tcPr>
          <w:p w14:paraId="58EBF343" w14:textId="77777777" w:rsidR="004B3CE7" w:rsidRPr="007F6623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662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EE0294E" w14:textId="77777777" w:rsidR="004B3CE7" w:rsidRPr="007F6623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  <w:shd w:val="clear" w:color="auto" w:fill="auto"/>
          </w:tcPr>
          <w:p w14:paraId="289D789E" w14:textId="0A78F5E8" w:rsidR="004B3CE7" w:rsidRPr="007F6623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662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4B3CE7" w:rsidRPr="00DA3D91" w14:paraId="321053F6" w14:textId="77777777" w:rsidTr="007B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  <w:shd w:val="clear" w:color="auto" w:fill="auto"/>
          </w:tcPr>
          <w:p w14:paraId="2363BC5C" w14:textId="3E852D35" w:rsidR="004B3CE7" w:rsidRPr="007F6623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662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43DCB4C" w14:textId="77777777" w:rsidR="004B3CE7" w:rsidRPr="007F6623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  <w:shd w:val="clear" w:color="auto" w:fill="auto"/>
          </w:tcPr>
          <w:p w14:paraId="11ACED17" w14:textId="0734256C" w:rsidR="004B3CE7" w:rsidRPr="007F6623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662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4B3CE7" w:rsidRPr="00DA3D91" w14:paraId="47B86699" w14:textId="77777777" w:rsidTr="007B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  <w:shd w:val="clear" w:color="auto" w:fill="auto"/>
          </w:tcPr>
          <w:p w14:paraId="0561B8C0" w14:textId="047253EB" w:rsidR="004B3CE7" w:rsidRPr="007F6623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662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0F94AEF" w14:textId="77777777" w:rsidR="004B3CE7" w:rsidRPr="007F6623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  <w:shd w:val="clear" w:color="auto" w:fill="auto"/>
          </w:tcPr>
          <w:p w14:paraId="46BC7A9B" w14:textId="7EE1D0E4" w:rsidR="004B3CE7" w:rsidRPr="007F6623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662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4B3CE7" w:rsidRPr="00DA3D91" w14:paraId="5AE56FE1" w14:textId="77777777" w:rsidTr="007B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  <w:shd w:val="clear" w:color="auto" w:fill="auto"/>
          </w:tcPr>
          <w:p w14:paraId="6B5DF9F9" w14:textId="2D83194E" w:rsidR="004B3CE7" w:rsidRPr="007F6623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662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F4BA8AA" w14:textId="77777777" w:rsidR="004B3CE7" w:rsidRPr="007F6623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  <w:shd w:val="clear" w:color="auto" w:fill="auto"/>
          </w:tcPr>
          <w:p w14:paraId="6492481D" w14:textId="019CF197" w:rsidR="004B3CE7" w:rsidRPr="007F6623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662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4B3CE7" w:rsidRPr="00DA3D91" w14:paraId="61DBCC6F" w14:textId="77777777" w:rsidTr="007B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  <w:shd w:val="clear" w:color="auto" w:fill="auto"/>
          </w:tcPr>
          <w:p w14:paraId="4A55CC45" w14:textId="196E99DC" w:rsidR="004B3CE7" w:rsidRPr="007F6623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662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88A4809" w14:textId="77777777" w:rsidR="004B3CE7" w:rsidRPr="007F6623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  <w:shd w:val="clear" w:color="auto" w:fill="auto"/>
          </w:tcPr>
          <w:p w14:paraId="4BFA715D" w14:textId="06763C18" w:rsidR="004B3CE7" w:rsidRPr="007F6623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662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4B3CE7" w:rsidRPr="00DA3D91" w14:paraId="16B67D24" w14:textId="77777777" w:rsidTr="007B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  <w:shd w:val="clear" w:color="auto" w:fill="auto"/>
          </w:tcPr>
          <w:p w14:paraId="483E9B63" w14:textId="43113C34" w:rsidR="004B3CE7" w:rsidRPr="007F6623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662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4DBEF5F" w14:textId="77777777" w:rsidR="004B3CE7" w:rsidRPr="007F6623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  <w:shd w:val="clear" w:color="auto" w:fill="auto"/>
          </w:tcPr>
          <w:p w14:paraId="247AD127" w14:textId="1E21A35F" w:rsidR="004B3CE7" w:rsidRPr="007F6623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662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4B3CE7" w:rsidRPr="00DA3D91" w14:paraId="5C540829" w14:textId="77777777" w:rsidTr="007B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  <w:shd w:val="clear" w:color="auto" w:fill="auto"/>
          </w:tcPr>
          <w:p w14:paraId="5A878BC6" w14:textId="073F61F9" w:rsidR="004B3CE7" w:rsidRPr="007F6623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662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1D0A0BE4" w14:textId="77777777" w:rsidR="004B3CE7" w:rsidRPr="007F6623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  <w:shd w:val="clear" w:color="auto" w:fill="auto"/>
          </w:tcPr>
          <w:p w14:paraId="2576DEF4" w14:textId="101873DC" w:rsidR="004B3CE7" w:rsidRPr="007F6623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662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Pr="007F662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4B3CE7" w:rsidRPr="00DA3D91" w14:paraId="26AD235E" w14:textId="77777777" w:rsidTr="007B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  <w:shd w:val="clear" w:color="auto" w:fill="auto"/>
          </w:tcPr>
          <w:p w14:paraId="1D0FCA89" w14:textId="259E4116" w:rsidR="004B3CE7" w:rsidRPr="007F6623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662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01D9B11B" w14:textId="77777777" w:rsidR="004B3CE7" w:rsidRPr="007F6623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  <w:shd w:val="clear" w:color="auto" w:fill="auto"/>
          </w:tcPr>
          <w:p w14:paraId="176C094A" w14:textId="274E6941" w:rsidR="004B3CE7" w:rsidRPr="007F6623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662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4B3CE7" w:rsidRPr="00DA3D91" w14:paraId="3E7BFAD7" w14:textId="77777777" w:rsidTr="007B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  <w:shd w:val="clear" w:color="auto" w:fill="auto"/>
          </w:tcPr>
          <w:p w14:paraId="5B3AE2C0" w14:textId="2EE3CF4F" w:rsidR="004B3CE7" w:rsidRPr="007F6623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662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7D19BE28" w14:textId="77777777" w:rsidR="004B3CE7" w:rsidRPr="007F6623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  <w:shd w:val="clear" w:color="auto" w:fill="auto"/>
          </w:tcPr>
          <w:p w14:paraId="5FA0FFA3" w14:textId="5E467FB3" w:rsidR="004B3CE7" w:rsidRPr="007F6623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662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4B3CE7" w:rsidRPr="00DA3D91" w14:paraId="75FC2542" w14:textId="77777777" w:rsidTr="007B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  <w:shd w:val="clear" w:color="auto" w:fill="auto"/>
          </w:tcPr>
          <w:p w14:paraId="5E5F17E7" w14:textId="7494D8AC" w:rsidR="004B3CE7" w:rsidRPr="007F6623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662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0124D575" w14:textId="77777777" w:rsidR="004B3CE7" w:rsidRPr="007F6623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  <w:shd w:val="clear" w:color="auto" w:fill="auto"/>
          </w:tcPr>
          <w:p w14:paraId="7D1DA97D" w14:textId="2E8CC5B3" w:rsidR="004B3CE7" w:rsidRPr="007F6623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662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B3CE7" w:rsidRPr="00DA3D91" w14:paraId="1F15D2CB" w14:textId="77777777" w:rsidTr="007B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  <w:shd w:val="clear" w:color="auto" w:fill="auto"/>
          </w:tcPr>
          <w:p w14:paraId="04ECCB8F" w14:textId="0D49298F" w:rsidR="004B3CE7" w:rsidRPr="007F6623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662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0B49CDB2" w14:textId="77777777" w:rsidR="004B3CE7" w:rsidRPr="007F6623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  <w:shd w:val="clear" w:color="auto" w:fill="auto"/>
          </w:tcPr>
          <w:p w14:paraId="2964E79A" w14:textId="50FA809D" w:rsidR="004B3CE7" w:rsidRPr="007F6623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662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B3CE7" w:rsidRPr="00DA3D91" w14:paraId="0D6239F1" w14:textId="77777777" w:rsidTr="007B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  <w:shd w:val="clear" w:color="auto" w:fill="auto"/>
          </w:tcPr>
          <w:p w14:paraId="173810C4" w14:textId="4ACC1C27" w:rsidR="004B3CE7" w:rsidRPr="007F6623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662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5CE7F58F" w14:textId="77777777" w:rsidR="004B3CE7" w:rsidRPr="007F6623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  <w:shd w:val="clear" w:color="auto" w:fill="auto"/>
          </w:tcPr>
          <w:p w14:paraId="49C45E4B" w14:textId="632FBEE8" w:rsidR="004B3CE7" w:rsidRPr="007F6623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662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4B3CE7" w:rsidRPr="00DA3D91" w14:paraId="17C563D8" w14:textId="77777777" w:rsidTr="007B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  <w:shd w:val="clear" w:color="auto" w:fill="auto"/>
          </w:tcPr>
          <w:p w14:paraId="4BABAB7A" w14:textId="1360EFC5" w:rsidR="004B3CE7" w:rsidRPr="007F6623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662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13DE32ED" w14:textId="77777777" w:rsidR="004B3CE7" w:rsidRPr="007F6623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  <w:shd w:val="clear" w:color="auto" w:fill="auto"/>
          </w:tcPr>
          <w:p w14:paraId="4E546C23" w14:textId="71BEA676" w:rsidR="004B3CE7" w:rsidRPr="007F6623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662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4B3CE7" w:rsidRPr="00DA3D91" w14:paraId="018DC2E2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1725A92" w14:textId="3797C736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097784" w14:textId="77777777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453AF31F" w14:textId="0A1DE2F0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B3CE7" w:rsidRPr="00911419" w14:paraId="14BB1F47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67A0AAE" w14:textId="3A5F88A2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87FFF" w14:textId="77777777" w:rsidR="004B3CE7" w:rsidRPr="00DA3D91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1252FCDB" w14:textId="54C23B08" w:rsidR="004B3CE7" w:rsidRPr="00911419" w:rsidRDefault="004B3CE7" w:rsidP="004B3C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822455" w:rsidRPr="00A56FD9" w14:paraId="2E6BDC7B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9AB965F" w14:textId="787B0A5B" w:rsidR="00822455" w:rsidRPr="00911419" w:rsidRDefault="00822455" w:rsidP="0082245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B4A176" w14:textId="77777777" w:rsidR="00822455" w:rsidRPr="00911419" w:rsidRDefault="00822455" w:rsidP="0082245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0AA31BBD" w14:textId="2B63839A" w:rsidR="00822455" w:rsidRPr="00911419" w:rsidRDefault="00822455" w:rsidP="0082245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822455" w:rsidRPr="00A56FD9" w14:paraId="7093B74D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008" w:type="dxa"/>
          </w:tcPr>
          <w:p w14:paraId="7AF624B6" w14:textId="77777777" w:rsidR="00822455" w:rsidRPr="00A56FD9" w:rsidRDefault="00822455" w:rsidP="0082245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EB45A3" w14:textId="77777777" w:rsidR="00822455" w:rsidRPr="00A56FD9" w:rsidRDefault="00822455" w:rsidP="0082245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0FDB713C" w14:textId="77777777" w:rsidR="00822455" w:rsidRPr="00767AEE" w:rsidRDefault="00822455" w:rsidP="0082245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22455" w:rsidRPr="00A56FD9" w14:paraId="7C1BDC4A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008" w:type="dxa"/>
          </w:tcPr>
          <w:p w14:paraId="6DEC0120" w14:textId="77777777" w:rsidR="00822455" w:rsidRPr="00A56FD9" w:rsidRDefault="00822455" w:rsidP="0082245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F42815" w14:textId="77777777" w:rsidR="00822455" w:rsidRPr="00A56FD9" w:rsidRDefault="00822455" w:rsidP="0082245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5EB2600E" w14:textId="77777777" w:rsidR="00822455" w:rsidRPr="00A56FD9" w:rsidRDefault="00822455" w:rsidP="0082245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22455" w:rsidRPr="00A56FD9" w14:paraId="5BD87033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3DEEF9A" w14:textId="77777777" w:rsidR="00822455" w:rsidRPr="00A56FD9" w:rsidRDefault="00822455" w:rsidP="0082245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9AD65E" w14:textId="77777777" w:rsidR="00822455" w:rsidRPr="00A56FD9" w:rsidRDefault="00822455" w:rsidP="0082245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11E8B73" w14:textId="77777777" w:rsidR="00822455" w:rsidRPr="00A56FD9" w:rsidRDefault="00822455" w:rsidP="0082245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F2AF557" w14:textId="77777777" w:rsidR="003A5057" w:rsidRPr="005B3AB9" w:rsidRDefault="00E6228A" w:rsidP="003A5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151A9">
        <w:rPr>
          <w:rFonts w:asciiTheme="majorBidi" w:hAnsiTheme="majorBidi" w:cstheme="majorBidi"/>
          <w:sz w:val="32"/>
          <w:szCs w:val="32"/>
          <w:cs/>
        </w:rPr>
        <w:br w:type="page"/>
      </w:r>
      <w:r w:rsidR="003A5057" w:rsidRPr="005B3AB9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E12D32C" w14:textId="77777777" w:rsidR="003A5057" w:rsidRPr="005B3AB9" w:rsidRDefault="003A5057" w:rsidP="003A5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33C28EE" w14:textId="4F4B6BA7" w:rsidR="003A5057" w:rsidRPr="005B3AB9" w:rsidRDefault="003A5057" w:rsidP="003A5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B3AB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9A7A43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822455" w:rsidRPr="009A7A43">
        <w:rPr>
          <w:rFonts w:asciiTheme="majorBidi" w:hAnsiTheme="majorBidi" w:cstheme="majorBidi"/>
          <w:sz w:val="30"/>
          <w:szCs w:val="30"/>
        </w:rPr>
        <w:t xml:space="preserve"> </w:t>
      </w:r>
      <w:r w:rsidR="00CC69CC">
        <w:rPr>
          <w:rFonts w:asciiTheme="majorBidi" w:hAnsiTheme="majorBidi" w:cstheme="majorBidi"/>
          <w:sz w:val="30"/>
          <w:szCs w:val="30"/>
        </w:rPr>
        <w:t xml:space="preserve">10 </w:t>
      </w:r>
      <w:r w:rsidR="007B0654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822455" w:rsidRPr="008E073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E073A">
        <w:rPr>
          <w:rFonts w:asciiTheme="majorBidi" w:hAnsiTheme="majorBidi" w:cstheme="majorBidi"/>
          <w:sz w:val="30"/>
          <w:szCs w:val="30"/>
        </w:rPr>
        <w:t>256</w:t>
      </w:r>
      <w:r w:rsidR="004B3CE7">
        <w:rPr>
          <w:rFonts w:asciiTheme="majorBidi" w:hAnsiTheme="majorBidi" w:cstheme="majorBidi"/>
          <w:sz w:val="30"/>
          <w:szCs w:val="30"/>
        </w:rPr>
        <w:t>4</w:t>
      </w:r>
    </w:p>
    <w:p w14:paraId="5D585882" w14:textId="09A5F815" w:rsidR="00200B9A" w:rsidRPr="00DD66D7" w:rsidRDefault="00200B9A" w:rsidP="003A5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21484E91" w14:textId="77777777" w:rsidR="00A1742E" w:rsidRPr="00A56FD9" w:rsidRDefault="00AC1883" w:rsidP="00F23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56FD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A1742E" w:rsidRPr="00A56FD9">
        <w:rPr>
          <w:rFonts w:asciiTheme="majorBidi" w:hAnsiTheme="majorBidi" w:cstheme="majorBidi"/>
          <w:b/>
          <w:bCs/>
          <w:sz w:val="30"/>
          <w:szCs w:val="30"/>
        </w:rPr>
        <w:tab/>
      </w:r>
      <w:r w:rsidR="003943D9" w:rsidRPr="00A56FD9">
        <w:rPr>
          <w:rFonts w:asciiTheme="majorBidi" w:hAnsiTheme="majorBidi" w:cstheme="majorBidi"/>
          <w:b/>
          <w:bCs/>
          <w:sz w:val="30"/>
          <w:szCs w:val="30"/>
          <w:cs/>
        </w:rPr>
        <w:t>ข้อมูล</w:t>
      </w:r>
      <w:r w:rsidR="00A1742E" w:rsidRPr="00A56FD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ทั่วไป</w:t>
      </w:r>
    </w:p>
    <w:p w14:paraId="6DFAD442" w14:textId="77777777" w:rsidR="00A1742E" w:rsidRPr="00DD66D7" w:rsidRDefault="00A1742E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09E9C7A5" w14:textId="72BC3527" w:rsidR="00630430" w:rsidRPr="00A56FD9" w:rsidRDefault="00664F03" w:rsidP="00A80E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56FD9">
        <w:rPr>
          <w:rFonts w:asciiTheme="majorBidi" w:hAnsiTheme="majorBidi" w:cstheme="majorBidi"/>
          <w:sz w:val="30"/>
          <w:szCs w:val="30"/>
          <w:cs/>
          <w:lang w:val="th-TH"/>
        </w:rPr>
        <w:t>บริษัทดำเนินธุรกิจ</w:t>
      </w:r>
      <w:r w:rsidR="00241914" w:rsidRPr="00A56FD9">
        <w:rPr>
          <w:rFonts w:asciiTheme="majorBidi" w:hAnsiTheme="majorBidi" w:cstheme="majorBidi"/>
          <w:sz w:val="30"/>
          <w:szCs w:val="30"/>
          <w:cs/>
          <w:lang w:val="th-TH"/>
        </w:rPr>
        <w:t>หลักเกี่ยวกับการ</w:t>
      </w:r>
      <w:r w:rsidR="0033531F" w:rsidRPr="00A56FD9">
        <w:rPr>
          <w:rFonts w:asciiTheme="majorBidi" w:hAnsiTheme="majorBidi" w:cstheme="majorBidi"/>
          <w:sz w:val="30"/>
          <w:szCs w:val="30"/>
          <w:cs/>
        </w:rPr>
        <w:t>ผลิต</w:t>
      </w:r>
      <w:r w:rsidR="00DD66D7">
        <w:rPr>
          <w:rFonts w:asciiTheme="majorBidi" w:hAnsiTheme="majorBidi" w:cstheme="majorBidi" w:hint="cs"/>
          <w:sz w:val="30"/>
          <w:szCs w:val="30"/>
          <w:cs/>
        </w:rPr>
        <w:t>และจำหน่าย</w:t>
      </w:r>
      <w:r w:rsidR="00630430">
        <w:rPr>
          <w:rFonts w:asciiTheme="majorBidi" w:hAnsiTheme="majorBidi" w:cstheme="majorBidi" w:hint="cs"/>
          <w:sz w:val="30"/>
          <w:szCs w:val="30"/>
          <w:cs/>
        </w:rPr>
        <w:t>เวช</w:t>
      </w:r>
      <w:r w:rsidR="0033531F" w:rsidRPr="00A56FD9">
        <w:rPr>
          <w:rFonts w:asciiTheme="majorBidi" w:hAnsiTheme="majorBidi" w:cstheme="majorBidi"/>
          <w:sz w:val="30"/>
          <w:szCs w:val="30"/>
          <w:cs/>
        </w:rPr>
        <w:t>ภัณฑ์ที่ใช้รักษาโรค</w:t>
      </w:r>
      <w:r w:rsidR="00A80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30430">
        <w:rPr>
          <w:rFonts w:asciiTheme="majorBidi" w:hAnsiTheme="majorBidi" w:cstheme="majorBidi" w:hint="cs"/>
          <w:sz w:val="30"/>
          <w:szCs w:val="30"/>
          <w:cs/>
        </w:rPr>
        <w:t>ผลิตภัณฑ์</w:t>
      </w:r>
      <w:r w:rsidR="00C55202">
        <w:rPr>
          <w:rFonts w:asciiTheme="majorBidi" w:hAnsiTheme="majorBidi" w:cstheme="majorBidi" w:hint="cs"/>
          <w:sz w:val="30"/>
          <w:szCs w:val="30"/>
          <w:cs/>
        </w:rPr>
        <w:t>เสริม</w:t>
      </w:r>
      <w:r w:rsidR="002F0A65">
        <w:rPr>
          <w:rFonts w:asciiTheme="majorBidi" w:hAnsiTheme="majorBidi" w:cstheme="majorBidi" w:hint="cs"/>
          <w:sz w:val="30"/>
          <w:szCs w:val="30"/>
          <w:cs/>
        </w:rPr>
        <w:t>อาหาร</w:t>
      </w:r>
      <w:r w:rsidR="00DD66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3043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A80E1D">
        <w:rPr>
          <w:rFonts w:asciiTheme="majorBidi" w:hAnsiTheme="majorBidi" w:cstheme="majorBidi" w:hint="cs"/>
          <w:sz w:val="30"/>
          <w:szCs w:val="30"/>
          <w:cs/>
        </w:rPr>
        <w:t>ผ</w:t>
      </w:r>
      <w:r w:rsidR="00630430">
        <w:rPr>
          <w:rFonts w:asciiTheme="majorBidi" w:hAnsiTheme="majorBidi" w:cstheme="majorBidi" w:hint="cs"/>
          <w:sz w:val="30"/>
          <w:szCs w:val="30"/>
          <w:cs/>
        </w:rPr>
        <w:t>ลิตภัณฑ์</w:t>
      </w:r>
      <w:r w:rsidR="002F0A65">
        <w:rPr>
          <w:rFonts w:asciiTheme="majorBidi" w:hAnsiTheme="majorBidi" w:cstheme="majorBidi" w:hint="cs"/>
          <w:sz w:val="30"/>
          <w:szCs w:val="30"/>
          <w:cs/>
        </w:rPr>
        <w:t>ยาแผนโบราณ</w:t>
      </w:r>
    </w:p>
    <w:p w14:paraId="56A5D301" w14:textId="77777777" w:rsidR="00213BB6" w:rsidRDefault="00213BB6" w:rsidP="000A6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5D5369F3" w14:textId="65DE2F74" w:rsidR="00A1742E" w:rsidRDefault="00F44102" w:rsidP="00F23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B04F6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A1742E" w:rsidRPr="00FB04F6">
        <w:rPr>
          <w:rFonts w:asciiTheme="majorBidi" w:hAnsiTheme="majorBidi" w:cstheme="majorBidi"/>
          <w:b/>
          <w:bCs/>
          <w:sz w:val="30"/>
          <w:szCs w:val="30"/>
          <w:cs/>
        </w:rPr>
        <w:tab/>
        <w:t>เกณฑ์การจัดทำงบการเงิน</w:t>
      </w:r>
      <w:r w:rsidR="00D16E22">
        <w:rPr>
          <w:rFonts w:asciiTheme="majorBidi" w:hAnsiTheme="majorBidi" w:cstheme="majorBidi" w:hint="cs"/>
          <w:b/>
          <w:bCs/>
          <w:sz w:val="30"/>
          <w:szCs w:val="30"/>
          <w:cs/>
        </w:rPr>
        <w:t>ระหว่างกาล</w:t>
      </w:r>
    </w:p>
    <w:p w14:paraId="17CF6829" w14:textId="77777777" w:rsidR="00A80CE6" w:rsidRDefault="00A80CE6" w:rsidP="00F23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36F629D" w14:textId="77777777" w:rsidR="00A80CE6" w:rsidRPr="00FB04F6" w:rsidRDefault="00A80CE6" w:rsidP="00A80CE6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B04F6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641479AC" w14:textId="77777777" w:rsidR="00A92F34" w:rsidRPr="00FB04F6" w:rsidRDefault="00A92F34" w:rsidP="00A92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5C0B543" w14:textId="3988B525" w:rsidR="009F3FAC" w:rsidRDefault="0055497F" w:rsidP="00007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55497F">
        <w:rPr>
          <w:rFonts w:asciiTheme="majorBidi" w:hAnsi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822455">
        <w:rPr>
          <w:rFonts w:asciiTheme="majorBidi" w:hAnsiTheme="majorBidi" w:hint="cs"/>
          <w:sz w:val="30"/>
          <w:szCs w:val="30"/>
          <w:cs/>
        </w:rPr>
        <w:t xml:space="preserve">   </w:t>
      </w:r>
      <w:r w:rsidRPr="0055497F">
        <w:rPr>
          <w:rFonts w:asciiTheme="majorBidi" w:hAnsiTheme="majorBidi"/>
          <w:sz w:val="30"/>
          <w:szCs w:val="30"/>
          <w:cs/>
        </w:rPr>
        <w:t xml:space="preserve">ฉบับที่ </w:t>
      </w:r>
      <w:r>
        <w:rPr>
          <w:rFonts w:asciiTheme="majorBidi" w:hAnsiTheme="majorBidi"/>
          <w:sz w:val="30"/>
          <w:szCs w:val="30"/>
        </w:rPr>
        <w:t>34</w:t>
      </w:r>
      <w:r w:rsidRPr="0055497F">
        <w:rPr>
          <w:rFonts w:asciiTheme="majorBidi" w:hAnsiTheme="majorBidi"/>
          <w:sz w:val="30"/>
          <w:szCs w:val="30"/>
          <w:cs/>
        </w:rPr>
        <w:t xml:space="preserve"> เรื่อง </w:t>
      </w:r>
      <w:r w:rsidRPr="0055497F">
        <w:rPr>
          <w:rFonts w:asciiTheme="majorBidi" w:hAnsi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5497F">
        <w:rPr>
          <w:rFonts w:asciiTheme="majorBidi" w:hAnsi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="0000704E">
        <w:rPr>
          <w:rFonts w:asciiTheme="majorBidi" w:hAnsiTheme="majorBidi" w:cstheme="majorBidi" w:hint="cs"/>
          <w:sz w:val="30"/>
          <w:szCs w:val="30"/>
          <w:cs/>
        </w:rPr>
        <w:t>โดยงบการเงินระหว่างกาลนี้</w:t>
      </w:r>
      <w:r w:rsidRPr="0055497F">
        <w:rPr>
          <w:rFonts w:asciiTheme="majorBidi" w:hAnsiTheme="majorBidi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</w:t>
      </w:r>
      <w:r>
        <w:rPr>
          <w:rFonts w:asciiTheme="majorBidi" w:hAnsiTheme="majorBidi"/>
          <w:sz w:val="30"/>
          <w:szCs w:val="30"/>
        </w:rPr>
        <w:t xml:space="preserve"> </w:t>
      </w:r>
      <w:r w:rsidRPr="0055497F">
        <w:rPr>
          <w:rFonts w:asciiTheme="majorBidi" w:hAnsiTheme="majorBidi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 w:rsidR="0000704E">
        <w:rPr>
          <w:rFonts w:asciiTheme="majorBidi" w:hAnsiTheme="majorBidi" w:hint="cs"/>
          <w:sz w:val="30"/>
          <w:szCs w:val="30"/>
          <w:cs/>
        </w:rPr>
        <w:t>ในงบการเงินประจำปี</w:t>
      </w:r>
      <w:r w:rsidRPr="0055497F">
        <w:rPr>
          <w:rFonts w:asciiTheme="majorBidi" w:hAnsi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>
        <w:rPr>
          <w:rFonts w:asciiTheme="majorBidi" w:hAnsiTheme="majorBidi"/>
          <w:sz w:val="30"/>
          <w:szCs w:val="30"/>
        </w:rPr>
        <w:t>31</w:t>
      </w:r>
      <w:r w:rsidRPr="0055497F">
        <w:rPr>
          <w:rFonts w:asciiTheme="majorBidi" w:hAnsiTheme="majorBidi"/>
          <w:sz w:val="30"/>
          <w:szCs w:val="30"/>
          <w:cs/>
        </w:rPr>
        <w:t xml:space="preserve"> ธันวาคม </w:t>
      </w:r>
      <w:r>
        <w:rPr>
          <w:rFonts w:asciiTheme="majorBidi" w:hAnsiTheme="majorBidi"/>
          <w:sz w:val="30"/>
          <w:szCs w:val="30"/>
        </w:rPr>
        <w:t>256</w:t>
      </w:r>
      <w:r w:rsidR="002F0A65">
        <w:rPr>
          <w:rFonts w:asciiTheme="majorBidi" w:hAnsiTheme="majorBidi"/>
          <w:sz w:val="30"/>
          <w:szCs w:val="30"/>
        </w:rPr>
        <w:t>3</w:t>
      </w:r>
      <w:r w:rsidRPr="0055497F">
        <w:rPr>
          <w:rFonts w:asciiTheme="majorBidi" w:hAnsiTheme="majorBidi"/>
          <w:sz w:val="30"/>
          <w:szCs w:val="30"/>
          <w:cs/>
        </w:rPr>
        <w:t xml:space="preserve"> </w:t>
      </w:r>
    </w:p>
    <w:p w14:paraId="4C9A23CF" w14:textId="505C8E18" w:rsidR="00A80CE6" w:rsidRDefault="00A80CE6" w:rsidP="00007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399E451" w14:textId="77777777" w:rsidR="00A80CE6" w:rsidRPr="001B1E30" w:rsidRDefault="00A80CE6" w:rsidP="00A80CE6">
      <w:pPr>
        <w:pStyle w:val="ListParagraph"/>
        <w:numPr>
          <w:ilvl w:val="0"/>
          <w:numId w:val="18"/>
        </w:numPr>
        <w:spacing w:after="0" w:line="240" w:lineRule="atLeast"/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การใช้วิจารณญาณ และการประมาณการ</w:t>
      </w:r>
    </w:p>
    <w:p w14:paraId="559D1A10" w14:textId="06FDBCF8" w:rsidR="009B4086" w:rsidRDefault="009B4086" w:rsidP="00007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F4731D0" w14:textId="4EDB6C88" w:rsidR="009B4086" w:rsidRDefault="009B4086" w:rsidP="009B4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9B4086">
        <w:rPr>
          <w:rFonts w:asciiTheme="majorBidi" w:hAnsi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</w:t>
      </w:r>
      <w:r w:rsidR="007E14EB">
        <w:rPr>
          <w:rFonts w:asciiTheme="majorBidi" w:hAnsiTheme="majorBidi"/>
          <w:sz w:val="30"/>
          <w:szCs w:val="30"/>
        </w:rPr>
        <w:t xml:space="preserve"> </w:t>
      </w:r>
      <w:r w:rsidRPr="009B4086">
        <w:rPr>
          <w:rFonts w:asciiTheme="majorBidi" w:hAnsiTheme="majorBidi"/>
          <w:sz w:val="30"/>
          <w:szCs w:val="30"/>
          <w:cs/>
        </w:rPr>
        <w:t xml:space="preserve">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>
        <w:rPr>
          <w:rFonts w:asciiTheme="majorBidi" w:hAnsiTheme="majorBidi"/>
          <w:sz w:val="30"/>
          <w:szCs w:val="30"/>
        </w:rPr>
        <w:t>31</w:t>
      </w:r>
      <w:r w:rsidRPr="009B4086">
        <w:rPr>
          <w:rFonts w:asciiTheme="majorBidi" w:hAnsiTheme="majorBidi"/>
          <w:sz w:val="30"/>
          <w:szCs w:val="30"/>
          <w:cs/>
        </w:rPr>
        <w:t xml:space="preserve"> ธันวาคม </w:t>
      </w:r>
      <w:r>
        <w:rPr>
          <w:rFonts w:asciiTheme="majorBidi" w:hAnsiTheme="majorBidi"/>
          <w:sz w:val="30"/>
          <w:szCs w:val="30"/>
        </w:rPr>
        <w:t>2563</w:t>
      </w:r>
    </w:p>
    <w:p w14:paraId="7C04BFCF" w14:textId="1B6DD0F8" w:rsidR="009B4086" w:rsidRDefault="009B4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EF671C4" w14:textId="2F774478" w:rsidR="00CC69CC" w:rsidRDefault="00CC6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D8A8863" w14:textId="169EFACF" w:rsidR="00CC69CC" w:rsidRDefault="00CC6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C089D8E" w14:textId="21913FEE" w:rsidR="00CC69CC" w:rsidRDefault="00CC6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C4E644D" w14:textId="466ACBD1" w:rsidR="00CC69CC" w:rsidRDefault="00CC6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A19F5B5" w14:textId="77777777" w:rsidR="00CC69CC" w:rsidRDefault="00CC6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8"/>
          <w:highlight w:val="cyan"/>
        </w:rPr>
      </w:pPr>
    </w:p>
    <w:p w14:paraId="15EF35EA" w14:textId="74F57596" w:rsidR="00B80112" w:rsidRDefault="007251D6" w:rsidP="00725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2B43CC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4F41213" w14:textId="77777777" w:rsidR="00EB6E48" w:rsidRPr="007251D6" w:rsidRDefault="00EB6E48" w:rsidP="00725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color w:val="000000"/>
          <w:sz w:val="28"/>
          <w:highlight w:val="cyan"/>
        </w:rPr>
      </w:pPr>
    </w:p>
    <w:p w14:paraId="0066F2CC" w14:textId="5C4050E4" w:rsidR="00893AB9" w:rsidRPr="005B3AB9" w:rsidRDefault="00893AB9" w:rsidP="00893AB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B3AB9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7B0654">
        <w:rPr>
          <w:rFonts w:asciiTheme="majorBidi" w:hAnsiTheme="majorBidi" w:cstheme="majorBidi" w:hint="cs"/>
          <w:sz w:val="30"/>
          <w:szCs w:val="30"/>
          <w:cs/>
        </w:rPr>
        <w:t>เก้า</w:t>
      </w:r>
      <w:r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5B3AB9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7B0654">
        <w:rPr>
          <w:rFonts w:ascii="Angsana New" w:hAnsi="Angsana New"/>
          <w:sz w:val="30"/>
          <w:szCs w:val="30"/>
          <w:cs/>
        </w:rPr>
        <w:t>กันยายน</w:t>
      </w:r>
      <w:r w:rsidRPr="005B3AB9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br w:type="textWrapping" w:clear="all"/>
      </w:r>
      <w:r w:rsidRPr="005B3AB9">
        <w:rPr>
          <w:rFonts w:asciiTheme="majorBidi" w:hAnsiTheme="majorBidi" w:cstheme="majorBidi"/>
          <w:sz w:val="30"/>
          <w:szCs w:val="30"/>
          <w:cs/>
        </w:rPr>
        <w:t xml:space="preserve">สรุปได้ดังนี้   </w:t>
      </w:r>
    </w:p>
    <w:p w14:paraId="1DEC1371" w14:textId="77777777" w:rsidR="002F69AA" w:rsidRPr="000A6AC9" w:rsidRDefault="002F69AA" w:rsidP="002F6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39"/>
        <w:gridCol w:w="358"/>
        <w:gridCol w:w="1441"/>
      </w:tblGrid>
      <w:tr w:rsidR="005E4F77" w:rsidRPr="005B3AB9" w14:paraId="16C68AEB" w14:textId="77777777" w:rsidTr="00355D12">
        <w:trPr>
          <w:tblHeader/>
        </w:trPr>
        <w:tc>
          <w:tcPr>
            <w:tcW w:w="3236" w:type="pct"/>
          </w:tcPr>
          <w:p w14:paraId="04B2A58E" w14:textId="7373DAD7" w:rsidR="005E4F77" w:rsidRPr="005B3AB9" w:rsidRDefault="005E4F77" w:rsidP="005E4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3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7B06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84" w:type="pct"/>
          </w:tcPr>
          <w:p w14:paraId="5485E159" w14:textId="3D490642" w:rsidR="005E4F77" w:rsidRPr="005B3AB9" w:rsidRDefault="005E4F77" w:rsidP="005E4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060F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95" w:type="pct"/>
          </w:tcPr>
          <w:p w14:paraId="2F22E5FB" w14:textId="77777777" w:rsidR="005E4F77" w:rsidRPr="005B3AB9" w:rsidRDefault="005E4F77" w:rsidP="005E4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68DD8F12" w14:textId="53774BA6" w:rsidR="005E4F77" w:rsidRPr="005B3AB9" w:rsidRDefault="005E4F77" w:rsidP="005E4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060F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F69AA" w:rsidRPr="005B3AB9" w14:paraId="606CBFB8" w14:textId="77777777" w:rsidTr="00355D12">
        <w:trPr>
          <w:tblHeader/>
        </w:trPr>
        <w:tc>
          <w:tcPr>
            <w:tcW w:w="3236" w:type="pct"/>
          </w:tcPr>
          <w:p w14:paraId="59CC29FE" w14:textId="77777777" w:rsidR="002F69AA" w:rsidRPr="005B3AB9" w:rsidRDefault="002F69AA" w:rsidP="005F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64" w:type="pct"/>
            <w:gridSpan w:val="3"/>
          </w:tcPr>
          <w:p w14:paraId="0873E033" w14:textId="77777777" w:rsidR="002F69AA" w:rsidRPr="005B3AB9" w:rsidRDefault="002F69AA" w:rsidP="005F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3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51D6" w:rsidRPr="005B3AB9" w14:paraId="6BF8D52A" w14:textId="77777777" w:rsidTr="00355D12">
        <w:tc>
          <w:tcPr>
            <w:tcW w:w="3236" w:type="pct"/>
          </w:tcPr>
          <w:p w14:paraId="4703E2B7" w14:textId="77777777" w:rsidR="007251D6" w:rsidRPr="005B3AB9" w:rsidRDefault="007251D6" w:rsidP="0072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3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784" w:type="pct"/>
          </w:tcPr>
          <w:p w14:paraId="7B1D5D65" w14:textId="77777777" w:rsidR="007251D6" w:rsidRPr="005B3AB9" w:rsidRDefault="007251D6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" w:type="pct"/>
          </w:tcPr>
          <w:p w14:paraId="3094E082" w14:textId="77777777" w:rsidR="007251D6" w:rsidRPr="005B3AB9" w:rsidRDefault="007251D6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5A759598" w14:textId="77777777" w:rsidR="007251D6" w:rsidRPr="005B3AB9" w:rsidRDefault="007251D6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51D6" w:rsidRPr="005B3AB9" w14:paraId="4F7831FA" w14:textId="77777777" w:rsidTr="00355D12">
        <w:tc>
          <w:tcPr>
            <w:tcW w:w="3236" w:type="pct"/>
          </w:tcPr>
          <w:p w14:paraId="2611BF32" w14:textId="2A8C17AF" w:rsidR="007251D6" w:rsidRPr="007724B7" w:rsidRDefault="007251D6" w:rsidP="0072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24B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784" w:type="pct"/>
          </w:tcPr>
          <w:p w14:paraId="11E0A01B" w14:textId="7E8B8D37" w:rsidR="007251D6" w:rsidRPr="007724B7" w:rsidRDefault="00ED3DE7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195" w:type="pct"/>
          </w:tcPr>
          <w:p w14:paraId="716AF576" w14:textId="77777777" w:rsidR="007251D6" w:rsidRPr="007724B7" w:rsidRDefault="007251D6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2F579EEA" w14:textId="74803DBD" w:rsidR="007251D6" w:rsidRPr="007724B7" w:rsidRDefault="007B0654" w:rsidP="00D80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</w:tr>
      <w:tr w:rsidR="007251D6" w:rsidRPr="005B3AB9" w14:paraId="323535DB" w14:textId="77777777" w:rsidTr="00355D12">
        <w:trPr>
          <w:tblHeader/>
        </w:trPr>
        <w:tc>
          <w:tcPr>
            <w:tcW w:w="3236" w:type="pct"/>
          </w:tcPr>
          <w:p w14:paraId="3D4388E8" w14:textId="78B47372" w:rsidR="007251D6" w:rsidRPr="005B3AB9" w:rsidRDefault="007251D6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4" w:type="pct"/>
          </w:tcPr>
          <w:p w14:paraId="62E7EFCA" w14:textId="01F6EB7B" w:rsidR="007251D6" w:rsidRPr="005B3AB9" w:rsidRDefault="007251D6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" w:type="pct"/>
          </w:tcPr>
          <w:p w14:paraId="76E70B78" w14:textId="77777777" w:rsidR="007251D6" w:rsidRPr="005B3AB9" w:rsidRDefault="007251D6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18AFFACC" w14:textId="3E5FF2EB" w:rsidR="007251D6" w:rsidRPr="005B3AB9" w:rsidRDefault="007251D6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51D6" w:rsidRPr="005B3AB9" w14:paraId="7AD74126" w14:textId="77777777" w:rsidTr="00355D12">
        <w:tc>
          <w:tcPr>
            <w:tcW w:w="3236" w:type="pct"/>
          </w:tcPr>
          <w:p w14:paraId="71F2AE6F" w14:textId="77777777" w:rsidR="007251D6" w:rsidRPr="005B3AB9" w:rsidRDefault="007251D6" w:rsidP="0072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3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84" w:type="pct"/>
          </w:tcPr>
          <w:p w14:paraId="061AC679" w14:textId="39E883EA" w:rsidR="007251D6" w:rsidRPr="005B3AB9" w:rsidRDefault="007251D6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2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" w:type="pct"/>
          </w:tcPr>
          <w:p w14:paraId="4C3CC408" w14:textId="77777777" w:rsidR="007251D6" w:rsidRPr="005B3AB9" w:rsidRDefault="007251D6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523949F6" w14:textId="77777777" w:rsidR="007251D6" w:rsidRPr="005B3AB9" w:rsidRDefault="007251D6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51D6" w:rsidRPr="005B3AB9" w14:paraId="3238DDE6" w14:textId="77777777" w:rsidTr="00355D12">
        <w:tc>
          <w:tcPr>
            <w:tcW w:w="3236" w:type="pct"/>
            <w:shd w:val="clear" w:color="auto" w:fill="auto"/>
          </w:tcPr>
          <w:p w14:paraId="2EEB4664" w14:textId="77777777" w:rsidR="007251D6" w:rsidRPr="005B3AB9" w:rsidRDefault="007251D6" w:rsidP="0072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3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784" w:type="pct"/>
          </w:tcPr>
          <w:p w14:paraId="12F84046" w14:textId="54B9A973" w:rsidR="007251D6" w:rsidRPr="005B3AB9" w:rsidRDefault="00ED3DE7" w:rsidP="00D80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2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5" w:type="pct"/>
          </w:tcPr>
          <w:p w14:paraId="58C67E04" w14:textId="77777777" w:rsidR="007251D6" w:rsidRPr="005B3AB9" w:rsidRDefault="007251D6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51DD4F52" w14:textId="5758F3E1" w:rsidR="007251D6" w:rsidRPr="005B3AB9" w:rsidRDefault="007B0654" w:rsidP="00260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left" w:pos="1062"/>
              </w:tabs>
              <w:spacing w:after="0"/>
              <w:ind w:left="-108"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7251D6" w:rsidRPr="005B3AB9" w14:paraId="4ABADF78" w14:textId="77777777" w:rsidTr="00355D12">
        <w:tc>
          <w:tcPr>
            <w:tcW w:w="3236" w:type="pct"/>
            <w:shd w:val="clear" w:color="auto" w:fill="auto"/>
          </w:tcPr>
          <w:p w14:paraId="32449CF4" w14:textId="41C84A6D" w:rsidR="007251D6" w:rsidRPr="007724B7" w:rsidRDefault="007251D6" w:rsidP="0072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24B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784" w:type="pct"/>
          </w:tcPr>
          <w:p w14:paraId="0D45FD28" w14:textId="6E2254F9" w:rsidR="007251D6" w:rsidRPr="007724B7" w:rsidRDefault="00ED3DE7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809</w:t>
            </w:r>
          </w:p>
        </w:tc>
        <w:tc>
          <w:tcPr>
            <w:tcW w:w="195" w:type="pct"/>
          </w:tcPr>
          <w:p w14:paraId="510DAA11" w14:textId="77777777" w:rsidR="007251D6" w:rsidRPr="007724B7" w:rsidRDefault="007251D6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14423368" w14:textId="39044E79" w:rsidR="007251D6" w:rsidRPr="007724B7" w:rsidRDefault="007B0654" w:rsidP="00D80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</w:tr>
      <w:tr w:rsidR="00F75742" w:rsidRPr="005B3AB9" w14:paraId="165EB8C8" w14:textId="77777777" w:rsidTr="00355D12">
        <w:tc>
          <w:tcPr>
            <w:tcW w:w="3236" w:type="pct"/>
            <w:shd w:val="clear" w:color="auto" w:fill="auto"/>
          </w:tcPr>
          <w:p w14:paraId="7522C26B" w14:textId="6E8DD471" w:rsidR="00F75742" w:rsidRPr="00ED3DE7" w:rsidRDefault="00CC69CC" w:rsidP="0072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</w:t>
            </w:r>
            <w:r w:rsidR="00F75742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ขายที่ดิน</w:t>
            </w:r>
          </w:p>
        </w:tc>
        <w:tc>
          <w:tcPr>
            <w:tcW w:w="784" w:type="pct"/>
          </w:tcPr>
          <w:p w14:paraId="51896D91" w14:textId="52DF7DFD" w:rsidR="00F75742" w:rsidRPr="005B3AB9" w:rsidRDefault="00CC69CC" w:rsidP="00ED3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D3D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20745">
              <w:rPr>
                <w:rFonts w:asciiTheme="majorBidi" w:hAnsiTheme="majorBidi" w:cstheme="majorBidi"/>
                <w:sz w:val="30"/>
                <w:szCs w:val="30"/>
              </w:rPr>
              <w:t>099</w:t>
            </w:r>
          </w:p>
        </w:tc>
        <w:tc>
          <w:tcPr>
            <w:tcW w:w="195" w:type="pct"/>
          </w:tcPr>
          <w:p w14:paraId="203D46B1" w14:textId="77777777" w:rsidR="00F75742" w:rsidRPr="005B3AB9" w:rsidRDefault="00F75742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69CDC72B" w14:textId="430158C0" w:rsidR="00F75742" w:rsidRPr="005B3AB9" w:rsidRDefault="00ED3DE7" w:rsidP="00ED3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3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51D6" w:rsidRPr="005B3AB9" w14:paraId="7532481C" w14:textId="77777777" w:rsidTr="00355D12">
        <w:tc>
          <w:tcPr>
            <w:tcW w:w="3236" w:type="pct"/>
            <w:shd w:val="clear" w:color="auto" w:fill="auto"/>
          </w:tcPr>
          <w:p w14:paraId="7E1BCB64" w14:textId="77777777" w:rsidR="007251D6" w:rsidRPr="005B3AB9" w:rsidRDefault="007251D6" w:rsidP="0072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5B3AB9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784" w:type="pct"/>
          </w:tcPr>
          <w:p w14:paraId="0B56C281" w14:textId="15910878" w:rsidR="007251D6" w:rsidRPr="005B3AB9" w:rsidRDefault="007251D6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2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" w:type="pct"/>
          </w:tcPr>
          <w:p w14:paraId="1A70760E" w14:textId="77777777" w:rsidR="007251D6" w:rsidRPr="005B3AB9" w:rsidRDefault="007251D6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676DAA7C" w14:textId="77777777" w:rsidR="007251D6" w:rsidRPr="005B3AB9" w:rsidRDefault="007251D6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51D6" w:rsidRPr="005B3AB9" w14:paraId="41D8F027" w14:textId="77777777" w:rsidTr="00355D12">
        <w:tc>
          <w:tcPr>
            <w:tcW w:w="3236" w:type="pct"/>
            <w:shd w:val="clear" w:color="auto" w:fill="FFFFFF"/>
          </w:tcPr>
          <w:p w14:paraId="25055E0C" w14:textId="77777777" w:rsidR="007251D6" w:rsidRPr="005B3AB9" w:rsidRDefault="007251D6" w:rsidP="0072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5B3AB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784" w:type="pct"/>
          </w:tcPr>
          <w:p w14:paraId="59F5C035" w14:textId="0150A8AF" w:rsidR="007251D6" w:rsidRPr="005B3AB9" w:rsidRDefault="00ED3DE7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4,295</w:t>
            </w:r>
          </w:p>
        </w:tc>
        <w:tc>
          <w:tcPr>
            <w:tcW w:w="195" w:type="pct"/>
          </w:tcPr>
          <w:p w14:paraId="43DBA6E4" w14:textId="77777777" w:rsidR="007251D6" w:rsidRPr="005B3AB9" w:rsidRDefault="007251D6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5C9E5969" w14:textId="7503ABCF" w:rsidR="007251D6" w:rsidRPr="005B3AB9" w:rsidRDefault="007B0654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3,293</w:t>
            </w:r>
          </w:p>
        </w:tc>
      </w:tr>
      <w:tr w:rsidR="007251D6" w:rsidRPr="005B3AB9" w14:paraId="569698D8" w14:textId="77777777" w:rsidTr="00355D12">
        <w:tc>
          <w:tcPr>
            <w:tcW w:w="3236" w:type="pct"/>
            <w:shd w:val="clear" w:color="auto" w:fill="FFFFFF"/>
          </w:tcPr>
          <w:p w14:paraId="3A81EE4C" w14:textId="77777777" w:rsidR="007251D6" w:rsidRPr="005B3AB9" w:rsidRDefault="007251D6" w:rsidP="0072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B3AB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259FA331" w14:textId="4E665082" w:rsidR="007251D6" w:rsidRPr="005B3AB9" w:rsidRDefault="00ED38A3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95" w:type="pct"/>
          </w:tcPr>
          <w:p w14:paraId="78445083" w14:textId="77777777" w:rsidR="007251D6" w:rsidRPr="005B3AB9" w:rsidRDefault="007251D6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</w:tcPr>
          <w:p w14:paraId="6FD196E4" w14:textId="295D9EC1" w:rsidR="007251D6" w:rsidRPr="005B3AB9" w:rsidRDefault="007B0654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7251D6" w:rsidRPr="00C7648D" w14:paraId="06C0B4FE" w14:textId="77777777" w:rsidTr="00355D12">
        <w:tc>
          <w:tcPr>
            <w:tcW w:w="3236" w:type="pct"/>
            <w:shd w:val="clear" w:color="auto" w:fill="FFFFFF"/>
          </w:tcPr>
          <w:p w14:paraId="6A728596" w14:textId="77777777" w:rsidR="007251D6" w:rsidRPr="00C7648D" w:rsidRDefault="007251D6" w:rsidP="0072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C7648D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467BB3A4" w14:textId="2592D490" w:rsidR="007251D6" w:rsidRPr="00C7648D" w:rsidRDefault="00ED38A3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4,363</w:t>
            </w:r>
          </w:p>
        </w:tc>
        <w:tc>
          <w:tcPr>
            <w:tcW w:w="195" w:type="pct"/>
          </w:tcPr>
          <w:p w14:paraId="12A786DA" w14:textId="77777777" w:rsidR="007251D6" w:rsidRPr="00C7648D" w:rsidRDefault="007251D6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double" w:sz="4" w:space="0" w:color="auto"/>
            </w:tcBorders>
          </w:tcPr>
          <w:p w14:paraId="3FED1EBB" w14:textId="70DFDA89" w:rsidR="007251D6" w:rsidRPr="00C7648D" w:rsidRDefault="007B0654" w:rsidP="00725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3,343</w:t>
            </w:r>
          </w:p>
        </w:tc>
      </w:tr>
      <w:tr w:rsidR="00AB5CD7" w:rsidRPr="005B3AB9" w14:paraId="2D3BACF2" w14:textId="77777777" w:rsidTr="00355D12">
        <w:trPr>
          <w:tblHeader/>
        </w:trPr>
        <w:tc>
          <w:tcPr>
            <w:tcW w:w="3236" w:type="pct"/>
          </w:tcPr>
          <w:p w14:paraId="2DD6F5BE" w14:textId="77777777" w:rsidR="00AB5CD7" w:rsidRPr="005B3AB9" w:rsidRDefault="00AB5CD7" w:rsidP="00937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4" w:type="pct"/>
          </w:tcPr>
          <w:p w14:paraId="2A9E445B" w14:textId="77777777" w:rsidR="00AB5CD7" w:rsidRPr="005B3AB9" w:rsidRDefault="00AB5CD7" w:rsidP="00937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" w:type="pct"/>
          </w:tcPr>
          <w:p w14:paraId="14B111BB" w14:textId="77777777" w:rsidR="00AB5CD7" w:rsidRPr="005B3AB9" w:rsidRDefault="00AB5CD7" w:rsidP="00937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6801EF06" w14:textId="77777777" w:rsidR="00AB5CD7" w:rsidRPr="005B3AB9" w:rsidRDefault="00AB5CD7" w:rsidP="00937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5CD7" w:rsidRPr="005B3AB9" w14:paraId="1077BC95" w14:textId="77777777" w:rsidTr="00355D12">
        <w:tc>
          <w:tcPr>
            <w:tcW w:w="3236" w:type="pct"/>
            <w:shd w:val="clear" w:color="auto" w:fill="FFFFFF"/>
          </w:tcPr>
          <w:p w14:paraId="4B0FF5DA" w14:textId="77777777" w:rsidR="00AB5CD7" w:rsidRPr="005B3AB9" w:rsidRDefault="00AB5CD7" w:rsidP="00A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5B3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84" w:type="pct"/>
          </w:tcPr>
          <w:p w14:paraId="3E579BC4" w14:textId="77777777" w:rsidR="00AB5CD7" w:rsidRPr="005B3AB9" w:rsidRDefault="00AB5CD7" w:rsidP="00A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" w:type="pct"/>
          </w:tcPr>
          <w:p w14:paraId="41FF7370" w14:textId="77777777" w:rsidR="00AB5CD7" w:rsidRPr="005B3AB9" w:rsidRDefault="00AB5CD7" w:rsidP="00A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7FFC633B" w14:textId="77777777" w:rsidR="00AB5CD7" w:rsidRPr="005B3AB9" w:rsidRDefault="00AB5CD7" w:rsidP="00A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05A5" w:rsidRPr="005B3AB9" w14:paraId="35114173" w14:textId="77777777" w:rsidTr="00355D12">
        <w:tc>
          <w:tcPr>
            <w:tcW w:w="3236" w:type="pct"/>
            <w:shd w:val="clear" w:color="auto" w:fill="FFFFFF"/>
          </w:tcPr>
          <w:p w14:paraId="4C8DE164" w14:textId="26FF0AF6" w:rsidR="00D805A5" w:rsidRPr="005B3AB9" w:rsidRDefault="007B0654" w:rsidP="00D80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784" w:type="pct"/>
          </w:tcPr>
          <w:p w14:paraId="7A0C86A7" w14:textId="0CF1680A" w:rsidR="00D805A5" w:rsidRPr="005B3AB9" w:rsidRDefault="00ED38A3" w:rsidP="00D80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2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5" w:type="pct"/>
          </w:tcPr>
          <w:p w14:paraId="4D969FE4" w14:textId="77777777" w:rsidR="00D805A5" w:rsidRPr="005B3AB9" w:rsidRDefault="00D805A5" w:rsidP="00D80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3" w:type="pct"/>
          </w:tcPr>
          <w:p w14:paraId="2680C4F9" w14:textId="47AFC879" w:rsidR="00D805A5" w:rsidRDefault="008060F4" w:rsidP="0035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2"/>
              </w:tabs>
              <w:spacing w:after="0"/>
              <w:ind w:left="-10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  </w:t>
            </w:r>
            <w:r w:rsidR="007B0654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</w:tr>
      <w:tr w:rsidR="00D805A5" w:rsidRPr="005B3AB9" w14:paraId="08FECEBC" w14:textId="77777777" w:rsidTr="00355D12">
        <w:tc>
          <w:tcPr>
            <w:tcW w:w="3236" w:type="pct"/>
            <w:shd w:val="clear" w:color="auto" w:fill="FFFFFF"/>
          </w:tcPr>
          <w:p w14:paraId="377AE1ED" w14:textId="3B4BC853" w:rsidR="00D805A5" w:rsidRPr="005B3AB9" w:rsidRDefault="00D805A5" w:rsidP="00D80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784" w:type="pct"/>
          </w:tcPr>
          <w:p w14:paraId="003A1B8B" w14:textId="243110CD" w:rsidR="00D805A5" w:rsidRPr="005B3AB9" w:rsidRDefault="00ED38A3" w:rsidP="00D80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2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5" w:type="pct"/>
          </w:tcPr>
          <w:p w14:paraId="503F50D4" w14:textId="77777777" w:rsidR="00D805A5" w:rsidRPr="005B3AB9" w:rsidRDefault="00D805A5" w:rsidP="00D80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3" w:type="pct"/>
          </w:tcPr>
          <w:p w14:paraId="280CAABD" w14:textId="097289D5" w:rsidR="00D805A5" w:rsidRDefault="007B0654" w:rsidP="00D80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</w:tr>
      <w:tr w:rsidR="00D805A5" w:rsidRPr="005B3AB9" w14:paraId="6FF294FF" w14:textId="77777777" w:rsidTr="00355D12">
        <w:tc>
          <w:tcPr>
            <w:tcW w:w="3236" w:type="pct"/>
            <w:shd w:val="clear" w:color="auto" w:fill="FFFFFF"/>
          </w:tcPr>
          <w:p w14:paraId="11C4C172" w14:textId="77777777" w:rsidR="00D805A5" w:rsidRPr="005B3AB9" w:rsidRDefault="00D805A5" w:rsidP="00D80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B3AB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784" w:type="pct"/>
          </w:tcPr>
          <w:p w14:paraId="443DE464" w14:textId="095E5D68" w:rsidR="00D805A5" w:rsidRPr="005B3AB9" w:rsidRDefault="00ED38A3" w:rsidP="00D80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2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5" w:type="pct"/>
          </w:tcPr>
          <w:p w14:paraId="156FB017" w14:textId="77777777" w:rsidR="00D805A5" w:rsidRPr="005B3AB9" w:rsidRDefault="00D805A5" w:rsidP="00D80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3" w:type="pct"/>
          </w:tcPr>
          <w:p w14:paraId="78C31B13" w14:textId="32C10A91" w:rsidR="00D805A5" w:rsidRPr="005B3AB9" w:rsidRDefault="007B0654" w:rsidP="00D80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</w:tr>
    </w:tbl>
    <w:p w14:paraId="3285E97E" w14:textId="1378F17E" w:rsidR="009B4086" w:rsidRDefault="009B4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lang w:eastAsia="x-none"/>
        </w:rPr>
      </w:pPr>
    </w:p>
    <w:p w14:paraId="21D52FAA" w14:textId="0A924BC7" w:rsidR="0094271F" w:rsidRDefault="00942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lang w:eastAsia="x-none"/>
        </w:rPr>
      </w:pPr>
    </w:p>
    <w:p w14:paraId="2971BB8E" w14:textId="0B34FB26" w:rsidR="0094271F" w:rsidRDefault="00942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lang w:eastAsia="x-none"/>
        </w:rPr>
      </w:pPr>
    </w:p>
    <w:p w14:paraId="0A939C00" w14:textId="5BD47282" w:rsidR="0094271F" w:rsidRDefault="00942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lang w:eastAsia="x-none"/>
        </w:rPr>
      </w:pPr>
    </w:p>
    <w:p w14:paraId="0039BC26" w14:textId="41F3A5E4" w:rsidR="0094271F" w:rsidRDefault="00942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lang w:eastAsia="x-none"/>
        </w:rPr>
      </w:pPr>
    </w:p>
    <w:p w14:paraId="3B2FFC7D" w14:textId="3AF61569" w:rsidR="0094271F" w:rsidRDefault="00942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lang w:eastAsia="x-none"/>
        </w:rPr>
      </w:pPr>
    </w:p>
    <w:p w14:paraId="0DA03A5C" w14:textId="56EB8D66" w:rsidR="0094271F" w:rsidRDefault="00942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lang w:eastAsia="x-none"/>
        </w:rPr>
      </w:pPr>
    </w:p>
    <w:p w14:paraId="259C61D1" w14:textId="77777777" w:rsidR="0094271F" w:rsidRDefault="00942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  <w:lang w:eastAsia="x-none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39"/>
        <w:gridCol w:w="358"/>
        <w:gridCol w:w="1443"/>
      </w:tblGrid>
      <w:tr w:rsidR="0032540D" w:rsidRPr="005B3AB9" w14:paraId="092679E9" w14:textId="77777777" w:rsidTr="00355D12">
        <w:trPr>
          <w:tblHeader/>
        </w:trPr>
        <w:tc>
          <w:tcPr>
            <w:tcW w:w="3235" w:type="pct"/>
          </w:tcPr>
          <w:p w14:paraId="71A87E3E" w14:textId="098B73EC" w:rsidR="0032540D" w:rsidRPr="005B3AB9" w:rsidRDefault="0032540D" w:rsidP="00325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3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 w:rsidR="007B06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5B3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7B06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84" w:type="pct"/>
          </w:tcPr>
          <w:p w14:paraId="67FFFD04" w14:textId="5A234504" w:rsidR="0032540D" w:rsidRPr="005B3AB9" w:rsidRDefault="0032540D" w:rsidP="00325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060F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95" w:type="pct"/>
          </w:tcPr>
          <w:p w14:paraId="629A8341" w14:textId="77777777" w:rsidR="0032540D" w:rsidRPr="005B3AB9" w:rsidRDefault="0032540D" w:rsidP="00325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</w:tcPr>
          <w:p w14:paraId="5CAA37AB" w14:textId="39B1B748" w:rsidR="0032540D" w:rsidRPr="005B3AB9" w:rsidRDefault="0032540D" w:rsidP="00325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060F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2540D" w:rsidRPr="005B3AB9" w14:paraId="57BC61C9" w14:textId="77777777" w:rsidTr="00355D12">
        <w:trPr>
          <w:tblHeader/>
        </w:trPr>
        <w:tc>
          <w:tcPr>
            <w:tcW w:w="3235" w:type="pct"/>
          </w:tcPr>
          <w:p w14:paraId="241F8A81" w14:textId="77777777" w:rsidR="0032540D" w:rsidRPr="005B3AB9" w:rsidRDefault="0032540D" w:rsidP="00ED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65" w:type="pct"/>
            <w:gridSpan w:val="3"/>
          </w:tcPr>
          <w:p w14:paraId="69114CCE" w14:textId="77777777" w:rsidR="0032540D" w:rsidRPr="005B3AB9" w:rsidRDefault="0032540D" w:rsidP="00ED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3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540D" w:rsidRPr="005B3AB9" w14:paraId="5D6321CA" w14:textId="77777777" w:rsidTr="00355D12">
        <w:tc>
          <w:tcPr>
            <w:tcW w:w="3235" w:type="pct"/>
          </w:tcPr>
          <w:p w14:paraId="71004BE3" w14:textId="77777777" w:rsidR="0032540D" w:rsidRPr="005B3AB9" w:rsidRDefault="0032540D" w:rsidP="00ED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3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784" w:type="pct"/>
          </w:tcPr>
          <w:p w14:paraId="336C2493" w14:textId="77777777" w:rsidR="0032540D" w:rsidRPr="005B3AB9" w:rsidRDefault="0032540D" w:rsidP="00ED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" w:type="pct"/>
          </w:tcPr>
          <w:p w14:paraId="56C3DE76" w14:textId="77777777" w:rsidR="0032540D" w:rsidRPr="005B3AB9" w:rsidRDefault="0032540D" w:rsidP="00ED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</w:tcPr>
          <w:p w14:paraId="333A4483" w14:textId="77777777" w:rsidR="0032540D" w:rsidRPr="005B3AB9" w:rsidRDefault="0032540D" w:rsidP="00ED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17BE" w:rsidRPr="005B3AB9" w14:paraId="3D25E1D6" w14:textId="77777777" w:rsidTr="00355D12">
        <w:tc>
          <w:tcPr>
            <w:tcW w:w="3235" w:type="pct"/>
          </w:tcPr>
          <w:p w14:paraId="2C716DE1" w14:textId="77777777" w:rsidR="00B517BE" w:rsidRPr="007724B7" w:rsidRDefault="00B517BE" w:rsidP="00B5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24B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784" w:type="pct"/>
          </w:tcPr>
          <w:p w14:paraId="1691136D" w14:textId="700C3937" w:rsidR="00B517BE" w:rsidRPr="007724B7" w:rsidRDefault="00ED3DE7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195" w:type="pct"/>
          </w:tcPr>
          <w:p w14:paraId="56A30966" w14:textId="77777777" w:rsidR="00B517BE" w:rsidRPr="007724B7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</w:tcPr>
          <w:p w14:paraId="47AC6EDD" w14:textId="405653DB" w:rsidR="00B517BE" w:rsidRPr="007724B7" w:rsidRDefault="007E7F9C" w:rsidP="00D80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891</w:t>
            </w:r>
          </w:p>
        </w:tc>
      </w:tr>
      <w:tr w:rsidR="00B517BE" w:rsidRPr="005B3AB9" w14:paraId="1E1FFA45" w14:textId="77777777" w:rsidTr="00355D12">
        <w:trPr>
          <w:tblHeader/>
        </w:trPr>
        <w:tc>
          <w:tcPr>
            <w:tcW w:w="3235" w:type="pct"/>
          </w:tcPr>
          <w:p w14:paraId="1FF02E97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4" w:type="pct"/>
          </w:tcPr>
          <w:p w14:paraId="5C38114C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" w:type="pct"/>
          </w:tcPr>
          <w:p w14:paraId="6DFC8485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</w:tcPr>
          <w:p w14:paraId="0B74E273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17BE" w:rsidRPr="005B3AB9" w14:paraId="002C55F9" w14:textId="77777777" w:rsidTr="00355D12">
        <w:tc>
          <w:tcPr>
            <w:tcW w:w="3235" w:type="pct"/>
          </w:tcPr>
          <w:p w14:paraId="3A438150" w14:textId="77777777" w:rsidR="00B517BE" w:rsidRPr="005B3AB9" w:rsidRDefault="00B517BE" w:rsidP="00B5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3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84" w:type="pct"/>
          </w:tcPr>
          <w:p w14:paraId="4AC4B374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" w:type="pct"/>
          </w:tcPr>
          <w:p w14:paraId="7725375D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</w:tcPr>
          <w:p w14:paraId="69C9DCE6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17BE" w:rsidRPr="005B3AB9" w14:paraId="5AE21BE7" w14:textId="77777777" w:rsidTr="00355D12">
        <w:tc>
          <w:tcPr>
            <w:tcW w:w="3235" w:type="pct"/>
            <w:shd w:val="clear" w:color="auto" w:fill="auto"/>
          </w:tcPr>
          <w:p w14:paraId="3FEAF2F2" w14:textId="77777777" w:rsidR="00B517BE" w:rsidRPr="005B3AB9" w:rsidRDefault="00B517BE" w:rsidP="00B5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3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784" w:type="pct"/>
          </w:tcPr>
          <w:p w14:paraId="3376FE51" w14:textId="5E6B37F8" w:rsidR="00B517BE" w:rsidRPr="005B3AB9" w:rsidRDefault="00ED3DE7" w:rsidP="00E16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2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5" w:type="pct"/>
          </w:tcPr>
          <w:p w14:paraId="77072777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</w:tcPr>
          <w:p w14:paraId="6881E95A" w14:textId="69759432" w:rsidR="00B517BE" w:rsidRPr="005B3AB9" w:rsidRDefault="007E7F9C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B517BE" w:rsidRPr="005B3AB9" w14:paraId="631BCDF4" w14:textId="77777777" w:rsidTr="00355D12">
        <w:tc>
          <w:tcPr>
            <w:tcW w:w="3235" w:type="pct"/>
            <w:shd w:val="clear" w:color="auto" w:fill="auto"/>
          </w:tcPr>
          <w:p w14:paraId="35780B4C" w14:textId="77777777" w:rsidR="00B517BE" w:rsidRPr="007724B7" w:rsidRDefault="00B517BE" w:rsidP="00B5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24B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784" w:type="pct"/>
          </w:tcPr>
          <w:p w14:paraId="59562F2F" w14:textId="52B881DF" w:rsidR="00B517BE" w:rsidRPr="007724B7" w:rsidRDefault="00ED3DE7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1,480</w:t>
            </w:r>
          </w:p>
        </w:tc>
        <w:tc>
          <w:tcPr>
            <w:tcW w:w="195" w:type="pct"/>
          </w:tcPr>
          <w:p w14:paraId="5A5D1057" w14:textId="77777777" w:rsidR="00B517BE" w:rsidRPr="007724B7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</w:tcPr>
          <w:p w14:paraId="3F48B385" w14:textId="1BA83D52" w:rsidR="00B517BE" w:rsidRPr="007724B7" w:rsidRDefault="007E7F9C" w:rsidP="00E16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1,020</w:t>
            </w:r>
          </w:p>
        </w:tc>
      </w:tr>
      <w:tr w:rsidR="007E7F9C" w:rsidRPr="005B3AB9" w14:paraId="6EE8074B" w14:textId="77777777" w:rsidTr="00355D12">
        <w:tc>
          <w:tcPr>
            <w:tcW w:w="3235" w:type="pct"/>
            <w:shd w:val="clear" w:color="auto" w:fill="auto"/>
          </w:tcPr>
          <w:p w14:paraId="0043FF77" w14:textId="6E96CEAB" w:rsidR="007E7F9C" w:rsidRPr="007724B7" w:rsidRDefault="00CC69CC" w:rsidP="00B5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กำไรจากการขายที่ดิน</w:t>
            </w:r>
          </w:p>
        </w:tc>
        <w:tc>
          <w:tcPr>
            <w:tcW w:w="784" w:type="pct"/>
          </w:tcPr>
          <w:p w14:paraId="4BAC209E" w14:textId="62F131EB" w:rsidR="007E7F9C" w:rsidRPr="007724B7" w:rsidRDefault="00CC69CC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9CC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F20745">
              <w:rPr>
                <w:rFonts w:asciiTheme="majorBidi" w:hAnsiTheme="majorBidi" w:cstheme="majorBidi"/>
                <w:sz w:val="30"/>
                <w:szCs w:val="30"/>
              </w:rPr>
              <w:t>099</w:t>
            </w:r>
          </w:p>
        </w:tc>
        <w:tc>
          <w:tcPr>
            <w:tcW w:w="195" w:type="pct"/>
          </w:tcPr>
          <w:p w14:paraId="256C2392" w14:textId="77777777" w:rsidR="007E7F9C" w:rsidRPr="007724B7" w:rsidRDefault="007E7F9C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</w:tcPr>
          <w:p w14:paraId="409D558E" w14:textId="7B5107E6" w:rsidR="007E7F9C" w:rsidRDefault="007E7F9C" w:rsidP="007E7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3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17BE" w:rsidRPr="005B3AB9" w14:paraId="7907EE88" w14:textId="77777777" w:rsidTr="00355D12">
        <w:tc>
          <w:tcPr>
            <w:tcW w:w="3235" w:type="pct"/>
            <w:shd w:val="clear" w:color="auto" w:fill="auto"/>
          </w:tcPr>
          <w:p w14:paraId="3CB90546" w14:textId="77777777" w:rsidR="00B517BE" w:rsidRPr="005B3AB9" w:rsidRDefault="00B517BE" w:rsidP="00B5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5B3AB9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784" w:type="pct"/>
          </w:tcPr>
          <w:p w14:paraId="210C1D08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" w:type="pct"/>
          </w:tcPr>
          <w:p w14:paraId="68C28423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</w:tcPr>
          <w:p w14:paraId="09541074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17BE" w:rsidRPr="005B3AB9" w14:paraId="1084FA5A" w14:textId="77777777" w:rsidTr="00355D12">
        <w:tc>
          <w:tcPr>
            <w:tcW w:w="3235" w:type="pct"/>
            <w:shd w:val="clear" w:color="auto" w:fill="FFFFFF"/>
          </w:tcPr>
          <w:p w14:paraId="4056C0AE" w14:textId="77777777" w:rsidR="00B517BE" w:rsidRPr="005B3AB9" w:rsidRDefault="00B517BE" w:rsidP="00B5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5B3AB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784" w:type="pct"/>
          </w:tcPr>
          <w:p w14:paraId="5B2AB4FE" w14:textId="6667306D" w:rsidR="00B517BE" w:rsidRPr="005B3AB9" w:rsidRDefault="00ED3DE7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12,877</w:t>
            </w:r>
          </w:p>
        </w:tc>
        <w:tc>
          <w:tcPr>
            <w:tcW w:w="195" w:type="pct"/>
          </w:tcPr>
          <w:p w14:paraId="106E4FB0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</w:tcPr>
          <w:p w14:paraId="72F3DD7D" w14:textId="41B6F180" w:rsidR="00B517BE" w:rsidRPr="005B3AB9" w:rsidRDefault="007E7F9C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9,810</w:t>
            </w:r>
          </w:p>
        </w:tc>
      </w:tr>
      <w:tr w:rsidR="00B517BE" w:rsidRPr="005B3AB9" w14:paraId="26227260" w14:textId="77777777" w:rsidTr="00355D12">
        <w:tc>
          <w:tcPr>
            <w:tcW w:w="3235" w:type="pct"/>
            <w:shd w:val="clear" w:color="auto" w:fill="FFFFFF"/>
          </w:tcPr>
          <w:p w14:paraId="5884FE93" w14:textId="77777777" w:rsidR="00B517BE" w:rsidRPr="005B3AB9" w:rsidRDefault="00B517BE" w:rsidP="00B5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B3AB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012729DE" w14:textId="7AEA6E0B" w:rsidR="00B517BE" w:rsidRPr="005B3AB9" w:rsidRDefault="00ED3DE7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195" w:type="pct"/>
          </w:tcPr>
          <w:p w14:paraId="567DE2AB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366D9CBB" w14:textId="17ADB8E4" w:rsidR="00B517BE" w:rsidRPr="005B3AB9" w:rsidRDefault="007E7F9C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</w:tr>
      <w:tr w:rsidR="00B517BE" w:rsidRPr="00C7648D" w14:paraId="71262A06" w14:textId="77777777" w:rsidTr="00355D12">
        <w:tc>
          <w:tcPr>
            <w:tcW w:w="3235" w:type="pct"/>
            <w:shd w:val="clear" w:color="auto" w:fill="FFFFFF"/>
          </w:tcPr>
          <w:p w14:paraId="128A8872" w14:textId="77777777" w:rsidR="00B517BE" w:rsidRPr="00C7648D" w:rsidRDefault="00B517BE" w:rsidP="00B5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C7648D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67A14066" w14:textId="5511C978" w:rsidR="00B517BE" w:rsidRPr="00C7648D" w:rsidRDefault="00ED3DE7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13,083</w:t>
            </w:r>
          </w:p>
        </w:tc>
        <w:tc>
          <w:tcPr>
            <w:tcW w:w="195" w:type="pct"/>
          </w:tcPr>
          <w:p w14:paraId="303071BB" w14:textId="77777777" w:rsidR="00B517BE" w:rsidRPr="00C7648D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</w:tcPr>
          <w:p w14:paraId="4D87E342" w14:textId="2A45C580" w:rsidR="00B517BE" w:rsidRPr="00C7648D" w:rsidRDefault="007E7F9C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9,961</w:t>
            </w:r>
          </w:p>
        </w:tc>
      </w:tr>
      <w:tr w:rsidR="00B517BE" w:rsidRPr="005B3AB9" w14:paraId="70A5545E" w14:textId="77777777" w:rsidTr="00355D12">
        <w:trPr>
          <w:tblHeader/>
        </w:trPr>
        <w:tc>
          <w:tcPr>
            <w:tcW w:w="3235" w:type="pct"/>
          </w:tcPr>
          <w:p w14:paraId="60271A38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4" w:type="pct"/>
          </w:tcPr>
          <w:p w14:paraId="5725C1DD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" w:type="pct"/>
          </w:tcPr>
          <w:p w14:paraId="5E8B2E39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</w:tcPr>
          <w:p w14:paraId="1C7932FA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17BE" w:rsidRPr="005B3AB9" w14:paraId="73AD6278" w14:textId="77777777" w:rsidTr="00355D12">
        <w:tc>
          <w:tcPr>
            <w:tcW w:w="3235" w:type="pct"/>
            <w:shd w:val="clear" w:color="auto" w:fill="FFFFFF"/>
          </w:tcPr>
          <w:p w14:paraId="11A29928" w14:textId="77777777" w:rsidR="00B517BE" w:rsidRPr="005B3AB9" w:rsidRDefault="00B517BE" w:rsidP="00B5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5B3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84" w:type="pct"/>
          </w:tcPr>
          <w:p w14:paraId="25DA4283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" w:type="pct"/>
          </w:tcPr>
          <w:p w14:paraId="41367129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</w:tcPr>
          <w:p w14:paraId="609FF601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17BE" w:rsidRPr="005B3AB9" w14:paraId="496C3C68" w14:textId="77777777" w:rsidTr="00355D12">
        <w:tc>
          <w:tcPr>
            <w:tcW w:w="3235" w:type="pct"/>
            <w:shd w:val="clear" w:color="auto" w:fill="FFFFFF"/>
          </w:tcPr>
          <w:p w14:paraId="16531DA1" w14:textId="79E1B11E" w:rsidR="00B517BE" w:rsidRPr="005B3AB9" w:rsidRDefault="00B517BE" w:rsidP="00B5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3AB9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784" w:type="pct"/>
          </w:tcPr>
          <w:p w14:paraId="0DA47791" w14:textId="706F5646" w:rsidR="00B517BE" w:rsidRPr="005B3AB9" w:rsidRDefault="00ED3DE7" w:rsidP="00E16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95" w:type="pct"/>
          </w:tcPr>
          <w:p w14:paraId="798BB37D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pct"/>
          </w:tcPr>
          <w:p w14:paraId="7F71BCFD" w14:textId="23CE2D3D" w:rsidR="00B517BE" w:rsidRDefault="007E7F9C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</w:tr>
      <w:tr w:rsidR="00B517BE" w:rsidRPr="005B3AB9" w14:paraId="65631FEA" w14:textId="77777777" w:rsidTr="00355D12">
        <w:tc>
          <w:tcPr>
            <w:tcW w:w="3235" w:type="pct"/>
            <w:shd w:val="clear" w:color="auto" w:fill="FFFFFF"/>
          </w:tcPr>
          <w:p w14:paraId="1A0DADA9" w14:textId="4BA2404A" w:rsidR="00B517BE" w:rsidRDefault="00B517BE" w:rsidP="00B5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784" w:type="pct"/>
          </w:tcPr>
          <w:p w14:paraId="19CBDEC0" w14:textId="76AF7B4B" w:rsidR="00B517BE" w:rsidRPr="00B517BE" w:rsidRDefault="00ED3DE7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157</w:t>
            </w:r>
          </w:p>
        </w:tc>
        <w:tc>
          <w:tcPr>
            <w:tcW w:w="195" w:type="pct"/>
          </w:tcPr>
          <w:p w14:paraId="3D2D21A0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pct"/>
          </w:tcPr>
          <w:p w14:paraId="076FC19C" w14:textId="0DE4B5D3" w:rsidR="00B517BE" w:rsidRPr="007E7F9C" w:rsidRDefault="007E7F9C" w:rsidP="00E16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31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7E7F9C" w:rsidRPr="005B3AB9" w14:paraId="3AFBC1DC" w14:textId="77777777" w:rsidTr="00355D12">
        <w:tc>
          <w:tcPr>
            <w:tcW w:w="3235" w:type="pct"/>
            <w:shd w:val="clear" w:color="auto" w:fill="FFFFFF"/>
          </w:tcPr>
          <w:p w14:paraId="3B1300D1" w14:textId="23490041" w:rsidR="007E7F9C" w:rsidRDefault="007E7F9C" w:rsidP="00B5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784" w:type="pct"/>
          </w:tcPr>
          <w:p w14:paraId="63132FF5" w14:textId="3AC858D2" w:rsidR="007E7F9C" w:rsidRPr="005B3AB9" w:rsidRDefault="00ED3DE7" w:rsidP="00E16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2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5" w:type="pct"/>
          </w:tcPr>
          <w:p w14:paraId="7223C8A1" w14:textId="77777777" w:rsidR="007E7F9C" w:rsidRPr="005B3AB9" w:rsidRDefault="007E7F9C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pct"/>
          </w:tcPr>
          <w:p w14:paraId="61D4C7A4" w14:textId="27382C76" w:rsidR="007E7F9C" w:rsidRPr="007E7F9C" w:rsidRDefault="007E7F9C" w:rsidP="00D80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108</w:t>
            </w:r>
          </w:p>
        </w:tc>
      </w:tr>
      <w:tr w:rsidR="00B517BE" w:rsidRPr="005B3AB9" w14:paraId="0F43CBAA" w14:textId="77777777" w:rsidTr="00355D12">
        <w:tc>
          <w:tcPr>
            <w:tcW w:w="3235" w:type="pct"/>
            <w:shd w:val="clear" w:color="auto" w:fill="FFFFFF"/>
          </w:tcPr>
          <w:p w14:paraId="5ECB80E6" w14:textId="402B5042" w:rsidR="00B517BE" w:rsidRPr="005B3AB9" w:rsidRDefault="00B517BE" w:rsidP="00B5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784" w:type="pct"/>
          </w:tcPr>
          <w:p w14:paraId="401CE972" w14:textId="33043899" w:rsidR="00B517BE" w:rsidRPr="005B3AB9" w:rsidRDefault="00ED3DE7" w:rsidP="00E16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2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5" w:type="pct"/>
          </w:tcPr>
          <w:p w14:paraId="303497DA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pct"/>
          </w:tcPr>
          <w:p w14:paraId="6CB24D13" w14:textId="61962A82" w:rsidR="00B517BE" w:rsidRDefault="007E7F9C" w:rsidP="00D80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</w:tr>
      <w:tr w:rsidR="00B517BE" w:rsidRPr="005B3AB9" w14:paraId="26192BF7" w14:textId="77777777" w:rsidTr="00355D12">
        <w:tc>
          <w:tcPr>
            <w:tcW w:w="3235" w:type="pct"/>
            <w:shd w:val="clear" w:color="auto" w:fill="FFFFFF"/>
          </w:tcPr>
          <w:p w14:paraId="270193DF" w14:textId="77777777" w:rsidR="00B517BE" w:rsidRPr="005B3AB9" w:rsidRDefault="00B517BE" w:rsidP="00B5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B3AB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784" w:type="pct"/>
          </w:tcPr>
          <w:p w14:paraId="02929381" w14:textId="43FC03EC" w:rsidR="00B517BE" w:rsidRPr="005B3AB9" w:rsidRDefault="00ED3DE7" w:rsidP="00E16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2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5" w:type="pct"/>
          </w:tcPr>
          <w:p w14:paraId="4C3165E6" w14:textId="77777777" w:rsidR="00B517BE" w:rsidRPr="005B3AB9" w:rsidRDefault="00B517BE" w:rsidP="00B5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pct"/>
          </w:tcPr>
          <w:p w14:paraId="1E1EFE94" w14:textId="4BF7C518" w:rsidR="00B517BE" w:rsidRPr="005B3AB9" w:rsidRDefault="007E7F9C" w:rsidP="00D80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1,109</w:t>
            </w:r>
          </w:p>
        </w:tc>
      </w:tr>
    </w:tbl>
    <w:p w14:paraId="7983D6E5" w14:textId="7B6147A5" w:rsidR="009B4086" w:rsidRDefault="009B4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5E067209" w14:textId="3851AF18" w:rsidR="0094271F" w:rsidRDefault="00942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30B6EDCF" w14:textId="74CDD99D" w:rsidR="0094271F" w:rsidRDefault="00942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18225DD0" w14:textId="7975BF1D" w:rsidR="0094271F" w:rsidRDefault="00942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3531B179" w14:textId="4E724533" w:rsidR="0094271F" w:rsidRDefault="00942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10D591FE" w14:textId="6C4E764B" w:rsidR="0094271F" w:rsidRDefault="00942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191CFDDB" w14:textId="08436F89" w:rsidR="0094271F" w:rsidRDefault="00942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1E1A9E5B" w14:textId="7E39DCC0" w:rsidR="0094271F" w:rsidRDefault="00942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0CD6ADD6" w14:textId="22D7966D" w:rsidR="0094271F" w:rsidRDefault="00942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43B2A977" w14:textId="381C1A37" w:rsidR="0094271F" w:rsidRDefault="00942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29267D9C" w14:textId="44AD840B" w:rsidR="0094271F" w:rsidRDefault="00942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4FAF6094" w14:textId="1618EBA7" w:rsidR="0094271F" w:rsidRDefault="00942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55152FFF" w14:textId="28DF2AAC" w:rsidR="0094271F" w:rsidRDefault="00942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1474C494" w14:textId="5EA62F2A" w:rsidR="0094271F" w:rsidRDefault="00942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286C5073" w14:textId="5E571EB9" w:rsidR="0094271F" w:rsidRDefault="00942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4F427BF8" w14:textId="449AADFD" w:rsidR="0094271F" w:rsidRDefault="00942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7D119507" w14:textId="268F30BF" w:rsidR="0094271F" w:rsidRDefault="00942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5E4DC4F5" w14:textId="77777777" w:rsidR="0094271F" w:rsidRDefault="00942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1BC171DA" w14:textId="56634071" w:rsidR="00AD5FBE" w:rsidRPr="005B3AB9" w:rsidRDefault="00AD5FBE" w:rsidP="00AD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5B3AB9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5B3AB9">
        <w:rPr>
          <w:rFonts w:asciiTheme="majorBidi" w:hAnsiTheme="majorBidi" w:cstheme="majorBidi"/>
          <w:sz w:val="30"/>
          <w:szCs w:val="30"/>
        </w:rPr>
        <w:t xml:space="preserve"> </w:t>
      </w:r>
      <w:r w:rsidR="00F5140D">
        <w:rPr>
          <w:rFonts w:asciiTheme="majorBidi" w:hAnsiTheme="majorBidi" w:cstheme="majorBidi"/>
          <w:sz w:val="30"/>
          <w:szCs w:val="30"/>
        </w:rPr>
        <w:t xml:space="preserve">30 </w:t>
      </w:r>
      <w:r w:rsidR="007B0654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F514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140D">
        <w:rPr>
          <w:rFonts w:asciiTheme="majorBidi" w:hAnsiTheme="majorBidi" w:cstheme="majorBidi"/>
          <w:sz w:val="30"/>
          <w:szCs w:val="30"/>
        </w:rPr>
        <w:t>256</w:t>
      </w:r>
      <w:r w:rsidR="00D805A5">
        <w:rPr>
          <w:rFonts w:asciiTheme="majorBidi" w:hAnsiTheme="majorBidi" w:cstheme="majorBidi"/>
          <w:sz w:val="30"/>
          <w:szCs w:val="30"/>
        </w:rPr>
        <w:t>4</w:t>
      </w:r>
      <w:r w:rsidRPr="005B3AB9">
        <w:rPr>
          <w:rFonts w:asciiTheme="majorBidi" w:hAnsiTheme="majorBidi" w:cstheme="majorBidi"/>
          <w:sz w:val="30"/>
          <w:szCs w:val="30"/>
        </w:rPr>
        <w:t xml:space="preserve"> </w:t>
      </w:r>
      <w:r w:rsidRPr="005B3AB9">
        <w:rPr>
          <w:rFonts w:asciiTheme="majorBidi" w:hAnsiTheme="majorBidi" w:cstheme="majorBidi"/>
          <w:sz w:val="30"/>
          <w:szCs w:val="30"/>
          <w:cs/>
        </w:rPr>
        <w:t>และ</w:t>
      </w:r>
      <w:r w:rsidRPr="005B3AB9">
        <w:rPr>
          <w:rFonts w:asciiTheme="majorBidi" w:hAnsiTheme="majorBidi" w:cstheme="majorBidi"/>
          <w:sz w:val="30"/>
          <w:szCs w:val="30"/>
        </w:rPr>
        <w:t xml:space="preserve"> 31 </w:t>
      </w:r>
      <w:r w:rsidRPr="005B3A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5B3AB9">
        <w:rPr>
          <w:rFonts w:asciiTheme="majorBidi" w:hAnsiTheme="majorBidi" w:cstheme="majorBidi"/>
          <w:sz w:val="30"/>
          <w:szCs w:val="30"/>
        </w:rPr>
        <w:t>256</w:t>
      </w:r>
      <w:r w:rsidR="00D805A5">
        <w:rPr>
          <w:rFonts w:asciiTheme="majorBidi" w:hAnsiTheme="majorBidi" w:cstheme="majorBidi"/>
          <w:sz w:val="30"/>
          <w:szCs w:val="30"/>
        </w:rPr>
        <w:t>3</w:t>
      </w:r>
      <w:r w:rsidRPr="005B3AB9">
        <w:rPr>
          <w:rFonts w:asciiTheme="majorBidi" w:hAnsiTheme="majorBidi" w:cstheme="majorBidi"/>
          <w:sz w:val="30"/>
          <w:szCs w:val="30"/>
        </w:rPr>
        <w:t xml:space="preserve"> </w:t>
      </w:r>
      <w:r w:rsidRPr="005B3AB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7085621" w14:textId="7314D5FA" w:rsidR="002C4FD1" w:rsidRPr="00A4243D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4841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5941"/>
        <w:gridCol w:w="1407"/>
        <w:gridCol w:w="352"/>
        <w:gridCol w:w="1380"/>
      </w:tblGrid>
      <w:tr w:rsidR="00D805A5" w:rsidRPr="0016249F" w14:paraId="4D8F28A8" w14:textId="77777777" w:rsidTr="008743DF">
        <w:trPr>
          <w:tblHeader/>
        </w:trPr>
        <w:tc>
          <w:tcPr>
            <w:tcW w:w="3271" w:type="pct"/>
          </w:tcPr>
          <w:p w14:paraId="0B833C9B" w14:textId="77777777" w:rsidR="00D805A5" w:rsidRPr="00355D12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5" w:type="pct"/>
          </w:tcPr>
          <w:p w14:paraId="44B8BB48" w14:textId="3EB21866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7B065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94" w:type="pct"/>
          </w:tcPr>
          <w:p w14:paraId="7DF5A31A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</w:tcPr>
          <w:p w14:paraId="537F1681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</w:rPr>
              <w:t>31</w:t>
            </w:r>
            <w:r w:rsidRPr="0016249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805A5" w:rsidRPr="0016249F" w14:paraId="20826AB3" w14:textId="77777777" w:rsidTr="008743DF">
        <w:trPr>
          <w:tblHeader/>
        </w:trPr>
        <w:tc>
          <w:tcPr>
            <w:tcW w:w="3271" w:type="pct"/>
          </w:tcPr>
          <w:p w14:paraId="08178E0D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5" w:type="pct"/>
          </w:tcPr>
          <w:p w14:paraId="0AB1341C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16249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94" w:type="pct"/>
          </w:tcPr>
          <w:p w14:paraId="4B28D02B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</w:tcPr>
          <w:p w14:paraId="77C6CBB9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16249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805A5" w:rsidRPr="0016249F" w14:paraId="35C9488C" w14:textId="77777777" w:rsidTr="008743DF">
        <w:trPr>
          <w:trHeight w:val="60"/>
          <w:tblHeader/>
        </w:trPr>
        <w:tc>
          <w:tcPr>
            <w:tcW w:w="3271" w:type="pct"/>
          </w:tcPr>
          <w:p w14:paraId="46441D7C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29" w:type="pct"/>
            <w:gridSpan w:val="3"/>
          </w:tcPr>
          <w:p w14:paraId="3E2BEA53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05A5" w:rsidRPr="0016249F" w14:paraId="1EC9D176" w14:textId="77777777" w:rsidTr="008743DF">
        <w:tc>
          <w:tcPr>
            <w:tcW w:w="3271" w:type="pct"/>
          </w:tcPr>
          <w:p w14:paraId="05F0E6E6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775" w:type="pct"/>
          </w:tcPr>
          <w:p w14:paraId="05D6B656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pct"/>
          </w:tcPr>
          <w:p w14:paraId="191DBE3D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</w:tcPr>
          <w:p w14:paraId="2517D818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D805A5" w:rsidRPr="0016249F" w14:paraId="24EB91BC" w14:textId="77777777" w:rsidTr="008743DF">
        <w:tc>
          <w:tcPr>
            <w:tcW w:w="3271" w:type="pct"/>
          </w:tcPr>
          <w:p w14:paraId="3F754CF2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75" w:type="pct"/>
          </w:tcPr>
          <w:p w14:paraId="1215B8C8" w14:textId="04322136" w:rsidR="00D805A5" w:rsidRPr="0016249F" w:rsidRDefault="00ED38A3" w:rsidP="00260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4" w:type="pct"/>
          </w:tcPr>
          <w:p w14:paraId="665E9477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</w:tcPr>
          <w:p w14:paraId="557281D4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6249F">
              <w:rPr>
                <w:rFonts w:ascii="Angsana New" w:hAnsi="Angsana New"/>
                <w:sz w:val="30"/>
                <w:szCs w:val="30"/>
                <w:lang w:val="en-GB"/>
              </w:rPr>
              <w:t>50</w:t>
            </w:r>
          </w:p>
        </w:tc>
      </w:tr>
      <w:tr w:rsidR="00D805A5" w:rsidRPr="0016249F" w14:paraId="47172D52" w14:textId="77777777" w:rsidTr="008743DF">
        <w:tc>
          <w:tcPr>
            <w:tcW w:w="3271" w:type="pct"/>
          </w:tcPr>
          <w:p w14:paraId="7C42AC77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75" w:type="pct"/>
          </w:tcPr>
          <w:p w14:paraId="24DF42E6" w14:textId="1230B5DA" w:rsidR="00D805A5" w:rsidRPr="0016249F" w:rsidRDefault="00ED38A3" w:rsidP="00260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4" w:type="pct"/>
          </w:tcPr>
          <w:p w14:paraId="24163A2A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</w:tcPr>
          <w:p w14:paraId="03C2111D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</w:rPr>
              <w:t>312</w:t>
            </w:r>
          </w:p>
        </w:tc>
      </w:tr>
      <w:tr w:rsidR="00D805A5" w:rsidRPr="0016249F" w14:paraId="20732B74" w14:textId="77777777" w:rsidTr="008743DF">
        <w:tc>
          <w:tcPr>
            <w:tcW w:w="3271" w:type="pct"/>
          </w:tcPr>
          <w:p w14:paraId="5F328DEF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</w:tcPr>
          <w:p w14:paraId="317C0049" w14:textId="71BD21E1" w:rsidR="00D805A5" w:rsidRPr="0016249F" w:rsidRDefault="00ED38A3" w:rsidP="00260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4" w:type="pct"/>
          </w:tcPr>
          <w:p w14:paraId="7D23D106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double" w:sz="4" w:space="0" w:color="auto"/>
            </w:tcBorders>
          </w:tcPr>
          <w:p w14:paraId="6216D195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</w:rPr>
              <w:t>362</w:t>
            </w:r>
          </w:p>
        </w:tc>
      </w:tr>
      <w:tr w:rsidR="00D805A5" w:rsidRPr="00A4243D" w14:paraId="6271F5E7" w14:textId="77777777" w:rsidTr="008743DF">
        <w:tc>
          <w:tcPr>
            <w:tcW w:w="3271" w:type="pct"/>
          </w:tcPr>
          <w:p w14:paraId="7D56D14F" w14:textId="77777777" w:rsidR="00D805A5" w:rsidRPr="00355D12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5" w:type="pct"/>
            <w:tcBorders>
              <w:top w:val="double" w:sz="4" w:space="0" w:color="auto"/>
            </w:tcBorders>
          </w:tcPr>
          <w:p w14:paraId="06A8D18B" w14:textId="77777777" w:rsidR="00D805A5" w:rsidRPr="00355D12" w:rsidRDefault="00D805A5" w:rsidP="00260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pct"/>
          </w:tcPr>
          <w:p w14:paraId="157B6F21" w14:textId="77777777" w:rsidR="00D805A5" w:rsidRPr="00355D12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double" w:sz="4" w:space="0" w:color="auto"/>
            </w:tcBorders>
          </w:tcPr>
          <w:p w14:paraId="3B631038" w14:textId="77777777" w:rsidR="00D805A5" w:rsidRPr="00355D12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805A5" w:rsidRPr="0016249F" w14:paraId="34E2ECD5" w14:textId="77777777" w:rsidTr="008743DF">
        <w:tc>
          <w:tcPr>
            <w:tcW w:w="3271" w:type="pct"/>
          </w:tcPr>
          <w:p w14:paraId="48F39CA6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775" w:type="pct"/>
          </w:tcPr>
          <w:p w14:paraId="44CD5E34" w14:textId="77777777" w:rsidR="00D805A5" w:rsidRPr="0016249F" w:rsidRDefault="00D805A5" w:rsidP="00260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15A3B8D3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</w:tcPr>
          <w:p w14:paraId="44F63884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05A5" w:rsidRPr="0016249F" w14:paraId="6A84DF56" w14:textId="77777777" w:rsidTr="008743DF">
        <w:tc>
          <w:tcPr>
            <w:tcW w:w="3271" w:type="pct"/>
          </w:tcPr>
          <w:p w14:paraId="00A468CC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</w:tcPr>
          <w:p w14:paraId="3E54FD2D" w14:textId="7FC9A756" w:rsidR="00D805A5" w:rsidRPr="0016249F" w:rsidRDefault="00ED38A3" w:rsidP="00260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4" w:type="pct"/>
          </w:tcPr>
          <w:p w14:paraId="5D81817C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4C516B0E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44</w:t>
            </w:r>
          </w:p>
        </w:tc>
      </w:tr>
      <w:tr w:rsidR="00D805A5" w:rsidRPr="0016249F" w14:paraId="001321AC" w14:textId="77777777" w:rsidTr="00A4243D">
        <w:tc>
          <w:tcPr>
            <w:tcW w:w="3271" w:type="pct"/>
          </w:tcPr>
          <w:p w14:paraId="0678CBA0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</w:tcPr>
          <w:p w14:paraId="63286362" w14:textId="76259ABB" w:rsidR="00D805A5" w:rsidRPr="0016249F" w:rsidRDefault="00ED38A3" w:rsidP="00260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4" w:type="pct"/>
          </w:tcPr>
          <w:p w14:paraId="1F799187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double" w:sz="4" w:space="0" w:color="auto"/>
            </w:tcBorders>
          </w:tcPr>
          <w:p w14:paraId="15D0A33D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44</w:t>
            </w:r>
          </w:p>
        </w:tc>
      </w:tr>
      <w:tr w:rsidR="00A4243D" w:rsidRPr="00A4243D" w14:paraId="271CB77A" w14:textId="77777777" w:rsidTr="00A4243D">
        <w:tc>
          <w:tcPr>
            <w:tcW w:w="3271" w:type="pct"/>
          </w:tcPr>
          <w:p w14:paraId="72A4F64C" w14:textId="77777777" w:rsidR="00A4243D" w:rsidRPr="00A4243D" w:rsidRDefault="00A4243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75" w:type="pct"/>
            <w:tcBorders>
              <w:top w:val="double" w:sz="4" w:space="0" w:color="auto"/>
            </w:tcBorders>
          </w:tcPr>
          <w:p w14:paraId="3D89C51C" w14:textId="77777777" w:rsidR="00A4243D" w:rsidRPr="00A4243D" w:rsidRDefault="00A4243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4" w:type="pct"/>
          </w:tcPr>
          <w:p w14:paraId="695B949E" w14:textId="77777777" w:rsidR="00A4243D" w:rsidRPr="00A4243D" w:rsidRDefault="00A4243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double" w:sz="4" w:space="0" w:color="auto"/>
            </w:tcBorders>
          </w:tcPr>
          <w:p w14:paraId="79615C3E" w14:textId="77777777" w:rsidR="00A4243D" w:rsidRPr="00A4243D" w:rsidRDefault="00A4243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D805A5" w:rsidRPr="0016249F" w14:paraId="3CA9018A" w14:textId="77777777" w:rsidTr="008743DF">
        <w:tc>
          <w:tcPr>
            <w:tcW w:w="3271" w:type="pct"/>
          </w:tcPr>
          <w:p w14:paraId="10AD4C65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775" w:type="pct"/>
          </w:tcPr>
          <w:p w14:paraId="6358850C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55F50CB4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</w:tcPr>
          <w:p w14:paraId="34F52C15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05A5" w:rsidRPr="0016249F" w14:paraId="6A640E85" w14:textId="77777777" w:rsidTr="008743DF">
        <w:tc>
          <w:tcPr>
            <w:tcW w:w="3271" w:type="pct"/>
          </w:tcPr>
          <w:p w14:paraId="3AACD1CA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75" w:type="pct"/>
          </w:tcPr>
          <w:p w14:paraId="12F9173D" w14:textId="4754BED7" w:rsidR="00D805A5" w:rsidRPr="0016249F" w:rsidRDefault="00ED38A3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927</w:t>
            </w:r>
          </w:p>
        </w:tc>
        <w:tc>
          <w:tcPr>
            <w:tcW w:w="194" w:type="pct"/>
          </w:tcPr>
          <w:p w14:paraId="78FD455D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</w:tcPr>
          <w:p w14:paraId="275B088F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</w:rPr>
              <w:t>970</w:t>
            </w:r>
          </w:p>
        </w:tc>
      </w:tr>
      <w:tr w:rsidR="00D805A5" w:rsidRPr="0016249F" w14:paraId="2324808E" w14:textId="77777777" w:rsidTr="008743DF">
        <w:tc>
          <w:tcPr>
            <w:tcW w:w="3271" w:type="pct"/>
          </w:tcPr>
          <w:p w14:paraId="1B8DE37A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</w:tcPr>
          <w:p w14:paraId="2D5C8D06" w14:textId="192A2A88" w:rsidR="00D805A5" w:rsidRPr="0016249F" w:rsidRDefault="00ED38A3" w:rsidP="00260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8"/>
              </w:tabs>
              <w:spacing w:after="0"/>
              <w:ind w:left="-108" w:right="2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4" w:type="pct"/>
          </w:tcPr>
          <w:p w14:paraId="529AE084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1AA410C8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</w:rPr>
              <w:t>144</w:t>
            </w:r>
          </w:p>
        </w:tc>
      </w:tr>
      <w:tr w:rsidR="00D805A5" w:rsidRPr="0016249F" w14:paraId="61F943F6" w14:textId="77777777" w:rsidTr="008743DF">
        <w:tc>
          <w:tcPr>
            <w:tcW w:w="3271" w:type="pct"/>
          </w:tcPr>
          <w:p w14:paraId="4A648E65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</w:tcPr>
          <w:p w14:paraId="0EB7851F" w14:textId="7D18759D" w:rsidR="00D805A5" w:rsidRPr="0016249F" w:rsidRDefault="00ED38A3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927</w:t>
            </w:r>
          </w:p>
        </w:tc>
        <w:tc>
          <w:tcPr>
            <w:tcW w:w="194" w:type="pct"/>
          </w:tcPr>
          <w:p w14:paraId="317AB43B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double" w:sz="4" w:space="0" w:color="auto"/>
            </w:tcBorders>
          </w:tcPr>
          <w:p w14:paraId="4B60F73A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</w:rPr>
              <w:t>1,114</w:t>
            </w:r>
          </w:p>
        </w:tc>
      </w:tr>
      <w:tr w:rsidR="00D805A5" w:rsidRPr="0016249F" w14:paraId="7373FE24" w14:textId="77777777" w:rsidTr="008743DF">
        <w:tc>
          <w:tcPr>
            <w:tcW w:w="3271" w:type="pct"/>
          </w:tcPr>
          <w:p w14:paraId="32B110AE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5" w:type="pct"/>
            <w:tcBorders>
              <w:top w:val="double" w:sz="4" w:space="0" w:color="auto"/>
            </w:tcBorders>
          </w:tcPr>
          <w:p w14:paraId="4DD9B4A8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33F47BE1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tcBorders>
              <w:top w:val="double" w:sz="4" w:space="0" w:color="auto"/>
            </w:tcBorders>
          </w:tcPr>
          <w:p w14:paraId="45414154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05A5" w:rsidRPr="0016249F" w14:paraId="42B02830" w14:textId="77777777" w:rsidTr="008743DF">
        <w:tc>
          <w:tcPr>
            <w:tcW w:w="3271" w:type="pct"/>
          </w:tcPr>
          <w:p w14:paraId="43E9A7FC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775" w:type="pct"/>
          </w:tcPr>
          <w:p w14:paraId="75DE4097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6A60DD16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</w:tcPr>
          <w:p w14:paraId="210E7521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05A5" w:rsidRPr="0016249F" w14:paraId="53C0F805" w14:textId="77777777" w:rsidTr="008743DF">
        <w:tc>
          <w:tcPr>
            <w:tcW w:w="3271" w:type="pct"/>
          </w:tcPr>
          <w:p w14:paraId="7B0291ED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775" w:type="pct"/>
          </w:tcPr>
          <w:p w14:paraId="2CA51ECB" w14:textId="76CF9FFD" w:rsidR="00D805A5" w:rsidRPr="0016249F" w:rsidRDefault="00564574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27,562</w:t>
            </w:r>
          </w:p>
        </w:tc>
        <w:tc>
          <w:tcPr>
            <w:tcW w:w="194" w:type="pct"/>
          </w:tcPr>
          <w:p w14:paraId="559B2896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</w:tcPr>
          <w:p w14:paraId="3C70F056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lang w:val="en-GB"/>
              </w:rPr>
              <w:t>18,489</w:t>
            </w:r>
          </w:p>
        </w:tc>
      </w:tr>
      <w:tr w:rsidR="00D805A5" w:rsidRPr="0016249F" w14:paraId="58AB05DC" w14:textId="77777777" w:rsidTr="008743DF">
        <w:tc>
          <w:tcPr>
            <w:tcW w:w="3271" w:type="pct"/>
          </w:tcPr>
          <w:p w14:paraId="2CF7BD6C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75" w:type="pct"/>
            <w:tcBorders>
              <w:bottom w:val="single" w:sz="4" w:space="0" w:color="auto"/>
            </w:tcBorders>
          </w:tcPr>
          <w:p w14:paraId="372A9766" w14:textId="2A1C1101" w:rsidR="00D805A5" w:rsidRPr="0016249F" w:rsidRDefault="00564574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71,988</w:t>
            </w:r>
          </w:p>
        </w:tc>
        <w:tc>
          <w:tcPr>
            <w:tcW w:w="194" w:type="pct"/>
          </w:tcPr>
          <w:p w14:paraId="77FF029C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0D1423B8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lang w:val="en-GB"/>
              </w:rPr>
              <w:t>21,172</w:t>
            </w:r>
          </w:p>
        </w:tc>
      </w:tr>
      <w:tr w:rsidR="00D805A5" w:rsidRPr="0016249F" w14:paraId="42F67D41" w14:textId="77777777" w:rsidTr="008743DF">
        <w:tc>
          <w:tcPr>
            <w:tcW w:w="3271" w:type="pct"/>
          </w:tcPr>
          <w:p w14:paraId="340CB5B8" w14:textId="77777777" w:rsidR="00D805A5" w:rsidRPr="0016249F" w:rsidRDefault="00D805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</w:tcPr>
          <w:p w14:paraId="66A423CA" w14:textId="0ED7297E" w:rsidR="00D805A5" w:rsidRPr="0016249F" w:rsidRDefault="00ED38A3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99,550</w:t>
            </w:r>
          </w:p>
        </w:tc>
        <w:tc>
          <w:tcPr>
            <w:tcW w:w="194" w:type="pct"/>
          </w:tcPr>
          <w:p w14:paraId="41FDF551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double" w:sz="4" w:space="0" w:color="auto"/>
            </w:tcBorders>
          </w:tcPr>
          <w:p w14:paraId="46B904B5" w14:textId="77777777" w:rsidR="00D805A5" w:rsidRPr="0016249F" w:rsidRDefault="00D805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</w:rPr>
              <w:t>39,661</w:t>
            </w:r>
          </w:p>
        </w:tc>
      </w:tr>
    </w:tbl>
    <w:p w14:paraId="2CE66680" w14:textId="6889E655" w:rsidR="00221DC8" w:rsidRDefault="00221DC8" w:rsidP="0035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D564A56" w14:textId="426E7798" w:rsidR="0094271F" w:rsidRDefault="0094271F" w:rsidP="0035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2EEDE75" w14:textId="40D8F8FC" w:rsidR="0094271F" w:rsidRDefault="0094271F" w:rsidP="0035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ED4A427" w14:textId="1EAA4662" w:rsidR="0094271F" w:rsidRDefault="0094271F" w:rsidP="0035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55AEBC1" w14:textId="0C130FE7" w:rsidR="0094271F" w:rsidRDefault="0094271F" w:rsidP="0035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255BAA7" w14:textId="3DE6792D" w:rsidR="0094271F" w:rsidRDefault="0094271F" w:rsidP="0035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DC38B63" w14:textId="61C73F36" w:rsidR="0094271F" w:rsidRDefault="0094271F" w:rsidP="0035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3D0EA30" w14:textId="70B4F8AB" w:rsidR="0094271F" w:rsidRDefault="0094271F" w:rsidP="0035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9B4B207" w14:textId="77777777" w:rsidR="0094271F" w:rsidRDefault="0094271F" w:rsidP="0035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88BEABC" w14:textId="5E9C803B" w:rsidR="002C4FD1" w:rsidRPr="000A6AC9" w:rsidRDefault="002C4FD1" w:rsidP="002C4FD1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A6AC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</w:t>
      </w:r>
      <w:r w:rsidR="000C68D6" w:rsidRPr="000A6AC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สำคัญที่ทำกับบุคคลหรือกิจการที่เกี่ยวข้องกัน</w:t>
      </w:r>
    </w:p>
    <w:p w14:paraId="3A0127DE" w14:textId="41F5F471" w:rsidR="000C68D6" w:rsidRPr="000A6AC9" w:rsidRDefault="000C68D6" w:rsidP="009E402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37B243" w14:textId="545469C4" w:rsidR="00910ED1" w:rsidRPr="000A6AC9" w:rsidRDefault="00910ED1" w:rsidP="00910ED1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A6AC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</w:t>
      </w:r>
    </w:p>
    <w:p w14:paraId="10BE93BA" w14:textId="77777777" w:rsidR="00910ED1" w:rsidRPr="000A6AC9" w:rsidRDefault="00910ED1" w:rsidP="00910ED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A3602CF" w14:textId="77777777" w:rsidR="00910ED1" w:rsidRPr="000A6AC9" w:rsidRDefault="00910ED1" w:rsidP="00910ED1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A6AC9">
        <w:rPr>
          <w:rFonts w:ascii="Angsana New" w:hAnsi="Angsana New"/>
          <w:b/>
          <w:bCs/>
          <w:sz w:val="30"/>
          <w:szCs w:val="30"/>
          <w:cs/>
        </w:rPr>
        <w:t>บริษัทใหญ่ในลำดับสูงสุด</w:t>
      </w:r>
    </w:p>
    <w:p w14:paraId="0516C0E7" w14:textId="77777777" w:rsidR="00910ED1" w:rsidRPr="000A6AC9" w:rsidRDefault="00910ED1" w:rsidP="00910ED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6038964" w14:textId="77777777" w:rsidR="00A4243D" w:rsidRPr="0016249F" w:rsidRDefault="00A4243D" w:rsidP="00A42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16249F">
        <w:rPr>
          <w:rFonts w:asciiTheme="majorBidi" w:hAnsiTheme="majorBidi" w:cstheme="majorBidi"/>
          <w:sz w:val="30"/>
          <w:szCs w:val="30"/>
        </w:rPr>
        <w:t xml:space="preserve">30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16249F">
        <w:rPr>
          <w:rFonts w:asciiTheme="majorBidi" w:hAnsiTheme="majorBidi" w:cstheme="majorBidi"/>
          <w:sz w:val="30"/>
          <w:szCs w:val="30"/>
        </w:rPr>
        <w:t>2561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เช่าที่ดินพร้อมสิ่งปลูกสร้างเพื่อใช้เป็นสถานที่ประกอบกิจการของสำนักงานใหญ่กับบริษัทใหญ่ในลำดับสูงสุด มีระยะเวลาเช่า </w:t>
      </w:r>
      <w:r w:rsidRPr="0016249F">
        <w:rPr>
          <w:rFonts w:asciiTheme="majorBidi" w:hAnsiTheme="majorBidi" w:cstheme="majorBidi"/>
          <w:sz w:val="30"/>
          <w:szCs w:val="30"/>
        </w:rPr>
        <w:t xml:space="preserve">3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ปี ตั้งแต่วันที่ </w:t>
      </w:r>
      <w:r w:rsidRPr="0016249F">
        <w:rPr>
          <w:rFonts w:asciiTheme="majorBidi" w:hAnsiTheme="majorBidi" w:cstheme="majorBidi"/>
          <w:sz w:val="30"/>
          <w:szCs w:val="30"/>
        </w:rPr>
        <w:t xml:space="preserve">1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16249F">
        <w:rPr>
          <w:rFonts w:asciiTheme="majorBidi" w:hAnsiTheme="majorBidi" w:cstheme="majorBidi"/>
          <w:sz w:val="30"/>
          <w:szCs w:val="30"/>
        </w:rPr>
        <w:t xml:space="preserve">2561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16249F">
        <w:rPr>
          <w:rFonts w:asciiTheme="majorBidi" w:hAnsiTheme="majorBidi" w:cstheme="majorBidi"/>
          <w:sz w:val="30"/>
          <w:szCs w:val="30"/>
        </w:rPr>
        <w:t xml:space="preserve">31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6249F">
        <w:rPr>
          <w:rFonts w:asciiTheme="majorBidi" w:hAnsiTheme="majorBidi" w:cstheme="majorBidi"/>
          <w:sz w:val="30"/>
          <w:szCs w:val="30"/>
        </w:rPr>
        <w:t xml:space="preserve">2563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ในอัตราค่าเช่าเดือนละ </w:t>
      </w:r>
      <w:r w:rsidRPr="0016249F">
        <w:rPr>
          <w:rFonts w:asciiTheme="majorBidi" w:hAnsiTheme="majorBidi" w:cstheme="majorBidi"/>
          <w:sz w:val="30"/>
          <w:szCs w:val="30"/>
        </w:rPr>
        <w:t xml:space="preserve">0.3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ล้านบาท และสามารถต่ออายุสัญญาเช่าภายใต้เงื่อนไขของสัญญา  </w:t>
      </w:r>
    </w:p>
    <w:p w14:paraId="30BAA476" w14:textId="77777777" w:rsidR="00A4243D" w:rsidRPr="0016249F" w:rsidRDefault="00A4243D" w:rsidP="00A42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440243" w14:textId="5A14EA7F" w:rsidR="00A4243D" w:rsidRPr="0016249F" w:rsidRDefault="00A4243D" w:rsidP="00A42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16249F">
        <w:rPr>
          <w:rFonts w:asciiTheme="majorBidi" w:hAnsiTheme="majorBidi" w:cstheme="majorBidi"/>
          <w:sz w:val="30"/>
          <w:szCs w:val="30"/>
        </w:rPr>
        <w:t xml:space="preserve">15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16249F">
        <w:rPr>
          <w:rFonts w:asciiTheme="majorBidi" w:hAnsiTheme="majorBidi" w:cstheme="majorBidi"/>
          <w:sz w:val="30"/>
          <w:szCs w:val="30"/>
        </w:rPr>
        <w:t>2562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กรรมการมีมติอนุมัติให้บริษัทแก้ไขเงื่อนไขในสัญญาเช่าที่ดินพร้อมสิ่งปลูกสร้างเพื่อใช้เป็นสถานที่ประกอบกิจการของสำนักงานใหญ่กับบริษัทใหญ่ในลำดับสูงสุด จากอัตราค่าเช่าเดือนละ </w:t>
      </w:r>
      <w:r w:rsidRPr="0016249F">
        <w:rPr>
          <w:rFonts w:asciiTheme="majorBidi" w:hAnsiTheme="majorBidi" w:cstheme="majorBidi"/>
          <w:sz w:val="30"/>
          <w:szCs w:val="30"/>
        </w:rPr>
        <w:t xml:space="preserve">0.3 </w:t>
      </w:r>
      <w:r w:rsidRPr="0016249F">
        <w:rPr>
          <w:rFonts w:asciiTheme="majorBidi" w:hAnsiTheme="majorBidi" w:cstheme="majorBidi"/>
          <w:sz w:val="30"/>
          <w:szCs w:val="30"/>
          <w:cs/>
        </w:rPr>
        <w:t>ล้านบาท เป็นอัตราค่าเช่า</w:t>
      </w:r>
      <w:r w:rsidR="00F439B2">
        <w:rPr>
          <w:rFonts w:asciiTheme="majorBidi" w:hAnsiTheme="majorBidi" w:cstheme="majorBidi" w:hint="cs"/>
          <w:sz w:val="30"/>
          <w:szCs w:val="30"/>
          <w:cs/>
        </w:rPr>
        <w:t xml:space="preserve">เดือนละ </w:t>
      </w:r>
      <w:r w:rsidR="008D765F">
        <w:rPr>
          <w:rFonts w:asciiTheme="majorBidi" w:hAnsiTheme="majorBidi" w:cstheme="majorBidi"/>
          <w:sz w:val="30"/>
          <w:szCs w:val="30"/>
        </w:rPr>
        <w:t>0.</w:t>
      </w:r>
      <w:r w:rsidR="00F439B2">
        <w:rPr>
          <w:rFonts w:asciiTheme="majorBidi" w:hAnsiTheme="majorBidi" w:cstheme="majorBidi"/>
          <w:sz w:val="30"/>
          <w:szCs w:val="30"/>
        </w:rPr>
        <w:t xml:space="preserve">3 </w:t>
      </w:r>
      <w:r w:rsidR="00F439B2">
        <w:rPr>
          <w:rFonts w:asciiTheme="majorBidi" w:hAnsiTheme="majorBidi" w:cstheme="majorBidi" w:hint="cs"/>
          <w:sz w:val="30"/>
          <w:szCs w:val="30"/>
          <w:cs/>
        </w:rPr>
        <w:t>ล้านบาท และอัตราค่าเช่า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เพิ่มขึ้นร้อยละ </w:t>
      </w:r>
      <w:r w:rsidRPr="0016249F">
        <w:rPr>
          <w:rFonts w:asciiTheme="majorBidi" w:hAnsiTheme="majorBidi" w:cstheme="majorBidi"/>
          <w:sz w:val="30"/>
          <w:szCs w:val="30"/>
        </w:rPr>
        <w:t xml:space="preserve">1.0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เป็นประจำทุกปี โดยมีผลบังคับใช้ตั้งแต่วันที่ </w:t>
      </w:r>
      <w:r w:rsidRPr="0016249F">
        <w:rPr>
          <w:rFonts w:asciiTheme="majorBidi" w:hAnsiTheme="majorBidi" w:cstheme="majorBidi"/>
          <w:sz w:val="30"/>
          <w:szCs w:val="30"/>
        </w:rPr>
        <w:t xml:space="preserve">1 </w:t>
      </w:r>
      <w:r w:rsidR="00345E55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</w:rPr>
        <w:t>2562</w:t>
      </w:r>
    </w:p>
    <w:p w14:paraId="63176B13" w14:textId="77777777" w:rsidR="00A4243D" w:rsidRPr="0016249F" w:rsidRDefault="00A4243D" w:rsidP="00A42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73B497" w14:textId="77777777" w:rsidR="00A4243D" w:rsidRPr="0016249F" w:rsidRDefault="00A4243D" w:rsidP="00A42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16249F">
        <w:rPr>
          <w:rFonts w:asciiTheme="majorBidi" w:hAnsiTheme="majorBidi" w:cstheme="majorBidi"/>
          <w:sz w:val="30"/>
          <w:szCs w:val="30"/>
        </w:rPr>
        <w:t xml:space="preserve">1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16249F">
        <w:rPr>
          <w:rFonts w:asciiTheme="majorBidi" w:hAnsiTheme="majorBidi" w:cstheme="majorBidi"/>
          <w:sz w:val="30"/>
          <w:szCs w:val="30"/>
        </w:rPr>
        <w:t xml:space="preserve">2564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เช่าที่ดินพร้อมสิ่งปลูกสร้างเพื่อใช้เป็นสถานที่ประกอบกิจการของสำนักงานใหญ่กับบริษัทใหญ่ในลำดับสูงสุด มีระยะเวลาเช่า </w:t>
      </w:r>
      <w:r w:rsidRPr="0016249F">
        <w:rPr>
          <w:rFonts w:asciiTheme="majorBidi" w:hAnsiTheme="majorBidi" w:cstheme="majorBidi"/>
          <w:sz w:val="30"/>
          <w:szCs w:val="30"/>
        </w:rPr>
        <w:t>3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ปี ตั้งแต่วันที่ </w:t>
      </w:r>
      <w:r w:rsidRPr="0016249F">
        <w:rPr>
          <w:rFonts w:asciiTheme="majorBidi" w:hAnsiTheme="majorBidi" w:cstheme="majorBidi"/>
          <w:sz w:val="30"/>
          <w:szCs w:val="30"/>
        </w:rPr>
        <w:t xml:space="preserve">1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16249F">
        <w:rPr>
          <w:rFonts w:asciiTheme="majorBidi" w:hAnsiTheme="majorBidi" w:cstheme="majorBidi"/>
          <w:sz w:val="30"/>
          <w:szCs w:val="30"/>
        </w:rPr>
        <w:t xml:space="preserve">2564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16249F">
        <w:rPr>
          <w:rFonts w:asciiTheme="majorBidi" w:hAnsiTheme="majorBidi" w:cstheme="majorBidi"/>
          <w:sz w:val="30"/>
          <w:szCs w:val="30"/>
        </w:rPr>
        <w:t xml:space="preserve">31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6249F">
        <w:rPr>
          <w:rFonts w:asciiTheme="majorBidi" w:hAnsiTheme="majorBidi" w:cstheme="majorBidi"/>
          <w:sz w:val="30"/>
          <w:szCs w:val="30"/>
        </w:rPr>
        <w:t xml:space="preserve">2566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ในอัตราค่าเช่าเดือนละ </w:t>
      </w:r>
      <w:r w:rsidRPr="0016249F">
        <w:rPr>
          <w:rFonts w:asciiTheme="majorBidi" w:hAnsiTheme="majorBidi" w:cstheme="majorBidi"/>
          <w:sz w:val="30"/>
          <w:szCs w:val="30"/>
        </w:rPr>
        <w:t xml:space="preserve">0.1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ล้านบาท โดยบริษัทสามารถต่ออายุสัญญาเช่าได้อีกสองครั้งคราวละ </w:t>
      </w:r>
      <w:r w:rsidRPr="0016249F">
        <w:rPr>
          <w:rFonts w:asciiTheme="majorBidi" w:hAnsiTheme="majorBidi" w:cstheme="majorBidi"/>
          <w:sz w:val="30"/>
          <w:szCs w:val="30"/>
        </w:rPr>
        <w:t xml:space="preserve">3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ปี และ </w:t>
      </w:r>
      <w:r w:rsidRPr="0016249F">
        <w:rPr>
          <w:rFonts w:asciiTheme="majorBidi" w:hAnsiTheme="majorBidi" w:cstheme="majorBidi"/>
          <w:sz w:val="30"/>
          <w:szCs w:val="30"/>
        </w:rPr>
        <w:t xml:space="preserve">1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ปี ตามลำดับนับจากวันสิ้นสุดสัญญาแต่ละครั้ง โดยอัตราค่าเช่าจะปรับเพิ่มขึ้นร้อยละ </w:t>
      </w:r>
      <w:r w:rsidRPr="0016249F">
        <w:rPr>
          <w:rFonts w:asciiTheme="majorBidi" w:hAnsiTheme="majorBidi" w:cstheme="majorBidi"/>
          <w:sz w:val="30"/>
          <w:szCs w:val="30"/>
        </w:rPr>
        <w:t xml:space="preserve">10.0 </w:t>
      </w:r>
      <w:r w:rsidRPr="0016249F">
        <w:rPr>
          <w:rFonts w:asciiTheme="majorBidi" w:hAnsiTheme="majorBidi" w:cstheme="majorBidi"/>
          <w:sz w:val="30"/>
          <w:szCs w:val="30"/>
          <w:cs/>
        </w:rPr>
        <w:t>สำหรับการต่ออายุสัญญาเช่าแต่ละครั้ง</w:t>
      </w:r>
    </w:p>
    <w:p w14:paraId="71267322" w14:textId="2B886912" w:rsidR="00F32375" w:rsidRPr="00A4243D" w:rsidRDefault="00F32375" w:rsidP="003F4100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2B33A7F0" w14:textId="4E2ECE83" w:rsidR="00A4243D" w:rsidRPr="00407A2D" w:rsidRDefault="009318BC" w:rsidP="00A42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30 </w:t>
      </w:r>
      <w:r w:rsidR="00703943">
        <w:rPr>
          <w:rFonts w:asciiTheme="majorBidi" w:hAnsiTheme="majorBidi" w:cstheme="majorBidi" w:hint="cs"/>
          <w:sz w:val="30"/>
          <w:szCs w:val="30"/>
          <w:cs/>
          <w:lang w:val="en-GB"/>
        </w:rPr>
        <w:t>มิถุนายน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บริษัทได้ทำ</w:t>
      </w:r>
      <w:r w:rsidRPr="009318BC">
        <w:rPr>
          <w:rFonts w:asciiTheme="majorBidi" w:hAnsiTheme="majorBidi"/>
          <w:sz w:val="30"/>
          <w:szCs w:val="30"/>
          <w:cs/>
          <w:lang w:val="en-GB"/>
        </w:rPr>
        <w:t>บันทึกข้อตกลงเพิ่มเติมแนบท้ายสัญญาเช่าที่ดินพร้อมสิ่งปลูกสร้าง</w:t>
      </w:r>
      <w:r w:rsidR="00A4243D" w:rsidRPr="0016249F">
        <w:rPr>
          <w:rFonts w:asciiTheme="majorBidi" w:hAnsiTheme="majorBidi" w:cstheme="majorBidi"/>
          <w:sz w:val="30"/>
          <w:szCs w:val="30"/>
          <w:cs/>
        </w:rPr>
        <w:t xml:space="preserve">กับบริษัทใหญ่ในลำดับสูงสุด </w:t>
      </w:r>
      <w:r w:rsidR="000A6AC9">
        <w:rPr>
          <w:rFonts w:asciiTheme="majorBidi" w:hAnsiTheme="majorBidi" w:cstheme="majorBidi" w:hint="cs"/>
          <w:sz w:val="30"/>
          <w:szCs w:val="30"/>
          <w:cs/>
        </w:rPr>
        <w:t>เพื่อแก้ไขเงื่อนไขในสัญญาเช่า</w:t>
      </w:r>
      <w:r w:rsidR="00756931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756931" w:rsidRPr="0016249F">
        <w:rPr>
          <w:rFonts w:asciiTheme="majorBidi" w:hAnsiTheme="majorBidi" w:cstheme="majorBidi"/>
          <w:sz w:val="30"/>
          <w:szCs w:val="30"/>
          <w:cs/>
        </w:rPr>
        <w:t xml:space="preserve">ระยะเวลาเช่า </w:t>
      </w:r>
      <w:r w:rsidR="00756931" w:rsidRPr="0016249F">
        <w:rPr>
          <w:rFonts w:asciiTheme="majorBidi" w:hAnsiTheme="majorBidi" w:cstheme="majorBidi"/>
          <w:sz w:val="30"/>
          <w:szCs w:val="30"/>
        </w:rPr>
        <w:t>3</w:t>
      </w:r>
      <w:r w:rsidR="00756931" w:rsidRPr="0016249F">
        <w:rPr>
          <w:rFonts w:asciiTheme="majorBidi" w:hAnsiTheme="majorBidi" w:cstheme="majorBidi"/>
          <w:sz w:val="30"/>
          <w:szCs w:val="30"/>
          <w:cs/>
        </w:rPr>
        <w:t xml:space="preserve"> ปี ตั้งแต่วันที่ </w:t>
      </w:r>
      <w:r w:rsidR="00756931" w:rsidRPr="0016249F">
        <w:rPr>
          <w:rFonts w:asciiTheme="majorBidi" w:hAnsiTheme="majorBidi" w:cstheme="majorBidi"/>
          <w:sz w:val="30"/>
          <w:szCs w:val="30"/>
        </w:rPr>
        <w:t xml:space="preserve">1 </w:t>
      </w:r>
      <w:r w:rsidR="00756931" w:rsidRPr="0016249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756931" w:rsidRPr="0016249F">
        <w:rPr>
          <w:rFonts w:asciiTheme="majorBidi" w:hAnsiTheme="majorBidi" w:cstheme="majorBidi"/>
          <w:sz w:val="30"/>
          <w:szCs w:val="30"/>
        </w:rPr>
        <w:t xml:space="preserve">2564 </w:t>
      </w:r>
      <w:r w:rsidR="00756931" w:rsidRPr="0016249F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="00756931" w:rsidRPr="0016249F">
        <w:rPr>
          <w:rFonts w:asciiTheme="majorBidi" w:hAnsiTheme="majorBidi" w:cstheme="majorBidi"/>
          <w:sz w:val="30"/>
          <w:szCs w:val="30"/>
        </w:rPr>
        <w:t xml:space="preserve">31 </w:t>
      </w:r>
      <w:r w:rsidR="00756931" w:rsidRPr="0016249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56931" w:rsidRPr="0016249F">
        <w:rPr>
          <w:rFonts w:asciiTheme="majorBidi" w:hAnsiTheme="majorBidi" w:cstheme="majorBidi"/>
          <w:sz w:val="30"/>
          <w:szCs w:val="30"/>
        </w:rPr>
        <w:t>2566</w:t>
      </w:r>
      <w:r w:rsidR="0075693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56931" w:rsidRPr="0016249F">
        <w:rPr>
          <w:rFonts w:asciiTheme="majorBidi" w:hAnsiTheme="majorBidi" w:cstheme="majorBidi"/>
          <w:sz w:val="30"/>
          <w:szCs w:val="30"/>
          <w:cs/>
        </w:rPr>
        <w:t xml:space="preserve">ในอัตราค่าเช่าเดือนละ </w:t>
      </w:r>
      <w:r w:rsidR="00756931" w:rsidRPr="0016249F">
        <w:rPr>
          <w:rFonts w:asciiTheme="majorBidi" w:hAnsiTheme="majorBidi" w:cstheme="majorBidi"/>
          <w:sz w:val="30"/>
          <w:szCs w:val="30"/>
        </w:rPr>
        <w:t xml:space="preserve">0.1 </w:t>
      </w:r>
      <w:r w:rsidR="00756931" w:rsidRPr="0016249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75693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756931" w:rsidRPr="0016249F">
        <w:rPr>
          <w:rFonts w:asciiTheme="majorBidi" w:hAnsiTheme="majorBidi" w:cstheme="majorBidi"/>
          <w:sz w:val="30"/>
          <w:szCs w:val="30"/>
          <w:cs/>
        </w:rPr>
        <w:t xml:space="preserve">สามารถต่ออายุสัญญาเช่าได้อีกสองครั้งคราวละ </w:t>
      </w:r>
      <w:r w:rsidR="00756931" w:rsidRPr="0016249F">
        <w:rPr>
          <w:rFonts w:asciiTheme="majorBidi" w:hAnsiTheme="majorBidi" w:cstheme="majorBidi"/>
          <w:sz w:val="30"/>
          <w:szCs w:val="30"/>
        </w:rPr>
        <w:t xml:space="preserve">3 </w:t>
      </w:r>
      <w:r w:rsidR="00756931" w:rsidRPr="0016249F">
        <w:rPr>
          <w:rFonts w:asciiTheme="majorBidi" w:hAnsiTheme="majorBidi" w:cstheme="majorBidi"/>
          <w:sz w:val="30"/>
          <w:szCs w:val="30"/>
          <w:cs/>
        </w:rPr>
        <w:t xml:space="preserve">ปี และ </w:t>
      </w:r>
      <w:r w:rsidR="00756931" w:rsidRPr="0016249F">
        <w:rPr>
          <w:rFonts w:asciiTheme="majorBidi" w:hAnsiTheme="majorBidi" w:cstheme="majorBidi"/>
          <w:sz w:val="30"/>
          <w:szCs w:val="30"/>
        </w:rPr>
        <w:t xml:space="preserve">1 </w:t>
      </w:r>
      <w:r w:rsidR="00756931" w:rsidRPr="0016249F">
        <w:rPr>
          <w:rFonts w:asciiTheme="majorBidi" w:hAnsiTheme="majorBidi" w:cstheme="majorBidi"/>
          <w:sz w:val="30"/>
          <w:szCs w:val="30"/>
          <w:cs/>
        </w:rPr>
        <w:t>ปี ตามลำดับนับจากวันสิ้นสุดสัญญาแต่ละครั้ง</w:t>
      </w:r>
      <w:r w:rsidR="0075693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56931" w:rsidRPr="0016249F">
        <w:rPr>
          <w:rFonts w:asciiTheme="majorBidi" w:hAnsiTheme="majorBidi" w:cstheme="majorBidi"/>
          <w:sz w:val="30"/>
          <w:szCs w:val="30"/>
          <w:cs/>
        </w:rPr>
        <w:t xml:space="preserve">โดยอัตราค่าเช่าจะปรับเพิ่มขึ้นร้อยละ </w:t>
      </w:r>
      <w:r w:rsidR="00756931" w:rsidRPr="0016249F">
        <w:rPr>
          <w:rFonts w:asciiTheme="majorBidi" w:hAnsiTheme="majorBidi" w:cstheme="majorBidi"/>
          <w:sz w:val="30"/>
          <w:szCs w:val="30"/>
        </w:rPr>
        <w:t xml:space="preserve">10.0 </w:t>
      </w:r>
      <w:r w:rsidR="00756931" w:rsidRPr="0016249F">
        <w:rPr>
          <w:rFonts w:asciiTheme="majorBidi" w:hAnsiTheme="majorBidi" w:cstheme="majorBidi"/>
          <w:sz w:val="30"/>
          <w:szCs w:val="30"/>
          <w:cs/>
        </w:rPr>
        <w:t>สำหรับการต่ออายุสัญญาเช่าแต่ละครั้ง</w:t>
      </w:r>
      <w:r w:rsidR="00756931">
        <w:rPr>
          <w:rFonts w:asciiTheme="majorBidi" w:hAnsiTheme="majorBidi" w:cstheme="majorBidi" w:hint="cs"/>
          <w:sz w:val="30"/>
          <w:szCs w:val="30"/>
          <w:cs/>
        </w:rPr>
        <w:t xml:space="preserve"> เป็น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ระยะเวลาเช่า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19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ปี ตั้งแต่วันที่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ถึงวันที่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  <w:lang w:val="en-GB"/>
        </w:rPr>
        <w:t>2582</w:t>
      </w:r>
      <w:r w:rsidR="00756931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756931" w:rsidRPr="0016249F">
        <w:rPr>
          <w:rFonts w:asciiTheme="majorBidi" w:hAnsiTheme="majorBidi" w:cstheme="majorBidi"/>
          <w:sz w:val="30"/>
          <w:szCs w:val="30"/>
          <w:cs/>
        </w:rPr>
        <w:t xml:space="preserve">ในอัตราค่าเช่าเดือนละ </w:t>
      </w:r>
      <w:r w:rsidR="00756931" w:rsidRPr="0016249F">
        <w:rPr>
          <w:rFonts w:asciiTheme="majorBidi" w:hAnsiTheme="majorBidi" w:cstheme="majorBidi"/>
          <w:sz w:val="30"/>
          <w:szCs w:val="30"/>
        </w:rPr>
        <w:t xml:space="preserve">0.1 </w:t>
      </w:r>
      <w:r w:rsidR="00756931" w:rsidRPr="0016249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756931">
        <w:rPr>
          <w:rFonts w:asciiTheme="majorBidi" w:hAnsiTheme="majorBidi" w:cstheme="majorBidi" w:hint="cs"/>
          <w:sz w:val="30"/>
          <w:szCs w:val="30"/>
          <w:cs/>
        </w:rPr>
        <w:t xml:space="preserve"> ซึ่งอัตราค่าเช่า</w:t>
      </w:r>
      <w:r w:rsidR="00756931" w:rsidRPr="0016249F">
        <w:rPr>
          <w:rFonts w:asciiTheme="majorBidi" w:hAnsiTheme="majorBidi" w:cstheme="majorBidi"/>
          <w:sz w:val="30"/>
          <w:szCs w:val="30"/>
          <w:cs/>
        </w:rPr>
        <w:t xml:space="preserve">เพิ่มขึ้นร้อยละ </w:t>
      </w:r>
      <w:r w:rsidR="00756931" w:rsidRPr="0016249F">
        <w:rPr>
          <w:rFonts w:asciiTheme="majorBidi" w:hAnsiTheme="majorBidi" w:cstheme="majorBidi"/>
          <w:sz w:val="30"/>
          <w:szCs w:val="30"/>
        </w:rPr>
        <w:t>10.0</w:t>
      </w:r>
      <w:r w:rsidR="00756931">
        <w:rPr>
          <w:rFonts w:asciiTheme="majorBidi" w:hAnsiTheme="majorBidi" w:cstheme="majorBidi" w:hint="cs"/>
          <w:sz w:val="30"/>
          <w:szCs w:val="30"/>
          <w:cs/>
        </w:rPr>
        <w:t xml:space="preserve"> เป็นประจำทุก </w:t>
      </w:r>
      <w:r w:rsidR="00756931">
        <w:rPr>
          <w:rFonts w:asciiTheme="majorBidi" w:hAnsiTheme="majorBidi" w:cstheme="majorBidi"/>
          <w:sz w:val="30"/>
          <w:szCs w:val="30"/>
          <w:lang w:val="en-GB"/>
        </w:rPr>
        <w:t xml:space="preserve">3 </w:t>
      </w:r>
      <w:r w:rsidR="00756931">
        <w:rPr>
          <w:rFonts w:asciiTheme="majorBidi" w:hAnsiTheme="majorBidi" w:cstheme="majorBidi" w:hint="cs"/>
          <w:sz w:val="30"/>
          <w:szCs w:val="30"/>
          <w:cs/>
          <w:lang w:val="en-GB"/>
        </w:rPr>
        <w:t>ปี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และมีสิทธิต่ออายุสัญญาเช่าก่อนผู้อื่น</w:t>
      </w:r>
      <w:r w:rsidR="00407A2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407A2D">
        <w:rPr>
          <w:rFonts w:asciiTheme="majorBidi" w:hAnsiTheme="majorBidi" w:cstheme="majorBidi" w:hint="cs"/>
          <w:sz w:val="30"/>
          <w:szCs w:val="30"/>
          <w:cs/>
        </w:rPr>
        <w:t>และในระหว่างที่สัญญาเช่าดังกล่าวยังมีผลบังคับใช้ หากผู้</w:t>
      </w:r>
      <w:r w:rsidR="00221DC8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="00407A2D">
        <w:rPr>
          <w:rFonts w:asciiTheme="majorBidi" w:hAnsiTheme="majorBidi" w:cstheme="majorBidi" w:hint="cs"/>
          <w:sz w:val="30"/>
          <w:szCs w:val="30"/>
          <w:cs/>
        </w:rPr>
        <w:t>เช่ามีความประสงค์จะขายหรือโอนสินทรัพย์ที่เช่า ผู้ให้เช่าจะต้องแจ้งให้บริษัททราบเพื่อให้บริษัทพิจารณาซื้อสินทรัพย์ที่เช่าก่อนผู้อื่น</w:t>
      </w:r>
    </w:p>
    <w:p w14:paraId="1B5D9DA5" w14:textId="541EA4C3" w:rsidR="00221DC8" w:rsidRDefault="00221DC8" w:rsidP="0094271F">
      <w:pPr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36A3AE19" w14:textId="405AC614" w:rsidR="0094271F" w:rsidRDefault="0094271F" w:rsidP="0094271F">
      <w:pPr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756DD4AA" w14:textId="77777777" w:rsidR="0094271F" w:rsidRPr="00A4243D" w:rsidRDefault="0094271F" w:rsidP="0094271F">
      <w:pPr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4714D146" w14:textId="19760C38" w:rsidR="003F5AD3" w:rsidRPr="003F5AD3" w:rsidRDefault="003F5AD3" w:rsidP="00910ED1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F5AD3">
        <w:rPr>
          <w:rFonts w:ascii="Angsana New" w:hAnsi="Angsana New" w:hint="cs"/>
          <w:b/>
          <w:bCs/>
          <w:sz w:val="30"/>
          <w:szCs w:val="30"/>
          <w:cs/>
        </w:rPr>
        <w:lastRenderedPageBreak/>
        <w:t>ผู้บริหารสำคัญ</w:t>
      </w:r>
    </w:p>
    <w:p w14:paraId="04AD51AF" w14:textId="77777777" w:rsidR="003F5AD3" w:rsidRPr="000A6AC9" w:rsidRDefault="003F5AD3" w:rsidP="00910ED1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08236598" w14:textId="5D1E213C" w:rsidR="003F5AD3" w:rsidRPr="00F32375" w:rsidRDefault="003F5AD3" w:rsidP="003F5AD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3237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32375">
        <w:rPr>
          <w:rFonts w:ascii="Angsana New" w:hAnsi="Angsana New"/>
          <w:sz w:val="30"/>
          <w:szCs w:val="30"/>
        </w:rPr>
        <w:t>30</w:t>
      </w:r>
      <w:r w:rsidRPr="00F32375">
        <w:rPr>
          <w:rFonts w:ascii="Angsana New" w:hAnsi="Angsana New"/>
          <w:sz w:val="30"/>
          <w:szCs w:val="30"/>
          <w:cs/>
        </w:rPr>
        <w:t xml:space="preserve"> มีนาคม </w:t>
      </w:r>
      <w:r w:rsidRPr="00F32375">
        <w:rPr>
          <w:rFonts w:ascii="Angsana New" w:hAnsi="Angsana New"/>
          <w:sz w:val="30"/>
          <w:szCs w:val="30"/>
        </w:rPr>
        <w:t>2561</w:t>
      </w:r>
      <w:r w:rsidRPr="00F32375">
        <w:rPr>
          <w:rFonts w:ascii="Angsana New" w:hAnsi="Angsana New"/>
          <w:sz w:val="30"/>
          <w:szCs w:val="30"/>
          <w:cs/>
        </w:rPr>
        <w:t xml:space="preserve"> บริษัทได้ทำสัญญาเช่าที่ดินพร้อมสิ่งปลูกสร้างเพื่อใช้เป็นสถานที่ประกอบกิจการของสำนักงานใหญ่กับผู้บริหารสำคัญ มีระยะเวลาเช่า </w:t>
      </w:r>
      <w:r w:rsidRPr="00F32375">
        <w:rPr>
          <w:rFonts w:ascii="Angsana New" w:hAnsi="Angsana New"/>
          <w:sz w:val="30"/>
          <w:szCs w:val="30"/>
        </w:rPr>
        <w:t>10</w:t>
      </w:r>
      <w:r w:rsidRPr="00F32375">
        <w:rPr>
          <w:rFonts w:ascii="Angsana New" w:hAnsi="Angsana New"/>
          <w:sz w:val="30"/>
          <w:szCs w:val="30"/>
          <w:cs/>
        </w:rPr>
        <w:t xml:space="preserve"> ปี ตั้งแต่วันที่ </w:t>
      </w:r>
      <w:r w:rsidRPr="00F32375">
        <w:rPr>
          <w:rFonts w:ascii="Angsana New" w:hAnsi="Angsana New"/>
          <w:sz w:val="30"/>
          <w:szCs w:val="30"/>
        </w:rPr>
        <w:t>1</w:t>
      </w:r>
      <w:r w:rsidRPr="00F32375">
        <w:rPr>
          <w:rFonts w:ascii="Angsana New" w:hAnsi="Angsana New"/>
          <w:sz w:val="30"/>
          <w:szCs w:val="30"/>
          <w:cs/>
        </w:rPr>
        <w:t xml:space="preserve"> มกราคม </w:t>
      </w:r>
      <w:r w:rsidRPr="00F32375">
        <w:rPr>
          <w:rFonts w:ascii="Angsana New" w:hAnsi="Angsana New"/>
          <w:sz w:val="30"/>
          <w:szCs w:val="30"/>
        </w:rPr>
        <w:t>2561</w:t>
      </w:r>
      <w:r w:rsidRPr="00F32375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F32375">
        <w:rPr>
          <w:rFonts w:ascii="Angsana New" w:hAnsi="Angsana New"/>
          <w:sz w:val="30"/>
          <w:szCs w:val="30"/>
        </w:rPr>
        <w:t>31</w:t>
      </w:r>
      <w:r w:rsidRPr="00F3237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32375">
        <w:rPr>
          <w:rFonts w:ascii="Angsana New" w:hAnsi="Angsana New"/>
          <w:sz w:val="30"/>
          <w:szCs w:val="30"/>
        </w:rPr>
        <w:t>2570</w:t>
      </w:r>
      <w:r w:rsidRPr="00F32375">
        <w:rPr>
          <w:rFonts w:ascii="Angsana New" w:hAnsi="Angsana New"/>
          <w:sz w:val="30"/>
          <w:szCs w:val="30"/>
          <w:cs/>
        </w:rPr>
        <w:t xml:space="preserve"> ในอัตราค่าเช่าเดือนละ </w:t>
      </w:r>
      <w:r w:rsidRPr="00F32375">
        <w:rPr>
          <w:rFonts w:ascii="Angsana New" w:hAnsi="Angsana New"/>
          <w:sz w:val="30"/>
          <w:szCs w:val="30"/>
        </w:rPr>
        <w:t>0.3</w:t>
      </w:r>
      <w:r w:rsidRPr="00F32375">
        <w:rPr>
          <w:rFonts w:ascii="Angsana New" w:hAnsi="Angsana New"/>
          <w:sz w:val="30"/>
          <w:szCs w:val="30"/>
          <w:cs/>
        </w:rPr>
        <w:t xml:space="preserve"> ล้านบาท</w:t>
      </w:r>
      <w:r w:rsidR="002B1612" w:rsidRPr="00F32375">
        <w:rPr>
          <w:rFonts w:ascii="Angsana New" w:hAnsi="Angsana New"/>
          <w:sz w:val="30"/>
          <w:szCs w:val="30"/>
          <w:cs/>
        </w:rPr>
        <w:t xml:space="preserve"> และสามารถต่ออายุสัญญาเช่าภายใต้เงื่อนไขของสัญญา  </w:t>
      </w:r>
    </w:p>
    <w:p w14:paraId="6347F7A6" w14:textId="77777777" w:rsidR="00720969" w:rsidRPr="000A6AC9" w:rsidRDefault="00720969" w:rsidP="00023DE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9B19D1" w14:textId="6F74FA14" w:rsidR="003F4100" w:rsidRDefault="003F4100" w:rsidP="00805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3237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32375">
        <w:rPr>
          <w:rFonts w:asciiTheme="majorBidi" w:hAnsiTheme="majorBidi" w:cstheme="majorBidi"/>
          <w:sz w:val="30"/>
          <w:szCs w:val="30"/>
        </w:rPr>
        <w:t xml:space="preserve">15 </w:t>
      </w:r>
      <w:r w:rsidRPr="00F32375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F32375">
        <w:rPr>
          <w:rFonts w:asciiTheme="majorBidi" w:hAnsiTheme="majorBidi" w:cstheme="majorBidi"/>
          <w:sz w:val="30"/>
          <w:szCs w:val="30"/>
        </w:rPr>
        <w:t>2562</w:t>
      </w:r>
      <w:r w:rsidRPr="00F32375">
        <w:rPr>
          <w:rFonts w:asciiTheme="majorBidi" w:hAnsiTheme="majorBidi" w:cstheme="majorBidi"/>
          <w:sz w:val="30"/>
          <w:szCs w:val="30"/>
          <w:cs/>
        </w:rPr>
        <w:t xml:space="preserve"> กรรมการมีมติอนุมัติให้บริษัทแก้ไขเงื่อนไขในสัญญาเช่าที่ดินพร้อมสิ่งปลูกสร้างเพื่อใช้เป็นสถานที่ประกอบกิจการของสำนักงานใหญ่กับผู้บริหารสำคัญ จากอัตราค่าเช่าเดือนละ </w:t>
      </w:r>
      <w:r w:rsidRPr="00F32375">
        <w:rPr>
          <w:rFonts w:asciiTheme="majorBidi" w:hAnsiTheme="majorBidi" w:cstheme="majorBidi"/>
          <w:sz w:val="30"/>
          <w:szCs w:val="30"/>
          <w:lang w:val="en-GB"/>
        </w:rPr>
        <w:t xml:space="preserve">0.3 </w:t>
      </w:r>
      <w:r w:rsidRPr="00F32375">
        <w:rPr>
          <w:rFonts w:asciiTheme="majorBidi" w:hAnsiTheme="majorBidi" w:cstheme="majorBidi"/>
          <w:sz w:val="30"/>
          <w:szCs w:val="30"/>
          <w:cs/>
          <w:lang w:val="en-GB"/>
        </w:rPr>
        <w:t>ล้านบาท เป็นอัตราค่าเช่า</w:t>
      </w:r>
      <w:r w:rsidR="00F439B2">
        <w:rPr>
          <w:rFonts w:asciiTheme="majorBidi" w:hAnsiTheme="majorBidi" w:cstheme="majorBidi" w:hint="cs"/>
          <w:sz w:val="30"/>
          <w:szCs w:val="30"/>
          <w:cs/>
        </w:rPr>
        <w:t xml:space="preserve">เดือนละ </w:t>
      </w:r>
      <w:r w:rsidR="008D765F">
        <w:rPr>
          <w:rFonts w:asciiTheme="majorBidi" w:hAnsiTheme="majorBidi" w:cstheme="majorBidi"/>
          <w:sz w:val="30"/>
          <w:szCs w:val="30"/>
        </w:rPr>
        <w:t>0.</w:t>
      </w:r>
      <w:r w:rsidR="00F439B2">
        <w:rPr>
          <w:rFonts w:asciiTheme="majorBidi" w:hAnsiTheme="majorBidi" w:cstheme="majorBidi"/>
          <w:sz w:val="30"/>
          <w:szCs w:val="30"/>
        </w:rPr>
        <w:t xml:space="preserve">3 </w:t>
      </w:r>
      <w:r w:rsidR="00F439B2">
        <w:rPr>
          <w:rFonts w:asciiTheme="majorBidi" w:hAnsiTheme="majorBidi" w:cstheme="majorBidi" w:hint="cs"/>
          <w:sz w:val="30"/>
          <w:szCs w:val="30"/>
          <w:cs/>
        </w:rPr>
        <w:t>ล้านบาท และอัตราค่าเช่า</w:t>
      </w:r>
      <w:r w:rsidRPr="00F32375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เพิ่มขึ้นร้อยละ </w:t>
      </w:r>
      <w:r w:rsidRPr="00F32375">
        <w:rPr>
          <w:rFonts w:asciiTheme="majorBidi" w:hAnsiTheme="majorBidi" w:cstheme="majorBidi"/>
          <w:sz w:val="30"/>
          <w:szCs w:val="30"/>
          <w:lang w:val="en-GB"/>
        </w:rPr>
        <w:t xml:space="preserve">1.0 </w:t>
      </w:r>
      <w:r w:rsidRPr="00F32375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เป็นประจำทุกปี โดยมีผลบังคับใช้ตั้งแต่วันที่ </w:t>
      </w:r>
      <w:r w:rsidRPr="00F32375">
        <w:rPr>
          <w:rFonts w:asciiTheme="majorBidi" w:hAnsiTheme="majorBidi" w:cstheme="majorBidi"/>
          <w:sz w:val="30"/>
          <w:szCs w:val="30"/>
          <w:lang w:val="en-GB"/>
        </w:rPr>
        <w:t xml:space="preserve">1 </w:t>
      </w:r>
      <w:r w:rsidR="00345E55">
        <w:rPr>
          <w:rFonts w:asciiTheme="majorBidi" w:hAnsiTheme="majorBidi" w:cstheme="majorBidi" w:hint="cs"/>
          <w:sz w:val="30"/>
          <w:szCs w:val="30"/>
          <w:cs/>
          <w:lang w:val="en-GB"/>
        </w:rPr>
        <w:t>มิถุนายน</w:t>
      </w:r>
      <w:r w:rsidRPr="00F32375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F32375">
        <w:rPr>
          <w:rFonts w:asciiTheme="majorBidi" w:hAnsiTheme="majorBidi" w:cstheme="majorBidi"/>
          <w:sz w:val="30"/>
          <w:szCs w:val="30"/>
          <w:lang w:val="en-GB"/>
        </w:rPr>
        <w:t>2562</w:t>
      </w:r>
    </w:p>
    <w:p w14:paraId="6F61F418" w14:textId="1BDE39ED" w:rsidR="00023DEC" w:rsidRPr="000A6AC9" w:rsidRDefault="00023DEC" w:rsidP="00805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1F62F26B" w14:textId="77777777" w:rsidR="00023DEC" w:rsidRPr="0016249F" w:rsidRDefault="00023DEC" w:rsidP="00023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B4613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B46130">
        <w:rPr>
          <w:rFonts w:asciiTheme="majorBidi" w:hAnsiTheme="majorBidi" w:cstheme="majorBidi"/>
          <w:sz w:val="30"/>
          <w:szCs w:val="30"/>
        </w:rPr>
        <w:t xml:space="preserve">12 </w:t>
      </w:r>
      <w:r w:rsidRPr="00B46130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B46130">
        <w:rPr>
          <w:rFonts w:asciiTheme="majorBidi" w:hAnsiTheme="majorBidi" w:cstheme="majorBidi"/>
          <w:sz w:val="30"/>
          <w:szCs w:val="30"/>
          <w:lang w:val="en-GB"/>
        </w:rPr>
        <w:t>2563</w:t>
      </w:r>
      <w:r w:rsidRPr="00B46130">
        <w:rPr>
          <w:rFonts w:asciiTheme="majorBidi" w:hAnsiTheme="majorBidi" w:cstheme="majorBidi"/>
          <w:sz w:val="30"/>
          <w:szCs w:val="30"/>
          <w:cs/>
        </w:rPr>
        <w:t xml:space="preserve"> กรรมการมีมติอนุมัติให้บริษัทแก้ไขเงื่อนไขในสัญญาเช่าที่ดินพร้อมสิ่งปลูกสร้างเพื่อใช้เป็นสถานที่ประกอบกิจการของสำนักงานใหญ่กับผู้บริหารสำคัญ จากอัตราค่าเช่าเดือนละ </w:t>
      </w:r>
      <w:r w:rsidRPr="00B46130">
        <w:rPr>
          <w:rFonts w:asciiTheme="majorBidi" w:hAnsiTheme="majorBidi" w:cstheme="majorBidi"/>
          <w:sz w:val="30"/>
          <w:szCs w:val="30"/>
          <w:lang w:val="en-GB"/>
        </w:rPr>
        <w:t xml:space="preserve">0.3 </w:t>
      </w:r>
      <w:r w:rsidRPr="00B46130">
        <w:rPr>
          <w:rFonts w:asciiTheme="majorBidi" w:hAnsiTheme="majorBidi" w:cstheme="majorBidi"/>
          <w:sz w:val="30"/>
          <w:szCs w:val="30"/>
          <w:cs/>
          <w:lang w:val="en-GB"/>
        </w:rPr>
        <w:t>ล้านบาท</w:t>
      </w:r>
      <w:r w:rsidRPr="00B46130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46130">
        <w:rPr>
          <w:rFonts w:asciiTheme="majorBidi" w:hAnsiTheme="majorBidi" w:cstheme="majorBidi"/>
          <w:sz w:val="30"/>
          <w:szCs w:val="30"/>
          <w:cs/>
        </w:rPr>
        <w:t>และ</w:t>
      </w:r>
      <w:r w:rsidRPr="00B46130">
        <w:rPr>
          <w:rFonts w:asciiTheme="majorBidi" w:hAnsiTheme="majorBidi" w:cstheme="majorBidi"/>
          <w:sz w:val="30"/>
          <w:szCs w:val="30"/>
          <w:cs/>
          <w:lang w:val="en-GB"/>
        </w:rPr>
        <w:t xml:space="preserve">อัตราค่าเช่าเพิ่มขึ้นร้อยละ </w:t>
      </w:r>
      <w:r w:rsidRPr="00B46130">
        <w:rPr>
          <w:rFonts w:asciiTheme="majorBidi" w:hAnsiTheme="majorBidi" w:cstheme="majorBidi"/>
          <w:sz w:val="30"/>
          <w:szCs w:val="30"/>
          <w:lang w:val="en-GB"/>
        </w:rPr>
        <w:t xml:space="preserve">1.0 </w:t>
      </w:r>
      <w:r w:rsidRPr="00B46130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เป็นประจำทุกปี เป็นอัตราค่าเช่าเดือนละ </w:t>
      </w:r>
      <w:r w:rsidRPr="00B46130">
        <w:rPr>
          <w:rFonts w:asciiTheme="majorBidi" w:hAnsiTheme="majorBidi" w:cstheme="majorBidi"/>
          <w:sz w:val="30"/>
          <w:szCs w:val="30"/>
        </w:rPr>
        <w:t xml:space="preserve">0.4 </w:t>
      </w:r>
      <w:r w:rsidRPr="00B4613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B46130">
        <w:rPr>
          <w:rFonts w:asciiTheme="majorBidi" w:hAnsiTheme="majorBidi" w:cstheme="majorBidi"/>
          <w:sz w:val="30"/>
          <w:szCs w:val="30"/>
        </w:rPr>
        <w:t xml:space="preserve"> </w:t>
      </w:r>
      <w:r w:rsidRPr="00B46130">
        <w:rPr>
          <w:rFonts w:asciiTheme="majorBidi" w:hAnsiTheme="majorBidi" w:cstheme="majorBidi"/>
          <w:sz w:val="30"/>
          <w:szCs w:val="30"/>
          <w:cs/>
        </w:rPr>
        <w:t>และ</w:t>
      </w:r>
      <w:r w:rsidRPr="00B46130">
        <w:rPr>
          <w:rFonts w:asciiTheme="majorBidi" w:hAnsiTheme="majorBidi" w:cstheme="majorBidi"/>
          <w:sz w:val="30"/>
          <w:szCs w:val="30"/>
          <w:cs/>
          <w:lang w:val="en-GB"/>
        </w:rPr>
        <w:t xml:space="preserve">อัตราค่าเช่าเพิ่มขึ้นร้อยละ </w:t>
      </w:r>
      <w:r w:rsidRPr="00B46130">
        <w:rPr>
          <w:rFonts w:asciiTheme="majorBidi" w:hAnsiTheme="majorBidi" w:cstheme="majorBidi"/>
          <w:sz w:val="30"/>
          <w:szCs w:val="30"/>
          <w:lang w:val="en-GB"/>
        </w:rPr>
        <w:t xml:space="preserve">10.0 </w:t>
      </w:r>
      <w:r w:rsidRPr="00B46130">
        <w:rPr>
          <w:rFonts w:asciiTheme="majorBidi" w:hAnsiTheme="majorBidi" w:cstheme="majorBidi"/>
          <w:sz w:val="30"/>
          <w:szCs w:val="30"/>
          <w:cs/>
          <w:lang w:val="en-GB"/>
        </w:rPr>
        <w:t>เป็นประจำทุก</w:t>
      </w:r>
      <w:r w:rsidRPr="00B46130">
        <w:rPr>
          <w:rFonts w:asciiTheme="majorBidi" w:hAnsiTheme="majorBidi" w:cstheme="majorBidi"/>
          <w:sz w:val="30"/>
          <w:szCs w:val="30"/>
          <w:lang w:val="en-GB"/>
        </w:rPr>
        <w:t xml:space="preserve"> 3 </w:t>
      </w:r>
      <w:r w:rsidRPr="00B46130">
        <w:rPr>
          <w:rFonts w:asciiTheme="majorBidi" w:hAnsiTheme="majorBidi" w:cstheme="majorBidi"/>
          <w:sz w:val="30"/>
          <w:szCs w:val="30"/>
          <w:cs/>
          <w:lang w:val="en-GB"/>
        </w:rPr>
        <w:t>ปี</w:t>
      </w:r>
      <w:r w:rsidRPr="00B461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46130">
        <w:rPr>
          <w:rFonts w:asciiTheme="majorBidi" w:hAnsiTheme="majorBidi" w:cstheme="majorBidi"/>
          <w:sz w:val="30"/>
          <w:szCs w:val="30"/>
          <w:cs/>
          <w:lang w:val="en-GB"/>
        </w:rPr>
        <w:t xml:space="preserve">โดยมีผลบังคับใช้ตั้งแต่วันที่ </w:t>
      </w:r>
      <w:r w:rsidRPr="00B46130">
        <w:rPr>
          <w:rFonts w:asciiTheme="majorBidi" w:hAnsiTheme="majorBidi" w:cstheme="majorBidi"/>
          <w:sz w:val="30"/>
          <w:szCs w:val="30"/>
          <w:lang w:val="en-GB"/>
        </w:rPr>
        <w:t xml:space="preserve">1 </w:t>
      </w:r>
      <w:r w:rsidRPr="00B46130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มกราคม </w:t>
      </w:r>
      <w:r w:rsidRPr="00B46130">
        <w:rPr>
          <w:rFonts w:asciiTheme="majorBidi" w:hAnsiTheme="majorBidi" w:cstheme="majorBidi"/>
          <w:sz w:val="30"/>
          <w:szCs w:val="30"/>
          <w:lang w:val="en-GB"/>
        </w:rPr>
        <w:t>2564</w:t>
      </w:r>
    </w:p>
    <w:p w14:paraId="2872E00C" w14:textId="53D9B686" w:rsidR="00720969" w:rsidRPr="000A6AC9" w:rsidRDefault="00720969" w:rsidP="00805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23C0446" w14:textId="71BFE7EA" w:rsidR="00B46130" w:rsidRDefault="00B46130" w:rsidP="00805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30 </w:t>
      </w:r>
      <w:r w:rsidR="00703943">
        <w:rPr>
          <w:rFonts w:asciiTheme="majorBidi" w:hAnsiTheme="majorBidi" w:cstheme="majorBidi" w:hint="cs"/>
          <w:sz w:val="30"/>
          <w:szCs w:val="30"/>
          <w:cs/>
          <w:lang w:val="en-GB"/>
        </w:rPr>
        <w:t>มิถุนายน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บริษัทได้ทำ</w:t>
      </w:r>
      <w:r w:rsidRPr="009318BC">
        <w:rPr>
          <w:rFonts w:asciiTheme="majorBidi" w:hAnsiTheme="majorBidi"/>
          <w:sz w:val="30"/>
          <w:szCs w:val="30"/>
          <w:cs/>
          <w:lang w:val="en-GB"/>
        </w:rPr>
        <w:t>บันทึกข้อตกลงเพิ่มเติมแนบท้ายสัญญาเช่าที่ดินพร้อมสิ่งปลูกสร้าง</w:t>
      </w:r>
      <w:r w:rsidRPr="0016249F">
        <w:rPr>
          <w:rFonts w:asciiTheme="majorBidi" w:hAnsiTheme="majorBidi" w:cstheme="majorBidi"/>
          <w:sz w:val="30"/>
          <w:szCs w:val="30"/>
          <w:cs/>
        </w:rPr>
        <w:t>กับ</w:t>
      </w:r>
      <w:r w:rsidR="000A6AC9">
        <w:rPr>
          <w:rFonts w:asciiTheme="majorBidi" w:hAnsiTheme="majorBidi" w:cstheme="majorBidi" w:hint="cs"/>
          <w:sz w:val="30"/>
          <w:szCs w:val="30"/>
          <w:cs/>
        </w:rPr>
        <w:t>ผู้บริหารสำคัญ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A6AC9">
        <w:rPr>
          <w:rFonts w:asciiTheme="majorBidi" w:hAnsiTheme="majorBidi" w:cstheme="majorBidi" w:hint="cs"/>
          <w:sz w:val="30"/>
          <w:szCs w:val="30"/>
          <w:cs/>
        </w:rPr>
        <w:t>เพื่อแก้ไขเงื่อนไขในสัญญาเช่า</w:t>
      </w:r>
      <w:r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ระยะเวลาเช่า </w:t>
      </w:r>
      <w:r>
        <w:rPr>
          <w:rFonts w:asciiTheme="majorBidi" w:hAnsiTheme="majorBidi" w:cstheme="majorBidi"/>
          <w:sz w:val="30"/>
          <w:szCs w:val="30"/>
        </w:rPr>
        <w:t>10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ปี ตั้งแต่วันที่ </w:t>
      </w:r>
      <w:r w:rsidRPr="0016249F">
        <w:rPr>
          <w:rFonts w:asciiTheme="majorBidi" w:hAnsiTheme="majorBidi" w:cstheme="majorBidi"/>
          <w:sz w:val="30"/>
          <w:szCs w:val="30"/>
        </w:rPr>
        <w:t xml:space="preserve">1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16249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1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ถึงวันที่</w:t>
      </w:r>
      <w:r w:rsidR="0094271F">
        <w:rPr>
          <w:rFonts w:asciiTheme="majorBidi" w:hAnsiTheme="majorBidi" w:cstheme="majorBidi" w:hint="cs"/>
          <w:sz w:val="30"/>
          <w:szCs w:val="30"/>
          <w:cs/>
        </w:rPr>
        <w:t xml:space="preserve">          </w:t>
      </w:r>
      <w:r w:rsidRPr="0016249F">
        <w:rPr>
          <w:rFonts w:asciiTheme="majorBidi" w:hAnsiTheme="majorBidi" w:cstheme="majorBidi"/>
          <w:sz w:val="30"/>
          <w:szCs w:val="30"/>
        </w:rPr>
        <w:t xml:space="preserve">31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6249F"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 w:cstheme="majorBidi"/>
          <w:sz w:val="30"/>
          <w:szCs w:val="30"/>
        </w:rPr>
        <w:t>70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ในอัตราค่าเช่าเดือนละ </w:t>
      </w:r>
      <w:r w:rsidRPr="0016249F">
        <w:rPr>
          <w:rFonts w:asciiTheme="majorBidi" w:hAnsiTheme="majorBidi" w:cstheme="majorBidi"/>
          <w:sz w:val="30"/>
          <w:szCs w:val="30"/>
        </w:rPr>
        <w:t>0.</w:t>
      </w:r>
      <w:r>
        <w:rPr>
          <w:rFonts w:asciiTheme="majorBidi" w:hAnsiTheme="majorBidi" w:cstheme="majorBidi"/>
          <w:sz w:val="30"/>
          <w:szCs w:val="30"/>
        </w:rPr>
        <w:t>4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อัตราค่าเช่าเพิ่มขึ้นร้อยละ </w:t>
      </w:r>
      <w:r w:rsidRPr="0016249F">
        <w:rPr>
          <w:rFonts w:asciiTheme="majorBidi" w:hAnsiTheme="majorBidi" w:cstheme="majorBidi"/>
          <w:sz w:val="30"/>
          <w:szCs w:val="30"/>
        </w:rPr>
        <w:t xml:space="preserve">10.0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เป็นประจำทุก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3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ปี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เป็นระยะเวลาเช่า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22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ปี ตั้งแต่วันที่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2561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ถึงวันที่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  <w:lang w:val="en-GB"/>
        </w:rPr>
        <w:t>2582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BE2E84">
        <w:rPr>
          <w:rFonts w:asciiTheme="majorBidi" w:hAnsiTheme="majorBidi" w:cstheme="majorBidi" w:hint="cs"/>
          <w:sz w:val="30"/>
          <w:szCs w:val="30"/>
          <w:cs/>
        </w:rPr>
        <w:t xml:space="preserve">โดยอัตราค่าเช่าตั้งแต่วันที่ </w:t>
      </w:r>
      <w:r w:rsidR="00BE2E84">
        <w:rPr>
          <w:rFonts w:asciiTheme="majorBidi" w:hAnsiTheme="majorBidi" w:cstheme="majorBidi"/>
          <w:sz w:val="30"/>
          <w:szCs w:val="30"/>
        </w:rPr>
        <w:t xml:space="preserve">1 </w:t>
      </w:r>
      <w:r w:rsidR="00BE2E84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BE2E84">
        <w:rPr>
          <w:rFonts w:asciiTheme="majorBidi" w:hAnsiTheme="majorBidi" w:cstheme="majorBidi"/>
          <w:sz w:val="30"/>
          <w:szCs w:val="30"/>
        </w:rPr>
        <w:t>2564</w:t>
      </w:r>
      <w:r w:rsidR="00BE2E84">
        <w:rPr>
          <w:rFonts w:asciiTheme="majorBidi" w:hAnsiTheme="majorBidi" w:cstheme="majorBidi" w:hint="cs"/>
          <w:sz w:val="30"/>
          <w:szCs w:val="30"/>
          <w:cs/>
        </w:rPr>
        <w:t xml:space="preserve"> เป็น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อัตราค่าเช่าเดือนละ </w:t>
      </w:r>
      <w:r w:rsidRPr="0016249F">
        <w:rPr>
          <w:rFonts w:asciiTheme="majorBidi" w:hAnsiTheme="majorBidi" w:cstheme="majorBidi"/>
          <w:sz w:val="30"/>
          <w:szCs w:val="30"/>
        </w:rPr>
        <w:t>0.</w:t>
      </w:r>
      <w:r>
        <w:rPr>
          <w:rFonts w:asciiTheme="majorBidi" w:hAnsiTheme="majorBidi" w:cstheme="majorBidi"/>
          <w:sz w:val="30"/>
          <w:szCs w:val="30"/>
        </w:rPr>
        <w:t>4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ล้านบาท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ซึ่งอัตราค่าเช่า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จะปรับเพิ่มขึ้นร้อยละ </w:t>
      </w:r>
      <w:r w:rsidRPr="0016249F">
        <w:rPr>
          <w:rFonts w:asciiTheme="majorBidi" w:hAnsiTheme="majorBidi" w:cstheme="majorBidi"/>
          <w:sz w:val="30"/>
          <w:szCs w:val="30"/>
        </w:rPr>
        <w:t>10.0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เป็นประจำทุก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3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ปี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และมีสิทธิต่ออายุสัญญาเช่าก่อนผู้อื่น</w:t>
      </w:r>
      <w:r w:rsidR="00407A2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407A2D">
        <w:rPr>
          <w:rFonts w:asciiTheme="majorBidi" w:hAnsiTheme="majorBidi" w:cstheme="majorBidi" w:hint="cs"/>
          <w:sz w:val="30"/>
          <w:szCs w:val="30"/>
          <w:cs/>
        </w:rPr>
        <w:t>และในระหว่างที่สัญญาเช่าดังกล่าวยังมีผลบังคับใช้ หากผู้</w:t>
      </w:r>
      <w:r w:rsidR="00221DC8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="00407A2D">
        <w:rPr>
          <w:rFonts w:asciiTheme="majorBidi" w:hAnsiTheme="majorBidi" w:cstheme="majorBidi" w:hint="cs"/>
          <w:sz w:val="30"/>
          <w:szCs w:val="30"/>
          <w:cs/>
        </w:rPr>
        <w:t>เช่ามีความประสงค์จะขายหรือโอนสินทรัพย์ที่เช่า ผู้ให้เช่าจะต้องแจ้งให้บริษัททราบเพื่อให้บริษัทพิจารณาซื้อสินทรัพย์ที่เช่าก่อนผู้อื่น</w:t>
      </w:r>
    </w:p>
    <w:p w14:paraId="5A321253" w14:textId="77777777" w:rsidR="00B46130" w:rsidRPr="00F32375" w:rsidRDefault="00B46130" w:rsidP="00805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84461C2" w14:textId="319523FC" w:rsidR="00720969" w:rsidRPr="00587AF6" w:rsidRDefault="00720969" w:rsidP="00720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F32375">
        <w:rPr>
          <w:rFonts w:asciiTheme="majorBidi" w:hAnsiTheme="majorBidi" w:cstheme="majorBidi"/>
          <w:sz w:val="30"/>
          <w:szCs w:val="30"/>
          <w:cs/>
          <w:lang w:val="en-GB"/>
        </w:rPr>
        <w:t>เงินสดจ่ายชำระหนี้สินตามสัญญาเช่ารวมดอกเบี้ยจ่ายของหนี้สินตามสัญญาเช่าสำหรับสัญญาเช่ากับบริษัทใหญ่ในลำดับสูงสุด และผู้บริหารสำคัญ</w:t>
      </w:r>
      <w:r w:rsidR="00587AF6" w:rsidRPr="00F3237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F32375">
        <w:rPr>
          <w:rFonts w:asciiTheme="majorBidi" w:hAnsiTheme="majorBidi" w:cstheme="majorBidi"/>
          <w:sz w:val="30"/>
          <w:szCs w:val="30"/>
          <w:cs/>
          <w:lang w:val="en-GB"/>
        </w:rPr>
        <w:t>สำหรับงวด</w:t>
      </w:r>
      <w:r w:rsidR="007E7F9C">
        <w:rPr>
          <w:rFonts w:asciiTheme="majorBidi" w:hAnsiTheme="majorBidi" w:cstheme="majorBidi" w:hint="cs"/>
          <w:sz w:val="30"/>
          <w:szCs w:val="30"/>
          <w:cs/>
          <w:lang w:val="en-GB"/>
        </w:rPr>
        <w:t>เก้า</w:t>
      </w:r>
      <w:r w:rsidRPr="00F32375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เดือนสิ้นสุดวันที่ </w:t>
      </w:r>
      <w:r w:rsidR="00F5140D" w:rsidRPr="00F32375">
        <w:rPr>
          <w:rFonts w:asciiTheme="majorBidi" w:hAnsiTheme="majorBidi" w:cstheme="majorBidi"/>
          <w:sz w:val="30"/>
          <w:szCs w:val="30"/>
          <w:lang w:val="en-GB"/>
        </w:rPr>
        <w:t xml:space="preserve">30 </w:t>
      </w:r>
      <w:r w:rsidR="007B0654">
        <w:rPr>
          <w:rFonts w:asciiTheme="majorBidi" w:hAnsiTheme="majorBidi" w:cstheme="majorBidi"/>
          <w:sz w:val="30"/>
          <w:szCs w:val="30"/>
          <w:cs/>
          <w:lang w:val="en-GB"/>
        </w:rPr>
        <w:t>กันยายน</w:t>
      </w:r>
      <w:r w:rsidR="00F5140D" w:rsidRPr="00F32375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F5140D" w:rsidRPr="00F32375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B46130">
        <w:rPr>
          <w:rFonts w:asciiTheme="majorBidi" w:hAnsiTheme="majorBidi" w:cstheme="majorBidi"/>
          <w:sz w:val="30"/>
          <w:szCs w:val="30"/>
          <w:lang w:val="en-GB"/>
        </w:rPr>
        <w:t>4</w:t>
      </w:r>
      <w:r w:rsidRPr="00F32375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มีจำนวน </w:t>
      </w:r>
      <w:r w:rsidR="00ED38A3">
        <w:rPr>
          <w:rFonts w:asciiTheme="majorBidi" w:hAnsiTheme="majorBidi" w:cstheme="majorBidi"/>
          <w:sz w:val="30"/>
          <w:szCs w:val="30"/>
          <w:lang w:val="en-GB"/>
        </w:rPr>
        <w:t>1.3</w:t>
      </w:r>
      <w:r w:rsidRPr="00F3237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F32375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และ </w:t>
      </w:r>
      <w:r w:rsidR="00ED38A3">
        <w:rPr>
          <w:rFonts w:asciiTheme="majorBidi" w:hAnsiTheme="majorBidi" w:cstheme="majorBidi"/>
          <w:sz w:val="30"/>
          <w:szCs w:val="30"/>
          <w:lang w:val="en-GB"/>
        </w:rPr>
        <w:t>3.4</w:t>
      </w:r>
      <w:r w:rsidRPr="00F3237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F32375">
        <w:rPr>
          <w:rFonts w:asciiTheme="majorBidi" w:hAnsiTheme="majorBidi" w:cstheme="majorBidi"/>
          <w:sz w:val="30"/>
          <w:szCs w:val="30"/>
          <w:cs/>
          <w:lang w:val="en-GB"/>
        </w:rPr>
        <w:t>ล้า</w:t>
      </w:r>
      <w:r w:rsidRPr="00F32375">
        <w:rPr>
          <w:rFonts w:asciiTheme="majorBidi" w:hAnsiTheme="majorBidi" w:cstheme="majorBidi"/>
          <w:sz w:val="30"/>
          <w:szCs w:val="30"/>
          <w:cs/>
        </w:rPr>
        <w:t>น</w:t>
      </w:r>
      <w:r w:rsidRPr="00F32375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บาท ตามลำดับ </w:t>
      </w:r>
      <w:r w:rsidRPr="00F32375">
        <w:rPr>
          <w:rFonts w:asciiTheme="majorBidi" w:hAnsiTheme="majorBidi" w:cstheme="majorBidi"/>
          <w:i/>
          <w:iCs/>
          <w:sz w:val="30"/>
          <w:szCs w:val="30"/>
          <w:lang w:val="en-GB"/>
        </w:rPr>
        <w:t>(256</w:t>
      </w:r>
      <w:r w:rsidR="00B46130">
        <w:rPr>
          <w:rFonts w:asciiTheme="majorBidi" w:hAnsiTheme="majorBidi" w:cstheme="majorBidi"/>
          <w:i/>
          <w:iCs/>
          <w:sz w:val="30"/>
          <w:szCs w:val="30"/>
          <w:lang w:val="en-GB"/>
        </w:rPr>
        <w:t>3</w:t>
      </w:r>
      <w:r w:rsidRPr="00F32375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Pr="00F3237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บริษัทใหญ่ในลำดับสูงสุด และผู้บริหารสำคัญ</w:t>
      </w:r>
      <w:r w:rsidR="00587AF6" w:rsidRPr="00F32375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2442FF" w:rsidRPr="00F3237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มีจำนวน</w:t>
      </w:r>
      <w:r w:rsidR="00587AF6" w:rsidRPr="00F32375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7E7F9C">
        <w:rPr>
          <w:rFonts w:asciiTheme="majorBidi" w:hAnsiTheme="majorBidi" w:cstheme="majorBidi"/>
          <w:i/>
          <w:iCs/>
          <w:sz w:val="30"/>
          <w:szCs w:val="30"/>
          <w:lang w:val="en-GB"/>
        </w:rPr>
        <w:t>2.3</w:t>
      </w:r>
      <w:r w:rsidRPr="00F32375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F3237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ล้านบาท และ </w:t>
      </w:r>
      <w:r w:rsidR="007E7F9C">
        <w:rPr>
          <w:rFonts w:asciiTheme="majorBidi" w:hAnsiTheme="majorBidi" w:cstheme="majorBidi"/>
          <w:i/>
          <w:iCs/>
          <w:sz w:val="30"/>
          <w:szCs w:val="30"/>
          <w:lang w:val="en-GB"/>
        </w:rPr>
        <w:t>2.6</w:t>
      </w:r>
      <w:r w:rsidRPr="00F32375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F3237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ล้านบาท ตามลำดับ</w:t>
      </w:r>
      <w:r w:rsidRPr="00F32375">
        <w:rPr>
          <w:rFonts w:asciiTheme="majorBidi" w:hAnsiTheme="majorBidi" w:cstheme="majorBidi"/>
          <w:i/>
          <w:iCs/>
          <w:sz w:val="30"/>
          <w:szCs w:val="30"/>
          <w:lang w:val="en-GB"/>
        </w:rPr>
        <w:t>)</w:t>
      </w:r>
    </w:p>
    <w:p w14:paraId="4A2AB733" w14:textId="7175748B" w:rsidR="00C92714" w:rsidRDefault="00C92714" w:rsidP="00F32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204DBC7" w14:textId="4F702EB1" w:rsidR="00221DC8" w:rsidRDefault="00221DC8" w:rsidP="00F32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31AF19B" w14:textId="77777777" w:rsidR="00221DC8" w:rsidRPr="00BE2E84" w:rsidRDefault="00221DC8" w:rsidP="00BE2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9A4BCDB" w14:textId="3CF3D429" w:rsidR="00DE5A53" w:rsidRPr="00DE5A53" w:rsidRDefault="00DE5A53" w:rsidP="00F32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DE5A5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GB"/>
        </w:rPr>
        <w:lastRenderedPageBreak/>
        <w:t>สัญญาจะซื้อจะขายที่ดิน</w:t>
      </w:r>
    </w:p>
    <w:p w14:paraId="711F0175" w14:textId="4D87DA2B" w:rsidR="00DE5A53" w:rsidRDefault="00DE5A53" w:rsidP="00F32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FC9766A" w14:textId="5B0627DB" w:rsidR="00DE5A53" w:rsidRPr="00DE5A53" w:rsidRDefault="00DE5A53" w:rsidP="00F32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DE5A53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ผู้บริหารสำคัญ</w:t>
      </w:r>
    </w:p>
    <w:p w14:paraId="1633ED41" w14:textId="61219148" w:rsidR="00DE5A53" w:rsidRDefault="00DE5A53" w:rsidP="00F32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619A25D" w14:textId="0F3100CD" w:rsidR="00221DC8" w:rsidRPr="0094271F" w:rsidRDefault="00DE5A53" w:rsidP="00221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เมื่อวันที่ </w:t>
      </w:r>
      <w:r w:rsidR="0063123D">
        <w:rPr>
          <w:rFonts w:asciiTheme="majorBidi" w:hAnsiTheme="majorBidi" w:cstheme="majorBidi"/>
          <w:sz w:val="30"/>
          <w:szCs w:val="30"/>
          <w:lang w:val="en-GB"/>
        </w:rPr>
        <w:t xml:space="preserve">20 </w:t>
      </w:r>
      <w:r w:rsidR="0063123D">
        <w:rPr>
          <w:rFonts w:asciiTheme="majorBidi" w:hAnsiTheme="majorBidi" w:cstheme="majorBidi" w:hint="cs"/>
          <w:sz w:val="30"/>
          <w:szCs w:val="30"/>
          <w:cs/>
          <w:lang w:val="en-GB"/>
        </w:rPr>
        <w:t>พฤษภาคม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 2564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บริษัทได้ทำสัญญาจะซื้อจะขาย</w:t>
      </w:r>
      <w:r w:rsidR="00232970">
        <w:rPr>
          <w:rFonts w:asciiTheme="majorBidi" w:hAnsiTheme="majorBidi" w:cstheme="majorBidi" w:hint="cs"/>
          <w:sz w:val="30"/>
          <w:szCs w:val="30"/>
          <w:cs/>
          <w:lang w:val="en-GB"/>
        </w:rPr>
        <w:t>กับผู้บริหารสำคัญ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เพื่อขายที่ดินแปลงหนึ่งของบริษัทในราคา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5.9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ล้านบาท </w:t>
      </w:r>
      <w:r w:rsidR="0094271F">
        <w:rPr>
          <w:rFonts w:asciiTheme="majorBidi" w:hAnsiTheme="majorBidi" w:cstheme="majorBidi" w:hint="cs"/>
          <w:sz w:val="30"/>
          <w:szCs w:val="30"/>
          <w:cs/>
          <w:lang w:val="en-GB"/>
        </w:rPr>
        <w:t>โดย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บริษัทดำเนินการ</w:t>
      </w:r>
      <w:r w:rsidR="0094271F">
        <w:rPr>
          <w:rFonts w:asciiTheme="majorBidi" w:hAnsiTheme="majorBidi" w:cstheme="majorBidi" w:hint="cs"/>
          <w:sz w:val="30"/>
          <w:szCs w:val="30"/>
          <w:cs/>
          <w:lang w:val="en-GB"/>
        </w:rPr>
        <w:t>โอนที่ดินแปลงดังกล่าว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เสร็จสิ้นใน</w:t>
      </w:r>
      <w:r w:rsidR="0094271F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เดือนสิงหาคม </w:t>
      </w:r>
      <w:r w:rsidR="0094271F">
        <w:rPr>
          <w:rFonts w:asciiTheme="majorBidi" w:hAnsiTheme="majorBidi" w:cstheme="majorBidi"/>
          <w:sz w:val="30"/>
          <w:szCs w:val="30"/>
        </w:rPr>
        <w:t>2564</w:t>
      </w:r>
      <w:r w:rsidR="0094271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20745">
        <w:rPr>
          <w:rFonts w:asciiTheme="majorBidi" w:hAnsiTheme="majorBidi" w:cstheme="majorBidi"/>
          <w:sz w:val="30"/>
          <w:szCs w:val="30"/>
        </w:rPr>
        <w:t xml:space="preserve">    </w:t>
      </w:r>
      <w:r w:rsidR="0094271F">
        <w:rPr>
          <w:rFonts w:asciiTheme="majorBidi" w:hAnsiTheme="majorBidi" w:cstheme="majorBidi" w:hint="cs"/>
          <w:sz w:val="30"/>
          <w:szCs w:val="30"/>
          <w:cs/>
        </w:rPr>
        <w:t>บริษัทรับรู้กำไรจากการขายที่ดิน</w:t>
      </w:r>
      <w:r w:rsidR="00F20745">
        <w:rPr>
          <w:rFonts w:asciiTheme="majorBidi" w:hAnsiTheme="majorBidi" w:cstheme="majorBidi" w:hint="cs"/>
          <w:sz w:val="30"/>
          <w:szCs w:val="30"/>
          <w:cs/>
        </w:rPr>
        <w:t>สุทธิจากค่าใช้จ่ายที่เกี่ยวข้องกับการขาย</w:t>
      </w:r>
      <w:r w:rsidR="0094271F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94271F">
        <w:rPr>
          <w:rFonts w:asciiTheme="majorBidi" w:hAnsiTheme="majorBidi" w:cstheme="majorBidi"/>
          <w:sz w:val="30"/>
          <w:szCs w:val="30"/>
        </w:rPr>
        <w:t>2.</w:t>
      </w:r>
      <w:r w:rsidR="00F20745">
        <w:rPr>
          <w:rFonts w:asciiTheme="majorBidi" w:hAnsiTheme="majorBidi" w:cstheme="majorBidi"/>
          <w:sz w:val="30"/>
          <w:szCs w:val="30"/>
        </w:rPr>
        <w:t>1</w:t>
      </w:r>
      <w:r w:rsidR="0094271F">
        <w:rPr>
          <w:rFonts w:asciiTheme="majorBidi" w:hAnsiTheme="majorBidi" w:cstheme="majorBidi" w:hint="cs"/>
          <w:sz w:val="30"/>
          <w:szCs w:val="30"/>
          <w:cs/>
        </w:rPr>
        <w:t xml:space="preserve"> ล้านบาท ในงบกำไรขาดทุนเบ็ดเสร็จ</w:t>
      </w:r>
      <w:r w:rsidR="00420011"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 w:rsidR="00420011">
        <w:rPr>
          <w:rFonts w:asciiTheme="majorBidi" w:hAnsiTheme="majorBidi" w:cstheme="majorBidi"/>
          <w:sz w:val="30"/>
          <w:szCs w:val="30"/>
        </w:rPr>
        <w:t>30</w:t>
      </w:r>
      <w:r w:rsidR="00420011">
        <w:rPr>
          <w:rFonts w:asciiTheme="majorBidi" w:hAnsiTheme="majorBidi" w:cstheme="majorBidi" w:hint="cs"/>
          <w:sz w:val="30"/>
          <w:szCs w:val="30"/>
          <w:cs/>
        </w:rPr>
        <w:t xml:space="preserve"> กันยายน </w:t>
      </w:r>
      <w:r w:rsidR="00420011">
        <w:rPr>
          <w:rFonts w:asciiTheme="majorBidi" w:hAnsiTheme="majorBidi" w:cstheme="majorBidi"/>
          <w:sz w:val="30"/>
          <w:szCs w:val="30"/>
        </w:rPr>
        <w:t xml:space="preserve">2464 </w:t>
      </w:r>
      <w:r w:rsidR="00420011">
        <w:rPr>
          <w:rFonts w:asciiTheme="majorBidi" w:hAnsiTheme="majorBidi" w:cstheme="majorBidi" w:hint="cs"/>
          <w:sz w:val="30"/>
          <w:szCs w:val="30"/>
          <w:cs/>
        </w:rPr>
        <w:t xml:space="preserve">(หมายเหตุข้อ </w:t>
      </w:r>
      <w:r w:rsidR="00420011">
        <w:rPr>
          <w:rFonts w:asciiTheme="majorBidi" w:hAnsiTheme="majorBidi" w:cstheme="majorBidi"/>
          <w:sz w:val="30"/>
          <w:szCs w:val="30"/>
        </w:rPr>
        <w:t>6</w:t>
      </w:r>
      <w:r w:rsidR="00420011">
        <w:rPr>
          <w:rFonts w:asciiTheme="majorBidi" w:hAnsiTheme="majorBidi" w:cstheme="majorBidi" w:hint="cs"/>
          <w:sz w:val="30"/>
          <w:szCs w:val="30"/>
          <w:cs/>
        </w:rPr>
        <w:t>)</w:t>
      </w:r>
    </w:p>
    <w:p w14:paraId="5534A669" w14:textId="77777777" w:rsidR="00221DC8" w:rsidRDefault="00221DC8" w:rsidP="00221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39D5DC3" w14:textId="573A63F5" w:rsidR="000A6AC9" w:rsidRPr="00221DC8" w:rsidRDefault="000A6AC9" w:rsidP="00221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16249F">
        <w:rPr>
          <w:rFonts w:ascii="Angsana New" w:hAnsi="Angsana New"/>
          <w:b/>
          <w:bCs/>
          <w:sz w:val="30"/>
          <w:szCs w:val="30"/>
        </w:rPr>
        <w:t>4</w:t>
      </w:r>
      <w:r w:rsidRPr="0016249F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ลูกหนี้การค้า</w:t>
      </w:r>
    </w:p>
    <w:p w14:paraId="2722E74B" w14:textId="77777777" w:rsidR="000A6AC9" w:rsidRPr="0016249F" w:rsidRDefault="000A6AC9" w:rsidP="002311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49"/>
        <w:gridCol w:w="1237"/>
        <w:gridCol w:w="280"/>
        <w:gridCol w:w="1295"/>
      </w:tblGrid>
      <w:tr w:rsidR="000A6AC9" w:rsidRPr="0016249F" w14:paraId="07DB6BCE" w14:textId="77777777" w:rsidTr="008743DF">
        <w:trPr>
          <w:tblHeader/>
        </w:trPr>
        <w:tc>
          <w:tcPr>
            <w:tcW w:w="6449" w:type="dxa"/>
          </w:tcPr>
          <w:p w14:paraId="010FFFD7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5DD69B8B" w14:textId="339E69FC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7B065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0" w:type="dxa"/>
          </w:tcPr>
          <w:p w14:paraId="0D1A056F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3A4F1B69" w14:textId="77777777" w:rsidR="000A6AC9" w:rsidRPr="0016249F" w:rsidRDefault="000A6AC9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A6AC9" w:rsidRPr="0016249F" w14:paraId="1D462AA9" w14:textId="77777777" w:rsidTr="008743DF">
        <w:trPr>
          <w:tblHeader/>
        </w:trPr>
        <w:tc>
          <w:tcPr>
            <w:tcW w:w="6449" w:type="dxa"/>
          </w:tcPr>
          <w:p w14:paraId="07C37D74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1B086C8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80" w:type="dxa"/>
          </w:tcPr>
          <w:p w14:paraId="1C2F96FA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68BFB315" w14:textId="77777777" w:rsidR="000A6AC9" w:rsidRPr="0016249F" w:rsidRDefault="000A6AC9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A6AC9" w:rsidRPr="0016249F" w14:paraId="4B7C6DE1" w14:textId="77777777" w:rsidTr="008743DF">
        <w:trPr>
          <w:tblHeader/>
        </w:trPr>
        <w:tc>
          <w:tcPr>
            <w:tcW w:w="6449" w:type="dxa"/>
          </w:tcPr>
          <w:p w14:paraId="27DF5CCE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2" w:type="dxa"/>
            <w:gridSpan w:val="3"/>
          </w:tcPr>
          <w:p w14:paraId="3EF80249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6AC9" w:rsidRPr="0016249F" w14:paraId="19CE1023" w14:textId="77777777" w:rsidTr="008743DF">
        <w:tc>
          <w:tcPr>
            <w:tcW w:w="6449" w:type="dxa"/>
          </w:tcPr>
          <w:p w14:paraId="7F9035E3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237" w:type="dxa"/>
          </w:tcPr>
          <w:p w14:paraId="5A704DE8" w14:textId="77777777" w:rsidR="000A6AC9" w:rsidRPr="0016249F" w:rsidRDefault="000A6AC9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80" w:type="dxa"/>
          </w:tcPr>
          <w:p w14:paraId="2169B4A5" w14:textId="77777777" w:rsidR="000A6AC9" w:rsidRPr="0016249F" w:rsidRDefault="000A6AC9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6F43DEFA" w14:textId="77777777" w:rsidR="000A6AC9" w:rsidRPr="0016249F" w:rsidRDefault="000A6AC9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6AC9" w:rsidRPr="0016249F" w14:paraId="407FFEE4" w14:textId="77777777" w:rsidTr="008743DF">
        <w:tc>
          <w:tcPr>
            <w:tcW w:w="6449" w:type="dxa"/>
          </w:tcPr>
          <w:p w14:paraId="114DD72C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237" w:type="dxa"/>
          </w:tcPr>
          <w:p w14:paraId="72447F42" w14:textId="55B57950" w:rsidR="000A6AC9" w:rsidRPr="0016249F" w:rsidRDefault="00ED38A3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25,696</w:t>
            </w:r>
          </w:p>
        </w:tc>
        <w:tc>
          <w:tcPr>
            <w:tcW w:w="280" w:type="dxa"/>
          </w:tcPr>
          <w:p w14:paraId="48D303BB" w14:textId="77777777" w:rsidR="000A6AC9" w:rsidRPr="0016249F" w:rsidRDefault="000A6AC9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62430768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23,409</w:t>
            </w:r>
          </w:p>
        </w:tc>
      </w:tr>
      <w:tr w:rsidR="000A6AC9" w:rsidRPr="0016249F" w14:paraId="65BAA3DE" w14:textId="77777777" w:rsidTr="008743DF">
        <w:tc>
          <w:tcPr>
            <w:tcW w:w="6449" w:type="dxa"/>
          </w:tcPr>
          <w:p w14:paraId="09625011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1237" w:type="dxa"/>
          </w:tcPr>
          <w:p w14:paraId="1BA64A7C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55843443" w14:textId="77777777" w:rsidR="000A6AC9" w:rsidRPr="0016249F" w:rsidRDefault="000A6AC9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4BD5D78A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6AC9" w:rsidRPr="0016249F" w14:paraId="7DDCD466" w14:textId="77777777" w:rsidTr="008743DF">
        <w:tc>
          <w:tcPr>
            <w:tcW w:w="6449" w:type="dxa"/>
          </w:tcPr>
          <w:p w14:paraId="442D7A94" w14:textId="5D212316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น้อยกว่า </w:t>
            </w:r>
            <w:r w:rsidR="002311C0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3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237" w:type="dxa"/>
          </w:tcPr>
          <w:p w14:paraId="1FC44E11" w14:textId="07B2CCF7" w:rsidR="000A6AC9" w:rsidRPr="0016249F" w:rsidRDefault="00ED38A3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6,285</w:t>
            </w:r>
          </w:p>
        </w:tc>
        <w:tc>
          <w:tcPr>
            <w:tcW w:w="280" w:type="dxa"/>
          </w:tcPr>
          <w:p w14:paraId="48F3B4E5" w14:textId="77777777" w:rsidR="000A6AC9" w:rsidRPr="0016249F" w:rsidRDefault="000A6AC9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486FA369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17,455</w:t>
            </w:r>
          </w:p>
        </w:tc>
      </w:tr>
      <w:tr w:rsidR="000A6AC9" w:rsidRPr="0016249F" w14:paraId="5B6EFA3E" w14:textId="77777777" w:rsidTr="008743DF">
        <w:tc>
          <w:tcPr>
            <w:tcW w:w="6449" w:type="dxa"/>
          </w:tcPr>
          <w:p w14:paraId="1BCD446B" w14:textId="79AB4638" w:rsidR="000A6AC9" w:rsidRPr="0016249F" w:rsidRDefault="002311C0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3</w:t>
            </w:r>
            <w:r w:rsidR="000A6AC9" w:rsidRPr="0016249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6</w:t>
            </w:r>
            <w:r w:rsidR="000A6AC9" w:rsidRPr="0016249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237" w:type="dxa"/>
          </w:tcPr>
          <w:p w14:paraId="2CC67DFC" w14:textId="27A7D2DA" w:rsidR="000A6AC9" w:rsidRPr="0016249F" w:rsidRDefault="00ED38A3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1,529</w:t>
            </w:r>
          </w:p>
        </w:tc>
        <w:tc>
          <w:tcPr>
            <w:tcW w:w="280" w:type="dxa"/>
          </w:tcPr>
          <w:p w14:paraId="55DC0077" w14:textId="77777777" w:rsidR="000A6AC9" w:rsidRPr="0016249F" w:rsidRDefault="000A6AC9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740ABFDA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</w:tr>
      <w:tr w:rsidR="000A6AC9" w:rsidRPr="0016249F" w14:paraId="3AE37249" w14:textId="77777777" w:rsidTr="008743DF">
        <w:tc>
          <w:tcPr>
            <w:tcW w:w="6449" w:type="dxa"/>
          </w:tcPr>
          <w:p w14:paraId="4B82F3AA" w14:textId="5D118D00" w:rsidR="000A6AC9" w:rsidRPr="0016249F" w:rsidRDefault="002311C0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6</w:t>
            </w:r>
            <w:r w:rsidR="000A6AC9" w:rsidRPr="0016249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12</w:t>
            </w:r>
            <w:r w:rsidR="000A6AC9" w:rsidRPr="0016249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237" w:type="dxa"/>
          </w:tcPr>
          <w:p w14:paraId="79CAA41C" w14:textId="72F83FE1" w:rsidR="000A6AC9" w:rsidRPr="0016249F" w:rsidRDefault="00ED38A3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80" w:type="dxa"/>
          </w:tcPr>
          <w:p w14:paraId="6E06C0D4" w14:textId="77777777" w:rsidR="000A6AC9" w:rsidRPr="0016249F" w:rsidRDefault="000A6AC9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14206C32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5,734</w:t>
            </w:r>
          </w:p>
        </w:tc>
      </w:tr>
      <w:tr w:rsidR="000A6AC9" w:rsidRPr="0016249F" w14:paraId="18A91A09" w14:textId="77777777" w:rsidTr="008743DF">
        <w:tc>
          <w:tcPr>
            <w:tcW w:w="6449" w:type="dxa"/>
          </w:tcPr>
          <w:p w14:paraId="42A4363B" w14:textId="493E2D65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="002311C0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12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30C15BDD" w14:textId="7757351E" w:rsidR="000A6AC9" w:rsidRPr="0016249F" w:rsidRDefault="00ED38A3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3,443</w:t>
            </w:r>
          </w:p>
        </w:tc>
        <w:tc>
          <w:tcPr>
            <w:tcW w:w="280" w:type="dxa"/>
          </w:tcPr>
          <w:p w14:paraId="04EDEC61" w14:textId="77777777" w:rsidR="000A6AC9" w:rsidRPr="0016249F" w:rsidRDefault="000A6AC9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691F678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</w:tr>
      <w:tr w:rsidR="000A6AC9" w:rsidRPr="0016249F" w14:paraId="38CD7D7C" w14:textId="77777777" w:rsidTr="008743DF">
        <w:tc>
          <w:tcPr>
            <w:tcW w:w="6449" w:type="dxa"/>
          </w:tcPr>
          <w:p w14:paraId="2A5886D7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2139A918" w14:textId="02C0A9A3" w:rsidR="000A6AC9" w:rsidRPr="002311C0" w:rsidRDefault="00ED38A3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36,979</w:t>
            </w:r>
          </w:p>
        </w:tc>
        <w:tc>
          <w:tcPr>
            <w:tcW w:w="280" w:type="dxa"/>
          </w:tcPr>
          <w:p w14:paraId="3C18C008" w14:textId="77777777" w:rsidR="000A6AC9" w:rsidRPr="0016249F" w:rsidRDefault="000A6AC9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1C8BC33B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47,432</w:t>
            </w:r>
          </w:p>
        </w:tc>
      </w:tr>
      <w:tr w:rsidR="000A6AC9" w:rsidRPr="0016249F" w14:paraId="0FC4E349" w14:textId="77777777" w:rsidTr="008743DF">
        <w:tc>
          <w:tcPr>
            <w:tcW w:w="6449" w:type="dxa"/>
          </w:tcPr>
          <w:p w14:paraId="3E53C9BA" w14:textId="316BBE09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="002311C0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2F6EA995" w14:textId="571396A1" w:rsidR="000A6AC9" w:rsidRPr="0016249F" w:rsidRDefault="00ED38A3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(3,666)</w:t>
            </w:r>
          </w:p>
        </w:tc>
        <w:tc>
          <w:tcPr>
            <w:tcW w:w="280" w:type="dxa"/>
          </w:tcPr>
          <w:p w14:paraId="436C77C5" w14:textId="77777777" w:rsidR="000A6AC9" w:rsidRPr="0016249F" w:rsidRDefault="000A6AC9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33B94B6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(3,695)</w:t>
            </w:r>
          </w:p>
        </w:tc>
      </w:tr>
      <w:tr w:rsidR="000A6AC9" w:rsidRPr="0016249F" w14:paraId="27F890AA" w14:textId="77777777" w:rsidTr="00C625CD">
        <w:tc>
          <w:tcPr>
            <w:tcW w:w="6449" w:type="dxa"/>
          </w:tcPr>
          <w:p w14:paraId="0F5020D8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1008B039" w14:textId="5975F56C" w:rsidR="000A6AC9" w:rsidRPr="0016249F" w:rsidRDefault="00ED38A3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33,313</w:t>
            </w:r>
          </w:p>
        </w:tc>
        <w:tc>
          <w:tcPr>
            <w:tcW w:w="280" w:type="dxa"/>
          </w:tcPr>
          <w:p w14:paraId="385D4590" w14:textId="77777777" w:rsidR="000A6AC9" w:rsidRPr="0016249F" w:rsidRDefault="000A6AC9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6D426A65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43,737</w:t>
            </w:r>
          </w:p>
        </w:tc>
      </w:tr>
      <w:tr w:rsidR="00C625CD" w:rsidRPr="0016249F" w14:paraId="4B397B9C" w14:textId="77777777" w:rsidTr="00C625CD">
        <w:tc>
          <w:tcPr>
            <w:tcW w:w="6449" w:type="dxa"/>
          </w:tcPr>
          <w:p w14:paraId="0C9ED950" w14:textId="77777777" w:rsidR="00C625CD" w:rsidRPr="0016249F" w:rsidRDefault="00C625C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</w:tcPr>
          <w:p w14:paraId="450398DF" w14:textId="77777777" w:rsidR="00C625CD" w:rsidRDefault="00C625C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14:paraId="360C6F71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double" w:sz="4" w:space="0" w:color="auto"/>
            </w:tcBorders>
          </w:tcPr>
          <w:p w14:paraId="161C0005" w14:textId="77777777" w:rsidR="00C625CD" w:rsidRPr="0016249F" w:rsidRDefault="00C625C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A6AC9" w:rsidRPr="0016249F" w14:paraId="40220B04" w14:textId="77777777" w:rsidTr="008743DF">
        <w:trPr>
          <w:tblHeader/>
        </w:trPr>
        <w:tc>
          <w:tcPr>
            <w:tcW w:w="6449" w:type="dxa"/>
          </w:tcPr>
          <w:p w14:paraId="0E2B2787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28982835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80" w:type="dxa"/>
          </w:tcPr>
          <w:p w14:paraId="704B3BA3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113BD9DF" w14:textId="77777777" w:rsidR="000A6AC9" w:rsidRPr="0016249F" w:rsidRDefault="000A6AC9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A6AC9" w:rsidRPr="0016249F" w14:paraId="34B204C9" w14:textId="77777777" w:rsidTr="008743DF">
        <w:trPr>
          <w:tblHeader/>
        </w:trPr>
        <w:tc>
          <w:tcPr>
            <w:tcW w:w="6449" w:type="dxa"/>
          </w:tcPr>
          <w:p w14:paraId="750D6B79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2" w:type="dxa"/>
            <w:gridSpan w:val="3"/>
          </w:tcPr>
          <w:p w14:paraId="1EE0E4B0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6AC9" w:rsidRPr="0016249F" w14:paraId="5CA37D76" w14:textId="77777777" w:rsidTr="008743DF">
        <w:tc>
          <w:tcPr>
            <w:tcW w:w="6449" w:type="dxa"/>
          </w:tcPr>
          <w:p w14:paraId="2C6E6C7C" w14:textId="1F8B8883" w:rsidR="000A6AC9" w:rsidRPr="0016249F" w:rsidRDefault="00ED38A3" w:rsidP="008743D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</w:t>
            </w:r>
            <w:r w:rsidRPr="00ED38A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) </w:t>
            </w:r>
            <w:r w:rsidR="000A6AC9"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2344A63E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1BAA6028" w14:textId="77777777" w:rsidR="000A6AC9" w:rsidRPr="0016249F" w:rsidRDefault="000A6AC9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7237AAE1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6AC9" w:rsidRPr="0016249F" w14:paraId="1916CC76" w14:textId="77777777" w:rsidTr="008743DF">
        <w:tc>
          <w:tcPr>
            <w:tcW w:w="6449" w:type="dxa"/>
          </w:tcPr>
          <w:p w14:paraId="0710FE4C" w14:textId="517E63F7" w:rsidR="000A6AC9" w:rsidRPr="002311C0" w:rsidRDefault="002311C0" w:rsidP="002311C0">
            <w:pPr>
              <w:ind w:left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11C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  <w:r w:rsidRPr="002311C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A6AC9" w:rsidRPr="002311C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A6AC9" w:rsidRPr="002311C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B065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37" w:type="dxa"/>
          </w:tcPr>
          <w:p w14:paraId="31F868B3" w14:textId="3F80F137" w:rsidR="000A6AC9" w:rsidRPr="002311C0" w:rsidRDefault="00ED38A3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(9</w:t>
            </w:r>
            <w:r w:rsidR="00B733A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80" w:type="dxa"/>
          </w:tcPr>
          <w:p w14:paraId="21D5729F" w14:textId="77777777" w:rsidR="000A6AC9" w:rsidRPr="0016249F" w:rsidRDefault="000A6AC9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149AFE34" w14:textId="7B59BD74" w:rsidR="000A6AC9" w:rsidRPr="0016249F" w:rsidRDefault="009B408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1,866</w:t>
            </w:r>
          </w:p>
        </w:tc>
      </w:tr>
      <w:tr w:rsidR="000A6AC9" w:rsidRPr="0016249F" w14:paraId="0A38402A" w14:textId="77777777" w:rsidTr="008743DF">
        <w:tc>
          <w:tcPr>
            <w:tcW w:w="6449" w:type="dxa"/>
          </w:tcPr>
          <w:p w14:paraId="1AEA0F3F" w14:textId="2723317E" w:rsidR="000A6AC9" w:rsidRPr="002311C0" w:rsidRDefault="002311C0" w:rsidP="002311C0">
            <w:pPr>
              <w:ind w:left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11C0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0A6AC9" w:rsidRPr="002311C0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9B4086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="000A6AC9" w:rsidRPr="002311C0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0A6AC9" w:rsidRPr="002311C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B065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37" w:type="dxa"/>
          </w:tcPr>
          <w:p w14:paraId="2057A60D" w14:textId="72B44393" w:rsidR="000A6AC9" w:rsidRPr="00ED38A3" w:rsidRDefault="00ED38A3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</w:t>
            </w:r>
            <w:r w:rsidR="00B733A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80" w:type="dxa"/>
          </w:tcPr>
          <w:p w14:paraId="5D8A031C" w14:textId="77777777" w:rsidR="000A6AC9" w:rsidRPr="0016249F" w:rsidRDefault="000A6AC9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12A62077" w14:textId="0DA370D3" w:rsidR="000A6AC9" w:rsidRPr="0016249F" w:rsidRDefault="009B408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3,033</w:t>
            </w:r>
          </w:p>
        </w:tc>
      </w:tr>
    </w:tbl>
    <w:p w14:paraId="2E2E398A" w14:textId="13933D18" w:rsidR="002311C0" w:rsidRDefault="002311C0" w:rsidP="002311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7C6C33C" w14:textId="12D412D4" w:rsidR="00C625CD" w:rsidRDefault="00C625CD" w:rsidP="00232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AF9FDF5" w14:textId="59FDABCD" w:rsidR="002C4FD1" w:rsidRDefault="002311C0" w:rsidP="00587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2C4FD1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2C4FD1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สินค้าคงเหลือ</w:t>
      </w:r>
    </w:p>
    <w:p w14:paraId="14A6A25B" w14:textId="77777777" w:rsidR="005E4F77" w:rsidRPr="00C625CD" w:rsidRDefault="005E4F77" w:rsidP="00C62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260"/>
        <w:gridCol w:w="270"/>
        <w:gridCol w:w="1170"/>
      </w:tblGrid>
      <w:tr w:rsidR="000A6AC9" w:rsidRPr="0016249F" w14:paraId="23781263" w14:textId="77777777" w:rsidTr="008743DF">
        <w:trPr>
          <w:tblHeader/>
        </w:trPr>
        <w:tc>
          <w:tcPr>
            <w:tcW w:w="6210" w:type="dxa"/>
          </w:tcPr>
          <w:p w14:paraId="6550C2E7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52089C" w14:textId="08B3AA16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311C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624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B065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42129B3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49C0D9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A6AC9" w:rsidRPr="0016249F" w14:paraId="0D7BCD96" w14:textId="77777777" w:rsidTr="008743DF">
        <w:trPr>
          <w:tblHeader/>
        </w:trPr>
        <w:tc>
          <w:tcPr>
            <w:tcW w:w="6210" w:type="dxa"/>
          </w:tcPr>
          <w:p w14:paraId="5066135D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01C7D9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A5CD3B5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32949A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A6AC9" w:rsidRPr="0016249F" w14:paraId="554CCB88" w14:textId="77777777" w:rsidTr="008743DF">
        <w:trPr>
          <w:tblHeader/>
        </w:trPr>
        <w:tc>
          <w:tcPr>
            <w:tcW w:w="6210" w:type="dxa"/>
          </w:tcPr>
          <w:p w14:paraId="618AADDC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03CBDDF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6AC9" w:rsidRPr="0016249F" w14:paraId="3FBEF6B7" w14:textId="77777777" w:rsidTr="008743DF">
        <w:tc>
          <w:tcPr>
            <w:tcW w:w="6210" w:type="dxa"/>
          </w:tcPr>
          <w:p w14:paraId="7E291118" w14:textId="77777777" w:rsidR="000A6AC9" w:rsidRPr="0016249F" w:rsidRDefault="000A6AC9" w:rsidP="008743D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16249F">
              <w:rPr>
                <w:rFonts w:ascii="Angsana New" w:hAnsi="Angsana New" w:cs="Angsana New"/>
                <w:cs/>
                <w:lang w:val="en-US"/>
              </w:rPr>
              <w:t>สินค้าสำเร็จรูป</w:t>
            </w:r>
          </w:p>
        </w:tc>
        <w:tc>
          <w:tcPr>
            <w:tcW w:w="1260" w:type="dxa"/>
          </w:tcPr>
          <w:p w14:paraId="0881CD1E" w14:textId="7B932450" w:rsidR="000A6AC9" w:rsidRPr="0063123D" w:rsidRDefault="00B733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44,733</w:t>
            </w:r>
          </w:p>
        </w:tc>
        <w:tc>
          <w:tcPr>
            <w:tcW w:w="270" w:type="dxa"/>
          </w:tcPr>
          <w:p w14:paraId="76A6B410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56C48B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</w:rPr>
              <w:t>39,479</w:t>
            </w:r>
          </w:p>
        </w:tc>
      </w:tr>
      <w:tr w:rsidR="000A6AC9" w:rsidRPr="0016249F" w14:paraId="2F06948B" w14:textId="77777777" w:rsidTr="008743DF">
        <w:tc>
          <w:tcPr>
            <w:tcW w:w="6210" w:type="dxa"/>
          </w:tcPr>
          <w:p w14:paraId="1C0BABD1" w14:textId="77777777" w:rsidR="000A6AC9" w:rsidRPr="0016249F" w:rsidRDefault="000A6AC9" w:rsidP="008743D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16249F">
              <w:rPr>
                <w:rFonts w:ascii="Angsana New" w:hAnsi="Angsana New" w:cs="Angsana New"/>
                <w:cs/>
                <w:lang w:val="en-US"/>
              </w:rPr>
              <w:t>สินค้าระหว่างผลิต</w:t>
            </w:r>
          </w:p>
        </w:tc>
        <w:tc>
          <w:tcPr>
            <w:tcW w:w="1260" w:type="dxa"/>
          </w:tcPr>
          <w:p w14:paraId="06CB2288" w14:textId="54E19080" w:rsidR="000A6AC9" w:rsidRPr="0016249F" w:rsidRDefault="00B733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9,441</w:t>
            </w:r>
          </w:p>
        </w:tc>
        <w:tc>
          <w:tcPr>
            <w:tcW w:w="270" w:type="dxa"/>
          </w:tcPr>
          <w:p w14:paraId="39F87853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2CD57B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</w:rPr>
              <w:t>7,868</w:t>
            </w:r>
          </w:p>
        </w:tc>
      </w:tr>
      <w:tr w:rsidR="000A6AC9" w:rsidRPr="0016249F" w14:paraId="5A402041" w14:textId="77777777" w:rsidTr="008743DF">
        <w:tc>
          <w:tcPr>
            <w:tcW w:w="6210" w:type="dxa"/>
          </w:tcPr>
          <w:p w14:paraId="2A7D6F90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 xml:space="preserve">วัตถุดิบ </w:t>
            </w:r>
          </w:p>
        </w:tc>
        <w:tc>
          <w:tcPr>
            <w:tcW w:w="1260" w:type="dxa"/>
          </w:tcPr>
          <w:p w14:paraId="292DC3B3" w14:textId="7D539039" w:rsidR="000A6AC9" w:rsidRPr="0016249F" w:rsidRDefault="00B733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35,545</w:t>
            </w:r>
          </w:p>
        </w:tc>
        <w:tc>
          <w:tcPr>
            <w:tcW w:w="270" w:type="dxa"/>
          </w:tcPr>
          <w:p w14:paraId="5BB98271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CE0FC6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</w:rPr>
              <w:t>20,195</w:t>
            </w:r>
          </w:p>
        </w:tc>
      </w:tr>
      <w:tr w:rsidR="000A6AC9" w:rsidRPr="0016249F" w14:paraId="17F159D2" w14:textId="77777777" w:rsidTr="008743DF">
        <w:tc>
          <w:tcPr>
            <w:tcW w:w="6210" w:type="dxa"/>
          </w:tcPr>
          <w:p w14:paraId="69224B3B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บรรจุภัณฑ์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AD0CAB" w14:textId="79BE126D" w:rsidR="000A6AC9" w:rsidRPr="0016249F" w:rsidRDefault="00B733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21,569</w:t>
            </w:r>
          </w:p>
        </w:tc>
        <w:tc>
          <w:tcPr>
            <w:tcW w:w="270" w:type="dxa"/>
          </w:tcPr>
          <w:p w14:paraId="00CBEE17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79A666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</w:rPr>
              <w:t>17,471</w:t>
            </w:r>
          </w:p>
        </w:tc>
      </w:tr>
      <w:tr w:rsidR="000A6AC9" w:rsidRPr="0016249F" w14:paraId="15D9B8E7" w14:textId="77777777" w:rsidTr="008743DF">
        <w:tc>
          <w:tcPr>
            <w:tcW w:w="6210" w:type="dxa"/>
          </w:tcPr>
          <w:p w14:paraId="210F8633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B9C177F" w14:textId="267943FE" w:rsidR="000A6AC9" w:rsidRPr="0016249F" w:rsidRDefault="00B733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111,288</w:t>
            </w:r>
          </w:p>
        </w:tc>
        <w:tc>
          <w:tcPr>
            <w:tcW w:w="270" w:type="dxa"/>
          </w:tcPr>
          <w:p w14:paraId="5E3E57D6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BC962B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</w:rPr>
              <w:t>85,013</w:t>
            </w:r>
          </w:p>
        </w:tc>
      </w:tr>
      <w:tr w:rsidR="000A6AC9" w:rsidRPr="0016249F" w14:paraId="6BDA5CEC" w14:textId="77777777" w:rsidTr="008743DF">
        <w:tc>
          <w:tcPr>
            <w:tcW w:w="6210" w:type="dxa"/>
          </w:tcPr>
          <w:p w14:paraId="5C97421E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E1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6249F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260" w:type="dxa"/>
          </w:tcPr>
          <w:p w14:paraId="31D06EB0" w14:textId="0934B97D" w:rsidR="000A6AC9" w:rsidRPr="0016249F" w:rsidRDefault="00B733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(11,548)</w:t>
            </w:r>
          </w:p>
        </w:tc>
        <w:tc>
          <w:tcPr>
            <w:tcW w:w="270" w:type="dxa"/>
          </w:tcPr>
          <w:p w14:paraId="24331E18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16557C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</w:rPr>
              <w:t>(7,128)</w:t>
            </w:r>
          </w:p>
        </w:tc>
      </w:tr>
      <w:tr w:rsidR="000A6AC9" w:rsidRPr="0016249F" w14:paraId="2DEE17E1" w14:textId="77777777" w:rsidTr="008743DF">
        <w:tc>
          <w:tcPr>
            <w:tcW w:w="6210" w:type="dxa"/>
          </w:tcPr>
          <w:p w14:paraId="332BB2A3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70D615" w14:textId="76F52445" w:rsidR="000A6AC9" w:rsidRPr="0016249F" w:rsidRDefault="00B733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99,740</w:t>
            </w:r>
          </w:p>
        </w:tc>
        <w:tc>
          <w:tcPr>
            <w:tcW w:w="270" w:type="dxa"/>
          </w:tcPr>
          <w:p w14:paraId="39D1A651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AE63E3A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</w:rPr>
              <w:t>77,885</w:t>
            </w:r>
          </w:p>
        </w:tc>
      </w:tr>
      <w:tr w:rsidR="000A6AC9" w:rsidRPr="0016249F" w14:paraId="2BB10703" w14:textId="77777777" w:rsidTr="008743DF">
        <w:tc>
          <w:tcPr>
            <w:tcW w:w="6210" w:type="dxa"/>
          </w:tcPr>
          <w:p w14:paraId="2216E04B" w14:textId="77777777" w:rsidR="000A6AC9" w:rsidRPr="0016249F" w:rsidRDefault="000A6AC9" w:rsidP="008743DF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2A750A5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CDBB02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A8C193D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6AC9" w:rsidRPr="0016249F" w14:paraId="0ED0BF97" w14:textId="77777777" w:rsidTr="008743DF">
        <w:tc>
          <w:tcPr>
            <w:tcW w:w="6210" w:type="dxa"/>
          </w:tcPr>
          <w:p w14:paraId="2A87A8B6" w14:textId="77777777" w:rsidR="000A6AC9" w:rsidRPr="0016249F" w:rsidRDefault="000A6AC9" w:rsidP="008743DF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16017C6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E7CCF9C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3574DB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A6AC9" w:rsidRPr="0016249F" w14:paraId="4374DDF5" w14:textId="77777777" w:rsidTr="008743DF">
        <w:tc>
          <w:tcPr>
            <w:tcW w:w="6210" w:type="dxa"/>
          </w:tcPr>
          <w:p w14:paraId="7952C903" w14:textId="77777777" w:rsidR="000A6AC9" w:rsidRPr="0016249F" w:rsidRDefault="000A6AC9" w:rsidP="008743DF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77F66B07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6AC9" w:rsidRPr="0016249F" w14:paraId="423CED11" w14:textId="77777777" w:rsidTr="008743DF">
        <w:tc>
          <w:tcPr>
            <w:tcW w:w="6210" w:type="dxa"/>
          </w:tcPr>
          <w:p w14:paraId="7573E7ED" w14:textId="77777777" w:rsidR="000A6AC9" w:rsidRPr="0016249F" w:rsidRDefault="000A6AC9" w:rsidP="008743DF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260" w:type="dxa"/>
          </w:tcPr>
          <w:p w14:paraId="7A956CD3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7CD310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B9E2C1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11C0" w:rsidRPr="0016249F" w14:paraId="3E0F5C82" w14:textId="77777777" w:rsidTr="008743DF">
        <w:tc>
          <w:tcPr>
            <w:tcW w:w="6210" w:type="dxa"/>
          </w:tcPr>
          <w:p w14:paraId="2AEF19F6" w14:textId="1FDF2452" w:rsidR="002311C0" w:rsidRPr="002311C0" w:rsidRDefault="002311C0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30 </w:t>
            </w:r>
            <w:r w:rsidR="007B065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260" w:type="dxa"/>
          </w:tcPr>
          <w:p w14:paraId="31C3B308" w14:textId="77777777" w:rsidR="002311C0" w:rsidRPr="0016249F" w:rsidRDefault="002311C0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B80A61" w14:textId="77777777" w:rsidR="002311C0" w:rsidRPr="0016249F" w:rsidRDefault="002311C0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73083A" w14:textId="77777777" w:rsidR="002311C0" w:rsidRPr="0016249F" w:rsidRDefault="002311C0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6AC9" w:rsidRPr="0016249F" w14:paraId="0DEE36AD" w14:textId="77777777" w:rsidTr="008743DF">
        <w:tc>
          <w:tcPr>
            <w:tcW w:w="6210" w:type="dxa"/>
          </w:tcPr>
          <w:p w14:paraId="365F6EAE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6249F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60" w:type="dxa"/>
          </w:tcPr>
          <w:p w14:paraId="0625EA52" w14:textId="48BD24E3" w:rsidR="000A6AC9" w:rsidRPr="0016249F" w:rsidRDefault="00B733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73,372</w:t>
            </w:r>
          </w:p>
        </w:tc>
        <w:tc>
          <w:tcPr>
            <w:tcW w:w="270" w:type="dxa"/>
          </w:tcPr>
          <w:p w14:paraId="779B0ED9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958A7A" w14:textId="28C7611A" w:rsidR="000A6AC9" w:rsidRPr="009B4086" w:rsidRDefault="009B408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70,624</w:t>
            </w:r>
          </w:p>
        </w:tc>
      </w:tr>
      <w:tr w:rsidR="000A6AC9" w:rsidRPr="0016249F" w14:paraId="11F61FCE" w14:textId="77777777" w:rsidTr="002311C0">
        <w:tc>
          <w:tcPr>
            <w:tcW w:w="6210" w:type="dxa"/>
          </w:tcPr>
          <w:p w14:paraId="06B441D9" w14:textId="537F29CE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B733A5">
              <w:rPr>
                <w:rFonts w:ascii="Angsana New" w:hAnsi="Angsana New" w:hint="cs"/>
                <w:sz w:val="30"/>
                <w:szCs w:val="30"/>
                <w:cs/>
              </w:rPr>
              <w:t xml:space="preserve">(กลับรายการ) </w:t>
            </w:r>
            <w:r w:rsidRPr="0016249F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4EE1BF" w14:textId="7E8D8094" w:rsidR="000A6AC9" w:rsidRPr="0016249F" w:rsidRDefault="00B733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(1,510)</w:t>
            </w:r>
          </w:p>
        </w:tc>
        <w:tc>
          <w:tcPr>
            <w:tcW w:w="270" w:type="dxa"/>
          </w:tcPr>
          <w:p w14:paraId="093733E8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CF04C1" w14:textId="509D4BBC" w:rsidR="000A6AC9" w:rsidRPr="0016249F" w:rsidRDefault="009B408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(59)</w:t>
            </w:r>
          </w:p>
        </w:tc>
      </w:tr>
      <w:tr w:rsidR="000A6AC9" w:rsidRPr="0016249F" w14:paraId="754D958B" w14:textId="77777777" w:rsidTr="002311C0">
        <w:tc>
          <w:tcPr>
            <w:tcW w:w="6210" w:type="dxa"/>
          </w:tcPr>
          <w:p w14:paraId="2A2EE473" w14:textId="77777777" w:rsidR="000A6AC9" w:rsidRPr="0016249F" w:rsidRDefault="000A6AC9" w:rsidP="008743D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FED59C" w14:textId="3B0CB190" w:rsidR="000A6AC9" w:rsidRPr="0016249F" w:rsidRDefault="00B733A5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71,862</w:t>
            </w:r>
          </w:p>
        </w:tc>
        <w:tc>
          <w:tcPr>
            <w:tcW w:w="270" w:type="dxa"/>
          </w:tcPr>
          <w:p w14:paraId="4255A69A" w14:textId="77777777" w:rsidR="000A6AC9" w:rsidRPr="0016249F" w:rsidRDefault="000A6AC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E52F1F" w14:textId="57D964FA" w:rsidR="000A6AC9" w:rsidRPr="0016249F" w:rsidRDefault="009B408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70,565</w:t>
            </w:r>
          </w:p>
        </w:tc>
      </w:tr>
      <w:tr w:rsidR="002311C0" w:rsidRPr="0016249F" w14:paraId="7385E1A0" w14:textId="77777777" w:rsidTr="002311C0">
        <w:tc>
          <w:tcPr>
            <w:tcW w:w="6210" w:type="dxa"/>
          </w:tcPr>
          <w:p w14:paraId="392BBFE8" w14:textId="77777777" w:rsidR="002311C0" w:rsidRPr="002311C0" w:rsidRDefault="002311C0" w:rsidP="008743D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E6DE6AB" w14:textId="77777777" w:rsidR="002311C0" w:rsidRPr="002311C0" w:rsidRDefault="002311C0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372196" w14:textId="77777777" w:rsidR="002311C0" w:rsidRPr="002311C0" w:rsidRDefault="002311C0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3104DD0" w14:textId="77777777" w:rsidR="002311C0" w:rsidRPr="002311C0" w:rsidRDefault="002311C0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11C0" w:rsidRPr="0016249F" w14:paraId="1B13689E" w14:textId="77777777" w:rsidTr="002311C0">
        <w:tc>
          <w:tcPr>
            <w:tcW w:w="6210" w:type="dxa"/>
          </w:tcPr>
          <w:p w14:paraId="23B8CC96" w14:textId="69C2D87D" w:rsidR="002311C0" w:rsidRPr="002311C0" w:rsidRDefault="002311C0" w:rsidP="002311C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260" w:type="dxa"/>
          </w:tcPr>
          <w:p w14:paraId="038D5403" w14:textId="77777777" w:rsidR="002311C0" w:rsidRPr="002311C0" w:rsidRDefault="002311C0" w:rsidP="0023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DCAF6F" w14:textId="77777777" w:rsidR="002311C0" w:rsidRPr="002311C0" w:rsidRDefault="002311C0" w:rsidP="0023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4325F1" w14:textId="77777777" w:rsidR="002311C0" w:rsidRPr="002311C0" w:rsidRDefault="002311C0" w:rsidP="0023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11C0" w:rsidRPr="0016249F" w14:paraId="01BC6D67" w14:textId="77777777" w:rsidTr="002311C0">
        <w:tc>
          <w:tcPr>
            <w:tcW w:w="6210" w:type="dxa"/>
          </w:tcPr>
          <w:p w14:paraId="78FAE4AD" w14:textId="7B35FEF5" w:rsidR="002311C0" w:rsidRPr="0016249F" w:rsidRDefault="002311C0" w:rsidP="0023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9B4086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30 </w:t>
            </w:r>
            <w:r w:rsidR="007B065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260" w:type="dxa"/>
          </w:tcPr>
          <w:p w14:paraId="4C23A76D" w14:textId="77777777" w:rsidR="002311C0" w:rsidRPr="002311C0" w:rsidRDefault="002311C0" w:rsidP="0023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DACDB4" w14:textId="77777777" w:rsidR="002311C0" w:rsidRPr="002311C0" w:rsidRDefault="002311C0" w:rsidP="0023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122257" w14:textId="77777777" w:rsidR="002311C0" w:rsidRPr="002311C0" w:rsidRDefault="002311C0" w:rsidP="0023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11C0" w:rsidRPr="0016249F" w14:paraId="4CB0E6E9" w14:textId="77777777" w:rsidTr="002311C0">
        <w:tc>
          <w:tcPr>
            <w:tcW w:w="6210" w:type="dxa"/>
          </w:tcPr>
          <w:p w14:paraId="7E267C88" w14:textId="3997690A" w:rsidR="002311C0" w:rsidRDefault="002311C0" w:rsidP="0023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6249F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60" w:type="dxa"/>
          </w:tcPr>
          <w:p w14:paraId="25847AB9" w14:textId="663BBBBB" w:rsidR="002311C0" w:rsidRPr="002311C0" w:rsidRDefault="00B733A5" w:rsidP="0023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202,165</w:t>
            </w:r>
          </w:p>
        </w:tc>
        <w:tc>
          <w:tcPr>
            <w:tcW w:w="270" w:type="dxa"/>
          </w:tcPr>
          <w:p w14:paraId="6664D4DC" w14:textId="77777777" w:rsidR="002311C0" w:rsidRPr="002311C0" w:rsidRDefault="002311C0" w:rsidP="0023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46EAF7" w14:textId="237DD06E" w:rsidR="002311C0" w:rsidRPr="002311C0" w:rsidRDefault="009B4086" w:rsidP="0023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240,342</w:t>
            </w:r>
          </w:p>
        </w:tc>
      </w:tr>
      <w:tr w:rsidR="002311C0" w:rsidRPr="0016249F" w14:paraId="6E0C405F" w14:textId="77777777" w:rsidTr="002311C0">
        <w:tc>
          <w:tcPr>
            <w:tcW w:w="6210" w:type="dxa"/>
          </w:tcPr>
          <w:p w14:paraId="19D87688" w14:textId="670E743F" w:rsidR="002311C0" w:rsidRPr="0016249F" w:rsidRDefault="002311C0" w:rsidP="0023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6249F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480CE2" w14:textId="47E92459" w:rsidR="002311C0" w:rsidRPr="0016249F" w:rsidRDefault="00B733A5" w:rsidP="0023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4,420</w:t>
            </w:r>
          </w:p>
        </w:tc>
        <w:tc>
          <w:tcPr>
            <w:tcW w:w="270" w:type="dxa"/>
          </w:tcPr>
          <w:p w14:paraId="07230CE7" w14:textId="77777777" w:rsidR="002311C0" w:rsidRPr="002311C0" w:rsidRDefault="002311C0" w:rsidP="0023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B2A261" w14:textId="5C5FBB10" w:rsidR="002311C0" w:rsidRPr="0016249F" w:rsidRDefault="009B4086" w:rsidP="0023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2,035</w:t>
            </w:r>
          </w:p>
        </w:tc>
      </w:tr>
      <w:tr w:rsidR="002311C0" w:rsidRPr="0016249F" w14:paraId="01E08BF7" w14:textId="77777777" w:rsidTr="002311C0">
        <w:tc>
          <w:tcPr>
            <w:tcW w:w="6210" w:type="dxa"/>
          </w:tcPr>
          <w:p w14:paraId="455B0D6A" w14:textId="1E663562" w:rsidR="002311C0" w:rsidRPr="0016249F" w:rsidRDefault="002311C0" w:rsidP="002311C0">
            <w:pPr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11E8634" w14:textId="294B935A" w:rsidR="002311C0" w:rsidRPr="0063123D" w:rsidRDefault="00B733A5" w:rsidP="0023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206,585</w:t>
            </w:r>
          </w:p>
        </w:tc>
        <w:tc>
          <w:tcPr>
            <w:tcW w:w="270" w:type="dxa"/>
          </w:tcPr>
          <w:p w14:paraId="1B0F6BE8" w14:textId="77777777" w:rsidR="002311C0" w:rsidRPr="0063123D" w:rsidRDefault="002311C0" w:rsidP="0023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AB7627" w14:textId="08B8C255" w:rsidR="002311C0" w:rsidRPr="0063123D" w:rsidRDefault="009B4086" w:rsidP="0023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242,377</w:t>
            </w:r>
          </w:p>
        </w:tc>
      </w:tr>
    </w:tbl>
    <w:p w14:paraId="0302178D" w14:textId="12118530" w:rsidR="00C625CD" w:rsidRDefault="00C625CD" w:rsidP="00C62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52F48DF" w14:textId="420B62F6" w:rsidR="00C625CD" w:rsidRDefault="00C625CD" w:rsidP="00C62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9E049F0" w14:textId="3C815C79" w:rsidR="00C625CD" w:rsidRDefault="00C625CD" w:rsidP="00C62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9C55118" w14:textId="6CE30A22" w:rsidR="00C625CD" w:rsidRDefault="00C625CD" w:rsidP="00C62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5D08A041" w14:textId="77777777" w:rsidR="00232970" w:rsidRDefault="00232970" w:rsidP="00C62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6751532C" w14:textId="77777777" w:rsidR="00C625CD" w:rsidRPr="00C625CD" w:rsidRDefault="00C625CD" w:rsidP="00C62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644F09BF" w14:textId="6F3C9A8D" w:rsidR="00F54FE5" w:rsidRPr="00F54FE5" w:rsidRDefault="0063123D" w:rsidP="0024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6</w:t>
      </w:r>
      <w:r w:rsidR="002442FF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F54FE5" w:rsidRPr="00F54FE5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ที่ดิน อาคารและอุปกรณ์  </w:t>
      </w:r>
    </w:p>
    <w:p w14:paraId="4C0B94E8" w14:textId="3D6E17A9" w:rsidR="002C4FD1" w:rsidRPr="00AF6777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color w:val="000000" w:themeColor="text1"/>
          <w:lang w:val="en-GB"/>
        </w:rPr>
      </w:pPr>
    </w:p>
    <w:p w14:paraId="04ABAB36" w14:textId="76163444" w:rsidR="00F54FE5" w:rsidRDefault="00F54FE5" w:rsidP="00F54F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B3AB9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5B3AB9">
        <w:rPr>
          <w:rFonts w:asciiTheme="majorBidi" w:hAnsiTheme="majorBidi" w:cstheme="majorBidi"/>
          <w:sz w:val="30"/>
          <w:szCs w:val="30"/>
          <w:cs/>
        </w:rPr>
        <w:t>ารซื้อ จำหน่าย และโอนที่ดิน อาคารและอุปกรณ์</w:t>
      </w:r>
      <w:r w:rsidR="00D16E22">
        <w:rPr>
          <w:rFonts w:asciiTheme="majorBidi" w:hAnsiTheme="majorBidi" w:cstheme="majorBidi"/>
          <w:sz w:val="30"/>
          <w:szCs w:val="30"/>
        </w:rPr>
        <w:t xml:space="preserve"> </w:t>
      </w:r>
      <w:r w:rsidR="002B1612">
        <w:rPr>
          <w:rFonts w:asciiTheme="majorBidi" w:hAnsiTheme="majorBidi" w:cstheme="majorBidi" w:hint="cs"/>
          <w:sz w:val="30"/>
          <w:szCs w:val="30"/>
          <w:cs/>
        </w:rPr>
        <w:t>ไม่รวมสินทรัพย์สิทธิการใช้</w:t>
      </w:r>
      <w:r w:rsidRPr="005B3AB9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9B4086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5B3AB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F5140D">
        <w:rPr>
          <w:rFonts w:asciiTheme="majorBidi" w:hAnsiTheme="majorBidi" w:cstheme="majorBidi"/>
          <w:sz w:val="30"/>
          <w:szCs w:val="30"/>
        </w:rPr>
        <w:t xml:space="preserve">30 </w:t>
      </w:r>
      <w:r w:rsidR="007B0654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F514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140D">
        <w:rPr>
          <w:rFonts w:asciiTheme="majorBidi" w:hAnsiTheme="majorBidi" w:cstheme="majorBidi"/>
          <w:sz w:val="30"/>
          <w:szCs w:val="30"/>
        </w:rPr>
        <w:t>256</w:t>
      </w:r>
      <w:r w:rsidR="0063123D">
        <w:rPr>
          <w:rFonts w:asciiTheme="majorBidi" w:hAnsiTheme="majorBidi" w:cstheme="majorBidi"/>
          <w:sz w:val="30"/>
          <w:szCs w:val="30"/>
        </w:rPr>
        <w:t>4</w:t>
      </w:r>
      <w:r w:rsidRPr="005B3AB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1000CE6" w14:textId="083F8214" w:rsidR="00F54FE5" w:rsidRPr="00AF6777" w:rsidRDefault="00F54FE5" w:rsidP="00B81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color w:val="000000" w:themeColor="text1"/>
          <w:lang w:val="en-GB"/>
        </w:rPr>
      </w:pPr>
    </w:p>
    <w:tbl>
      <w:tblPr>
        <w:tblW w:w="89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79"/>
        <w:gridCol w:w="1701"/>
        <w:gridCol w:w="425"/>
        <w:gridCol w:w="1719"/>
      </w:tblGrid>
      <w:tr w:rsidR="00C625CD" w:rsidRPr="0016249F" w14:paraId="143B0BAE" w14:textId="77777777" w:rsidTr="008743DF">
        <w:trPr>
          <w:tblHeader/>
        </w:trPr>
        <w:tc>
          <w:tcPr>
            <w:tcW w:w="2846" w:type="pct"/>
          </w:tcPr>
          <w:p w14:paraId="7D3EDB1A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3" w:type="pct"/>
            <w:vAlign w:val="bottom"/>
          </w:tcPr>
          <w:p w14:paraId="6F6863C9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12C9133A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16249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ราคาทุน</w:t>
            </w:r>
          </w:p>
        </w:tc>
        <w:tc>
          <w:tcPr>
            <w:tcW w:w="238" w:type="pct"/>
          </w:tcPr>
          <w:p w14:paraId="46F35FA0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pct"/>
          </w:tcPr>
          <w:p w14:paraId="01A868E0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34CC147F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16249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C625CD" w:rsidRPr="0016249F" w14:paraId="0FA4D07F" w14:textId="77777777" w:rsidTr="008743DF">
        <w:trPr>
          <w:tblHeader/>
        </w:trPr>
        <w:tc>
          <w:tcPr>
            <w:tcW w:w="2846" w:type="pct"/>
          </w:tcPr>
          <w:p w14:paraId="383BD263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54" w:type="pct"/>
            <w:gridSpan w:val="3"/>
            <w:vAlign w:val="bottom"/>
          </w:tcPr>
          <w:p w14:paraId="6A02FCB0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24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A4CCF" w:rsidRPr="0016249F" w14:paraId="6FAD1500" w14:textId="77777777" w:rsidTr="008743DF">
        <w:trPr>
          <w:tblHeader/>
        </w:trPr>
        <w:tc>
          <w:tcPr>
            <w:tcW w:w="2846" w:type="pct"/>
          </w:tcPr>
          <w:p w14:paraId="0C71420F" w14:textId="019B59E2" w:rsidR="00FA4CCF" w:rsidRPr="0016249F" w:rsidRDefault="00921677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953" w:type="pct"/>
          </w:tcPr>
          <w:p w14:paraId="6FFFF337" w14:textId="26022DB1" w:rsidR="00FA4CCF" w:rsidRPr="0016249F" w:rsidRDefault="007452CC" w:rsidP="00625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  <w:tab w:val="left" w:pos="1465"/>
              </w:tabs>
              <w:spacing w:after="0"/>
              <w:ind w:right="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                 </w:t>
            </w:r>
            <w:r w:rsidR="006E135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81,929</w:t>
            </w:r>
          </w:p>
        </w:tc>
        <w:tc>
          <w:tcPr>
            <w:tcW w:w="238" w:type="pct"/>
          </w:tcPr>
          <w:p w14:paraId="492286E8" w14:textId="77777777" w:rsidR="00FA4CCF" w:rsidRPr="0016249F" w:rsidRDefault="00FA4CCF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pct"/>
          </w:tcPr>
          <w:p w14:paraId="4C9E4AEC" w14:textId="643F2F9E" w:rsidR="00FA4CCF" w:rsidRPr="0016249F" w:rsidRDefault="00921677" w:rsidP="00921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(3,500)</w:t>
            </w:r>
          </w:p>
        </w:tc>
      </w:tr>
      <w:tr w:rsidR="00C625CD" w:rsidRPr="0016249F" w14:paraId="3F8691DB" w14:textId="77777777" w:rsidTr="008743DF">
        <w:trPr>
          <w:tblHeader/>
        </w:trPr>
        <w:tc>
          <w:tcPr>
            <w:tcW w:w="2846" w:type="pct"/>
          </w:tcPr>
          <w:p w14:paraId="40DF4279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53" w:type="pct"/>
          </w:tcPr>
          <w:p w14:paraId="5005E77C" w14:textId="29BD220B" w:rsidR="00C625CD" w:rsidRPr="0016249F" w:rsidRDefault="00B733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6,955</w:t>
            </w:r>
          </w:p>
        </w:tc>
        <w:tc>
          <w:tcPr>
            <w:tcW w:w="238" w:type="pct"/>
          </w:tcPr>
          <w:p w14:paraId="0D8E5D7C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pct"/>
          </w:tcPr>
          <w:p w14:paraId="29A524EE" w14:textId="74C1AE9A" w:rsidR="00C625CD" w:rsidRPr="0016249F" w:rsidRDefault="00F93B0A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25CD" w:rsidRPr="0016249F" w14:paraId="43CB0656" w14:textId="77777777" w:rsidTr="008743DF">
        <w:trPr>
          <w:tblHeader/>
        </w:trPr>
        <w:tc>
          <w:tcPr>
            <w:tcW w:w="2846" w:type="pct"/>
          </w:tcPr>
          <w:p w14:paraId="28965EC5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53" w:type="pct"/>
          </w:tcPr>
          <w:p w14:paraId="2BBE67BC" w14:textId="669D1A49" w:rsidR="00C625CD" w:rsidRPr="0016249F" w:rsidRDefault="00B733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5,030</w:t>
            </w:r>
          </w:p>
        </w:tc>
        <w:tc>
          <w:tcPr>
            <w:tcW w:w="238" w:type="pct"/>
          </w:tcPr>
          <w:p w14:paraId="429E6BAB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pct"/>
          </w:tcPr>
          <w:p w14:paraId="529546D4" w14:textId="7709D114" w:rsidR="00C625CD" w:rsidRPr="0016249F" w:rsidRDefault="00FA7DAB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(18)</w:t>
            </w:r>
          </w:p>
        </w:tc>
      </w:tr>
      <w:tr w:rsidR="00C625CD" w:rsidRPr="0016249F" w14:paraId="7AE0F2E3" w14:textId="77777777" w:rsidTr="008743DF">
        <w:trPr>
          <w:tblHeader/>
        </w:trPr>
        <w:tc>
          <w:tcPr>
            <w:tcW w:w="2846" w:type="pct"/>
          </w:tcPr>
          <w:p w14:paraId="5EBEEA7B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53" w:type="pct"/>
          </w:tcPr>
          <w:p w14:paraId="5D365755" w14:textId="3009F7B3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FA7DA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pct"/>
          </w:tcPr>
          <w:p w14:paraId="08C1523E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pct"/>
          </w:tcPr>
          <w:p w14:paraId="7B7CB963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25CD" w:rsidRPr="0016249F" w14:paraId="4EA159B3" w14:textId="77777777" w:rsidTr="008743DF">
        <w:trPr>
          <w:tblHeader/>
        </w:trPr>
        <w:tc>
          <w:tcPr>
            <w:tcW w:w="2846" w:type="pct"/>
          </w:tcPr>
          <w:p w14:paraId="22D2EC46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53" w:type="pct"/>
          </w:tcPr>
          <w:p w14:paraId="10BEEC02" w14:textId="62A475E7" w:rsidR="00C625CD" w:rsidRPr="0016249F" w:rsidRDefault="00B733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1,256</w:t>
            </w:r>
          </w:p>
        </w:tc>
        <w:tc>
          <w:tcPr>
            <w:tcW w:w="238" w:type="pct"/>
          </w:tcPr>
          <w:p w14:paraId="0770D382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pct"/>
          </w:tcPr>
          <w:p w14:paraId="0E6EE058" w14:textId="4EA6F396" w:rsidR="00C625CD" w:rsidRPr="0016249F" w:rsidRDefault="00FA7DAB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25CD" w:rsidRPr="0016249F" w14:paraId="5E4EBCC1" w14:textId="77777777" w:rsidTr="008743DF">
        <w:trPr>
          <w:tblHeader/>
        </w:trPr>
        <w:tc>
          <w:tcPr>
            <w:tcW w:w="2846" w:type="pct"/>
          </w:tcPr>
          <w:p w14:paraId="1EFAF7AE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953" w:type="pct"/>
          </w:tcPr>
          <w:p w14:paraId="1CFC84E9" w14:textId="79365A6E" w:rsidR="00C625CD" w:rsidRPr="0016249F" w:rsidRDefault="00B733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11,721</w:t>
            </w:r>
          </w:p>
        </w:tc>
        <w:tc>
          <w:tcPr>
            <w:tcW w:w="238" w:type="pct"/>
          </w:tcPr>
          <w:p w14:paraId="1E83A90D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pct"/>
          </w:tcPr>
          <w:p w14:paraId="3BF9195C" w14:textId="22D6F5FE" w:rsidR="00C625CD" w:rsidRPr="0016249F" w:rsidRDefault="00FA7DAB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(7,057)</w:t>
            </w:r>
          </w:p>
        </w:tc>
      </w:tr>
      <w:tr w:rsidR="00C625CD" w:rsidRPr="0016249F" w14:paraId="340F6D7F" w14:textId="77777777" w:rsidTr="008743DF">
        <w:trPr>
          <w:tblHeader/>
        </w:trPr>
        <w:tc>
          <w:tcPr>
            <w:tcW w:w="2846" w:type="pct"/>
          </w:tcPr>
          <w:p w14:paraId="0DAC2C41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3" w:type="pct"/>
            <w:tcBorders>
              <w:top w:val="single" w:sz="4" w:space="0" w:color="auto"/>
              <w:bottom w:val="double" w:sz="4" w:space="0" w:color="auto"/>
            </w:tcBorders>
          </w:tcPr>
          <w:p w14:paraId="212A81EC" w14:textId="778D4CDA" w:rsidR="00C625CD" w:rsidRPr="0016249F" w:rsidRDefault="00B733A5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107,14</w:t>
            </w:r>
            <w:r w:rsidR="00FA7D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8" w:type="pct"/>
          </w:tcPr>
          <w:p w14:paraId="76C6F912" w14:textId="77777777" w:rsidR="00C625CD" w:rsidRPr="0016249F" w:rsidRDefault="00C625CD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pct"/>
            <w:tcBorders>
              <w:top w:val="single" w:sz="4" w:space="0" w:color="auto"/>
              <w:bottom w:val="double" w:sz="4" w:space="0" w:color="auto"/>
            </w:tcBorders>
          </w:tcPr>
          <w:p w14:paraId="4A4E2C89" w14:textId="290CDA15" w:rsidR="00C625CD" w:rsidRPr="0016249F" w:rsidRDefault="00FA7DAB" w:rsidP="0087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(10,575)</w:t>
            </w:r>
          </w:p>
        </w:tc>
      </w:tr>
    </w:tbl>
    <w:p w14:paraId="076DDBE3" w14:textId="0870D551" w:rsidR="00C625CD" w:rsidRPr="00AF6777" w:rsidRDefault="00C625CD" w:rsidP="00B81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color w:val="000000" w:themeColor="text1"/>
          <w:lang w:val="en-GB"/>
        </w:rPr>
      </w:pPr>
    </w:p>
    <w:p w14:paraId="6BB426E4" w14:textId="0824704C" w:rsidR="00921677" w:rsidRDefault="00284E19" w:rsidP="00B81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color w:val="000000" w:themeColor="text1"/>
          <w:sz w:val="30"/>
          <w:szCs w:val="30"/>
          <w:lang w:val="en-GB"/>
        </w:rPr>
      </w:pPr>
      <w:r w:rsidRPr="00284E19">
        <w:rPr>
          <w:rFonts w:ascii="Angsana New" w:hAnsi="Angsana New"/>
          <w:color w:val="000000" w:themeColor="text1"/>
          <w:sz w:val="30"/>
          <w:szCs w:val="30"/>
          <w:cs/>
          <w:lang w:val="en-GB"/>
        </w:rPr>
        <w:t>ในระหว่างงวด</w:t>
      </w:r>
      <w:r w:rsidR="009B4086">
        <w:rPr>
          <w:rFonts w:ascii="Angsana New" w:hAnsi="Angsana New" w:hint="cs"/>
          <w:color w:val="000000" w:themeColor="text1"/>
          <w:sz w:val="30"/>
          <w:szCs w:val="30"/>
          <w:cs/>
          <w:lang w:val="en-GB"/>
        </w:rPr>
        <w:t>เก้า</w:t>
      </w:r>
      <w:r w:rsidRPr="00284E19">
        <w:rPr>
          <w:rFonts w:ascii="Angsana New" w:hAnsi="Angsana New"/>
          <w:color w:val="000000" w:themeColor="text1"/>
          <w:sz w:val="30"/>
          <w:szCs w:val="30"/>
          <w:cs/>
          <w:lang w:val="en-GB"/>
        </w:rPr>
        <w:t xml:space="preserve">เดือนสิ้นสุดวันที่ </w:t>
      </w:r>
      <w:r w:rsidR="008F3719">
        <w:rPr>
          <w:rFonts w:ascii="Angsana New" w:hAnsi="Angsana New"/>
          <w:color w:val="000000" w:themeColor="text1"/>
          <w:sz w:val="30"/>
          <w:szCs w:val="30"/>
          <w:lang w:val="en-GB"/>
        </w:rPr>
        <w:t xml:space="preserve">30 </w:t>
      </w:r>
      <w:r w:rsidR="007B0654">
        <w:rPr>
          <w:rFonts w:ascii="Angsana New" w:hAnsi="Angsana New"/>
          <w:color w:val="000000" w:themeColor="text1"/>
          <w:sz w:val="30"/>
          <w:szCs w:val="30"/>
          <w:cs/>
          <w:lang w:val="en-GB"/>
        </w:rPr>
        <w:t>กันยายน</w:t>
      </w:r>
      <w:r w:rsidRPr="00284E19">
        <w:rPr>
          <w:rFonts w:ascii="Angsana New" w:hAnsi="Angsana New"/>
          <w:color w:val="000000" w:themeColor="text1"/>
          <w:sz w:val="30"/>
          <w:szCs w:val="30"/>
          <w:cs/>
          <w:lang w:val="en-GB"/>
        </w:rPr>
        <w:t xml:space="preserve"> </w:t>
      </w:r>
      <w:r w:rsidR="008F3719">
        <w:rPr>
          <w:rFonts w:ascii="Angsana New" w:hAnsi="Angsana New"/>
          <w:color w:val="000000" w:themeColor="text1"/>
          <w:sz w:val="30"/>
          <w:szCs w:val="30"/>
          <w:lang w:val="en-GB"/>
        </w:rPr>
        <w:t>2564</w:t>
      </w:r>
      <w:r w:rsidRPr="00284E19">
        <w:rPr>
          <w:rFonts w:ascii="Angsana New" w:hAnsi="Angsana New"/>
          <w:color w:val="000000" w:themeColor="text1"/>
          <w:sz w:val="30"/>
          <w:szCs w:val="30"/>
          <w:cs/>
          <w:lang w:val="en-GB"/>
        </w:rPr>
        <w:t xml:space="preserve"> บริษัทโอนที่ดินซึ่งมีมูลค่าตามบัญชี </w:t>
      </w:r>
      <w:r w:rsidR="008F3719">
        <w:rPr>
          <w:rFonts w:ascii="Angsana New" w:hAnsi="Angsana New"/>
          <w:color w:val="000000" w:themeColor="text1"/>
          <w:sz w:val="30"/>
          <w:szCs w:val="30"/>
          <w:lang w:val="en-GB"/>
        </w:rPr>
        <w:t>81.9</w:t>
      </w:r>
      <w:r w:rsidRPr="00284E19">
        <w:rPr>
          <w:rFonts w:ascii="Angsana New" w:hAnsi="Angsana New"/>
          <w:color w:val="000000" w:themeColor="text1"/>
          <w:sz w:val="30"/>
          <w:szCs w:val="30"/>
          <w:cs/>
          <w:lang w:val="en-GB"/>
        </w:rPr>
        <w:t xml:space="preserve"> ล้านบาท จากอสังหาริมทรัพย์เพื่อการลงทุนเป็นที่ดิน อาคาร และอุปกรณ์ เนื่องจากบริษัทนำที่ดินแปลงดังกล่าวมาใช้เพื่อการพัฒนาผลิตภัณฑ์ในอนาคต</w:t>
      </w:r>
    </w:p>
    <w:p w14:paraId="63831723" w14:textId="60986D62" w:rsidR="00921677" w:rsidRDefault="00921677" w:rsidP="00B81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color w:val="000000" w:themeColor="text1"/>
          <w:lang w:val="en-GB"/>
        </w:rPr>
      </w:pPr>
    </w:p>
    <w:p w14:paraId="52A92523" w14:textId="0B10C5C3" w:rsidR="00420011" w:rsidRPr="00420011" w:rsidRDefault="00420011" w:rsidP="00B81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color w:val="000000" w:themeColor="text1"/>
        </w:rPr>
      </w:pPr>
      <w:r w:rsidRPr="00284E19">
        <w:rPr>
          <w:rFonts w:ascii="Angsana New" w:hAnsi="Angsana New"/>
          <w:color w:val="000000" w:themeColor="text1"/>
          <w:sz w:val="30"/>
          <w:szCs w:val="30"/>
          <w:cs/>
          <w:lang w:val="en-GB"/>
        </w:rPr>
        <w:t>ในระหว่างงวด</w:t>
      </w:r>
      <w:r>
        <w:rPr>
          <w:rFonts w:ascii="Angsana New" w:hAnsi="Angsana New" w:hint="cs"/>
          <w:color w:val="000000" w:themeColor="text1"/>
          <w:sz w:val="30"/>
          <w:szCs w:val="30"/>
          <w:cs/>
          <w:lang w:val="en-GB"/>
        </w:rPr>
        <w:t>เก้า</w:t>
      </w:r>
      <w:r w:rsidRPr="00284E19">
        <w:rPr>
          <w:rFonts w:ascii="Angsana New" w:hAnsi="Angsana New"/>
          <w:color w:val="000000" w:themeColor="text1"/>
          <w:sz w:val="30"/>
          <w:szCs w:val="30"/>
          <w:cs/>
          <w:lang w:val="en-GB"/>
        </w:rPr>
        <w:t xml:space="preserve">เดือนสิ้นสุดวันที่ </w:t>
      </w:r>
      <w:r>
        <w:rPr>
          <w:rFonts w:ascii="Angsana New" w:hAnsi="Angsana New"/>
          <w:color w:val="000000" w:themeColor="text1"/>
          <w:sz w:val="30"/>
          <w:szCs w:val="30"/>
          <w:lang w:val="en-GB"/>
        </w:rPr>
        <w:t xml:space="preserve">30 </w:t>
      </w:r>
      <w:r>
        <w:rPr>
          <w:rFonts w:ascii="Angsana New" w:hAnsi="Angsana New"/>
          <w:color w:val="000000" w:themeColor="text1"/>
          <w:sz w:val="30"/>
          <w:szCs w:val="30"/>
          <w:cs/>
          <w:lang w:val="en-GB"/>
        </w:rPr>
        <w:t>กันยายน</w:t>
      </w:r>
      <w:r w:rsidRPr="00284E19">
        <w:rPr>
          <w:rFonts w:ascii="Angsana New" w:hAnsi="Angsana New"/>
          <w:color w:val="000000" w:themeColor="text1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 w:themeColor="text1"/>
          <w:sz w:val="30"/>
          <w:szCs w:val="30"/>
          <w:lang w:val="en-GB"/>
        </w:rPr>
        <w:t>2564</w:t>
      </w:r>
      <w:r w:rsidRPr="00284E19">
        <w:rPr>
          <w:rFonts w:ascii="Angsana New" w:hAnsi="Angsana New"/>
          <w:color w:val="000000" w:themeColor="text1"/>
          <w:sz w:val="30"/>
          <w:szCs w:val="30"/>
          <w:cs/>
          <w:lang w:val="en-GB"/>
        </w:rPr>
        <w:t xml:space="preserve"> บริษัท</w:t>
      </w:r>
      <w:r>
        <w:rPr>
          <w:rFonts w:ascii="Angsana New" w:hAnsi="Angsana New" w:hint="cs"/>
          <w:color w:val="000000" w:themeColor="text1"/>
          <w:sz w:val="30"/>
          <w:szCs w:val="30"/>
          <w:cs/>
          <w:lang w:val="en-GB"/>
        </w:rPr>
        <w:t xml:space="preserve">ขายที่ดินแปลงหนึ่งซึ่งมีมูลค่าตามบัญชี </w:t>
      </w:r>
      <w:r>
        <w:rPr>
          <w:rFonts w:ascii="Angsana New" w:hAnsi="Angsana New"/>
          <w:color w:val="000000" w:themeColor="text1"/>
          <w:sz w:val="30"/>
          <w:szCs w:val="30"/>
        </w:rPr>
        <w:t>3.5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        ล้านบาท </w:t>
      </w:r>
      <w:r w:rsidR="00541A5B">
        <w:rPr>
          <w:rFonts w:ascii="Angsana New" w:hAnsi="Angsana New" w:hint="cs"/>
          <w:color w:val="000000" w:themeColor="text1"/>
          <w:sz w:val="30"/>
          <w:szCs w:val="30"/>
          <w:cs/>
        </w:rPr>
        <w:t>ให้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>แก่ผู้บริหารสำคัญ</w:t>
      </w:r>
      <w:r w:rsidR="00F20745">
        <w:rPr>
          <w:rFonts w:ascii="Angsana New" w:hAnsi="Angsana New"/>
          <w:color w:val="000000" w:themeColor="text1"/>
          <w:sz w:val="30"/>
          <w:szCs w:val="30"/>
        </w:rPr>
        <w:t xml:space="preserve"> (</w:t>
      </w:r>
      <w:r w:rsidR="00F20745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หมายเหตุข้อ </w:t>
      </w:r>
      <w:r w:rsidR="00F20745">
        <w:rPr>
          <w:rFonts w:ascii="Angsana New" w:hAnsi="Angsana New"/>
          <w:color w:val="000000" w:themeColor="text1"/>
          <w:sz w:val="30"/>
          <w:szCs w:val="30"/>
        </w:rPr>
        <w:t>3)</w:t>
      </w:r>
    </w:p>
    <w:p w14:paraId="0443E8AA" w14:textId="77777777" w:rsidR="00420011" w:rsidRPr="00AF6777" w:rsidRDefault="00420011" w:rsidP="00B81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color w:val="000000" w:themeColor="text1"/>
          <w:lang w:val="en-GB"/>
        </w:rPr>
      </w:pPr>
    </w:p>
    <w:p w14:paraId="2A19D6D9" w14:textId="77777777" w:rsidR="00A35372" w:rsidRPr="00F62C4D" w:rsidRDefault="00A35372" w:rsidP="00F62C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62C4D">
        <w:rPr>
          <w:rFonts w:asciiTheme="majorBidi" w:hAnsiTheme="majorBidi" w:cstheme="majorBidi"/>
          <w:b/>
          <w:sz w:val="30"/>
          <w:szCs w:val="30"/>
          <w:cs/>
        </w:rPr>
        <w:t>รายการเคลื่อนไหวของสินทรัพย์สิทธิการใช้</w:t>
      </w:r>
      <w:r w:rsidRPr="00F62C4D">
        <w:rPr>
          <w:rFonts w:asciiTheme="majorBidi" w:hAnsiTheme="majorBidi" w:cstheme="majorBidi" w:hint="cs"/>
          <w:b/>
          <w:sz w:val="30"/>
          <w:szCs w:val="30"/>
          <w:cs/>
        </w:rPr>
        <w:t>ที่รับรู้เป็นที่ดิน อาคารและอุปกรณ์</w:t>
      </w:r>
      <w:r w:rsidRPr="00F62C4D">
        <w:rPr>
          <w:rFonts w:asciiTheme="majorBidi" w:hAnsiTheme="majorBidi" w:cstheme="majorBidi"/>
          <w:b/>
          <w:sz w:val="30"/>
          <w:szCs w:val="30"/>
          <w:cs/>
        </w:rPr>
        <w:t xml:space="preserve"> มีดังนี้</w:t>
      </w:r>
    </w:p>
    <w:p w14:paraId="3C540A64" w14:textId="77777777" w:rsidR="00A35372" w:rsidRPr="00AF6777" w:rsidRDefault="00A35372" w:rsidP="005B6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950"/>
          <w:tab w:val="left" w:pos="6660"/>
        </w:tabs>
        <w:spacing w:line="240" w:lineRule="auto"/>
        <w:ind w:left="540"/>
        <w:jc w:val="thaiDistribute"/>
        <w:rPr>
          <w:rFonts w:asciiTheme="majorBidi" w:hAnsiTheme="majorBidi" w:cstheme="majorBidi"/>
          <w:highlight w:val="cyan"/>
        </w:rPr>
      </w:pPr>
    </w:p>
    <w:tbl>
      <w:tblPr>
        <w:tblW w:w="946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2"/>
        <w:gridCol w:w="179"/>
        <w:gridCol w:w="1529"/>
        <w:gridCol w:w="180"/>
        <w:gridCol w:w="1440"/>
        <w:gridCol w:w="180"/>
        <w:gridCol w:w="1276"/>
        <w:gridCol w:w="182"/>
        <w:gridCol w:w="1441"/>
      </w:tblGrid>
      <w:tr w:rsidR="00860CFE" w:rsidRPr="00860CFE" w14:paraId="5D807801" w14:textId="77777777" w:rsidTr="00C625CD">
        <w:trPr>
          <w:trHeight w:val="20"/>
          <w:tblHeader/>
        </w:trPr>
        <w:tc>
          <w:tcPr>
            <w:tcW w:w="3062" w:type="dxa"/>
            <w:shd w:val="clear" w:color="auto" w:fill="auto"/>
            <w:vAlign w:val="bottom"/>
          </w:tcPr>
          <w:p w14:paraId="396A005A" w14:textId="77777777" w:rsidR="00860CFE" w:rsidRPr="006D4674" w:rsidRDefault="00860CFE" w:rsidP="0061796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6D467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79" w:type="dxa"/>
          </w:tcPr>
          <w:p w14:paraId="329C5377" w14:textId="77777777" w:rsidR="00860CFE" w:rsidRPr="006D4674" w:rsidRDefault="00860CFE" w:rsidP="0061796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29" w:type="dxa"/>
          </w:tcPr>
          <w:p w14:paraId="7120FADF" w14:textId="74F6D296" w:rsidR="00860CFE" w:rsidRPr="006D4674" w:rsidRDefault="002B1612" w:rsidP="0061796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D467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สิทธิการเช่าที่ดิน และอาคาร</w:t>
            </w:r>
          </w:p>
        </w:tc>
        <w:tc>
          <w:tcPr>
            <w:tcW w:w="180" w:type="dxa"/>
          </w:tcPr>
          <w:p w14:paraId="19452E3B" w14:textId="77777777" w:rsidR="00860CFE" w:rsidRPr="006D4674" w:rsidRDefault="00860CFE" w:rsidP="0061796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</w:tcPr>
          <w:p w14:paraId="2F4ED946" w14:textId="40709CEE" w:rsidR="00860CFE" w:rsidRPr="006D4674" w:rsidRDefault="00860CFE" w:rsidP="00617961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D467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180" w:type="dxa"/>
          </w:tcPr>
          <w:p w14:paraId="2D917650" w14:textId="77777777" w:rsidR="00860CFE" w:rsidRPr="006D4674" w:rsidRDefault="00860CFE" w:rsidP="00617961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4EE46294" w14:textId="024509B1" w:rsidR="00860CFE" w:rsidRPr="006D4674" w:rsidRDefault="00860CFE" w:rsidP="00617961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0E0B5299" w14:textId="27504E9B" w:rsidR="00860CFE" w:rsidRPr="006D4674" w:rsidRDefault="00860CFE" w:rsidP="00617961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D467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2" w:type="dxa"/>
          </w:tcPr>
          <w:p w14:paraId="636C5DCB" w14:textId="77777777" w:rsidR="00860CFE" w:rsidRPr="006D4674" w:rsidRDefault="00860CFE" w:rsidP="0061796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4F572703" w14:textId="77777777" w:rsidR="00860CFE" w:rsidRPr="006D4674" w:rsidRDefault="00860CFE" w:rsidP="005B6C6D">
            <w:pPr>
              <w:pStyle w:val="Pa47"/>
              <w:tabs>
                <w:tab w:val="left" w:pos="1168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D4674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20AEF" w:rsidRPr="00860CFE" w14:paraId="50205F3D" w14:textId="77777777" w:rsidTr="00C625CD">
        <w:trPr>
          <w:trHeight w:val="20"/>
          <w:tblHeader/>
        </w:trPr>
        <w:tc>
          <w:tcPr>
            <w:tcW w:w="3062" w:type="dxa"/>
            <w:shd w:val="clear" w:color="auto" w:fill="auto"/>
            <w:vAlign w:val="bottom"/>
          </w:tcPr>
          <w:p w14:paraId="46288E7D" w14:textId="77777777" w:rsidR="00B20AEF" w:rsidRPr="006D4674" w:rsidRDefault="00B20AEF" w:rsidP="0061796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9" w:type="dxa"/>
          </w:tcPr>
          <w:p w14:paraId="1CEF1CCA" w14:textId="61FE5CA9" w:rsidR="00B20AEF" w:rsidRPr="006D4674" w:rsidRDefault="00B20AEF" w:rsidP="0061796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28" w:type="dxa"/>
            <w:gridSpan w:val="7"/>
          </w:tcPr>
          <w:p w14:paraId="0F872EF0" w14:textId="0CEF7DCA" w:rsidR="00B20AEF" w:rsidRPr="006D4674" w:rsidRDefault="00B20AEF" w:rsidP="0061796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D467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D467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D467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6D467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60CFE" w:rsidRPr="00860CFE" w14:paraId="127AA2C3" w14:textId="77777777" w:rsidTr="003D522F">
        <w:trPr>
          <w:trHeight w:val="20"/>
        </w:trPr>
        <w:tc>
          <w:tcPr>
            <w:tcW w:w="3062" w:type="dxa"/>
          </w:tcPr>
          <w:p w14:paraId="208ADEB8" w14:textId="4BB6DEF6" w:rsidR="00860CFE" w:rsidRPr="006D4674" w:rsidRDefault="00860CFE" w:rsidP="00A3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467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6D4674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6D4674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6D4674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D522F">
              <w:rPr>
                <w:rFonts w:ascii="Angsana New" w:hAnsi="Angsana New"/>
                <w:sz w:val="30"/>
                <w:szCs w:val="30"/>
              </w:rPr>
              <w:t>4</w:t>
            </w:r>
            <w:r w:rsidRPr="006D4674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79" w:type="dxa"/>
          </w:tcPr>
          <w:p w14:paraId="0A8F02CD" w14:textId="7635B45B" w:rsidR="00860CFE" w:rsidRPr="006D4674" w:rsidRDefault="00860CFE" w:rsidP="00A3537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9" w:type="dxa"/>
          </w:tcPr>
          <w:p w14:paraId="4CB1DF58" w14:textId="64E48CB1" w:rsidR="00860CFE" w:rsidRPr="006D4674" w:rsidRDefault="003D522F" w:rsidP="005B6C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38,360</w:t>
            </w:r>
          </w:p>
        </w:tc>
        <w:tc>
          <w:tcPr>
            <w:tcW w:w="180" w:type="dxa"/>
          </w:tcPr>
          <w:p w14:paraId="5ED20756" w14:textId="77777777" w:rsidR="00860CFE" w:rsidRPr="006D4674" w:rsidRDefault="00860CFE" w:rsidP="00A353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3A5A0E" w14:textId="5160C005" w:rsidR="00860CFE" w:rsidRPr="006D4674" w:rsidRDefault="003D522F" w:rsidP="006E01D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7,138</w:t>
            </w:r>
          </w:p>
        </w:tc>
        <w:tc>
          <w:tcPr>
            <w:tcW w:w="180" w:type="dxa"/>
          </w:tcPr>
          <w:p w14:paraId="13F0CBE7" w14:textId="77777777" w:rsidR="00860CFE" w:rsidRPr="006D4674" w:rsidRDefault="00860CFE" w:rsidP="00A353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A705C50" w14:textId="66C9DC49" w:rsidR="00860CFE" w:rsidRPr="006D4674" w:rsidRDefault="003D522F" w:rsidP="005B6C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589</w:t>
            </w:r>
          </w:p>
        </w:tc>
        <w:tc>
          <w:tcPr>
            <w:tcW w:w="182" w:type="dxa"/>
          </w:tcPr>
          <w:p w14:paraId="03923C63" w14:textId="77777777" w:rsidR="00860CFE" w:rsidRPr="006D4674" w:rsidRDefault="00860CFE" w:rsidP="00A353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</w:tcPr>
          <w:p w14:paraId="1C2354D8" w14:textId="65743AC1" w:rsidR="00860CFE" w:rsidRPr="006D4674" w:rsidRDefault="003D522F" w:rsidP="005B6C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46,087</w:t>
            </w:r>
          </w:p>
        </w:tc>
      </w:tr>
      <w:tr w:rsidR="00AF66F2" w:rsidRPr="00860CFE" w14:paraId="68399D01" w14:textId="77777777" w:rsidTr="003D522F">
        <w:trPr>
          <w:trHeight w:val="20"/>
        </w:trPr>
        <w:tc>
          <w:tcPr>
            <w:tcW w:w="3062" w:type="dxa"/>
          </w:tcPr>
          <w:p w14:paraId="63BD5946" w14:textId="541F81C8" w:rsidR="00AF66F2" w:rsidRPr="00C625CD" w:rsidRDefault="00C625CD" w:rsidP="00A3537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79" w:type="dxa"/>
          </w:tcPr>
          <w:p w14:paraId="7216CC2F" w14:textId="77777777" w:rsidR="00AF66F2" w:rsidRPr="006D4674" w:rsidRDefault="00AF66F2" w:rsidP="00A3537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9" w:type="dxa"/>
          </w:tcPr>
          <w:p w14:paraId="6FA42DA5" w14:textId="588E2ABE" w:rsidR="00AF66F2" w:rsidRDefault="00BE2E84" w:rsidP="005B6C6D">
            <w:pPr>
              <w:pStyle w:val="acctfourfigures"/>
              <w:tabs>
                <w:tab w:val="clear" w:pos="765"/>
                <w:tab w:val="decimal" w:pos="731"/>
                <w:tab w:val="left" w:pos="127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         </w:t>
            </w:r>
            <w:r w:rsidR="00965C9A">
              <w:rPr>
                <w:rFonts w:ascii="Angsana New" w:hAnsi="Angsana New" w:cs="Angsana New"/>
                <w:sz w:val="30"/>
                <w:szCs w:val="30"/>
                <w:lang w:bidi="th-TH"/>
              </w:rPr>
              <w:t>63</w:t>
            </w:r>
            <w:r w:rsidR="006A3EB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965C9A">
              <w:rPr>
                <w:rFonts w:ascii="Angsana New" w:hAnsi="Angsana New" w:cs="Angsana New"/>
                <w:sz w:val="30"/>
                <w:szCs w:val="30"/>
                <w:lang w:bidi="th-TH"/>
              </w:rPr>
              <w:t>969</w:t>
            </w:r>
          </w:p>
        </w:tc>
        <w:tc>
          <w:tcPr>
            <w:tcW w:w="180" w:type="dxa"/>
          </w:tcPr>
          <w:p w14:paraId="0877F57A" w14:textId="77777777" w:rsidR="00AF66F2" w:rsidRPr="006D4674" w:rsidRDefault="00AF66F2" w:rsidP="00A353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D10F766" w14:textId="3BE9E02D" w:rsidR="00AF66F2" w:rsidRDefault="003D522F" w:rsidP="005B6C6D">
            <w:pPr>
              <w:pStyle w:val="acctfourfigures"/>
              <w:tabs>
                <w:tab w:val="clear" w:pos="765"/>
                <w:tab w:val="decimal" w:pos="731"/>
                <w:tab w:val="left" w:pos="1090"/>
                <w:tab w:val="decimal" w:pos="1642"/>
              </w:tabs>
              <w:spacing w:line="240" w:lineRule="atLeast"/>
              <w:ind w:right="28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EEFF919" w14:textId="77777777" w:rsidR="00AF66F2" w:rsidRPr="006D4674" w:rsidRDefault="00AF66F2" w:rsidP="00A353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</w:tcPr>
          <w:p w14:paraId="2733DD12" w14:textId="50A4D19E" w:rsidR="00AF66F2" w:rsidRDefault="003D522F" w:rsidP="005B6C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2,055</w:t>
            </w:r>
          </w:p>
        </w:tc>
        <w:tc>
          <w:tcPr>
            <w:tcW w:w="182" w:type="dxa"/>
          </w:tcPr>
          <w:p w14:paraId="0BB4BCBB" w14:textId="77777777" w:rsidR="00AF66F2" w:rsidRPr="006D4674" w:rsidRDefault="00AF66F2" w:rsidP="00A353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</w:tcPr>
          <w:p w14:paraId="2FB90676" w14:textId="03064C07" w:rsidR="00AF66F2" w:rsidRDefault="00965C9A" w:rsidP="005B6C6D">
            <w:pPr>
              <w:pStyle w:val="acctfourfigures"/>
              <w:tabs>
                <w:tab w:val="clear" w:pos="765"/>
                <w:tab w:val="decimal" w:pos="806"/>
                <w:tab w:val="left" w:pos="1166"/>
                <w:tab w:val="decimal" w:pos="1642"/>
              </w:tabs>
              <w:spacing w:line="240" w:lineRule="atLeast"/>
              <w:ind w:right="100" w:firstLine="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      </w:t>
            </w:r>
            <w:r w:rsidR="006A3EBE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="006A3EB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024</w:t>
            </w:r>
          </w:p>
        </w:tc>
      </w:tr>
      <w:tr w:rsidR="00860CFE" w:rsidRPr="00860CFE" w14:paraId="73677ABB" w14:textId="77777777" w:rsidTr="003D522F">
        <w:trPr>
          <w:trHeight w:val="20"/>
        </w:trPr>
        <w:tc>
          <w:tcPr>
            <w:tcW w:w="3062" w:type="dxa"/>
          </w:tcPr>
          <w:p w14:paraId="5CBCBF89" w14:textId="57C2B962" w:rsidR="00860CFE" w:rsidRPr="006D4674" w:rsidRDefault="00860CFE" w:rsidP="00A3537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6D46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79" w:type="dxa"/>
          </w:tcPr>
          <w:p w14:paraId="500CCC2D" w14:textId="77777777" w:rsidR="00860CFE" w:rsidRPr="006D4674" w:rsidRDefault="00860CFE" w:rsidP="00A3537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66D8B41D" w14:textId="47021888" w:rsidR="00860CFE" w:rsidRPr="006D4674" w:rsidRDefault="00FA7DAB" w:rsidP="00260A08">
            <w:pPr>
              <w:pStyle w:val="acctfourfigures"/>
              <w:tabs>
                <w:tab w:val="clear" w:pos="765"/>
                <w:tab w:val="decimal" w:pos="731"/>
                <w:tab w:val="left" w:pos="1266"/>
                <w:tab w:val="decimal" w:pos="1642"/>
              </w:tabs>
              <w:spacing w:line="240" w:lineRule="atLeast"/>
              <w:ind w:right="3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(4,070)</w:t>
            </w:r>
          </w:p>
        </w:tc>
        <w:tc>
          <w:tcPr>
            <w:tcW w:w="180" w:type="dxa"/>
          </w:tcPr>
          <w:p w14:paraId="2282A0DE" w14:textId="77777777" w:rsidR="00860CFE" w:rsidRPr="006D4674" w:rsidRDefault="00860CFE" w:rsidP="00A353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62BA11" w14:textId="0708B4E7" w:rsidR="00860CFE" w:rsidRPr="006D4674" w:rsidRDefault="00FA7DAB" w:rsidP="00260A08">
            <w:pPr>
              <w:pStyle w:val="acctfourfigures"/>
              <w:tabs>
                <w:tab w:val="clear" w:pos="765"/>
                <w:tab w:val="decimal" w:pos="727"/>
                <w:tab w:val="left" w:pos="1177"/>
                <w:tab w:val="decimal" w:pos="1642"/>
              </w:tabs>
              <w:spacing w:line="240" w:lineRule="atLeast"/>
              <w:ind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(602)</w:t>
            </w:r>
          </w:p>
        </w:tc>
        <w:tc>
          <w:tcPr>
            <w:tcW w:w="180" w:type="dxa"/>
          </w:tcPr>
          <w:p w14:paraId="66268E81" w14:textId="77777777" w:rsidR="00860CFE" w:rsidRPr="006D4674" w:rsidRDefault="00860CFE" w:rsidP="00A353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622072" w14:textId="286D2651" w:rsidR="00860CFE" w:rsidRPr="006D4674" w:rsidRDefault="00FA7DAB" w:rsidP="00260A08">
            <w:pPr>
              <w:pStyle w:val="acctfourfigures"/>
              <w:tabs>
                <w:tab w:val="clear" w:pos="765"/>
                <w:tab w:val="decimal" w:pos="731"/>
                <w:tab w:val="left" w:pos="1009"/>
                <w:tab w:val="decimal" w:pos="1642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(441)</w:t>
            </w:r>
          </w:p>
        </w:tc>
        <w:tc>
          <w:tcPr>
            <w:tcW w:w="182" w:type="dxa"/>
          </w:tcPr>
          <w:p w14:paraId="378366F1" w14:textId="77777777" w:rsidR="00860CFE" w:rsidRPr="006D4674" w:rsidRDefault="00860CFE" w:rsidP="00A353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71107DD" w14:textId="4FD96DDD" w:rsidR="00860CFE" w:rsidRPr="006D4674" w:rsidRDefault="00FA7DAB" w:rsidP="005B6C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3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(5,113)</w:t>
            </w:r>
          </w:p>
        </w:tc>
      </w:tr>
      <w:tr w:rsidR="00B20AEF" w:rsidRPr="00860CFE" w14:paraId="231529DA" w14:textId="77777777" w:rsidTr="00C625CD">
        <w:trPr>
          <w:trHeight w:val="20"/>
        </w:trPr>
        <w:tc>
          <w:tcPr>
            <w:tcW w:w="3062" w:type="dxa"/>
            <w:vAlign w:val="bottom"/>
          </w:tcPr>
          <w:p w14:paraId="63DC42C8" w14:textId="1C9C13E7" w:rsidR="00B20AEF" w:rsidRPr="006D4674" w:rsidRDefault="00B20AEF" w:rsidP="00B20AEF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46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5140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7B06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="00F514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F5140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D522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79" w:type="dxa"/>
          </w:tcPr>
          <w:p w14:paraId="13FACD66" w14:textId="77777777" w:rsidR="00B20AEF" w:rsidRPr="006D4674" w:rsidRDefault="00B20AEF" w:rsidP="00B20AE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D24DDF" w14:textId="3C559EE0" w:rsidR="00B20AEF" w:rsidRPr="006D4674" w:rsidRDefault="00FA7DAB" w:rsidP="005B6C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98,259</w:t>
            </w:r>
          </w:p>
        </w:tc>
        <w:tc>
          <w:tcPr>
            <w:tcW w:w="180" w:type="dxa"/>
          </w:tcPr>
          <w:p w14:paraId="77022C77" w14:textId="77777777" w:rsidR="00B20AEF" w:rsidRPr="006D4674" w:rsidRDefault="00B20AEF" w:rsidP="00B20A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E222AE" w14:textId="2D84E020" w:rsidR="00B20AEF" w:rsidRPr="006D4674" w:rsidRDefault="00FA7DAB" w:rsidP="005B6C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6,536</w:t>
            </w:r>
          </w:p>
        </w:tc>
        <w:tc>
          <w:tcPr>
            <w:tcW w:w="180" w:type="dxa"/>
          </w:tcPr>
          <w:p w14:paraId="5E9367D7" w14:textId="77777777" w:rsidR="00B20AEF" w:rsidRPr="006D4674" w:rsidRDefault="00B20AEF" w:rsidP="00B20A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0C3DF" w14:textId="4215302F" w:rsidR="00B20AEF" w:rsidRPr="006D4674" w:rsidRDefault="00FA7DAB" w:rsidP="005B6C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2,203</w:t>
            </w:r>
          </w:p>
        </w:tc>
        <w:tc>
          <w:tcPr>
            <w:tcW w:w="182" w:type="dxa"/>
          </w:tcPr>
          <w:p w14:paraId="6617188D" w14:textId="77777777" w:rsidR="00B20AEF" w:rsidRPr="006D4674" w:rsidRDefault="00B20AEF" w:rsidP="00B20A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5D18F" w14:textId="0EFA132C" w:rsidR="00B20AEF" w:rsidRPr="006D4674" w:rsidRDefault="00FA7DAB" w:rsidP="005B6C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106,998</w:t>
            </w:r>
          </w:p>
        </w:tc>
      </w:tr>
    </w:tbl>
    <w:p w14:paraId="2F30792F" w14:textId="0CFFB0B2" w:rsidR="00A35372" w:rsidRDefault="00A35372" w:rsidP="005B6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040"/>
          <w:tab w:val="left" w:pos="6660"/>
          <w:tab w:val="left" w:pos="68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BD6B64F" w14:textId="5D708DE1" w:rsidR="00FA4CCF" w:rsidRPr="0016249F" w:rsidRDefault="00FA4CCF" w:rsidP="00420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6249F">
        <w:rPr>
          <w:rFonts w:asciiTheme="majorBidi" w:hAnsiTheme="majorBidi"/>
          <w:sz w:val="30"/>
          <w:szCs w:val="30"/>
          <w:cs/>
        </w:rPr>
        <w:lastRenderedPageBreak/>
        <w:t>ในระหว่างงวด</w:t>
      </w:r>
      <w:r w:rsidR="00501360">
        <w:rPr>
          <w:rFonts w:asciiTheme="majorBidi" w:hAnsiTheme="majorBidi" w:hint="cs"/>
          <w:sz w:val="30"/>
          <w:szCs w:val="30"/>
          <w:cs/>
        </w:rPr>
        <w:t>เก้า</w:t>
      </w:r>
      <w:r w:rsidRPr="0016249F">
        <w:rPr>
          <w:rFonts w:asciiTheme="majorBidi" w:hAnsiTheme="majorBidi"/>
          <w:sz w:val="30"/>
          <w:szCs w:val="30"/>
          <w:cs/>
        </w:rPr>
        <w:t xml:space="preserve">เดือนสิ้นสุดวันที่ </w:t>
      </w:r>
      <w:r w:rsidRPr="0016249F">
        <w:rPr>
          <w:rFonts w:asciiTheme="majorBidi" w:hAnsiTheme="majorBidi"/>
          <w:sz w:val="30"/>
          <w:szCs w:val="30"/>
        </w:rPr>
        <w:t>3</w:t>
      </w:r>
      <w:r>
        <w:rPr>
          <w:rFonts w:asciiTheme="majorBidi" w:hAnsiTheme="majorBidi"/>
          <w:sz w:val="30"/>
          <w:szCs w:val="30"/>
          <w:lang w:val="en-GB"/>
        </w:rPr>
        <w:t xml:space="preserve">0 </w:t>
      </w:r>
      <w:r w:rsidR="007B0654">
        <w:rPr>
          <w:rFonts w:asciiTheme="majorBidi" w:hAnsiTheme="majorBidi" w:hint="cs"/>
          <w:sz w:val="30"/>
          <w:szCs w:val="30"/>
          <w:cs/>
        </w:rPr>
        <w:t>กันยายน</w:t>
      </w:r>
      <w:r w:rsidRPr="0016249F">
        <w:rPr>
          <w:rFonts w:asciiTheme="majorBidi" w:hAnsiTheme="majorBidi"/>
          <w:sz w:val="30"/>
          <w:szCs w:val="30"/>
          <w:cs/>
        </w:rPr>
        <w:t xml:space="preserve"> </w:t>
      </w:r>
      <w:r w:rsidRPr="0016249F">
        <w:rPr>
          <w:rFonts w:asciiTheme="majorBidi" w:hAnsiTheme="majorBidi"/>
          <w:sz w:val="30"/>
          <w:szCs w:val="30"/>
          <w:lang w:val="en-GB"/>
        </w:rPr>
        <w:t>2564</w:t>
      </w:r>
      <w:r w:rsidRPr="0016249F">
        <w:rPr>
          <w:rFonts w:asciiTheme="majorBidi" w:hAnsiTheme="majorBidi"/>
          <w:sz w:val="30"/>
          <w:szCs w:val="30"/>
          <w:cs/>
        </w:rPr>
        <w:t xml:space="preserve"> บริษัทได้ทำสัญญาเช่าซื้อยานพาหนะเป็นระยะเวลา </w:t>
      </w:r>
      <w:r w:rsidRPr="0016249F">
        <w:rPr>
          <w:rFonts w:asciiTheme="majorBidi" w:hAnsiTheme="majorBidi"/>
          <w:sz w:val="30"/>
          <w:szCs w:val="30"/>
        </w:rPr>
        <w:t>4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/>
          <w:sz w:val="30"/>
          <w:szCs w:val="30"/>
          <w:cs/>
        </w:rPr>
        <w:t xml:space="preserve">ปี สิ้นสุดในปี </w:t>
      </w:r>
      <w:r w:rsidRPr="0016249F">
        <w:rPr>
          <w:rFonts w:asciiTheme="majorBidi" w:hAnsiTheme="majorBidi"/>
          <w:sz w:val="30"/>
          <w:szCs w:val="30"/>
        </w:rPr>
        <w:t>2568</w:t>
      </w:r>
      <w:r w:rsidRPr="0016249F">
        <w:rPr>
          <w:rFonts w:asciiTheme="majorBidi" w:hAnsiTheme="majorBidi"/>
          <w:sz w:val="30"/>
          <w:szCs w:val="30"/>
          <w:cs/>
        </w:rPr>
        <w:t>โดยมีค่าเช่าคงที่ตลอดอายุสัญญา</w:t>
      </w:r>
      <w:r w:rsidRPr="0016249F">
        <w:rPr>
          <w:rFonts w:asciiTheme="majorBidi" w:hAnsiTheme="majorBidi"/>
          <w:sz w:val="30"/>
          <w:szCs w:val="30"/>
        </w:rPr>
        <w:t xml:space="preserve"> </w:t>
      </w:r>
    </w:p>
    <w:p w14:paraId="671CAC85" w14:textId="77777777" w:rsidR="00FA4CCF" w:rsidRPr="00501360" w:rsidRDefault="00FA4CCF" w:rsidP="00FA4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2135085" w14:textId="77A7CDF0" w:rsidR="00FA4CCF" w:rsidRPr="0016249F" w:rsidRDefault="00FA4CCF" w:rsidP="00FA4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501360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16249F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0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="007B0654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lang w:val="en-GB"/>
        </w:rPr>
        <w:t>2564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บริษัทปรับปรุงมูลค่าสิทธิการเช่าที่ดินและอาคารกับบริษัทใหญ่ในลำดับสูงสุดและผู้บริหารสำคัญ</w:t>
      </w:r>
      <w:r>
        <w:rPr>
          <w:rFonts w:asciiTheme="majorBidi" w:hAnsiTheme="majorBidi" w:cstheme="majorBidi" w:hint="cs"/>
          <w:sz w:val="30"/>
          <w:szCs w:val="30"/>
          <w:cs/>
        </w:rPr>
        <w:t>เพิ่มขึ้น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รวม </w:t>
      </w:r>
      <w:r w:rsidR="00965C9A">
        <w:rPr>
          <w:rFonts w:asciiTheme="majorBidi" w:hAnsiTheme="majorBidi" w:cstheme="majorBidi"/>
          <w:sz w:val="30"/>
          <w:szCs w:val="30"/>
          <w:lang w:val="en-GB"/>
        </w:rPr>
        <w:t>64.0</w:t>
      </w:r>
      <w:r w:rsidRPr="0016249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เนื่องจากการทำสัญญาเช่าฉบับใหม่และการแก้ไขเงื่อนไขในสัญญาเช่าตามลำดับ </w:t>
      </w:r>
      <w:r w:rsidR="00921677">
        <w:rPr>
          <w:rFonts w:asciiTheme="majorBidi" w:hAnsiTheme="majorBidi" w:cstheme="majorBidi"/>
          <w:sz w:val="30"/>
          <w:szCs w:val="30"/>
        </w:rPr>
        <w:t>(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หมายเหตุข้อ </w:t>
      </w:r>
      <w:r w:rsidR="00407A2D">
        <w:rPr>
          <w:rFonts w:asciiTheme="majorBidi" w:hAnsiTheme="majorBidi" w:cstheme="majorBidi"/>
          <w:sz w:val="30"/>
          <w:szCs w:val="30"/>
        </w:rPr>
        <w:t>3</w:t>
      </w:r>
      <w:r w:rsidR="00921677">
        <w:rPr>
          <w:rFonts w:asciiTheme="majorBidi" w:hAnsiTheme="majorBidi" w:cstheme="majorBidi"/>
          <w:sz w:val="30"/>
          <w:szCs w:val="30"/>
        </w:rPr>
        <w:t>)</w:t>
      </w:r>
    </w:p>
    <w:p w14:paraId="5A67C550" w14:textId="77777777" w:rsidR="00FA4CCF" w:rsidRPr="00A35372" w:rsidRDefault="00FA4CCF" w:rsidP="006A3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2F5A293" w14:textId="72BE1488" w:rsidR="002C4FD1" w:rsidRPr="00BC2171" w:rsidRDefault="00407A2D" w:rsidP="00F81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2C4FD1" w:rsidRPr="00BC2171">
        <w:rPr>
          <w:rFonts w:ascii="Angsana New" w:hAnsi="Angsana New"/>
          <w:b/>
          <w:bCs/>
          <w:sz w:val="30"/>
          <w:szCs w:val="30"/>
        </w:rPr>
        <w:tab/>
      </w:r>
      <w:r w:rsidR="002C4FD1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346ACF53" w14:textId="77777777" w:rsidR="002C4FD1" w:rsidRPr="006A3EBE" w:rsidRDefault="002C4FD1" w:rsidP="006A3EBE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04AF897" w14:textId="6ECB900B" w:rsidR="002C4FD1" w:rsidRPr="004C75DC" w:rsidRDefault="002C4FD1" w:rsidP="00BD03EC">
      <w:pPr>
        <w:tabs>
          <w:tab w:val="clear" w:pos="454"/>
          <w:tab w:val="clear" w:pos="680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4C75DC">
        <w:rPr>
          <w:rFonts w:ascii="Angsana New" w:hAnsi="Angsana New" w:hint="cs"/>
          <w:sz w:val="30"/>
          <w:szCs w:val="30"/>
          <w:cs/>
        </w:rPr>
        <w:t xml:space="preserve">หนี้สินที่มีภาระดอกเบี้ยซึ่งแสดงตามระยะเวลาครบกำหนดการจ่ายชำระ ณ วันที่ </w:t>
      </w:r>
      <w:r w:rsidR="00F5140D">
        <w:rPr>
          <w:rFonts w:ascii="Angsana New" w:hAnsi="Angsana New"/>
          <w:sz w:val="30"/>
          <w:szCs w:val="30"/>
        </w:rPr>
        <w:t xml:space="preserve">30 </w:t>
      </w:r>
      <w:r w:rsidR="007B0654">
        <w:rPr>
          <w:rFonts w:ascii="Angsana New" w:hAnsi="Angsana New"/>
          <w:sz w:val="30"/>
          <w:szCs w:val="30"/>
          <w:cs/>
        </w:rPr>
        <w:t>กันยายน</w:t>
      </w:r>
      <w:r w:rsidR="00F5140D">
        <w:rPr>
          <w:rFonts w:ascii="Angsana New" w:hAnsi="Angsana New"/>
          <w:sz w:val="30"/>
          <w:szCs w:val="30"/>
          <w:cs/>
        </w:rPr>
        <w:t xml:space="preserve"> </w:t>
      </w:r>
      <w:r w:rsidR="00F5140D">
        <w:rPr>
          <w:rFonts w:ascii="Angsana New" w:hAnsi="Angsana New"/>
          <w:sz w:val="30"/>
          <w:szCs w:val="30"/>
        </w:rPr>
        <w:t>256</w:t>
      </w:r>
      <w:r w:rsidR="00921677">
        <w:rPr>
          <w:rFonts w:ascii="Angsana New" w:hAnsi="Angsana New"/>
          <w:sz w:val="30"/>
          <w:szCs w:val="30"/>
        </w:rPr>
        <w:t>4</w:t>
      </w:r>
      <w:r w:rsidR="00F30071">
        <w:rPr>
          <w:rFonts w:ascii="Angsana New" w:hAnsi="Angsana New"/>
          <w:sz w:val="30"/>
          <w:szCs w:val="30"/>
        </w:rPr>
        <w:t xml:space="preserve"> </w:t>
      </w:r>
      <w:r w:rsidR="00F30071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F30071">
        <w:rPr>
          <w:rFonts w:ascii="Angsana New" w:hAnsi="Angsana New"/>
          <w:sz w:val="30"/>
          <w:szCs w:val="30"/>
        </w:rPr>
        <w:t xml:space="preserve">      31 </w:t>
      </w:r>
      <w:r w:rsidR="00F3007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30071">
        <w:rPr>
          <w:rFonts w:ascii="Angsana New" w:hAnsi="Angsana New"/>
          <w:sz w:val="30"/>
          <w:szCs w:val="30"/>
        </w:rPr>
        <w:t>256</w:t>
      </w:r>
      <w:r w:rsidR="00921677">
        <w:rPr>
          <w:rFonts w:ascii="Angsana New" w:hAnsi="Angsana New"/>
          <w:sz w:val="30"/>
          <w:szCs w:val="30"/>
        </w:rPr>
        <w:t>3</w:t>
      </w:r>
      <w:r w:rsidR="00F30071">
        <w:rPr>
          <w:rFonts w:ascii="Angsana New" w:hAnsi="Angsana New"/>
          <w:sz w:val="30"/>
          <w:szCs w:val="30"/>
        </w:rPr>
        <w:t xml:space="preserve"> </w:t>
      </w:r>
      <w:r w:rsidRPr="004C75DC">
        <w:rPr>
          <w:rFonts w:ascii="Angsana New" w:hAnsi="Angsana New" w:hint="cs"/>
          <w:sz w:val="30"/>
          <w:szCs w:val="30"/>
          <w:cs/>
        </w:rPr>
        <w:t>ได้ดังนี้</w:t>
      </w:r>
    </w:p>
    <w:p w14:paraId="13858C65" w14:textId="77777777" w:rsidR="0076741D" w:rsidRPr="004C75DC" w:rsidRDefault="0076741D" w:rsidP="002C4FD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88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864"/>
        <w:gridCol w:w="236"/>
        <w:gridCol w:w="864"/>
        <w:gridCol w:w="236"/>
        <w:gridCol w:w="864"/>
        <w:gridCol w:w="236"/>
        <w:gridCol w:w="864"/>
        <w:gridCol w:w="238"/>
        <w:gridCol w:w="864"/>
        <w:gridCol w:w="237"/>
        <w:gridCol w:w="864"/>
      </w:tblGrid>
      <w:tr w:rsidR="00921677" w:rsidRPr="00886378" w14:paraId="236B6D09" w14:textId="77777777" w:rsidTr="008743DF">
        <w:trPr>
          <w:tblHeader/>
        </w:trPr>
        <w:tc>
          <w:tcPr>
            <w:tcW w:w="2520" w:type="dxa"/>
          </w:tcPr>
          <w:p w14:paraId="261CED87" w14:textId="77777777" w:rsidR="00921677" w:rsidRPr="003C132C" w:rsidRDefault="00921677" w:rsidP="00874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064" w:type="dxa"/>
            <w:gridSpan w:val="5"/>
            <w:tcBorders>
              <w:bottom w:val="single" w:sz="4" w:space="0" w:color="auto"/>
            </w:tcBorders>
            <w:vAlign w:val="bottom"/>
          </w:tcPr>
          <w:p w14:paraId="3ED12C62" w14:textId="51268BC2" w:rsidR="00921677" w:rsidRPr="00886378" w:rsidRDefault="00921677" w:rsidP="00874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 </w:t>
            </w:r>
            <w:r w:rsidR="007B0654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กันยายน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 </w:t>
            </w:r>
            <w:r w:rsidRPr="00BB417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4</w:t>
            </w:r>
          </w:p>
        </w:tc>
        <w:tc>
          <w:tcPr>
            <w:tcW w:w="236" w:type="dxa"/>
            <w:vAlign w:val="center"/>
          </w:tcPr>
          <w:p w14:paraId="79A08B5B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067" w:type="dxa"/>
            <w:gridSpan w:val="5"/>
            <w:vAlign w:val="bottom"/>
          </w:tcPr>
          <w:p w14:paraId="1F0F2782" w14:textId="77777777" w:rsidR="00921677" w:rsidRPr="00886378" w:rsidRDefault="00921677" w:rsidP="00874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 ธันวาคม </w:t>
            </w:r>
            <w:r w:rsidRPr="00BB417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</w:t>
            </w:r>
          </w:p>
        </w:tc>
      </w:tr>
      <w:tr w:rsidR="00921677" w:rsidRPr="00886378" w14:paraId="33634E82" w14:textId="77777777" w:rsidTr="008743DF">
        <w:trPr>
          <w:tblHeader/>
        </w:trPr>
        <w:tc>
          <w:tcPr>
            <w:tcW w:w="2520" w:type="dxa"/>
            <w:hideMark/>
          </w:tcPr>
          <w:p w14:paraId="6B42BEB2" w14:textId="690681AC" w:rsidR="00921677" w:rsidRPr="003C132C" w:rsidRDefault="00921677" w:rsidP="00874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A9A96FD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B4171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F7082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AABE3CC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B4171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EE846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1316CC4" w14:textId="77777777" w:rsidR="00921677" w:rsidRPr="00886378" w:rsidRDefault="00921677" w:rsidP="00874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886378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  <w:vAlign w:val="center"/>
          </w:tcPr>
          <w:p w14:paraId="402682E7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078C0BF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B4171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871748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0951255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B4171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CECF1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94ABDE2" w14:textId="77777777" w:rsidR="00921677" w:rsidRPr="00886378" w:rsidRDefault="00921677" w:rsidP="00874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886378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921677" w:rsidRPr="00886378" w14:paraId="0228566E" w14:textId="77777777" w:rsidTr="008743DF">
        <w:trPr>
          <w:tblHeader/>
        </w:trPr>
        <w:tc>
          <w:tcPr>
            <w:tcW w:w="2520" w:type="dxa"/>
          </w:tcPr>
          <w:p w14:paraId="03C7AF0A" w14:textId="77777777" w:rsidR="00921677" w:rsidRPr="003C132C" w:rsidRDefault="00921677" w:rsidP="00874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367" w:type="dxa"/>
            <w:gridSpan w:val="11"/>
            <w:vAlign w:val="bottom"/>
          </w:tcPr>
          <w:p w14:paraId="1E92D5FF" w14:textId="77777777" w:rsidR="00921677" w:rsidRPr="00886378" w:rsidRDefault="00921677" w:rsidP="00874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B417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  <w:t>(</w:t>
            </w:r>
            <w:r w:rsidRPr="00BB417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 w:eastAsia="en-GB"/>
              </w:rPr>
              <w:t>พัน</w:t>
            </w:r>
            <w:r w:rsidRPr="00BB417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บาท)</w:t>
            </w:r>
          </w:p>
        </w:tc>
      </w:tr>
      <w:tr w:rsidR="00921677" w:rsidRPr="00697B64" w14:paraId="6FC7F512" w14:textId="77777777" w:rsidTr="008743DF">
        <w:tc>
          <w:tcPr>
            <w:tcW w:w="2520" w:type="dxa"/>
          </w:tcPr>
          <w:p w14:paraId="608875AD" w14:textId="77777777" w:rsidR="00921677" w:rsidRPr="003C132C" w:rsidRDefault="00921677" w:rsidP="00874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3C13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เงินเบิกเกินบัญชี</w:t>
            </w:r>
            <w:r w:rsidRPr="003C13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3C13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</w:t>
            </w:r>
            <w:r w:rsidRPr="003C13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E176522" w14:textId="77777777" w:rsidR="00921677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28FC0CA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2FE3CD8A" w14:textId="77777777" w:rsidR="00921677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150FDE6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2B29476F" w14:textId="77777777" w:rsidR="00921677" w:rsidRPr="00697B64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69A62FDC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2786F027" w14:textId="77777777" w:rsidR="00921677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8" w:type="dxa"/>
            <w:vAlign w:val="bottom"/>
          </w:tcPr>
          <w:p w14:paraId="7EB7CADA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6BEE005C" w14:textId="77777777" w:rsidR="00921677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7" w:type="dxa"/>
            <w:vAlign w:val="bottom"/>
          </w:tcPr>
          <w:p w14:paraId="2490AA4E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5CE246EE" w14:textId="77777777" w:rsidR="00921677" w:rsidRPr="00697B64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921677" w:rsidRPr="00697B64" w14:paraId="34D13106" w14:textId="77777777" w:rsidTr="008743DF">
        <w:tc>
          <w:tcPr>
            <w:tcW w:w="2520" w:type="dxa"/>
            <w:hideMark/>
          </w:tcPr>
          <w:p w14:paraId="6511A0DC" w14:textId="77777777" w:rsidR="00921677" w:rsidRPr="003C132C" w:rsidRDefault="00921677" w:rsidP="00874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C132C">
              <w:rPr>
                <w:rFonts w:asciiTheme="majorBidi" w:eastAsia="Calibri" w:hAnsiTheme="majorBidi" w:cstheme="majorBidi"/>
                <w:sz w:val="28"/>
                <w:szCs w:val="28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054F25C" w14:textId="7D47C5D9" w:rsidR="00921677" w:rsidRPr="00BB4171" w:rsidRDefault="00501360" w:rsidP="008C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5E2967B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60B3A541" w14:textId="457E1B81" w:rsidR="00921677" w:rsidRPr="00BB4171" w:rsidRDefault="00501360" w:rsidP="008C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6D78DC5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7666B2A1" w14:textId="11F1FF81" w:rsidR="00921677" w:rsidRPr="00697B64" w:rsidRDefault="00501360" w:rsidP="008C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5CDFB230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0CC3C444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8,870</w:t>
            </w:r>
          </w:p>
        </w:tc>
        <w:tc>
          <w:tcPr>
            <w:tcW w:w="238" w:type="dxa"/>
            <w:vAlign w:val="bottom"/>
          </w:tcPr>
          <w:p w14:paraId="4D4D1C99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224F06C1" w14:textId="77777777" w:rsidR="00921677" w:rsidRPr="00BB4171" w:rsidRDefault="00921677" w:rsidP="008C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37" w:type="dxa"/>
            <w:vAlign w:val="bottom"/>
          </w:tcPr>
          <w:p w14:paraId="4CC2E68A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6C132076" w14:textId="77777777" w:rsidR="00921677" w:rsidRPr="00697B64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97B6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8,870</w:t>
            </w:r>
          </w:p>
        </w:tc>
      </w:tr>
      <w:tr w:rsidR="00921677" w:rsidRPr="00697B64" w14:paraId="5ED69541" w14:textId="77777777" w:rsidTr="008743DF">
        <w:tc>
          <w:tcPr>
            <w:tcW w:w="2520" w:type="dxa"/>
          </w:tcPr>
          <w:p w14:paraId="58528B38" w14:textId="77777777" w:rsidR="00921677" w:rsidRPr="003C132C" w:rsidRDefault="00921677" w:rsidP="008743DF">
            <w:pPr>
              <w:pStyle w:val="ListParagraph"/>
              <w:spacing w:after="0"/>
              <w:ind w:left="166" w:right="-22" w:hanging="180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71B3CD97" w14:textId="77777777" w:rsidR="00921677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9E3096D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35ED5FE8" w14:textId="77777777" w:rsidR="00921677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E8521CB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046E52C6" w14:textId="77777777" w:rsidR="00921677" w:rsidRPr="00697B64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76A2A4F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5EE5CAE6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30A5CE38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63E50D10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65330D08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7287CD29" w14:textId="77777777" w:rsidR="00921677" w:rsidRPr="00697B64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921677" w:rsidRPr="00697B64" w14:paraId="63D3FA6A" w14:textId="77777777" w:rsidTr="008743DF">
        <w:tc>
          <w:tcPr>
            <w:tcW w:w="2520" w:type="dxa"/>
          </w:tcPr>
          <w:p w14:paraId="6928C616" w14:textId="77777777" w:rsidR="00921677" w:rsidRPr="003C132C" w:rsidRDefault="00921677" w:rsidP="002533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13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เงินกู้ยืมระยะสั้นจาก</w:t>
            </w:r>
          </w:p>
          <w:p w14:paraId="5C443446" w14:textId="5BCE3067" w:rsidR="00921677" w:rsidRPr="003C132C" w:rsidRDefault="00921677" w:rsidP="002533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3C13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  </w:t>
            </w:r>
            <w:r w:rsidRPr="003C13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สถาบันการเงิน (</w:t>
            </w:r>
            <w:r w:rsidR="0023297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</w:t>
            </w:r>
            <w:r w:rsidRPr="003C13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3F964C0E" w14:textId="77777777" w:rsidR="00921677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3F07AC6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3BA2AE8F" w14:textId="77777777" w:rsidR="00921677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B0F795D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4BAFE7AF" w14:textId="77777777" w:rsidR="00921677" w:rsidRPr="00697B64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6580B01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6AAAE473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390B0DBC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781AA5BB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3154FF3B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24D03D7F" w14:textId="77777777" w:rsidR="00921677" w:rsidRPr="00697B64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921677" w:rsidRPr="00697B64" w14:paraId="033A92A9" w14:textId="77777777" w:rsidTr="008743DF">
        <w:tc>
          <w:tcPr>
            <w:tcW w:w="2520" w:type="dxa"/>
          </w:tcPr>
          <w:p w14:paraId="563AA712" w14:textId="77777777" w:rsidR="00921677" w:rsidRPr="003C132C" w:rsidRDefault="00921677" w:rsidP="008743DF">
            <w:pPr>
              <w:pStyle w:val="ListParagraph"/>
              <w:spacing w:after="0"/>
              <w:ind w:left="166" w:right="-22" w:hanging="180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  <w:r w:rsidRPr="003C132C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864" w:type="dxa"/>
            <w:vAlign w:val="bottom"/>
          </w:tcPr>
          <w:p w14:paraId="23285354" w14:textId="63CC2EB8" w:rsidR="00921677" w:rsidRDefault="00A2530C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49,000</w:t>
            </w:r>
          </w:p>
        </w:tc>
        <w:tc>
          <w:tcPr>
            <w:tcW w:w="236" w:type="dxa"/>
            <w:vAlign w:val="bottom"/>
          </w:tcPr>
          <w:p w14:paraId="5D1185AC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0441EE41" w14:textId="2B292F33" w:rsidR="00921677" w:rsidRDefault="00A2530C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05DF420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5F6B5886" w14:textId="5FDB7174" w:rsidR="00921677" w:rsidRPr="00697B64" w:rsidRDefault="00A2530C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49,000</w:t>
            </w:r>
          </w:p>
        </w:tc>
        <w:tc>
          <w:tcPr>
            <w:tcW w:w="236" w:type="dxa"/>
            <w:vAlign w:val="bottom"/>
          </w:tcPr>
          <w:p w14:paraId="342FF1E9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2E603A55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74,000</w:t>
            </w:r>
          </w:p>
        </w:tc>
        <w:tc>
          <w:tcPr>
            <w:tcW w:w="238" w:type="dxa"/>
            <w:vAlign w:val="bottom"/>
          </w:tcPr>
          <w:p w14:paraId="3CAA9BAE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78234304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7" w:type="dxa"/>
            <w:vAlign w:val="bottom"/>
          </w:tcPr>
          <w:p w14:paraId="7BCEE45D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4B1BC3FD" w14:textId="77777777" w:rsidR="00921677" w:rsidRPr="00697B64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74,000</w:t>
            </w:r>
          </w:p>
        </w:tc>
      </w:tr>
      <w:tr w:rsidR="00921677" w:rsidRPr="00697B64" w14:paraId="7F2E72F5" w14:textId="77777777" w:rsidTr="008743DF">
        <w:tc>
          <w:tcPr>
            <w:tcW w:w="2520" w:type="dxa"/>
          </w:tcPr>
          <w:p w14:paraId="50CAE0E1" w14:textId="77777777" w:rsidR="00921677" w:rsidRPr="003C132C" w:rsidRDefault="00921677" w:rsidP="008743DF">
            <w:pPr>
              <w:pStyle w:val="ListParagraph"/>
              <w:spacing w:after="0"/>
              <w:ind w:left="166" w:right="-22" w:hanging="180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1221F21B" w14:textId="77777777" w:rsidR="00921677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B51AB88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472E6350" w14:textId="77777777" w:rsidR="00921677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9A4C4E9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2122F81C" w14:textId="77777777" w:rsidR="00921677" w:rsidRPr="00697B64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5951F5D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54E120C7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5BB36502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0C36DB17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2F7FC145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53264B95" w14:textId="77777777" w:rsidR="00921677" w:rsidRPr="00697B64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921677" w:rsidRPr="00697B64" w14:paraId="093F524A" w14:textId="77777777" w:rsidTr="008743DF">
        <w:tc>
          <w:tcPr>
            <w:tcW w:w="2520" w:type="dxa"/>
          </w:tcPr>
          <w:p w14:paraId="33FD2D6C" w14:textId="77777777" w:rsidR="00921677" w:rsidRPr="003C132C" w:rsidRDefault="00921677" w:rsidP="002533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13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เงินกู้ยืมระยะยาวจาก</w:t>
            </w:r>
          </w:p>
          <w:p w14:paraId="12C44B00" w14:textId="4727B7E5" w:rsidR="00921677" w:rsidRPr="003C132C" w:rsidRDefault="00921677" w:rsidP="002533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3C13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</w:t>
            </w:r>
            <w:r w:rsidRPr="003C13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สถาบันการเงิน (</w:t>
            </w:r>
            <w:r w:rsidR="0023297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</w:t>
            </w:r>
            <w:r w:rsidRPr="003C13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0F7DEC69" w14:textId="77777777" w:rsidR="00921677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CE32E77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627A7F84" w14:textId="77777777" w:rsidR="00921677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07AE790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56123569" w14:textId="77777777" w:rsidR="00921677" w:rsidRPr="00697B64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397DC88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43F409A6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042300A5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4DDC7D87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1EC877BD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0BA66362" w14:textId="77777777" w:rsidR="00921677" w:rsidRPr="00697B64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921677" w:rsidRPr="00697B64" w14:paraId="7C22C236" w14:textId="77777777" w:rsidTr="008743DF">
        <w:tc>
          <w:tcPr>
            <w:tcW w:w="2520" w:type="dxa"/>
            <w:hideMark/>
          </w:tcPr>
          <w:p w14:paraId="5D449063" w14:textId="77777777" w:rsidR="00921677" w:rsidRPr="003C132C" w:rsidRDefault="00921677" w:rsidP="008743DF">
            <w:pPr>
              <w:ind w:right="-2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C132C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864" w:type="dxa"/>
            <w:vAlign w:val="bottom"/>
          </w:tcPr>
          <w:p w14:paraId="2A6405F3" w14:textId="6CAD83B0" w:rsidR="00921677" w:rsidRPr="00BB4171" w:rsidRDefault="00A2530C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21,806</w:t>
            </w:r>
          </w:p>
        </w:tc>
        <w:tc>
          <w:tcPr>
            <w:tcW w:w="236" w:type="dxa"/>
            <w:vAlign w:val="bottom"/>
          </w:tcPr>
          <w:p w14:paraId="5A4508E7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257366A7" w14:textId="409CB6C7" w:rsidR="00921677" w:rsidRPr="00BB4171" w:rsidRDefault="00A2530C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94,78</w:t>
            </w:r>
            <w:r w:rsidR="00FA7DA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36" w:type="dxa"/>
            <w:vAlign w:val="bottom"/>
          </w:tcPr>
          <w:p w14:paraId="5735DB40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48290423" w14:textId="39CF04D2" w:rsidR="00921677" w:rsidRPr="00697B64" w:rsidRDefault="00A2530C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116,58</w:t>
            </w:r>
            <w:r w:rsidR="00FA7DA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</w:p>
        </w:tc>
        <w:tc>
          <w:tcPr>
            <w:tcW w:w="236" w:type="dxa"/>
            <w:vAlign w:val="bottom"/>
          </w:tcPr>
          <w:p w14:paraId="68907D0B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0A19F008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22,415</w:t>
            </w:r>
          </w:p>
        </w:tc>
        <w:tc>
          <w:tcPr>
            <w:tcW w:w="238" w:type="dxa"/>
            <w:vAlign w:val="bottom"/>
          </w:tcPr>
          <w:p w14:paraId="201A1F00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25241067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61,464</w:t>
            </w:r>
          </w:p>
        </w:tc>
        <w:tc>
          <w:tcPr>
            <w:tcW w:w="237" w:type="dxa"/>
            <w:vAlign w:val="bottom"/>
          </w:tcPr>
          <w:p w14:paraId="73960B3E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5E3A42D5" w14:textId="77777777" w:rsidR="00921677" w:rsidRPr="00697B64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83,879</w:t>
            </w:r>
          </w:p>
        </w:tc>
      </w:tr>
      <w:tr w:rsidR="00921677" w:rsidRPr="00697B64" w14:paraId="2085D24E" w14:textId="77777777" w:rsidTr="008743DF">
        <w:tc>
          <w:tcPr>
            <w:tcW w:w="2520" w:type="dxa"/>
          </w:tcPr>
          <w:p w14:paraId="5C8193D7" w14:textId="77777777" w:rsidR="00921677" w:rsidRPr="003C132C" w:rsidRDefault="00921677" w:rsidP="008743DF">
            <w:pPr>
              <w:ind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4" w:type="dxa"/>
            <w:vAlign w:val="bottom"/>
          </w:tcPr>
          <w:p w14:paraId="7211939E" w14:textId="77777777" w:rsidR="00921677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758FF8C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1C506E1C" w14:textId="77777777" w:rsidR="00921677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49CF041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23B9BD6A" w14:textId="77777777" w:rsidR="00921677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7A45025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65A35D9A" w14:textId="77777777" w:rsidR="00921677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474AC5B2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1A8F14F5" w14:textId="77777777" w:rsidR="00921677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7E23C5EE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3D6D2DE0" w14:textId="77777777" w:rsidR="00921677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921677" w:rsidRPr="00697B64" w14:paraId="053B5833" w14:textId="77777777" w:rsidTr="008743DF">
        <w:tc>
          <w:tcPr>
            <w:tcW w:w="2520" w:type="dxa"/>
            <w:hideMark/>
          </w:tcPr>
          <w:p w14:paraId="48E1AB57" w14:textId="373AD74B" w:rsidR="00921677" w:rsidRPr="003C132C" w:rsidRDefault="00921677" w:rsidP="008743DF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C13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  <w:r w:rsidRPr="003C13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C13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="0023297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</w:t>
            </w:r>
            <w:r w:rsidRPr="003C13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1476FA81" w14:textId="0EF0D580" w:rsidR="00921677" w:rsidRPr="00BB4171" w:rsidRDefault="00A2530C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3,420</w:t>
            </w:r>
          </w:p>
        </w:tc>
        <w:tc>
          <w:tcPr>
            <w:tcW w:w="236" w:type="dxa"/>
            <w:vAlign w:val="bottom"/>
          </w:tcPr>
          <w:p w14:paraId="3374EECC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27F9C9F9" w14:textId="05B6BF8E" w:rsidR="00921677" w:rsidRPr="00BB4171" w:rsidRDefault="00A2530C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98,694</w:t>
            </w:r>
          </w:p>
        </w:tc>
        <w:tc>
          <w:tcPr>
            <w:tcW w:w="236" w:type="dxa"/>
            <w:vAlign w:val="bottom"/>
          </w:tcPr>
          <w:p w14:paraId="34C62256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301FFEA8" w14:textId="617C87C1" w:rsidR="00921677" w:rsidRPr="00697B64" w:rsidRDefault="00A2530C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102,114</w:t>
            </w:r>
          </w:p>
        </w:tc>
        <w:tc>
          <w:tcPr>
            <w:tcW w:w="236" w:type="dxa"/>
            <w:vAlign w:val="bottom"/>
          </w:tcPr>
          <w:p w14:paraId="56793C76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04115503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6,954</w:t>
            </w:r>
          </w:p>
        </w:tc>
        <w:tc>
          <w:tcPr>
            <w:tcW w:w="238" w:type="dxa"/>
            <w:vAlign w:val="bottom"/>
          </w:tcPr>
          <w:p w14:paraId="27F6F4E9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481E578D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35,807</w:t>
            </w:r>
          </w:p>
        </w:tc>
        <w:tc>
          <w:tcPr>
            <w:tcW w:w="237" w:type="dxa"/>
            <w:vAlign w:val="bottom"/>
          </w:tcPr>
          <w:p w14:paraId="4F118BF2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6F32A6F1" w14:textId="77777777" w:rsidR="00921677" w:rsidRPr="00697B64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42,761</w:t>
            </w:r>
          </w:p>
        </w:tc>
      </w:tr>
      <w:tr w:rsidR="00921677" w:rsidRPr="00697B64" w14:paraId="28624674" w14:textId="77777777" w:rsidTr="008743DF">
        <w:tc>
          <w:tcPr>
            <w:tcW w:w="2520" w:type="dxa"/>
          </w:tcPr>
          <w:p w14:paraId="50B35EB0" w14:textId="77777777" w:rsidR="00921677" w:rsidRPr="003C132C" w:rsidRDefault="00921677" w:rsidP="008743DF">
            <w:pPr>
              <w:pStyle w:val="ListParagraph"/>
              <w:spacing w:after="0"/>
              <w:ind w:left="166" w:right="-22" w:hanging="180"/>
              <w:rPr>
                <w:rFonts w:asciiTheme="majorBidi" w:hAnsiTheme="majorBidi" w:cstheme="majorBidi"/>
                <w:b/>
                <w:bCs/>
                <w:sz w:val="2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446EB1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8572D3B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6EFB5E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3ADEAD6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16FB98" w14:textId="77777777" w:rsidR="00921677" w:rsidRPr="00697B64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6BEC69E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D6716A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10C9DD6E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408A6C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660B1352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F11292" w14:textId="77777777" w:rsidR="00921677" w:rsidRPr="00697B64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921677" w:rsidRPr="00BB4171" w14:paraId="5F85FF14" w14:textId="77777777" w:rsidTr="008743DF">
        <w:tc>
          <w:tcPr>
            <w:tcW w:w="2520" w:type="dxa"/>
            <w:hideMark/>
          </w:tcPr>
          <w:p w14:paraId="5D359AB1" w14:textId="77777777" w:rsidR="00921677" w:rsidRPr="003C132C" w:rsidRDefault="00921677" w:rsidP="008743DF">
            <w:pPr>
              <w:pStyle w:val="ListParagraph"/>
              <w:spacing w:after="0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hd w:val="clear" w:color="auto" w:fill="E6E6E6"/>
                <w:cs/>
                <w:lang w:val="en-GB" w:eastAsia="en-GB"/>
              </w:rPr>
            </w:pPr>
            <w:r w:rsidRPr="003C132C">
              <w:rPr>
                <w:rFonts w:asciiTheme="majorBidi" w:hAnsiTheme="majorBidi" w:cstheme="majorBidi"/>
                <w:b/>
                <w:bCs/>
                <w:sz w:val="28"/>
                <w:cs/>
                <w:lang w:val="en-GB" w:eastAsia="en-GB"/>
              </w:rPr>
              <w:t>รวมหนี้สินที่มีภา</w:t>
            </w:r>
            <w:r w:rsidRPr="003C132C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 w:eastAsia="en-GB"/>
              </w:rPr>
              <w:t>ระ</w:t>
            </w:r>
            <w:r w:rsidRPr="003C132C">
              <w:rPr>
                <w:rFonts w:asciiTheme="majorBidi" w:hAnsiTheme="majorBidi" w:cstheme="majorBidi"/>
                <w:b/>
                <w:bCs/>
                <w:sz w:val="28"/>
                <w:cs/>
                <w:lang w:val="en-GB" w:eastAsia="en-GB"/>
              </w:rPr>
              <w:t>ดอกเบี้ย</w:t>
            </w: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C7C6E3C" w14:textId="08C1683E" w:rsidR="00921677" w:rsidRPr="00BB4171" w:rsidRDefault="00A2530C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74,226</w:t>
            </w:r>
          </w:p>
        </w:tc>
        <w:tc>
          <w:tcPr>
            <w:tcW w:w="236" w:type="dxa"/>
            <w:vAlign w:val="bottom"/>
          </w:tcPr>
          <w:p w14:paraId="7C9DF040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216BC36" w14:textId="06F49B69" w:rsidR="00921677" w:rsidRPr="005D7CC1" w:rsidRDefault="00A2530C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193,47</w:t>
            </w:r>
            <w:r w:rsidR="00FA7DA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236" w:type="dxa"/>
            <w:vAlign w:val="bottom"/>
          </w:tcPr>
          <w:p w14:paraId="4D3F5249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1449F3A" w14:textId="0577F80E" w:rsidR="00921677" w:rsidRPr="00BB4171" w:rsidRDefault="00A2530C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267,70</w:t>
            </w:r>
            <w:r w:rsidR="00FA7DA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36" w:type="dxa"/>
            <w:vAlign w:val="bottom"/>
          </w:tcPr>
          <w:p w14:paraId="109D2C58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8BAEF40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112,239</w:t>
            </w:r>
          </w:p>
        </w:tc>
        <w:tc>
          <w:tcPr>
            <w:tcW w:w="238" w:type="dxa"/>
            <w:vAlign w:val="bottom"/>
          </w:tcPr>
          <w:p w14:paraId="36796ECD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B9C6E62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97,271</w:t>
            </w:r>
          </w:p>
        </w:tc>
        <w:tc>
          <w:tcPr>
            <w:tcW w:w="237" w:type="dxa"/>
            <w:vAlign w:val="bottom"/>
          </w:tcPr>
          <w:p w14:paraId="6B43A37B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CE38585" w14:textId="77777777" w:rsidR="00921677" w:rsidRPr="00BB4171" w:rsidRDefault="0092167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209,510</w:t>
            </w:r>
          </w:p>
        </w:tc>
      </w:tr>
    </w:tbl>
    <w:p w14:paraId="2B3487D5" w14:textId="77777777" w:rsidR="00CE166C" w:rsidRPr="00860CFE" w:rsidRDefault="00CE166C" w:rsidP="002C4FD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6B160C9" w14:textId="77777777" w:rsidR="006631F4" w:rsidRDefault="006631F4" w:rsidP="00BD03EC">
      <w:pPr>
        <w:tabs>
          <w:tab w:val="clear" w:pos="454"/>
          <w:tab w:val="clear" w:pos="680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6B926DEA" w14:textId="6BE7A303" w:rsidR="00805A41" w:rsidRDefault="00805A41" w:rsidP="00BD03EC">
      <w:pPr>
        <w:tabs>
          <w:tab w:val="clear" w:pos="454"/>
          <w:tab w:val="clear" w:pos="680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หนี้สินที่มีภาระดอกเบี้ยส่วนที่มีหลักประกัน</w:t>
      </w:r>
      <w:r w:rsidR="00BA6586">
        <w:rPr>
          <w:rFonts w:ascii="Angsana New" w:hAnsi="Angsana New" w:hint="cs"/>
          <w:sz w:val="30"/>
          <w:szCs w:val="30"/>
          <w:cs/>
        </w:rPr>
        <w:t>ไม่รวมหนี้สินตามสัญญาเช่า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5D7B6A" w:rsidRPr="004C75D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5140D">
        <w:rPr>
          <w:rFonts w:ascii="Angsana New" w:hAnsi="Angsana New"/>
          <w:sz w:val="30"/>
          <w:szCs w:val="30"/>
        </w:rPr>
        <w:t xml:space="preserve">30 </w:t>
      </w:r>
      <w:r w:rsidR="007B0654">
        <w:rPr>
          <w:rFonts w:ascii="Angsana New" w:hAnsi="Angsana New"/>
          <w:sz w:val="30"/>
          <w:szCs w:val="30"/>
          <w:cs/>
        </w:rPr>
        <w:t>กันยายน</w:t>
      </w:r>
      <w:r w:rsidR="00F5140D">
        <w:rPr>
          <w:rFonts w:ascii="Angsana New" w:hAnsi="Angsana New"/>
          <w:sz w:val="30"/>
          <w:szCs w:val="30"/>
          <w:cs/>
        </w:rPr>
        <w:t xml:space="preserve"> </w:t>
      </w:r>
      <w:r w:rsidR="00F5140D">
        <w:rPr>
          <w:rFonts w:ascii="Angsana New" w:hAnsi="Angsana New"/>
          <w:sz w:val="30"/>
          <w:szCs w:val="30"/>
        </w:rPr>
        <w:t>256</w:t>
      </w:r>
      <w:r w:rsidR="00D106B4">
        <w:rPr>
          <w:rFonts w:ascii="Angsana New" w:hAnsi="Angsana New"/>
          <w:sz w:val="30"/>
          <w:szCs w:val="30"/>
        </w:rPr>
        <w:t>4</w:t>
      </w:r>
      <w:r w:rsidR="005D7B6A">
        <w:rPr>
          <w:rFonts w:ascii="Angsana New" w:hAnsi="Angsana New"/>
          <w:sz w:val="30"/>
          <w:szCs w:val="30"/>
        </w:rPr>
        <w:t xml:space="preserve"> </w:t>
      </w:r>
      <w:r w:rsidR="005D7B6A">
        <w:rPr>
          <w:rFonts w:ascii="Angsana New" w:hAnsi="Angsana New" w:hint="cs"/>
          <w:sz w:val="30"/>
          <w:szCs w:val="30"/>
          <w:cs/>
        </w:rPr>
        <w:t>และ</w:t>
      </w:r>
      <w:r w:rsidR="00F76BAD">
        <w:rPr>
          <w:rFonts w:ascii="Angsana New" w:hAnsi="Angsana New"/>
          <w:sz w:val="30"/>
          <w:szCs w:val="30"/>
        </w:rPr>
        <w:t xml:space="preserve">       </w:t>
      </w:r>
      <w:r w:rsidR="005D7B6A">
        <w:rPr>
          <w:rFonts w:ascii="Angsana New" w:hAnsi="Angsana New" w:hint="cs"/>
          <w:sz w:val="30"/>
          <w:szCs w:val="30"/>
          <w:cs/>
        </w:rPr>
        <w:t>วันที่</w:t>
      </w:r>
      <w:r w:rsidR="00501360">
        <w:rPr>
          <w:rFonts w:ascii="Angsana New" w:hAnsi="Angsana New" w:hint="cs"/>
          <w:sz w:val="30"/>
          <w:szCs w:val="30"/>
          <w:cs/>
        </w:rPr>
        <w:t xml:space="preserve"> </w:t>
      </w:r>
      <w:r w:rsidR="005D7B6A">
        <w:rPr>
          <w:rFonts w:ascii="Angsana New" w:hAnsi="Angsana New"/>
          <w:sz w:val="30"/>
          <w:szCs w:val="30"/>
        </w:rPr>
        <w:t xml:space="preserve">31 </w:t>
      </w:r>
      <w:r w:rsidR="005D7B6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D7B6A">
        <w:rPr>
          <w:rFonts w:ascii="Angsana New" w:hAnsi="Angsana New"/>
          <w:sz w:val="30"/>
          <w:szCs w:val="30"/>
        </w:rPr>
        <w:t>256</w:t>
      </w:r>
      <w:r w:rsidR="00D106B4">
        <w:rPr>
          <w:rFonts w:ascii="Angsana New" w:hAnsi="Angsana New"/>
          <w:sz w:val="30"/>
          <w:szCs w:val="30"/>
        </w:rPr>
        <w:t>3</w:t>
      </w:r>
      <w:r w:rsidR="005D7B6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มีรายละเอียดของหลักประกันซึ่งเป็นสินทรัพย์ของบริษัท ดังนี้</w:t>
      </w:r>
    </w:p>
    <w:p w14:paraId="2D910158" w14:textId="77777777" w:rsidR="005D7B6A" w:rsidRPr="00AF6777" w:rsidRDefault="005D7B6A" w:rsidP="005D7B6A">
      <w:pPr>
        <w:tabs>
          <w:tab w:val="clear" w:pos="454"/>
          <w:tab w:val="clear" w:pos="680"/>
          <w:tab w:val="left" w:pos="540"/>
        </w:tabs>
        <w:spacing w:line="240" w:lineRule="auto"/>
        <w:ind w:left="540" w:right="18"/>
        <w:rPr>
          <w:rFonts w:ascii="Angsana New" w:hAnsi="Angsana New"/>
          <w:sz w:val="30"/>
          <w:szCs w:val="30"/>
        </w:rPr>
      </w:pP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6192"/>
        <w:gridCol w:w="1350"/>
        <w:gridCol w:w="270"/>
        <w:gridCol w:w="1350"/>
      </w:tblGrid>
      <w:tr w:rsidR="00805A41" w14:paraId="33443975" w14:textId="77777777" w:rsidTr="00805A41">
        <w:tc>
          <w:tcPr>
            <w:tcW w:w="6192" w:type="dxa"/>
          </w:tcPr>
          <w:p w14:paraId="06051AE7" w14:textId="77777777" w:rsidR="00805A41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center"/>
            <w:hideMark/>
          </w:tcPr>
          <w:p w14:paraId="0CE5CB1D" w14:textId="7978B6E3" w:rsidR="00805A41" w:rsidRDefault="000F67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54FB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254FB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B065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66ADDE0A" w14:textId="77777777" w:rsidR="00805A41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14:paraId="372C22EA" w14:textId="77777777" w:rsidR="00805A41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05A41" w14:paraId="5DE5541E" w14:textId="77777777" w:rsidTr="00805A41">
        <w:tc>
          <w:tcPr>
            <w:tcW w:w="6192" w:type="dxa"/>
          </w:tcPr>
          <w:p w14:paraId="5B5D1E29" w14:textId="77777777" w:rsidR="00805A41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center"/>
            <w:hideMark/>
          </w:tcPr>
          <w:p w14:paraId="1E5AF0E0" w14:textId="0BBBFF71" w:rsidR="00805A41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106B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21D77D05" w14:textId="77777777" w:rsidR="00805A41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14:paraId="62E3F2C5" w14:textId="513001F1" w:rsidR="00805A41" w:rsidRDefault="00D106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05A41" w14:paraId="0559B7A2" w14:textId="77777777" w:rsidTr="00805A41">
        <w:tc>
          <w:tcPr>
            <w:tcW w:w="6192" w:type="dxa"/>
          </w:tcPr>
          <w:p w14:paraId="41D8F9F6" w14:textId="77777777" w:rsidR="00805A41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70" w:type="dxa"/>
            <w:gridSpan w:val="3"/>
            <w:hideMark/>
          </w:tcPr>
          <w:p w14:paraId="3BFA1DE5" w14:textId="77777777" w:rsidR="00805A41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5A41" w14:paraId="2A3A0BEC" w14:textId="77777777" w:rsidTr="008E073A">
        <w:tc>
          <w:tcPr>
            <w:tcW w:w="6192" w:type="dxa"/>
            <w:hideMark/>
          </w:tcPr>
          <w:p w14:paraId="5DE6625E" w14:textId="33C00586" w:rsidR="00805A41" w:rsidRDefault="00D16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</w:tcPr>
          <w:p w14:paraId="6A58A9E8" w14:textId="32287380" w:rsidR="00805A41" w:rsidRDefault="00A2530C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8,883</w:t>
            </w:r>
          </w:p>
        </w:tc>
        <w:tc>
          <w:tcPr>
            <w:tcW w:w="270" w:type="dxa"/>
          </w:tcPr>
          <w:p w14:paraId="667B097D" w14:textId="77777777" w:rsidR="00805A41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1927E2F2" w14:textId="7A9385D6" w:rsidR="00805A41" w:rsidRDefault="00D106B4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8,881</w:t>
            </w:r>
          </w:p>
        </w:tc>
      </w:tr>
      <w:tr w:rsidR="00805A41" w14:paraId="2AB26A6A" w14:textId="77777777" w:rsidTr="008E073A">
        <w:tc>
          <w:tcPr>
            <w:tcW w:w="6192" w:type="dxa"/>
            <w:hideMark/>
          </w:tcPr>
          <w:p w14:paraId="0FE82472" w14:textId="77777777" w:rsidR="00805A41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57CAD65F" w14:textId="69287A04" w:rsidR="00805A41" w:rsidRDefault="00420011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 w:rsidR="00A253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840</w:t>
            </w:r>
          </w:p>
        </w:tc>
        <w:tc>
          <w:tcPr>
            <w:tcW w:w="270" w:type="dxa"/>
          </w:tcPr>
          <w:p w14:paraId="1B8ED3C1" w14:textId="77777777" w:rsidR="00805A41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515E5367" w14:textId="77777777" w:rsidR="00805A41" w:rsidRDefault="00805A4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26,840</w:t>
            </w:r>
          </w:p>
        </w:tc>
      </w:tr>
      <w:tr w:rsidR="00805A41" w14:paraId="6EB1F767" w14:textId="77777777" w:rsidTr="008E073A">
        <w:tc>
          <w:tcPr>
            <w:tcW w:w="6192" w:type="dxa"/>
            <w:hideMark/>
          </w:tcPr>
          <w:p w14:paraId="19A92FBD" w14:textId="77777777" w:rsidR="00805A41" w:rsidRPr="00541A5B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541A5B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0A99273A" w14:textId="7AE91783" w:rsidR="00805A41" w:rsidRPr="00541A5B" w:rsidRDefault="00420011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41A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</w:t>
            </w:r>
            <w:r w:rsidR="00FA7DAB" w:rsidRPr="00541A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41A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247</w:t>
            </w:r>
          </w:p>
        </w:tc>
        <w:tc>
          <w:tcPr>
            <w:tcW w:w="270" w:type="dxa"/>
          </w:tcPr>
          <w:p w14:paraId="30828D13" w14:textId="77777777" w:rsidR="00805A41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1B6AE3CD" w14:textId="5EB8F56A" w:rsidR="00805A41" w:rsidRDefault="009F7120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15</w:t>
            </w:r>
            <w:r w:rsidR="005D7B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</w:t>
            </w:r>
            <w:r w:rsidR="005D7B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</w:tr>
      <w:tr w:rsidR="00BD03EC" w14:paraId="27392DB5" w14:textId="77777777" w:rsidTr="008E073A">
        <w:tc>
          <w:tcPr>
            <w:tcW w:w="6192" w:type="dxa"/>
            <w:hideMark/>
          </w:tcPr>
          <w:p w14:paraId="3C6D12A5" w14:textId="77777777" w:rsidR="00BD03EC" w:rsidRDefault="00BD03EC" w:rsidP="00BD03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7110E5" w14:textId="3742A6A3" w:rsidR="00BD03EC" w:rsidRPr="00FA7DAB" w:rsidRDefault="00FA7DAB" w:rsidP="00BD03EC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A7D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78,970</w:t>
            </w:r>
          </w:p>
        </w:tc>
        <w:tc>
          <w:tcPr>
            <w:tcW w:w="270" w:type="dxa"/>
          </w:tcPr>
          <w:p w14:paraId="6FA1E992" w14:textId="77777777" w:rsidR="00BD03EC" w:rsidRDefault="00BD03EC" w:rsidP="00BD03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18A71B6" w14:textId="38EB7E99" w:rsidR="00BD03EC" w:rsidRDefault="00D106B4" w:rsidP="00BD03EC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50,721</w:t>
            </w:r>
          </w:p>
        </w:tc>
      </w:tr>
    </w:tbl>
    <w:p w14:paraId="3DE6CAAB" w14:textId="7054A669" w:rsidR="00805A41" w:rsidRPr="00AF6777" w:rsidRDefault="00805A41" w:rsidP="00EE14CE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84B5C5" w14:textId="3F8759F8" w:rsidR="004F56AB" w:rsidRDefault="004F56AB" w:rsidP="00EE14CE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หนี้สินที่มีภาระดอกเบี้ยซึ่งไม่รวมหนี้สินตามสัญญาเช่า แสดงตามระยะเวลาครบกำหนดการจ่ายชำระ ณ วันที่ </w:t>
      </w:r>
      <w:r w:rsidR="002B1612">
        <w:rPr>
          <w:rFonts w:ascii="Angsana New" w:hAnsi="Angsana New"/>
          <w:sz w:val="30"/>
          <w:szCs w:val="30"/>
        </w:rPr>
        <w:t xml:space="preserve">  </w:t>
      </w:r>
      <w:r w:rsidR="00F5140D">
        <w:rPr>
          <w:rFonts w:ascii="Angsana New" w:hAnsi="Angsana New"/>
          <w:sz w:val="30"/>
          <w:szCs w:val="30"/>
        </w:rPr>
        <w:t xml:space="preserve">30 </w:t>
      </w:r>
      <w:r w:rsidR="007B0654">
        <w:rPr>
          <w:rFonts w:ascii="Angsana New" w:hAnsi="Angsana New"/>
          <w:sz w:val="30"/>
          <w:szCs w:val="30"/>
          <w:cs/>
        </w:rPr>
        <w:t>กันยายน</w:t>
      </w:r>
      <w:r w:rsidR="00F5140D">
        <w:rPr>
          <w:rFonts w:ascii="Angsana New" w:hAnsi="Angsana New"/>
          <w:sz w:val="30"/>
          <w:szCs w:val="30"/>
          <w:cs/>
        </w:rPr>
        <w:t xml:space="preserve"> </w:t>
      </w:r>
      <w:r w:rsidR="00F5140D">
        <w:rPr>
          <w:rFonts w:ascii="Angsana New" w:hAnsi="Angsana New"/>
          <w:sz w:val="30"/>
          <w:szCs w:val="30"/>
        </w:rPr>
        <w:t>256</w:t>
      </w:r>
      <w:r w:rsidR="00D106B4">
        <w:rPr>
          <w:rFonts w:ascii="Angsana New" w:hAnsi="Angsana New"/>
          <w:sz w:val="30"/>
          <w:szCs w:val="30"/>
        </w:rPr>
        <w:t>4</w:t>
      </w:r>
      <w:r w:rsidR="005D7B6A">
        <w:rPr>
          <w:rFonts w:ascii="Angsana New" w:hAnsi="Angsana New"/>
          <w:sz w:val="30"/>
          <w:szCs w:val="30"/>
        </w:rPr>
        <w:t xml:space="preserve"> </w:t>
      </w:r>
      <w:r w:rsidR="005D7B6A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5D7B6A">
        <w:rPr>
          <w:rFonts w:ascii="Angsana New" w:hAnsi="Angsana New"/>
          <w:sz w:val="30"/>
          <w:szCs w:val="30"/>
        </w:rPr>
        <w:t xml:space="preserve">31 </w:t>
      </w:r>
      <w:r w:rsidR="005D7B6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D7B6A">
        <w:rPr>
          <w:rFonts w:ascii="Angsana New" w:hAnsi="Angsana New"/>
          <w:sz w:val="30"/>
          <w:szCs w:val="30"/>
        </w:rPr>
        <w:t>256</w:t>
      </w:r>
      <w:r w:rsidR="00D106B4">
        <w:rPr>
          <w:rFonts w:ascii="Angsana New" w:hAnsi="Angsana New"/>
          <w:sz w:val="30"/>
          <w:szCs w:val="30"/>
        </w:rPr>
        <w:t>3</w:t>
      </w:r>
      <w:r w:rsidR="005D7B6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ได้ดังนี้</w:t>
      </w:r>
    </w:p>
    <w:p w14:paraId="485B0BF9" w14:textId="77777777" w:rsidR="00587AF6" w:rsidRPr="00AF6777" w:rsidRDefault="00587AF6" w:rsidP="00EE14CE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6192"/>
        <w:gridCol w:w="1350"/>
        <w:gridCol w:w="270"/>
        <w:gridCol w:w="1350"/>
      </w:tblGrid>
      <w:tr w:rsidR="00EE14CE" w:rsidRPr="009D0F59" w14:paraId="00F225A7" w14:textId="77777777" w:rsidTr="00AF2C47">
        <w:tc>
          <w:tcPr>
            <w:tcW w:w="6192" w:type="dxa"/>
            <w:shd w:val="clear" w:color="auto" w:fill="auto"/>
          </w:tcPr>
          <w:p w14:paraId="6252FF6D" w14:textId="77777777" w:rsidR="00EE14CE" w:rsidRPr="009D0F59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51DEF36" w14:textId="1A71E0E9" w:rsidR="00EE14CE" w:rsidRPr="004773D1" w:rsidRDefault="000F671B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54FB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254FB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B065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6EB2B4" w14:textId="77777777" w:rsidR="00EE14CE" w:rsidRPr="004773D1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9CA4CD4" w14:textId="306A4A28" w:rsidR="00EE14CE" w:rsidRPr="004773D1" w:rsidRDefault="00B20AEF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20AEF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="00EE14CE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EE14CE" w:rsidRPr="009D0F59" w14:paraId="10A6E4C6" w14:textId="77777777" w:rsidTr="00AF2C47">
        <w:tc>
          <w:tcPr>
            <w:tcW w:w="6192" w:type="dxa"/>
            <w:shd w:val="clear" w:color="auto" w:fill="auto"/>
          </w:tcPr>
          <w:p w14:paraId="2F49B852" w14:textId="77777777" w:rsidR="00EE14CE" w:rsidRPr="009D0F59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A30E693" w14:textId="5DDB2D38" w:rsidR="00EE14CE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106B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0A6581" w14:textId="77777777" w:rsidR="00EE14CE" w:rsidRPr="004773D1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6E4C003" w14:textId="3CCD3F5E" w:rsidR="00EE14CE" w:rsidRDefault="00D106B4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C4FD1" w:rsidRPr="009D0F59" w14:paraId="3A07DBF6" w14:textId="77777777" w:rsidTr="00AF2C47">
        <w:tc>
          <w:tcPr>
            <w:tcW w:w="6192" w:type="dxa"/>
            <w:shd w:val="clear" w:color="auto" w:fill="auto"/>
          </w:tcPr>
          <w:p w14:paraId="649B39D4" w14:textId="77777777" w:rsidR="002C4FD1" w:rsidRPr="009D0F59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320662C5" w14:textId="77777777" w:rsidR="002C4FD1" w:rsidRPr="004773D1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773D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06B4" w:rsidRPr="009D0F59" w14:paraId="3999840E" w14:textId="77777777" w:rsidTr="00AF2C47">
        <w:tc>
          <w:tcPr>
            <w:tcW w:w="6192" w:type="dxa"/>
            <w:shd w:val="clear" w:color="auto" w:fill="auto"/>
          </w:tcPr>
          <w:p w14:paraId="5A8E2F47" w14:textId="77777777" w:rsidR="00D106B4" w:rsidRPr="00510DF0" w:rsidRDefault="00D106B4" w:rsidP="00D1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10DF0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510DF0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510DF0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510DF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1BB89881" w14:textId="0CCA2A6D" w:rsidR="00D106B4" w:rsidRPr="004773D1" w:rsidRDefault="00F76BAD" w:rsidP="00D106B4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70,806</w:t>
            </w:r>
          </w:p>
        </w:tc>
        <w:tc>
          <w:tcPr>
            <w:tcW w:w="270" w:type="dxa"/>
            <w:shd w:val="clear" w:color="auto" w:fill="auto"/>
          </w:tcPr>
          <w:p w14:paraId="13BF3AF2" w14:textId="77777777" w:rsidR="00D106B4" w:rsidRPr="004773D1" w:rsidRDefault="00D106B4" w:rsidP="00D1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A452497" w14:textId="26843D4A" w:rsidR="00D106B4" w:rsidRPr="004773D1" w:rsidRDefault="00D106B4" w:rsidP="00D106B4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24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105,285</w:t>
            </w:r>
          </w:p>
        </w:tc>
      </w:tr>
      <w:tr w:rsidR="00D106B4" w:rsidRPr="009D0F59" w14:paraId="7B92AB13" w14:textId="77777777" w:rsidTr="00AF2C47">
        <w:tc>
          <w:tcPr>
            <w:tcW w:w="6192" w:type="dxa"/>
          </w:tcPr>
          <w:p w14:paraId="516BE6B3" w14:textId="77777777" w:rsidR="00D106B4" w:rsidRPr="00510DF0" w:rsidRDefault="00D106B4" w:rsidP="00D1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10DF0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510DF0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510DF0">
              <w:rPr>
                <w:rFonts w:ascii="Angsana New" w:hAnsi="Angsana New"/>
                <w:sz w:val="30"/>
                <w:szCs w:val="30"/>
                <w:cs/>
              </w:rPr>
              <w:t>ปีแต่ไม่เกิน</w:t>
            </w:r>
            <w:r w:rsidRPr="00510DF0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510DF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14:paraId="337E4429" w14:textId="4C6E7B56" w:rsidR="00D106B4" w:rsidRPr="004773D1" w:rsidRDefault="00F76BAD" w:rsidP="00D106B4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76,901</w:t>
            </w:r>
          </w:p>
        </w:tc>
        <w:tc>
          <w:tcPr>
            <w:tcW w:w="270" w:type="dxa"/>
          </w:tcPr>
          <w:p w14:paraId="0E09984A" w14:textId="77777777" w:rsidR="00D106B4" w:rsidRPr="004773D1" w:rsidRDefault="00D106B4" w:rsidP="00D1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23F59F" w14:textId="60101A21" w:rsidR="00D106B4" w:rsidRPr="004773D1" w:rsidRDefault="00D106B4" w:rsidP="00D106B4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16249F">
              <w:rPr>
                <w:rFonts w:ascii="Angsana New" w:hAnsi="Angsana New" w:cs="Angsana New"/>
                <w:sz w:val="30"/>
                <w:szCs w:val="30"/>
              </w:rPr>
              <w:t>54,227</w:t>
            </w:r>
          </w:p>
        </w:tc>
      </w:tr>
      <w:tr w:rsidR="00D106B4" w:rsidRPr="009D0F59" w14:paraId="7B92B92C" w14:textId="77777777" w:rsidTr="00AF2C47">
        <w:tc>
          <w:tcPr>
            <w:tcW w:w="6192" w:type="dxa"/>
          </w:tcPr>
          <w:p w14:paraId="44BA01B2" w14:textId="77777777" w:rsidR="00D106B4" w:rsidRPr="00510DF0" w:rsidRDefault="00D106B4" w:rsidP="00D1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0DF0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510DF0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510DF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14:paraId="2EDFE501" w14:textId="34301F7F" w:rsidR="00D106B4" w:rsidRPr="004773D1" w:rsidRDefault="00F76BAD" w:rsidP="00D106B4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17,88</w:t>
            </w:r>
            <w:r w:rsidR="00FA7DAB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E611AF2" w14:textId="77777777" w:rsidR="00D106B4" w:rsidRPr="004773D1" w:rsidRDefault="00D106B4" w:rsidP="00D1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53AFF9" w14:textId="4F2DAB0D" w:rsidR="00D106B4" w:rsidRPr="004773D1" w:rsidRDefault="00D106B4" w:rsidP="00D106B4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16249F">
              <w:rPr>
                <w:rFonts w:ascii="Angsana New" w:hAnsi="Angsana New" w:cs="Angsana New"/>
                <w:sz w:val="30"/>
                <w:szCs w:val="30"/>
              </w:rPr>
              <w:t>7,237</w:t>
            </w:r>
          </w:p>
        </w:tc>
      </w:tr>
      <w:tr w:rsidR="00D106B4" w:rsidRPr="009D0F59" w14:paraId="7234F4B6" w14:textId="77777777" w:rsidTr="00AF2C47">
        <w:tc>
          <w:tcPr>
            <w:tcW w:w="6192" w:type="dxa"/>
          </w:tcPr>
          <w:p w14:paraId="46D6C565" w14:textId="77777777" w:rsidR="00D106B4" w:rsidRPr="00510DF0" w:rsidRDefault="00D106B4" w:rsidP="00D1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5F89A3" w14:textId="750E2671" w:rsidR="00D106B4" w:rsidRPr="004773D1" w:rsidRDefault="00F76BAD" w:rsidP="00D106B4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165,58</w:t>
            </w:r>
            <w:r w:rsidR="00FA7D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42FF2CE" w14:textId="77777777" w:rsidR="00D106B4" w:rsidRPr="004773D1" w:rsidRDefault="00D106B4" w:rsidP="00D1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829256" w14:textId="1A6E9345" w:rsidR="00D106B4" w:rsidRPr="004773D1" w:rsidRDefault="00D106B4" w:rsidP="00D106B4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624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166,749</w:t>
            </w:r>
          </w:p>
        </w:tc>
      </w:tr>
    </w:tbl>
    <w:p w14:paraId="749CD38A" w14:textId="1A82D998" w:rsidR="002C4FD1" w:rsidRPr="00AF6777" w:rsidRDefault="002C4FD1" w:rsidP="002C4FD1">
      <w:pPr>
        <w:tabs>
          <w:tab w:val="clear" w:pos="454"/>
        </w:tabs>
        <w:spacing w:line="240" w:lineRule="auto"/>
        <w:rPr>
          <w:rFonts w:ascii="Angsana New" w:hAnsi="Angsana New"/>
          <w:sz w:val="30"/>
          <w:szCs w:val="30"/>
          <w:highlight w:val="yellow"/>
        </w:rPr>
      </w:pPr>
    </w:p>
    <w:p w14:paraId="79D249E4" w14:textId="591175B1" w:rsidR="008B2830" w:rsidRPr="00260A08" w:rsidRDefault="008B2830" w:rsidP="00260A08">
      <w:pPr>
        <w:pStyle w:val="FSContent"/>
      </w:pPr>
      <w:r w:rsidRPr="000D4195">
        <w:rPr>
          <w:cs/>
        </w:rPr>
        <w:t xml:space="preserve">ณ วันที่ </w:t>
      </w:r>
      <w:r w:rsidR="00F5140D" w:rsidRPr="000D4195">
        <w:t xml:space="preserve">30 </w:t>
      </w:r>
      <w:r w:rsidR="007B0654">
        <w:rPr>
          <w:cs/>
        </w:rPr>
        <w:t>กันยายน</w:t>
      </w:r>
      <w:r w:rsidR="00F5140D" w:rsidRPr="00C45A9F">
        <w:rPr>
          <w:cs/>
        </w:rPr>
        <w:t xml:space="preserve"> </w:t>
      </w:r>
      <w:r w:rsidR="00F5140D" w:rsidRPr="00260A08">
        <w:t>256</w:t>
      </w:r>
      <w:r w:rsidR="00D106B4" w:rsidRPr="00260A08">
        <w:t>4</w:t>
      </w:r>
      <w:r w:rsidRPr="00260A08">
        <w:t xml:space="preserve"> </w:t>
      </w:r>
      <w:r w:rsidR="00541A5B" w:rsidRPr="00260A08">
        <w:rPr>
          <w:cs/>
        </w:rPr>
        <w:t>บริษัทมีวงเงินสินเชื่อที่ยังมิได้เบิกใช้</w:t>
      </w:r>
      <w:r w:rsidR="00541A5B">
        <w:rPr>
          <w:rFonts w:hint="cs"/>
          <w:cs/>
          <w:lang w:val="en-US"/>
        </w:rPr>
        <w:t xml:space="preserve"> </w:t>
      </w:r>
      <w:r w:rsidR="00541A5B">
        <w:rPr>
          <w:lang w:val="en-US"/>
        </w:rPr>
        <w:t>59.0</w:t>
      </w:r>
      <w:r w:rsidR="00541A5B">
        <w:rPr>
          <w:rFonts w:hint="cs"/>
          <w:cs/>
          <w:lang w:val="en-US"/>
        </w:rPr>
        <w:t xml:space="preserve"> ล้าน</w:t>
      </w:r>
      <w:r w:rsidR="00541A5B" w:rsidRPr="00260A08">
        <w:rPr>
          <w:cs/>
          <w:lang w:val="en-US"/>
        </w:rPr>
        <w:t xml:space="preserve">บาท </w:t>
      </w:r>
      <w:r w:rsidR="00541A5B" w:rsidRPr="00260A08">
        <w:rPr>
          <w:i/>
          <w:iCs/>
          <w:lang w:val="en-US"/>
        </w:rPr>
        <w:t xml:space="preserve">(31 </w:t>
      </w:r>
      <w:r w:rsidR="00541A5B" w:rsidRPr="00260A08">
        <w:rPr>
          <w:i/>
          <w:iCs/>
          <w:cs/>
          <w:lang w:val="en-US"/>
        </w:rPr>
        <w:t xml:space="preserve">ธันวาคม </w:t>
      </w:r>
      <w:r w:rsidR="00541A5B" w:rsidRPr="00260A08">
        <w:rPr>
          <w:i/>
          <w:iCs/>
          <w:lang w:val="en-GB"/>
        </w:rPr>
        <w:t xml:space="preserve">2563: </w:t>
      </w:r>
      <w:r w:rsidR="000D04CE" w:rsidRPr="00260A08">
        <w:rPr>
          <w:i/>
          <w:iCs/>
          <w:lang w:val="en-GB"/>
        </w:rPr>
        <w:t>25</w:t>
      </w:r>
      <w:r w:rsidR="00541A5B" w:rsidRPr="00260A08">
        <w:rPr>
          <w:i/>
          <w:iCs/>
          <w:lang w:val="en-GB"/>
        </w:rPr>
        <w:t>.</w:t>
      </w:r>
      <w:r w:rsidR="000D04CE" w:rsidRPr="00260A08">
        <w:rPr>
          <w:i/>
          <w:iCs/>
          <w:lang w:val="en-GB"/>
        </w:rPr>
        <w:t>1</w:t>
      </w:r>
      <w:r w:rsidR="00541A5B" w:rsidRPr="00260A08">
        <w:rPr>
          <w:i/>
          <w:iCs/>
          <w:cs/>
          <w:lang w:val="en-GB"/>
        </w:rPr>
        <w:t xml:space="preserve"> ล้านบาท</w:t>
      </w:r>
      <w:r w:rsidR="00541A5B" w:rsidRPr="00260A08">
        <w:rPr>
          <w:i/>
          <w:iCs/>
          <w:lang w:val="en-US"/>
        </w:rPr>
        <w:t>)</w:t>
      </w:r>
      <w:r w:rsidR="00541A5B">
        <w:rPr>
          <w:rFonts w:hint="cs"/>
          <w:cs/>
          <w:lang w:val="en-US"/>
        </w:rPr>
        <w:t xml:space="preserve"> </w:t>
      </w:r>
    </w:p>
    <w:p w14:paraId="0D9DCD1B" w14:textId="77777777" w:rsidR="008B2830" w:rsidRPr="00AF6777" w:rsidRDefault="008B2830" w:rsidP="002C4FD1">
      <w:pPr>
        <w:tabs>
          <w:tab w:val="clear" w:pos="454"/>
        </w:tabs>
        <w:spacing w:line="240" w:lineRule="auto"/>
        <w:rPr>
          <w:rFonts w:ascii="Angsana New" w:hAnsi="Angsana New"/>
          <w:sz w:val="30"/>
          <w:szCs w:val="30"/>
          <w:highlight w:val="yellow"/>
        </w:rPr>
      </w:pPr>
    </w:p>
    <w:p w14:paraId="3F6C44DA" w14:textId="13894AB4" w:rsidR="002C4FD1" w:rsidRPr="00875DDC" w:rsidRDefault="002C4FD1" w:rsidP="00077440">
      <w:pPr>
        <w:pStyle w:val="FSContent"/>
        <w:numPr>
          <w:ilvl w:val="0"/>
          <w:numId w:val="26"/>
        </w:numPr>
        <w:ind w:left="540" w:hanging="540"/>
        <w:rPr>
          <w:b/>
          <w:bCs/>
          <w:i/>
          <w:iCs/>
          <w:cs/>
          <w:lang w:val="en-US"/>
        </w:rPr>
      </w:pPr>
      <w:r w:rsidRPr="00875DDC">
        <w:rPr>
          <w:rFonts w:hint="cs"/>
          <w:b/>
          <w:bCs/>
          <w:i/>
          <w:iCs/>
          <w:cs/>
          <w:lang w:val="en-US"/>
        </w:rPr>
        <w:t>เงินเบิกเกินบัญชี</w:t>
      </w:r>
    </w:p>
    <w:p w14:paraId="379A3271" w14:textId="77777777" w:rsidR="002C4FD1" w:rsidRPr="00AF6777" w:rsidRDefault="002C4FD1" w:rsidP="002C4FD1">
      <w:pPr>
        <w:pStyle w:val="FSContent"/>
        <w:rPr>
          <w:lang w:val="en-US"/>
        </w:rPr>
      </w:pPr>
    </w:p>
    <w:p w14:paraId="4630BB35" w14:textId="71177FD7" w:rsidR="00232970" w:rsidRPr="00501360" w:rsidRDefault="009C6AEB" w:rsidP="006631F4">
      <w:pPr>
        <w:pStyle w:val="FSContent"/>
        <w:rPr>
          <w:lang w:val="en-GB"/>
        </w:rPr>
      </w:pPr>
      <w:r w:rsidRPr="0016249F">
        <w:rPr>
          <w:cs/>
          <w:lang w:val="en-US"/>
        </w:rPr>
        <w:t xml:space="preserve">ณ วันที่ </w:t>
      </w:r>
      <w:r w:rsidR="00232970">
        <w:rPr>
          <w:lang w:val="en-US"/>
        </w:rPr>
        <w:t xml:space="preserve">31 </w:t>
      </w:r>
      <w:r w:rsidR="00232970">
        <w:rPr>
          <w:rFonts w:hint="cs"/>
          <w:cs/>
          <w:lang w:val="en-US"/>
        </w:rPr>
        <w:t xml:space="preserve">ธันวาคม </w:t>
      </w:r>
      <w:r w:rsidR="00232970">
        <w:rPr>
          <w:lang w:val="en-US"/>
        </w:rPr>
        <w:t>2563</w:t>
      </w:r>
      <w:r w:rsidRPr="0016249F">
        <w:t xml:space="preserve"> </w:t>
      </w:r>
      <w:r w:rsidRPr="0016249F">
        <w:rPr>
          <w:cs/>
          <w:lang w:val="en-US"/>
        </w:rPr>
        <w:t>บริษัทมีเงินเบิกเกินบัญชีธนาคาร</w:t>
      </w:r>
      <w:r w:rsidR="00C45A9F">
        <w:rPr>
          <w:lang w:val="en-US"/>
        </w:rPr>
        <w:t xml:space="preserve"> </w:t>
      </w:r>
      <w:r w:rsidR="006E135B">
        <w:rPr>
          <w:rFonts w:hint="cs"/>
          <w:cs/>
          <w:lang w:val="en-US"/>
        </w:rPr>
        <w:t xml:space="preserve">จำนวน </w:t>
      </w:r>
      <w:r w:rsidR="006E135B">
        <w:rPr>
          <w:lang w:val="en-US"/>
        </w:rPr>
        <w:t xml:space="preserve">8.9 </w:t>
      </w:r>
      <w:r w:rsidR="006E135B">
        <w:rPr>
          <w:rFonts w:hint="cs"/>
          <w:cs/>
          <w:lang w:val="en-US"/>
        </w:rPr>
        <w:t xml:space="preserve">ล้านบาท </w:t>
      </w:r>
      <w:r w:rsidR="00C45A9F" w:rsidRPr="00C45A9F">
        <w:rPr>
          <w:cs/>
          <w:lang w:val="en-US"/>
        </w:rPr>
        <w:t xml:space="preserve">ซึ่งมีอัตราดอกเบี้ย </w:t>
      </w:r>
      <w:r w:rsidR="00C45A9F" w:rsidRPr="00C45A9F">
        <w:rPr>
          <w:lang w:val="en-US"/>
        </w:rPr>
        <w:t xml:space="preserve">MOR </w:t>
      </w:r>
      <w:r w:rsidR="00C45A9F" w:rsidRPr="00C45A9F">
        <w:rPr>
          <w:cs/>
          <w:lang w:val="en-US"/>
        </w:rPr>
        <w:t>โดยได้รับการค้ำประกันจากที่ดินที่เป็นกรรมสิทธิ์ของบริษัท ที่ดินที่เป็นกรรมสิทธิ์ของผู้บริหารสำคัญ ผู้บริหารสำคัญ</w:t>
      </w:r>
      <w:r w:rsidR="00C45A9F">
        <w:rPr>
          <w:rFonts w:hint="cs"/>
          <w:cs/>
          <w:lang w:val="en-US"/>
        </w:rPr>
        <w:t xml:space="preserve"> </w:t>
      </w:r>
      <w:r w:rsidR="00890A7C" w:rsidRPr="00890A7C">
        <w:rPr>
          <w:cs/>
          <w:lang w:val="en-US"/>
        </w:rPr>
        <w:t>และ</w:t>
      </w:r>
      <w:r w:rsidR="00FA7DAB">
        <w:rPr>
          <w:rFonts w:hint="cs"/>
          <w:cs/>
          <w:lang w:val="en-US"/>
        </w:rPr>
        <w:t>กิจการที่เกี่ยวข้องกัน</w:t>
      </w:r>
    </w:p>
    <w:p w14:paraId="4B686CC4" w14:textId="65C06701" w:rsidR="00AF6777" w:rsidRDefault="00AF6777" w:rsidP="00CC7C8E">
      <w:pPr>
        <w:pStyle w:val="FSContent"/>
        <w:ind w:left="0"/>
        <w:rPr>
          <w:lang w:val="en-US"/>
        </w:rPr>
      </w:pPr>
    </w:p>
    <w:p w14:paraId="213C8296" w14:textId="77777777" w:rsidR="006631F4" w:rsidRPr="00AF6777" w:rsidRDefault="006631F4" w:rsidP="00CC7C8E">
      <w:pPr>
        <w:pStyle w:val="FSContent"/>
        <w:ind w:left="0"/>
        <w:rPr>
          <w:lang w:val="en-US"/>
        </w:rPr>
      </w:pPr>
    </w:p>
    <w:p w14:paraId="2093D91A" w14:textId="70396E41" w:rsidR="00232970" w:rsidRPr="00232970" w:rsidRDefault="00232970" w:rsidP="008743DF">
      <w:pPr>
        <w:pStyle w:val="FSContent"/>
        <w:numPr>
          <w:ilvl w:val="0"/>
          <w:numId w:val="26"/>
        </w:numPr>
        <w:spacing w:before="40"/>
        <w:ind w:left="547" w:hanging="547"/>
        <w:rPr>
          <w:b/>
          <w:bCs/>
          <w:i/>
          <w:iCs/>
          <w:lang w:val="en-US"/>
        </w:rPr>
      </w:pPr>
      <w:r>
        <w:rPr>
          <w:rFonts w:hint="cs"/>
          <w:b/>
          <w:bCs/>
          <w:i/>
          <w:iCs/>
          <w:cs/>
          <w:lang w:val="en-US"/>
        </w:rPr>
        <w:lastRenderedPageBreak/>
        <w:t>เงินกู้ยืมระยะสั้นจากสถาบันการเงิน</w:t>
      </w:r>
    </w:p>
    <w:p w14:paraId="0DE0110F" w14:textId="77777777" w:rsidR="00232970" w:rsidRPr="00AF6777" w:rsidRDefault="00232970" w:rsidP="009C6AEB">
      <w:pPr>
        <w:pStyle w:val="FSContent"/>
        <w:rPr>
          <w:sz w:val="28"/>
          <w:szCs w:val="28"/>
          <w:lang w:val="en-US"/>
        </w:rPr>
      </w:pPr>
    </w:p>
    <w:p w14:paraId="1A7BDDCF" w14:textId="69978BEA" w:rsidR="009C6AEB" w:rsidRPr="0016249F" w:rsidRDefault="009C6AEB" w:rsidP="009C6AEB">
      <w:pPr>
        <w:pStyle w:val="FSContent"/>
        <w:rPr>
          <w:lang w:val="en-US"/>
        </w:rPr>
      </w:pPr>
      <w:r w:rsidRPr="0016249F">
        <w:rPr>
          <w:cs/>
          <w:lang w:val="en-US"/>
        </w:rPr>
        <w:t xml:space="preserve">ณ วันที่ </w:t>
      </w:r>
      <w:r w:rsidRPr="0016249F">
        <w:rPr>
          <w:lang w:val="en-US"/>
        </w:rPr>
        <w:t>3</w:t>
      </w:r>
      <w:r w:rsidR="00E14432">
        <w:rPr>
          <w:lang w:val="en-US"/>
        </w:rPr>
        <w:t>0</w:t>
      </w:r>
      <w:r w:rsidRPr="0016249F">
        <w:rPr>
          <w:lang w:val="en-US"/>
        </w:rPr>
        <w:t xml:space="preserve"> </w:t>
      </w:r>
      <w:r w:rsidR="007B0654">
        <w:rPr>
          <w:rFonts w:hint="cs"/>
          <w:cs/>
          <w:lang w:val="en-US"/>
        </w:rPr>
        <w:t>กันยายน</w:t>
      </w:r>
      <w:r w:rsidRPr="0016249F">
        <w:rPr>
          <w:cs/>
          <w:lang w:val="en-US"/>
        </w:rPr>
        <w:t xml:space="preserve"> </w:t>
      </w:r>
      <w:r w:rsidRPr="0016249F">
        <w:rPr>
          <w:lang w:val="en-US"/>
        </w:rPr>
        <w:t xml:space="preserve">2564 </w:t>
      </w:r>
      <w:r w:rsidRPr="0016249F">
        <w:rPr>
          <w:cs/>
          <w:lang w:val="en-US"/>
        </w:rPr>
        <w:t xml:space="preserve">บริษัทมีตั๋วสัญญาใช้เงินจากสถาบันการเงินรวม </w:t>
      </w:r>
      <w:r w:rsidR="00F76BAD">
        <w:rPr>
          <w:lang w:val="en-GB"/>
        </w:rPr>
        <w:t>49</w:t>
      </w:r>
      <w:r w:rsidRPr="0016249F">
        <w:rPr>
          <w:lang w:val="en-GB"/>
        </w:rPr>
        <w:t>.0</w:t>
      </w:r>
      <w:r w:rsidRPr="0016249F">
        <w:rPr>
          <w:lang w:val="en-US"/>
        </w:rPr>
        <w:t xml:space="preserve"> </w:t>
      </w:r>
      <w:r w:rsidRPr="0016249F">
        <w:rPr>
          <w:cs/>
          <w:lang w:val="en-US"/>
        </w:rPr>
        <w:t xml:space="preserve">ล้านบาท </w:t>
      </w:r>
      <w:r w:rsidRPr="0016249F">
        <w:rPr>
          <w:i/>
          <w:iCs/>
          <w:lang w:val="en-US"/>
        </w:rPr>
        <w:t xml:space="preserve">(31 </w:t>
      </w:r>
      <w:r w:rsidRPr="0016249F">
        <w:rPr>
          <w:i/>
          <w:iCs/>
          <w:cs/>
          <w:lang w:val="en-US"/>
        </w:rPr>
        <w:t xml:space="preserve">ธันวาคม </w:t>
      </w:r>
      <w:r w:rsidRPr="0016249F">
        <w:rPr>
          <w:i/>
          <w:iCs/>
          <w:lang w:val="en-US"/>
        </w:rPr>
        <w:t xml:space="preserve">2563: 74.0 </w:t>
      </w:r>
      <w:r w:rsidRPr="0016249F">
        <w:rPr>
          <w:i/>
          <w:iCs/>
          <w:cs/>
          <w:lang w:val="en-US"/>
        </w:rPr>
        <w:t>ล้านบาท</w:t>
      </w:r>
      <w:r w:rsidRPr="0016249F">
        <w:rPr>
          <w:i/>
          <w:iCs/>
          <w:lang w:val="en-US"/>
        </w:rPr>
        <w:t>)</w:t>
      </w:r>
      <w:r w:rsidRPr="0016249F">
        <w:rPr>
          <w:cs/>
          <w:lang w:val="en-US"/>
        </w:rPr>
        <w:t xml:space="preserve"> โดยตั๋วสัญญาใช้เงินจำนวน </w:t>
      </w:r>
      <w:r w:rsidR="00F76BAD">
        <w:rPr>
          <w:lang w:val="en-US"/>
        </w:rPr>
        <w:t>49</w:t>
      </w:r>
      <w:r w:rsidRPr="0016249F">
        <w:rPr>
          <w:lang w:val="en-US"/>
        </w:rPr>
        <w:t xml:space="preserve">.0 </w:t>
      </w:r>
      <w:r w:rsidRPr="0016249F">
        <w:rPr>
          <w:cs/>
          <w:lang w:val="en-US"/>
        </w:rPr>
        <w:t xml:space="preserve">ล้านบาท มีอัตราดอกเบี้ย </w:t>
      </w:r>
      <w:r w:rsidRPr="0016249F">
        <w:rPr>
          <w:lang w:val="en-US"/>
        </w:rPr>
        <w:t xml:space="preserve">MLR </w:t>
      </w:r>
      <w:r w:rsidRPr="0016249F">
        <w:rPr>
          <w:cs/>
          <w:lang w:val="en-US"/>
        </w:rPr>
        <w:t xml:space="preserve">และ </w:t>
      </w:r>
      <w:r w:rsidRPr="0016249F">
        <w:rPr>
          <w:lang w:val="en-US"/>
        </w:rPr>
        <w:t xml:space="preserve">MLR-1% </w:t>
      </w:r>
      <w:r w:rsidR="0007492F" w:rsidRPr="0016249F">
        <w:rPr>
          <w:cs/>
          <w:lang w:val="en-US"/>
        </w:rPr>
        <w:t>ซึ่งได้รับการค้ำประกันจากที่ดินที่เป็นกรรมสิทธิ์ของบริษัท ที่ดินที่เป็นกรรมสิทธิ์ของผู้บริหารสำคัญ ผู้บริหารสำคัญ</w:t>
      </w:r>
      <w:r w:rsidR="006631F4">
        <w:rPr>
          <w:rFonts w:hint="cs"/>
          <w:cs/>
          <w:lang w:val="en-US"/>
        </w:rPr>
        <w:t xml:space="preserve"> และบริษัทใหญ่ในลำดับสูงสุด </w:t>
      </w:r>
      <w:r w:rsidRPr="0016249F">
        <w:rPr>
          <w:i/>
          <w:iCs/>
          <w:lang w:val="en-US"/>
        </w:rPr>
        <w:t xml:space="preserve">(31 </w:t>
      </w:r>
      <w:r w:rsidRPr="0016249F">
        <w:rPr>
          <w:i/>
          <w:iCs/>
          <w:cs/>
          <w:lang w:val="en-US"/>
        </w:rPr>
        <w:t xml:space="preserve">ธันวาคม </w:t>
      </w:r>
      <w:r w:rsidRPr="0016249F">
        <w:rPr>
          <w:i/>
          <w:iCs/>
          <w:lang w:val="en-GB"/>
        </w:rPr>
        <w:t>2563: 49.0</w:t>
      </w:r>
      <w:r w:rsidRPr="0016249F">
        <w:rPr>
          <w:i/>
          <w:iCs/>
          <w:cs/>
          <w:lang w:val="en-GB"/>
        </w:rPr>
        <w:t xml:space="preserve"> ล้านบาท</w:t>
      </w:r>
      <w:r w:rsidR="00420011">
        <w:rPr>
          <w:i/>
          <w:iCs/>
          <w:lang w:val="en-GB"/>
        </w:rPr>
        <w:t xml:space="preserve"> </w:t>
      </w:r>
      <w:r w:rsidR="00420011">
        <w:rPr>
          <w:rFonts w:hint="cs"/>
          <w:i/>
          <w:iCs/>
          <w:cs/>
          <w:lang w:val="en-GB"/>
        </w:rPr>
        <w:t>ซึ่งได้รับการค้ำประกันจาก</w:t>
      </w:r>
      <w:r w:rsidR="00420011" w:rsidRPr="00420011">
        <w:rPr>
          <w:i/>
          <w:iCs/>
          <w:cs/>
          <w:lang w:val="en-GB"/>
        </w:rPr>
        <w:t>ที่ดินที่เป็นกรรมสิทธิ์ของบริษัท ที่ดินที่เป็นกรรมสิทธิ์ของผู้บริหารสำคัญ ผู้บริหารสำคัญ</w:t>
      </w:r>
      <w:r w:rsidR="00420011">
        <w:rPr>
          <w:rFonts w:hint="cs"/>
          <w:i/>
          <w:iCs/>
          <w:cs/>
          <w:lang w:val="en-GB"/>
        </w:rPr>
        <w:t xml:space="preserve"> และกิจการที่เกี่ยวข้องกัน</w:t>
      </w:r>
      <w:r w:rsidRPr="0016249F">
        <w:rPr>
          <w:i/>
          <w:iCs/>
          <w:lang w:val="en-US"/>
        </w:rPr>
        <w:t>)</w:t>
      </w:r>
      <w:r w:rsidR="0007492F">
        <w:rPr>
          <w:rFonts w:hint="cs"/>
          <w:cs/>
          <w:lang w:val="en-US"/>
        </w:rPr>
        <w:t xml:space="preserve"> </w:t>
      </w:r>
      <w:r w:rsidRPr="0016249F">
        <w:rPr>
          <w:cs/>
          <w:lang w:val="en-US"/>
        </w:rPr>
        <w:t>ตั๋วสัญญาใช้เงินทั้งหมดมีกำหนดชำระคืนในเดือน</w:t>
      </w:r>
      <w:r w:rsidR="00F76BAD">
        <w:rPr>
          <w:rFonts w:hint="cs"/>
          <w:cs/>
          <w:lang w:val="en-US"/>
        </w:rPr>
        <w:t>พฤศจิกายน</w:t>
      </w:r>
      <w:r w:rsidR="00E14432">
        <w:rPr>
          <w:rFonts w:hint="cs"/>
          <w:cs/>
          <w:lang w:val="en-US"/>
        </w:rPr>
        <w:t>ถึง</w:t>
      </w:r>
      <w:r w:rsidR="00F76BAD">
        <w:rPr>
          <w:rFonts w:hint="cs"/>
          <w:cs/>
          <w:lang w:val="en-US"/>
        </w:rPr>
        <w:t>ธันวาคม</w:t>
      </w:r>
      <w:r w:rsidRPr="0016249F">
        <w:rPr>
          <w:cs/>
          <w:lang w:val="en-US"/>
        </w:rPr>
        <w:t xml:space="preserve"> </w:t>
      </w:r>
      <w:r w:rsidRPr="0016249F">
        <w:rPr>
          <w:lang w:val="en-US"/>
        </w:rPr>
        <w:t xml:space="preserve">2564 </w:t>
      </w:r>
    </w:p>
    <w:p w14:paraId="1CF90A98" w14:textId="77777777" w:rsidR="009C6AEB" w:rsidRPr="00AF6777" w:rsidRDefault="009C6AEB" w:rsidP="009C6AEB">
      <w:pPr>
        <w:pStyle w:val="FSContent"/>
        <w:rPr>
          <w:sz w:val="28"/>
          <w:szCs w:val="28"/>
          <w:lang w:val="en-US"/>
        </w:rPr>
      </w:pPr>
    </w:p>
    <w:p w14:paraId="19182C22" w14:textId="58469BEC" w:rsidR="009C6AEB" w:rsidRPr="00882253" w:rsidRDefault="009C6AEB" w:rsidP="009C6AEB">
      <w:pPr>
        <w:pStyle w:val="FSContent"/>
        <w:rPr>
          <w:lang w:val="en-GB"/>
        </w:rPr>
      </w:pPr>
      <w:r w:rsidRPr="0016249F">
        <w:rPr>
          <w:cs/>
          <w:lang w:val="en-US"/>
        </w:rPr>
        <w:t xml:space="preserve">ณ วันที่ </w:t>
      </w:r>
      <w:r w:rsidRPr="0016249F">
        <w:rPr>
          <w:lang w:val="en-US"/>
        </w:rPr>
        <w:t xml:space="preserve">31 </w:t>
      </w:r>
      <w:r w:rsidRPr="0016249F">
        <w:rPr>
          <w:cs/>
          <w:lang w:val="en-US"/>
        </w:rPr>
        <w:t xml:space="preserve">ธันวาคม </w:t>
      </w:r>
      <w:r w:rsidRPr="0016249F">
        <w:rPr>
          <w:lang w:val="en-US"/>
        </w:rPr>
        <w:t xml:space="preserve">2563 </w:t>
      </w:r>
      <w:r w:rsidRPr="0016249F">
        <w:rPr>
          <w:cs/>
          <w:lang w:val="en-US"/>
        </w:rPr>
        <w:t xml:space="preserve">บริษัทมีตั๋วสัญญาใช้เงินซึ่งมีอัตราดอกเบี้ย </w:t>
      </w:r>
      <w:r w:rsidRPr="0016249F">
        <w:rPr>
          <w:lang w:val="en-US"/>
        </w:rPr>
        <w:t>Prime rate-0.25%</w:t>
      </w:r>
      <w:r w:rsidRPr="0016249F">
        <w:rPr>
          <w:i/>
          <w:iCs/>
          <w:lang w:val="en-US"/>
        </w:rPr>
        <w:t xml:space="preserve"> </w:t>
      </w:r>
      <w:r w:rsidRPr="0016249F">
        <w:rPr>
          <w:cs/>
          <w:lang w:val="en-US"/>
        </w:rPr>
        <w:t xml:space="preserve">จำนวน </w:t>
      </w:r>
      <w:r w:rsidRPr="0016249F">
        <w:rPr>
          <w:lang w:val="en-US"/>
        </w:rPr>
        <w:t xml:space="preserve">25.0 </w:t>
      </w:r>
      <w:r w:rsidRPr="0016249F">
        <w:rPr>
          <w:cs/>
          <w:lang w:val="en-US"/>
        </w:rPr>
        <w:t>ล้านบาท และได้รับการค้ำประกันจากเงินฝากประจำของบริษัท ผู้บริหารสำคัญ และกิจการที่เกี่ยวข้องกัน ตั๋วสัญญาใช้เงินดังกล่าวได้ชำระคืนทั้งจำนวน</w:t>
      </w:r>
      <w:r w:rsidRPr="00882253">
        <w:rPr>
          <w:cs/>
          <w:lang w:val="en-US"/>
        </w:rPr>
        <w:t>ในเดือน</w:t>
      </w:r>
      <w:r w:rsidRPr="0016249F">
        <w:rPr>
          <w:cs/>
          <w:lang w:val="en-US"/>
        </w:rPr>
        <w:t xml:space="preserve">มีนาคม </w:t>
      </w:r>
      <w:r w:rsidRPr="0016249F">
        <w:rPr>
          <w:lang w:val="en-GB"/>
        </w:rPr>
        <w:t>2564</w:t>
      </w:r>
    </w:p>
    <w:p w14:paraId="25FDCAC9" w14:textId="77777777" w:rsidR="007A7B7A" w:rsidRPr="00AF6777" w:rsidRDefault="007A7B7A" w:rsidP="002C5329">
      <w:pPr>
        <w:pStyle w:val="FSContent"/>
        <w:rPr>
          <w:sz w:val="28"/>
          <w:szCs w:val="28"/>
          <w:highlight w:val="yellow"/>
          <w:lang w:val="en-US"/>
        </w:rPr>
      </w:pPr>
    </w:p>
    <w:p w14:paraId="4DDE3C3C" w14:textId="587C87FE" w:rsidR="002C4FD1" w:rsidRPr="00112DBA" w:rsidRDefault="002C4FD1" w:rsidP="00E24638">
      <w:pPr>
        <w:pStyle w:val="FSContent"/>
        <w:numPr>
          <w:ilvl w:val="0"/>
          <w:numId w:val="26"/>
        </w:numPr>
        <w:ind w:left="540" w:hanging="540"/>
        <w:rPr>
          <w:b/>
          <w:bCs/>
          <w:i/>
          <w:iCs/>
          <w:lang w:val="en-US"/>
        </w:rPr>
      </w:pPr>
      <w:r w:rsidRPr="00112DBA">
        <w:rPr>
          <w:rFonts w:hint="cs"/>
          <w:b/>
          <w:bCs/>
          <w:i/>
          <w:iCs/>
          <w:cs/>
          <w:lang w:val="en-US"/>
        </w:rPr>
        <w:t>เงินกู้ยืมระยะยาวจากสถาบันการเงิน</w:t>
      </w:r>
      <w:r w:rsidR="00E14432">
        <w:rPr>
          <w:b/>
          <w:bCs/>
          <w:i/>
          <w:iCs/>
          <w:lang w:val="en-US"/>
        </w:rPr>
        <w:t xml:space="preserve"> </w:t>
      </w:r>
    </w:p>
    <w:p w14:paraId="61B9A1FC" w14:textId="24C46F7F" w:rsidR="002C4FD1" w:rsidRPr="00AF6777" w:rsidRDefault="002C4FD1" w:rsidP="002C4FD1">
      <w:pPr>
        <w:pStyle w:val="FSContent"/>
        <w:rPr>
          <w:sz w:val="28"/>
          <w:szCs w:val="28"/>
          <w:lang w:val="en-US"/>
        </w:rPr>
      </w:pPr>
    </w:p>
    <w:p w14:paraId="298838BC" w14:textId="0DDCEE08" w:rsidR="002C4FD1" w:rsidRPr="007E3837" w:rsidRDefault="002C4FD1" w:rsidP="002C4FD1">
      <w:pPr>
        <w:pStyle w:val="FSContent"/>
        <w:rPr>
          <w:i/>
          <w:iCs/>
          <w:lang w:val="en-US"/>
        </w:rPr>
      </w:pPr>
      <w:r w:rsidRPr="007A7B7A">
        <w:rPr>
          <w:cs/>
          <w:lang w:val="en-US"/>
        </w:rPr>
        <w:t xml:space="preserve">ณ วันที่ </w:t>
      </w:r>
      <w:r w:rsidR="00F5140D" w:rsidRPr="007A7B7A">
        <w:rPr>
          <w:lang w:val="en-US"/>
        </w:rPr>
        <w:t xml:space="preserve">30 </w:t>
      </w:r>
      <w:r w:rsidR="007B0654">
        <w:rPr>
          <w:cs/>
          <w:lang w:val="en-US"/>
        </w:rPr>
        <w:t>กันยายน</w:t>
      </w:r>
      <w:r w:rsidR="00F5140D" w:rsidRPr="007A7B7A">
        <w:rPr>
          <w:cs/>
          <w:lang w:val="en-US"/>
        </w:rPr>
        <w:t xml:space="preserve"> </w:t>
      </w:r>
      <w:r w:rsidR="00F5140D" w:rsidRPr="007A7B7A">
        <w:rPr>
          <w:lang w:val="en-US"/>
        </w:rPr>
        <w:t>256</w:t>
      </w:r>
      <w:r w:rsidR="00E14432">
        <w:rPr>
          <w:rFonts w:hint="cs"/>
          <w:cs/>
          <w:lang w:val="en-US"/>
        </w:rPr>
        <w:t>4</w:t>
      </w:r>
      <w:r w:rsidR="005F4184" w:rsidRPr="007A7B7A">
        <w:rPr>
          <w:lang w:val="en-US"/>
        </w:rPr>
        <w:t xml:space="preserve"> </w:t>
      </w:r>
      <w:r w:rsidRPr="007A7B7A">
        <w:rPr>
          <w:cs/>
          <w:lang w:val="en-US"/>
        </w:rPr>
        <w:t xml:space="preserve">บริษัทมีเงินกู้ยืมระยะยาวจำนวน </w:t>
      </w:r>
      <w:r w:rsidR="00E14432">
        <w:rPr>
          <w:lang w:val="en-US"/>
        </w:rPr>
        <w:t>1</w:t>
      </w:r>
      <w:r w:rsidR="00F76BAD">
        <w:rPr>
          <w:lang w:val="en-US"/>
        </w:rPr>
        <w:t>16.6</w:t>
      </w:r>
      <w:r w:rsidRPr="007A7B7A">
        <w:rPr>
          <w:lang w:val="en-US"/>
        </w:rPr>
        <w:t xml:space="preserve"> </w:t>
      </w:r>
      <w:r w:rsidRPr="007A7B7A">
        <w:rPr>
          <w:cs/>
          <w:lang w:val="en-US"/>
        </w:rPr>
        <w:t xml:space="preserve">ล้านบาท </w:t>
      </w:r>
      <w:r w:rsidRPr="007A7B7A">
        <w:rPr>
          <w:i/>
          <w:iCs/>
          <w:lang w:val="en-US"/>
        </w:rPr>
        <w:t>(</w:t>
      </w:r>
      <w:r w:rsidR="0050646B" w:rsidRPr="007A7B7A">
        <w:rPr>
          <w:i/>
          <w:iCs/>
          <w:lang w:val="en-US"/>
        </w:rPr>
        <w:t xml:space="preserve">31 </w:t>
      </w:r>
      <w:r w:rsidR="0050646B" w:rsidRPr="007A7B7A">
        <w:rPr>
          <w:i/>
          <w:iCs/>
          <w:cs/>
          <w:lang w:val="en-US"/>
        </w:rPr>
        <w:t xml:space="preserve">ธันวาคม </w:t>
      </w:r>
      <w:r w:rsidRPr="007A7B7A">
        <w:rPr>
          <w:i/>
          <w:iCs/>
          <w:lang w:val="en-US"/>
        </w:rPr>
        <w:t>25</w:t>
      </w:r>
      <w:r w:rsidR="005B14A7" w:rsidRPr="007A7B7A">
        <w:rPr>
          <w:i/>
          <w:iCs/>
          <w:lang w:val="en-US"/>
        </w:rPr>
        <w:t>6</w:t>
      </w:r>
      <w:r w:rsidR="00E14432">
        <w:rPr>
          <w:i/>
          <w:iCs/>
          <w:lang w:val="en-US"/>
        </w:rPr>
        <w:t>3</w:t>
      </w:r>
      <w:r w:rsidRPr="007A7B7A">
        <w:rPr>
          <w:i/>
          <w:iCs/>
          <w:lang w:val="en-US"/>
        </w:rPr>
        <w:t xml:space="preserve">: </w:t>
      </w:r>
      <w:r w:rsidR="00E14432">
        <w:rPr>
          <w:i/>
          <w:iCs/>
          <w:lang w:val="en-US"/>
        </w:rPr>
        <w:t>83.9</w:t>
      </w:r>
      <w:r w:rsidRPr="007A7B7A">
        <w:rPr>
          <w:i/>
          <w:iCs/>
          <w:lang w:val="en-US"/>
        </w:rPr>
        <w:t xml:space="preserve"> </w:t>
      </w:r>
      <w:r w:rsidRPr="007A7B7A">
        <w:rPr>
          <w:i/>
          <w:iCs/>
          <w:cs/>
          <w:lang w:val="en-US"/>
        </w:rPr>
        <w:t>ล้านบาท</w:t>
      </w:r>
      <w:r w:rsidRPr="007A7B7A">
        <w:rPr>
          <w:i/>
          <w:iCs/>
          <w:lang w:val="en-US"/>
        </w:rPr>
        <w:t xml:space="preserve">) </w:t>
      </w:r>
      <w:r w:rsidRPr="007A7B7A">
        <w:rPr>
          <w:cs/>
          <w:lang w:val="en-US"/>
        </w:rPr>
        <w:t>จากสถาบันการเงินหลายแห่ง โดย</w:t>
      </w:r>
      <w:r w:rsidR="003D1E39" w:rsidRPr="007A7B7A">
        <w:rPr>
          <w:cs/>
          <w:lang w:val="en-US"/>
        </w:rPr>
        <w:t>เ</w:t>
      </w:r>
      <w:r w:rsidRPr="007A7B7A">
        <w:rPr>
          <w:cs/>
          <w:lang w:val="en-US"/>
        </w:rPr>
        <w:t>งินกู้ยืมดังกล่าวมีกำหนดชำระคืนเงินต้นพร้อมดอกเบี้ยเป็นรายเดือนในระยะเวลาและจำนวนเงินที่แตกต่างกันสิ้นสุด</w:t>
      </w:r>
      <w:r w:rsidR="002D01B7">
        <w:rPr>
          <w:rFonts w:hint="cs"/>
          <w:cs/>
          <w:lang w:val="en-US"/>
        </w:rPr>
        <w:t>ใน</w:t>
      </w:r>
      <w:r w:rsidRPr="007A7B7A">
        <w:rPr>
          <w:cs/>
          <w:lang w:val="en-US"/>
        </w:rPr>
        <w:t xml:space="preserve">ปี </w:t>
      </w:r>
      <w:r w:rsidR="009C50D4" w:rsidRPr="007A7B7A">
        <w:rPr>
          <w:lang w:val="en-US"/>
        </w:rPr>
        <w:t>25</w:t>
      </w:r>
      <w:r w:rsidR="007A7B7A" w:rsidRPr="007A7B7A">
        <w:rPr>
          <w:lang w:val="en-US"/>
        </w:rPr>
        <w:t>7</w:t>
      </w:r>
      <w:r w:rsidR="00E14432">
        <w:rPr>
          <w:lang w:val="en-US"/>
        </w:rPr>
        <w:t>3</w:t>
      </w:r>
      <w:r w:rsidRPr="007A7B7A">
        <w:rPr>
          <w:lang w:val="en-US"/>
        </w:rPr>
        <w:t xml:space="preserve"> </w:t>
      </w:r>
      <w:r w:rsidRPr="007A7B7A">
        <w:rPr>
          <w:cs/>
          <w:lang w:val="en-US"/>
        </w:rPr>
        <w:t>ซึ่งมีรายละเอี</w:t>
      </w:r>
      <w:r w:rsidR="003D1E39" w:rsidRPr="007A7B7A">
        <w:rPr>
          <w:cs/>
          <w:lang w:val="en-US"/>
        </w:rPr>
        <w:t>ย</w:t>
      </w:r>
      <w:r w:rsidRPr="007A7B7A">
        <w:rPr>
          <w:cs/>
          <w:lang w:val="en-US"/>
        </w:rPr>
        <w:t>ดดังต่อไปนี้</w:t>
      </w:r>
    </w:p>
    <w:p w14:paraId="0D7EFD6B" w14:textId="295586A1" w:rsidR="00886378" w:rsidRPr="00AF6777" w:rsidRDefault="00886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highlight w:val="yellow"/>
          <w:lang w:eastAsia="x-none"/>
        </w:rPr>
      </w:pPr>
    </w:p>
    <w:tbl>
      <w:tblPr>
        <w:tblW w:w="9741" w:type="dxa"/>
        <w:tblInd w:w="450" w:type="dxa"/>
        <w:tblLook w:val="01E0" w:firstRow="1" w:lastRow="1" w:firstColumn="1" w:lastColumn="1" w:noHBand="0" w:noVBand="0"/>
      </w:tblPr>
      <w:tblGrid>
        <w:gridCol w:w="2102"/>
        <w:gridCol w:w="1559"/>
        <w:gridCol w:w="3624"/>
        <w:gridCol w:w="1164"/>
        <w:gridCol w:w="134"/>
        <w:gridCol w:w="112"/>
        <w:gridCol w:w="1046"/>
      </w:tblGrid>
      <w:tr w:rsidR="00E14432" w:rsidRPr="0034754B" w14:paraId="16500E53" w14:textId="77777777" w:rsidTr="008743DF">
        <w:trPr>
          <w:tblHeader/>
        </w:trPr>
        <w:tc>
          <w:tcPr>
            <w:tcW w:w="2102" w:type="dxa"/>
          </w:tcPr>
          <w:p w14:paraId="4B7D1A14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559" w:type="dxa"/>
          </w:tcPr>
          <w:p w14:paraId="195E3D9F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ระยะเวลาครบกำหนดของ</w:t>
            </w:r>
          </w:p>
        </w:tc>
        <w:tc>
          <w:tcPr>
            <w:tcW w:w="3624" w:type="dxa"/>
            <w:shd w:val="clear" w:color="auto" w:fill="auto"/>
          </w:tcPr>
          <w:p w14:paraId="4F6EB3C2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64F2FFC0" w14:textId="37E79E6E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4754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B065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3475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4754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58" w:type="dxa"/>
            <w:gridSpan w:val="2"/>
            <w:shd w:val="clear" w:color="auto" w:fill="auto"/>
          </w:tcPr>
          <w:p w14:paraId="594A66A1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/>
              </w:rPr>
            </w:pPr>
            <w:r w:rsidRPr="0034754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754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4754B">
              <w:rPr>
                <w:rFonts w:ascii="Angsana New" w:hAnsi="Angsana New"/>
                <w:sz w:val="30"/>
                <w:szCs w:val="30"/>
                <w:lang w:val="en-GB"/>
              </w:rPr>
              <w:t>2563</w:t>
            </w:r>
          </w:p>
        </w:tc>
      </w:tr>
      <w:tr w:rsidR="00E14432" w:rsidRPr="0034754B" w14:paraId="689E4349" w14:textId="77777777" w:rsidTr="008743DF">
        <w:trPr>
          <w:tblHeader/>
        </w:trPr>
        <w:tc>
          <w:tcPr>
            <w:tcW w:w="2102" w:type="dxa"/>
          </w:tcPr>
          <w:p w14:paraId="184245D8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อัตราดอกเบี้ย</w:t>
            </w:r>
          </w:p>
        </w:tc>
        <w:tc>
          <w:tcPr>
            <w:tcW w:w="1559" w:type="dxa"/>
          </w:tcPr>
          <w:p w14:paraId="417E3215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เงินงวดสุดท้าย</w:t>
            </w:r>
          </w:p>
        </w:tc>
        <w:tc>
          <w:tcPr>
            <w:tcW w:w="3624" w:type="dxa"/>
            <w:shd w:val="clear" w:color="auto" w:fill="auto"/>
          </w:tcPr>
          <w:p w14:paraId="21541577" w14:textId="12941FF2" w:rsidR="00E14432" w:rsidRPr="0034754B" w:rsidRDefault="0007492F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การ</w:t>
            </w:r>
            <w:r w:rsidR="00E14432"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ค้ำประกัน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ณ วันที่ 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</w:t>
            </w:r>
            <w:r w:rsidR="007B0654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2456" w:type="dxa"/>
            <w:gridSpan w:val="4"/>
            <w:shd w:val="clear" w:color="auto" w:fill="auto"/>
          </w:tcPr>
          <w:p w14:paraId="31C834CC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4754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4432" w:rsidRPr="0034754B" w14:paraId="52ECBCC5" w14:textId="77777777" w:rsidTr="008743DF">
        <w:tc>
          <w:tcPr>
            <w:tcW w:w="2102" w:type="dxa"/>
          </w:tcPr>
          <w:p w14:paraId="1A8824CF" w14:textId="77777777" w:rsidR="00E14432" w:rsidRPr="0034754B" w:rsidRDefault="00E14432" w:rsidP="008743DF">
            <w:pPr>
              <w:ind w:left="156" w:hanging="156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1 : MLR-4.10%</w:t>
            </w:r>
          </w:p>
          <w:p w14:paraId="73F8D224" w14:textId="77777777" w:rsidR="00E14432" w:rsidRPr="0034754B" w:rsidRDefault="00E14432" w:rsidP="008743DF">
            <w:pPr>
              <w:ind w:left="156" w:hanging="156"/>
              <w:rPr>
                <w:rFonts w:ascii="Angsana New" w:hAnsi="Angsana New"/>
                <w:sz w:val="30"/>
                <w:szCs w:val="30"/>
                <w:lang w:val="en-GB"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34754B">
              <w:rPr>
                <w:rFonts w:ascii="Angsana New" w:hAnsi="Angsana New"/>
                <w:sz w:val="30"/>
                <w:szCs w:val="30"/>
                <w:lang w:val="en-GB" w:eastAsia="x-none"/>
              </w:rPr>
              <w:t>2-3 : MLR-3.10%</w:t>
            </w:r>
          </w:p>
          <w:p w14:paraId="2BA2B115" w14:textId="77777777" w:rsidR="00E14432" w:rsidRPr="0034754B" w:rsidRDefault="00E14432" w:rsidP="008743DF">
            <w:pPr>
              <w:ind w:left="156" w:hanging="156"/>
              <w:rPr>
                <w:rFonts w:ascii="Angsana New" w:hAnsi="Angsana New"/>
                <w:sz w:val="30"/>
                <w:szCs w:val="30"/>
                <w:lang w:val="en-GB"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34754B">
              <w:rPr>
                <w:rFonts w:ascii="Angsana New" w:hAnsi="Angsana New"/>
                <w:sz w:val="30"/>
                <w:szCs w:val="30"/>
                <w:lang w:val="en-GB" w:eastAsia="x-none"/>
              </w:rPr>
              <w:t>4-5 : MLR-2.10%</w:t>
            </w:r>
          </w:p>
          <w:p w14:paraId="1B702BCD" w14:textId="77777777" w:rsidR="00E14432" w:rsidRPr="0034754B" w:rsidRDefault="00E14432" w:rsidP="008743DF">
            <w:pPr>
              <w:ind w:left="156" w:hanging="156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34754B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6 </w:t>
            </w:r>
            <w:r w:rsidRPr="0034754B">
              <w:rPr>
                <w:rFonts w:ascii="Angsana New" w:hAnsi="Angsana New"/>
                <w:sz w:val="30"/>
                <w:szCs w:val="30"/>
                <w:cs/>
                <w:lang w:val="en-GB" w:eastAsia="x-none"/>
              </w:rPr>
              <w:t>จนครบกำหนด</w:t>
            </w:r>
            <w:r w:rsidRPr="0034754B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 : </w:t>
            </w:r>
            <w:r w:rsidRPr="0034754B">
              <w:rPr>
                <w:rFonts w:ascii="Angsana New" w:hAnsi="Angsana New"/>
                <w:sz w:val="30"/>
                <w:szCs w:val="30"/>
                <w:lang w:val="en-GB" w:eastAsia="x-none"/>
              </w:rPr>
              <w:br/>
              <w:t>MLR-1.60%</w:t>
            </w:r>
          </w:p>
        </w:tc>
        <w:tc>
          <w:tcPr>
            <w:tcW w:w="1559" w:type="dxa"/>
          </w:tcPr>
          <w:p w14:paraId="394D21A7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2573</w:t>
            </w:r>
          </w:p>
        </w:tc>
        <w:tc>
          <w:tcPr>
            <w:tcW w:w="3624" w:type="dxa"/>
            <w:shd w:val="clear" w:color="auto" w:fill="auto"/>
          </w:tcPr>
          <w:p w14:paraId="5F10D6C3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 และผู้บริหารสำคัญ</w:t>
            </w:r>
          </w:p>
        </w:tc>
        <w:tc>
          <w:tcPr>
            <w:tcW w:w="1164" w:type="dxa"/>
            <w:shd w:val="clear" w:color="auto" w:fill="auto"/>
          </w:tcPr>
          <w:p w14:paraId="240BE18A" w14:textId="0AF41FE8" w:rsidR="00E14432" w:rsidRPr="0034754B" w:rsidRDefault="00F76BAD" w:rsidP="008743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28,556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76D837C8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5FE0ECE3" w14:textId="5FAE80D6" w:rsidR="00E14432" w:rsidRPr="0034754B" w:rsidRDefault="00E14432" w:rsidP="00965C9A">
            <w:pPr>
              <w:pStyle w:val="acctfourfigures"/>
              <w:tabs>
                <w:tab w:val="clear" w:pos="765"/>
                <w:tab w:val="left" w:pos="55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75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965C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 </w:t>
            </w:r>
            <w:r w:rsidRPr="003475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Pr="0034754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</w:p>
        </w:tc>
      </w:tr>
      <w:tr w:rsidR="00E14432" w:rsidRPr="0034754B" w14:paraId="15148A7C" w14:textId="77777777" w:rsidTr="008743DF">
        <w:tc>
          <w:tcPr>
            <w:tcW w:w="2102" w:type="dxa"/>
          </w:tcPr>
          <w:p w14:paraId="5F12B884" w14:textId="77777777" w:rsidR="00E14432" w:rsidRPr="0034754B" w:rsidRDefault="00E14432" w:rsidP="008743DF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1 - 3 : MLR-1%</w:t>
            </w:r>
          </w:p>
          <w:p w14:paraId="6C3D8FD2" w14:textId="77777777" w:rsidR="00E14432" w:rsidRPr="0034754B" w:rsidRDefault="00E14432" w:rsidP="008743DF">
            <w:pPr>
              <w:ind w:left="156" w:hanging="156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 xml:space="preserve">4 </w:t>
            </w: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: MLR</w:t>
            </w:r>
          </w:p>
        </w:tc>
        <w:tc>
          <w:tcPr>
            <w:tcW w:w="1559" w:type="dxa"/>
          </w:tcPr>
          <w:p w14:paraId="10C34C66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3624" w:type="dxa"/>
            <w:shd w:val="clear" w:color="auto" w:fill="auto"/>
            <w:vAlign w:val="bottom"/>
          </w:tcPr>
          <w:p w14:paraId="2F56A81E" w14:textId="1B417306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bookmarkStart w:id="0" w:name="_Hlk345246"/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ที่ดินที่เป็นกรรมสิทธิ์ของผู้บริหารสำคัญ สิทธิการเช่าที่ดินและสิ่งปลูกสร้างกับผู้บริหารสำคัญ ผู้บริหารสำคัญ และ</w:t>
            </w:r>
            <w:bookmarkEnd w:id="0"/>
            <w:r w:rsidR="00401B7F" w:rsidRPr="0034754B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บริษัทใหญ่ในลำดับสูงสุด</w:t>
            </w:r>
          </w:p>
        </w:tc>
        <w:tc>
          <w:tcPr>
            <w:tcW w:w="1164" w:type="dxa"/>
            <w:shd w:val="clear" w:color="auto" w:fill="auto"/>
          </w:tcPr>
          <w:p w14:paraId="2A7C502E" w14:textId="60694E1B" w:rsidR="00E14432" w:rsidRPr="0034754B" w:rsidRDefault="00F76BAD" w:rsidP="008743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22,033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7E1CC0E9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3021A06F" w14:textId="77777777" w:rsidR="00E14432" w:rsidRPr="0034754B" w:rsidRDefault="00E14432" w:rsidP="008743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75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26,212</w:t>
            </w:r>
          </w:p>
        </w:tc>
      </w:tr>
      <w:tr w:rsidR="00917A21" w:rsidRPr="0034754B" w14:paraId="16DEB872" w14:textId="77777777" w:rsidTr="008743DF">
        <w:tc>
          <w:tcPr>
            <w:tcW w:w="2102" w:type="dxa"/>
          </w:tcPr>
          <w:p w14:paraId="0F0D0492" w14:textId="77777777" w:rsidR="00917A21" w:rsidRPr="0034754B" w:rsidRDefault="00917A21" w:rsidP="008743DF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59" w:type="dxa"/>
          </w:tcPr>
          <w:p w14:paraId="01751C00" w14:textId="77777777" w:rsidR="00917A21" w:rsidRPr="0034754B" w:rsidRDefault="00917A21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3624" w:type="dxa"/>
            <w:shd w:val="clear" w:color="auto" w:fill="auto"/>
            <w:vAlign w:val="bottom"/>
          </w:tcPr>
          <w:p w14:paraId="04BFE001" w14:textId="77777777" w:rsidR="00917A21" w:rsidRPr="0034754B" w:rsidRDefault="00917A21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164" w:type="dxa"/>
            <w:shd w:val="clear" w:color="auto" w:fill="auto"/>
          </w:tcPr>
          <w:p w14:paraId="50013C16" w14:textId="77777777" w:rsidR="00917A21" w:rsidRDefault="00917A21" w:rsidP="008743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5A6B0665" w14:textId="77777777" w:rsidR="00917A21" w:rsidRPr="0034754B" w:rsidRDefault="00917A21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56E12895" w14:textId="77777777" w:rsidR="00917A21" w:rsidRPr="0034754B" w:rsidRDefault="00917A21" w:rsidP="008743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14432" w:rsidRPr="0034754B" w14:paraId="0206E2C2" w14:textId="77777777" w:rsidTr="008743DF">
        <w:tc>
          <w:tcPr>
            <w:tcW w:w="2102" w:type="dxa"/>
          </w:tcPr>
          <w:p w14:paraId="50116773" w14:textId="77777777" w:rsidR="00E14432" w:rsidRPr="0034754B" w:rsidRDefault="00E14432" w:rsidP="008743DF">
            <w:pPr>
              <w:ind w:left="156" w:hanging="156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 xml:space="preserve">ปีที่ </w:t>
            </w: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1 : MLR-1.47%</w:t>
            </w:r>
          </w:p>
          <w:p w14:paraId="46BA8DA7" w14:textId="77777777" w:rsidR="00E14432" w:rsidRPr="0034754B" w:rsidRDefault="00E14432" w:rsidP="008743DF">
            <w:pPr>
              <w:ind w:left="156" w:hanging="156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 xml:space="preserve">2 </w:t>
            </w: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 xml:space="preserve">: </w:t>
            </w: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br/>
              <w:t>MLR-1.1%</w:t>
            </w:r>
          </w:p>
        </w:tc>
        <w:tc>
          <w:tcPr>
            <w:tcW w:w="1559" w:type="dxa"/>
          </w:tcPr>
          <w:p w14:paraId="7DD92890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2571</w:t>
            </w:r>
          </w:p>
        </w:tc>
        <w:tc>
          <w:tcPr>
            <w:tcW w:w="3624" w:type="dxa"/>
            <w:shd w:val="clear" w:color="auto" w:fill="auto"/>
          </w:tcPr>
          <w:p w14:paraId="0EF627E8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ผู้บริหารสำคัญ และบรรษัทประกันสินเชื่ออุตสาหกรรมขนาดย่อม (บสย.)</w:t>
            </w:r>
          </w:p>
        </w:tc>
        <w:tc>
          <w:tcPr>
            <w:tcW w:w="1164" w:type="dxa"/>
            <w:shd w:val="clear" w:color="auto" w:fill="auto"/>
          </w:tcPr>
          <w:p w14:paraId="1465B20C" w14:textId="77777777" w:rsidR="00E14432" w:rsidRPr="0034754B" w:rsidRDefault="00E14432" w:rsidP="008743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754B">
              <w:rPr>
                <w:rFonts w:ascii="Angsana New" w:hAnsi="Angsana New" w:cs="Angsana New"/>
                <w:sz w:val="30"/>
                <w:szCs w:val="30"/>
                <w:lang w:bidi="th-TH"/>
              </w:rPr>
              <w:t>19,926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1C6C23C5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7BA4F2E3" w14:textId="09140450" w:rsidR="00E14432" w:rsidRPr="0034754B" w:rsidRDefault="00E14432" w:rsidP="00965C9A">
            <w:pPr>
              <w:pStyle w:val="acctfourfigures"/>
              <w:tabs>
                <w:tab w:val="clear" w:pos="765"/>
                <w:tab w:val="left" w:pos="55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75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965C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 </w:t>
            </w:r>
            <w:r w:rsidRPr="003475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Pr="0034754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</w:p>
        </w:tc>
      </w:tr>
      <w:tr w:rsidR="00E14432" w:rsidRPr="0034754B" w14:paraId="7075F897" w14:textId="77777777" w:rsidTr="008743DF">
        <w:tc>
          <w:tcPr>
            <w:tcW w:w="2102" w:type="dxa"/>
          </w:tcPr>
          <w:p w14:paraId="5D35DC5B" w14:textId="77777777" w:rsidR="00E14432" w:rsidRPr="0034754B" w:rsidRDefault="00E14432" w:rsidP="008743DF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1 - 2 : MLR-2%</w:t>
            </w:r>
          </w:p>
          <w:p w14:paraId="76536B85" w14:textId="77777777" w:rsidR="00E14432" w:rsidRPr="0034754B" w:rsidRDefault="00E14432" w:rsidP="008743DF">
            <w:pPr>
              <w:ind w:left="156" w:hanging="156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 xml:space="preserve">3 </w:t>
            </w: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34754B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: </w:t>
            </w: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br/>
              <w:t>MLR-1%</w:t>
            </w:r>
          </w:p>
        </w:tc>
        <w:tc>
          <w:tcPr>
            <w:tcW w:w="1559" w:type="dxa"/>
          </w:tcPr>
          <w:p w14:paraId="7950C3B3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2570</w:t>
            </w:r>
          </w:p>
        </w:tc>
        <w:tc>
          <w:tcPr>
            <w:tcW w:w="3624" w:type="dxa"/>
            <w:shd w:val="clear" w:color="auto" w:fill="auto"/>
          </w:tcPr>
          <w:p w14:paraId="2A70A9EE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ผู้บริหารสำคัญ และบรรษัทประกันสินเชื่ออุตสาหกรรมขนาดย่อม (บสย.)</w:t>
            </w:r>
          </w:p>
        </w:tc>
        <w:tc>
          <w:tcPr>
            <w:tcW w:w="1164" w:type="dxa"/>
            <w:shd w:val="clear" w:color="auto" w:fill="auto"/>
          </w:tcPr>
          <w:p w14:paraId="3F33EBB3" w14:textId="078971DF" w:rsidR="00E14432" w:rsidRPr="0034754B" w:rsidRDefault="00E14432" w:rsidP="008743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754B">
              <w:rPr>
                <w:rFonts w:ascii="Angsana New" w:hAnsi="Angsana New" w:cs="Angsana New"/>
                <w:sz w:val="30"/>
                <w:szCs w:val="30"/>
                <w:lang w:bidi="th-TH"/>
              </w:rPr>
              <w:t>19,7</w:t>
            </w:r>
            <w:r w:rsidR="008B7458">
              <w:rPr>
                <w:rFonts w:ascii="Angsana New" w:hAnsi="Angsana New" w:cs="Angsana New"/>
                <w:sz w:val="30"/>
                <w:szCs w:val="30"/>
                <w:lang w:bidi="th-TH"/>
              </w:rPr>
              <w:t>93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45E5FC82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2314CFD6" w14:textId="77777777" w:rsidR="00E14432" w:rsidRPr="0034754B" w:rsidRDefault="00E14432" w:rsidP="008743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75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19,632</w:t>
            </w:r>
          </w:p>
        </w:tc>
      </w:tr>
      <w:tr w:rsidR="00E14432" w:rsidRPr="0034754B" w14:paraId="321920AC" w14:textId="77777777" w:rsidTr="008743DF">
        <w:tc>
          <w:tcPr>
            <w:tcW w:w="2102" w:type="dxa"/>
          </w:tcPr>
          <w:p w14:paraId="78CEAD5E" w14:textId="77777777" w:rsidR="00E14432" w:rsidRPr="0034754B" w:rsidRDefault="00E14432" w:rsidP="008743DF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MLR-1.775%</w:t>
            </w:r>
          </w:p>
        </w:tc>
        <w:tc>
          <w:tcPr>
            <w:tcW w:w="1559" w:type="dxa"/>
          </w:tcPr>
          <w:p w14:paraId="2BDDDA5F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lang w:val="en-GB" w:eastAsia="x-none"/>
              </w:rPr>
              <w:t>2567</w:t>
            </w:r>
          </w:p>
        </w:tc>
        <w:tc>
          <w:tcPr>
            <w:tcW w:w="3624" w:type="dxa"/>
            <w:shd w:val="clear" w:color="auto" w:fill="auto"/>
            <w:vAlign w:val="bottom"/>
          </w:tcPr>
          <w:p w14:paraId="790F45A6" w14:textId="295F4B95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ที่ดินที่เป็นกรรมสิทธิ์ของบริษัท </w:t>
            </w:r>
            <w:r w:rsidR="0034754B" w:rsidRPr="0034754B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และ</w:t>
            </w: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ผู้บริหารสำคัญ </w:t>
            </w:r>
          </w:p>
        </w:tc>
        <w:tc>
          <w:tcPr>
            <w:tcW w:w="1164" w:type="dxa"/>
            <w:shd w:val="clear" w:color="auto" w:fill="auto"/>
          </w:tcPr>
          <w:p w14:paraId="59EFFB06" w14:textId="43228A02" w:rsidR="00E14432" w:rsidRPr="0034754B" w:rsidRDefault="008B7458" w:rsidP="008743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9,166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667DE99F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07786DCE" w14:textId="77777777" w:rsidR="00E14432" w:rsidRPr="0034754B" w:rsidRDefault="00E14432" w:rsidP="008743D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1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754B">
              <w:rPr>
                <w:rFonts w:ascii="Angsana New" w:hAnsi="Angsana New" w:cs="Angsana New"/>
                <w:sz w:val="30"/>
                <w:szCs w:val="30"/>
                <w:lang w:bidi="th-TH"/>
              </w:rPr>
              <w:t>11,542</w:t>
            </w:r>
          </w:p>
        </w:tc>
      </w:tr>
      <w:tr w:rsidR="00E14432" w:rsidRPr="0034754B" w14:paraId="1645204C" w14:textId="77777777" w:rsidTr="008743DF">
        <w:tc>
          <w:tcPr>
            <w:tcW w:w="2102" w:type="dxa"/>
          </w:tcPr>
          <w:p w14:paraId="0907401A" w14:textId="77777777" w:rsidR="00E14432" w:rsidRPr="0034754B" w:rsidRDefault="00E14432" w:rsidP="008743DF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MLR-0.85%</w:t>
            </w:r>
          </w:p>
        </w:tc>
        <w:tc>
          <w:tcPr>
            <w:tcW w:w="1559" w:type="dxa"/>
          </w:tcPr>
          <w:p w14:paraId="7632E236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3624" w:type="dxa"/>
            <w:shd w:val="clear" w:color="auto" w:fill="auto"/>
            <w:vAlign w:val="bottom"/>
          </w:tcPr>
          <w:p w14:paraId="191D175F" w14:textId="0DAB0602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ที่ดินที่เป็นกรรมสิทธิ์ของบริษัท </w:t>
            </w:r>
            <w:r w:rsidR="0034754B" w:rsidRPr="0034754B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และ</w:t>
            </w: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ผู้บริหารสำคัญ </w:t>
            </w:r>
          </w:p>
        </w:tc>
        <w:tc>
          <w:tcPr>
            <w:tcW w:w="1164" w:type="dxa"/>
            <w:shd w:val="clear" w:color="auto" w:fill="auto"/>
          </w:tcPr>
          <w:p w14:paraId="0C1664C4" w14:textId="7889C5FA" w:rsidR="00E14432" w:rsidRPr="0034754B" w:rsidRDefault="008B7458" w:rsidP="008743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8,37</w:t>
            </w:r>
            <w:r w:rsidR="005619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52247118" w14:textId="77777777" w:rsidR="00E14432" w:rsidRPr="0034754B" w:rsidRDefault="00E14432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5B1380E8" w14:textId="77777777" w:rsidR="00E14432" w:rsidRPr="0034754B" w:rsidRDefault="00E14432" w:rsidP="008743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75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10,483</w:t>
            </w:r>
          </w:p>
        </w:tc>
      </w:tr>
      <w:tr w:rsidR="00A74952" w:rsidRPr="0034754B" w14:paraId="3E766DBA" w14:textId="77777777" w:rsidTr="00A80CE6">
        <w:tc>
          <w:tcPr>
            <w:tcW w:w="2102" w:type="dxa"/>
          </w:tcPr>
          <w:p w14:paraId="7766B29C" w14:textId="77777777" w:rsidR="00A74952" w:rsidRPr="0034754B" w:rsidRDefault="00A74952" w:rsidP="00A7495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1 - 2 : 2%</w:t>
            </w:r>
          </w:p>
          <w:p w14:paraId="3B9D90A4" w14:textId="39DF02EF" w:rsidR="00A74952" w:rsidRPr="0034754B" w:rsidRDefault="00A74952" w:rsidP="00A7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4" w:hanging="154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 xml:space="preserve">3 </w:t>
            </w: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จนครบกำหนด</w:t>
            </w: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: MRR</w:t>
            </w:r>
          </w:p>
        </w:tc>
        <w:tc>
          <w:tcPr>
            <w:tcW w:w="1559" w:type="dxa"/>
          </w:tcPr>
          <w:p w14:paraId="26C2BF4B" w14:textId="3B8052D5" w:rsidR="00A74952" w:rsidRPr="0034754B" w:rsidRDefault="00A74952" w:rsidP="00A7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3624" w:type="dxa"/>
            <w:shd w:val="clear" w:color="auto" w:fill="auto"/>
          </w:tcPr>
          <w:p w14:paraId="18316050" w14:textId="44F67E36" w:rsidR="00A74952" w:rsidRPr="0034754B" w:rsidRDefault="00A74952" w:rsidP="00A7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ผู้บริหารสำคัญ และบรรษัทประกันสินเชื่ออุตสาหกรรมขนาดย่อม (บสย.)</w:t>
            </w:r>
          </w:p>
        </w:tc>
        <w:tc>
          <w:tcPr>
            <w:tcW w:w="1164" w:type="dxa"/>
            <w:shd w:val="clear" w:color="auto" w:fill="auto"/>
          </w:tcPr>
          <w:p w14:paraId="39489C27" w14:textId="3F54A65F" w:rsidR="00A74952" w:rsidRDefault="00A74952" w:rsidP="00A7495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4,011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319B5BC3" w14:textId="77777777" w:rsidR="00A74952" w:rsidRPr="0034754B" w:rsidRDefault="00A74952" w:rsidP="00A7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301C0848" w14:textId="2D7F72AA" w:rsidR="00A74952" w:rsidRPr="0034754B" w:rsidRDefault="00A74952" w:rsidP="00A7495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75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4,755</w:t>
            </w:r>
          </w:p>
        </w:tc>
      </w:tr>
      <w:tr w:rsidR="00A74952" w:rsidRPr="0034754B" w14:paraId="0802368E" w14:textId="77777777" w:rsidTr="008743DF">
        <w:tc>
          <w:tcPr>
            <w:tcW w:w="2102" w:type="dxa"/>
          </w:tcPr>
          <w:p w14:paraId="74F4B92E" w14:textId="77777777" w:rsidR="00A74952" w:rsidRPr="0034754B" w:rsidRDefault="00A74952" w:rsidP="00A7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MLR-1%</w:t>
            </w:r>
          </w:p>
        </w:tc>
        <w:tc>
          <w:tcPr>
            <w:tcW w:w="1559" w:type="dxa"/>
          </w:tcPr>
          <w:p w14:paraId="6B71150A" w14:textId="77777777" w:rsidR="00A74952" w:rsidRPr="0034754B" w:rsidRDefault="00A74952" w:rsidP="00A7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2565</w:t>
            </w:r>
          </w:p>
        </w:tc>
        <w:tc>
          <w:tcPr>
            <w:tcW w:w="3624" w:type="dxa"/>
            <w:shd w:val="clear" w:color="auto" w:fill="auto"/>
            <w:vAlign w:val="bottom"/>
          </w:tcPr>
          <w:p w14:paraId="6C41203C" w14:textId="621B7B17" w:rsidR="00A74952" w:rsidRPr="0034754B" w:rsidRDefault="00A74952" w:rsidP="00A7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 ผู้บริหารสำคัญ และ</w:t>
            </w:r>
            <w:r w:rsidRPr="0034754B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บริษัทใหญ่ในลำดับสูงสุด</w:t>
            </w:r>
          </w:p>
        </w:tc>
        <w:tc>
          <w:tcPr>
            <w:tcW w:w="1164" w:type="dxa"/>
            <w:shd w:val="clear" w:color="auto" w:fill="auto"/>
          </w:tcPr>
          <w:p w14:paraId="197E8487" w14:textId="167D5DCE" w:rsidR="00A74952" w:rsidRPr="0034754B" w:rsidRDefault="00A74952" w:rsidP="00A7495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1,957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25AEE3B8" w14:textId="77777777" w:rsidR="00A74952" w:rsidRPr="0034754B" w:rsidRDefault="00A74952" w:rsidP="00A7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4162D7EB" w14:textId="77777777" w:rsidR="00A74952" w:rsidRPr="0034754B" w:rsidRDefault="00A74952" w:rsidP="00A7495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75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7,874</w:t>
            </w:r>
          </w:p>
        </w:tc>
      </w:tr>
      <w:tr w:rsidR="00A74952" w:rsidRPr="0034754B" w14:paraId="3F4E5987" w14:textId="77777777" w:rsidTr="00A74952">
        <w:tc>
          <w:tcPr>
            <w:tcW w:w="2102" w:type="dxa"/>
          </w:tcPr>
          <w:p w14:paraId="3FC63C3D" w14:textId="77777777" w:rsidR="00A74952" w:rsidRPr="0034754B" w:rsidRDefault="00A74952" w:rsidP="00A7495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1 - 2 : 2%</w:t>
            </w:r>
          </w:p>
          <w:p w14:paraId="223B1A6F" w14:textId="2EDCEF9E" w:rsidR="00A74952" w:rsidRPr="0034754B" w:rsidRDefault="00A74952" w:rsidP="00A7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4" w:hanging="154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 xml:space="preserve">3 </w:t>
            </w: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จนครบกำหนด</w:t>
            </w: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: 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7%</w:t>
            </w:r>
          </w:p>
        </w:tc>
        <w:tc>
          <w:tcPr>
            <w:tcW w:w="1559" w:type="dxa"/>
          </w:tcPr>
          <w:p w14:paraId="5071CF38" w14:textId="31C87C9D" w:rsidR="00A74952" w:rsidRPr="0034754B" w:rsidRDefault="00A74952" w:rsidP="00A7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2569</w:t>
            </w:r>
          </w:p>
        </w:tc>
        <w:tc>
          <w:tcPr>
            <w:tcW w:w="3624" w:type="dxa"/>
            <w:shd w:val="clear" w:color="auto" w:fill="auto"/>
          </w:tcPr>
          <w:p w14:paraId="39276858" w14:textId="2ABF0419" w:rsidR="00A74952" w:rsidRPr="0034754B" w:rsidRDefault="00A74952" w:rsidP="00A7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บรรษัทประกันสินเชื่ออุตสาหกรรมขนาดย่อม (บสย.)</w:t>
            </w:r>
          </w:p>
        </w:tc>
        <w:tc>
          <w:tcPr>
            <w:tcW w:w="1164" w:type="dxa"/>
            <w:shd w:val="clear" w:color="auto" w:fill="auto"/>
          </w:tcPr>
          <w:p w14:paraId="37DAB902" w14:textId="5BB842BE" w:rsidR="00A74952" w:rsidRDefault="00A74952" w:rsidP="00A7495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1,500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5CF84EAD" w14:textId="77777777" w:rsidR="00A74952" w:rsidRPr="0034754B" w:rsidRDefault="00A74952" w:rsidP="00A7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3CEF3198" w14:textId="41A7FEAA" w:rsidR="00A74952" w:rsidRPr="0034754B" w:rsidRDefault="00A74952" w:rsidP="00A74952">
            <w:pPr>
              <w:pStyle w:val="acctfourfigures"/>
              <w:tabs>
                <w:tab w:val="clear" w:pos="765"/>
                <w:tab w:val="left" w:pos="55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75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 </w:t>
            </w:r>
            <w:r w:rsidRPr="003475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Pr="0034754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</w:p>
        </w:tc>
      </w:tr>
      <w:tr w:rsidR="00A74952" w:rsidRPr="0034754B" w14:paraId="0FDD41A3" w14:textId="77777777" w:rsidTr="008743DF">
        <w:tc>
          <w:tcPr>
            <w:tcW w:w="2102" w:type="dxa"/>
          </w:tcPr>
          <w:p w14:paraId="515D0C05" w14:textId="77777777" w:rsidR="00A74952" w:rsidRPr="0034754B" w:rsidRDefault="00A74952" w:rsidP="00A74952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ร้อยละ </w:t>
            </w: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 xml:space="preserve">2.0 </w:t>
            </w: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ต่อปี</w:t>
            </w:r>
          </w:p>
        </w:tc>
        <w:tc>
          <w:tcPr>
            <w:tcW w:w="1559" w:type="dxa"/>
          </w:tcPr>
          <w:p w14:paraId="79A2ECBC" w14:textId="77777777" w:rsidR="00A74952" w:rsidRPr="0034754B" w:rsidRDefault="00A74952" w:rsidP="00A7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3624" w:type="dxa"/>
            <w:shd w:val="clear" w:color="auto" w:fill="auto"/>
          </w:tcPr>
          <w:p w14:paraId="7A60EF17" w14:textId="77777777" w:rsidR="00A74952" w:rsidRPr="0034754B" w:rsidRDefault="00A74952" w:rsidP="00A7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หนังสือค้ำประกันจากสถาบันการเงินแห่งหนึ่ง</w:t>
            </w:r>
          </w:p>
        </w:tc>
        <w:tc>
          <w:tcPr>
            <w:tcW w:w="1164" w:type="dxa"/>
            <w:shd w:val="clear" w:color="auto" w:fill="auto"/>
          </w:tcPr>
          <w:p w14:paraId="73C13CDD" w14:textId="18E41C7D" w:rsidR="00A74952" w:rsidRPr="0034754B" w:rsidRDefault="00A74952" w:rsidP="00A7495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782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5748DFB2" w14:textId="77777777" w:rsidR="00A74952" w:rsidRPr="0034754B" w:rsidRDefault="00A74952" w:rsidP="00A7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046" w:type="dxa"/>
            <w:shd w:val="clear" w:color="auto" w:fill="auto"/>
          </w:tcPr>
          <w:p w14:paraId="21BAA1C8" w14:textId="77777777" w:rsidR="00A74952" w:rsidRPr="0034754B" w:rsidRDefault="00A74952" w:rsidP="00A7495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 w:rsidRPr="0034754B"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1,160</w:t>
            </w:r>
          </w:p>
        </w:tc>
      </w:tr>
      <w:tr w:rsidR="00A74952" w:rsidRPr="0034754B" w14:paraId="4ACECCEC" w14:textId="77777777" w:rsidTr="008743DF">
        <w:tc>
          <w:tcPr>
            <w:tcW w:w="2102" w:type="dxa"/>
          </w:tcPr>
          <w:p w14:paraId="362BC4BC" w14:textId="77777777" w:rsidR="00A74952" w:rsidRPr="0034754B" w:rsidRDefault="00A74952" w:rsidP="00A74952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MLR</w:t>
            </w:r>
          </w:p>
        </w:tc>
        <w:tc>
          <w:tcPr>
            <w:tcW w:w="1559" w:type="dxa"/>
          </w:tcPr>
          <w:p w14:paraId="482734D1" w14:textId="77777777" w:rsidR="00A74952" w:rsidRPr="0034754B" w:rsidRDefault="00A74952" w:rsidP="00A7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3624" w:type="dxa"/>
            <w:shd w:val="clear" w:color="auto" w:fill="auto"/>
            <w:vAlign w:val="bottom"/>
          </w:tcPr>
          <w:p w14:paraId="23220B92" w14:textId="7456A00E" w:rsidR="00A74952" w:rsidRPr="0034754B" w:rsidRDefault="00A74952" w:rsidP="00A7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 ที่ดินที่เป็นกรรมสิทธิ์ของผู้บริหารสำคัญ ผู้บริหารสำคัญ และ</w:t>
            </w:r>
            <w:r w:rsidRPr="0034754B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บริษัทใหญ่ในลำดับสูงสุด</w:t>
            </w:r>
          </w:p>
        </w:tc>
        <w:tc>
          <w:tcPr>
            <w:tcW w:w="1164" w:type="dxa"/>
            <w:shd w:val="clear" w:color="auto" w:fill="auto"/>
          </w:tcPr>
          <w:p w14:paraId="6C22AB1D" w14:textId="5030BADE" w:rsidR="00A74952" w:rsidRPr="0034754B" w:rsidRDefault="00A74952" w:rsidP="00A7495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487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090B77E4" w14:textId="77777777" w:rsidR="00A74952" w:rsidRPr="0034754B" w:rsidRDefault="00A74952" w:rsidP="00A7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046" w:type="dxa"/>
            <w:shd w:val="clear" w:color="auto" w:fill="auto"/>
          </w:tcPr>
          <w:p w14:paraId="18031F27" w14:textId="77777777" w:rsidR="00A74952" w:rsidRPr="0034754B" w:rsidRDefault="00A74952" w:rsidP="00A7495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 w:rsidRPr="003475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1,971</w:t>
            </w:r>
          </w:p>
        </w:tc>
      </w:tr>
      <w:tr w:rsidR="00A74952" w:rsidRPr="0034754B" w14:paraId="5D081151" w14:textId="77777777" w:rsidTr="008743DF">
        <w:tc>
          <w:tcPr>
            <w:tcW w:w="2102" w:type="dxa"/>
          </w:tcPr>
          <w:p w14:paraId="7A984496" w14:textId="5651D333" w:rsidR="00A74952" w:rsidRPr="0034754B" w:rsidRDefault="00A74952" w:rsidP="00A74952">
            <w:pPr>
              <w:ind w:left="156" w:hanging="156"/>
              <w:rPr>
                <w:rFonts w:ascii="Angsana New" w:hAnsi="Angsana New"/>
                <w:sz w:val="30"/>
                <w:szCs w:val="30"/>
                <w:cs/>
                <w:lang w:val="en-GB"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val="en-GB" w:eastAsia="x-none"/>
              </w:rPr>
              <w:t xml:space="preserve">ร้อยละ </w:t>
            </w:r>
            <w:r w:rsidRPr="0034754B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0.50 </w:t>
            </w:r>
            <w:r w:rsidRPr="0034754B">
              <w:rPr>
                <w:rFonts w:ascii="Angsana New" w:hAnsi="Angsana New"/>
                <w:sz w:val="30"/>
                <w:szCs w:val="30"/>
                <w:cs/>
                <w:lang w:val="en-GB" w:eastAsia="x-none"/>
              </w:rPr>
              <w:t>และ</w:t>
            </w:r>
            <w:r w:rsidRPr="0034754B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 </w:t>
            </w:r>
            <w:r w:rsidRPr="0034754B">
              <w:rPr>
                <w:rFonts w:ascii="Angsana New" w:hAnsi="Angsana New"/>
                <w:sz w:val="30"/>
                <w:szCs w:val="30"/>
                <w:lang w:val="en-GB" w:eastAsia="x-none"/>
              </w:rPr>
              <w:br/>
              <w:t xml:space="preserve">0.68 </w:t>
            </w:r>
            <w:r w:rsidRPr="0034754B">
              <w:rPr>
                <w:rFonts w:ascii="Angsana New" w:hAnsi="Angsana New"/>
                <w:sz w:val="30"/>
                <w:szCs w:val="30"/>
                <w:cs/>
                <w:lang w:val="en-GB" w:eastAsia="x-none"/>
              </w:rPr>
              <w:t>ต่อเดือน</w:t>
            </w:r>
          </w:p>
        </w:tc>
        <w:tc>
          <w:tcPr>
            <w:tcW w:w="1559" w:type="dxa"/>
          </w:tcPr>
          <w:p w14:paraId="3E8C19F1" w14:textId="77777777" w:rsidR="00A74952" w:rsidRPr="0034754B" w:rsidRDefault="00A74952" w:rsidP="00A7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3624" w:type="dxa"/>
            <w:shd w:val="clear" w:color="auto" w:fill="auto"/>
            <w:vAlign w:val="bottom"/>
          </w:tcPr>
          <w:p w14:paraId="1FCBF850" w14:textId="77777777" w:rsidR="00A74952" w:rsidRPr="0034754B" w:rsidRDefault="00A74952" w:rsidP="00A7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ยานพาหนะที่เป็นกรรมสิทธิ์ของบริษัท และผู้บริหารสำคัญ</w:t>
            </w:r>
          </w:p>
        </w:tc>
        <w:tc>
          <w:tcPr>
            <w:tcW w:w="1164" w:type="dxa"/>
            <w:shd w:val="clear" w:color="auto" w:fill="auto"/>
          </w:tcPr>
          <w:p w14:paraId="6F01CCA8" w14:textId="1C5C001C" w:rsidR="00A74952" w:rsidRPr="0034754B" w:rsidRDefault="00A74952" w:rsidP="00A74952">
            <w:pPr>
              <w:pStyle w:val="acctfourfigures"/>
              <w:tabs>
                <w:tab w:val="clear" w:pos="765"/>
                <w:tab w:val="left" w:pos="618"/>
              </w:tabs>
              <w:spacing w:line="240" w:lineRule="atLeast"/>
              <w:ind w:left="584" w:right="12" w:hanging="193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75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</w:t>
            </w:r>
            <w:r w:rsidRPr="003475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Pr="0034754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331540B1" w14:textId="77777777" w:rsidR="00A74952" w:rsidRPr="0034754B" w:rsidRDefault="00A74952" w:rsidP="00A7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515FA349" w14:textId="77777777" w:rsidR="00A74952" w:rsidRPr="0034754B" w:rsidRDefault="00A74952" w:rsidP="00A74952">
            <w:pPr>
              <w:pStyle w:val="acctfourfigures"/>
              <w:tabs>
                <w:tab w:val="clear" w:pos="765"/>
              </w:tabs>
              <w:spacing w:line="240" w:lineRule="atLeast"/>
              <w:ind w:left="-79" w:right="-3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75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250</w:t>
            </w:r>
          </w:p>
        </w:tc>
      </w:tr>
      <w:tr w:rsidR="00A74952" w:rsidRPr="0034754B" w14:paraId="520E8E93" w14:textId="77777777" w:rsidTr="008743DF">
        <w:tc>
          <w:tcPr>
            <w:tcW w:w="2102" w:type="dxa"/>
          </w:tcPr>
          <w:p w14:paraId="198D3C8D" w14:textId="77777777" w:rsidR="00A74952" w:rsidRPr="0034754B" w:rsidRDefault="00A74952" w:rsidP="00A7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5A58A4D1" w14:textId="77777777" w:rsidR="00A74952" w:rsidRPr="0034754B" w:rsidRDefault="00A74952" w:rsidP="00A7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624" w:type="dxa"/>
          </w:tcPr>
          <w:p w14:paraId="15B7DD97" w14:textId="77777777" w:rsidR="00A74952" w:rsidRPr="0034754B" w:rsidRDefault="00A74952" w:rsidP="00A7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49BCA067" w14:textId="51250EDB" w:rsidR="00A74952" w:rsidRPr="0034754B" w:rsidRDefault="00A74952" w:rsidP="00A7495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116,58</w:t>
            </w:r>
            <w:r w:rsidR="005619A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246" w:type="dxa"/>
            <w:gridSpan w:val="2"/>
          </w:tcPr>
          <w:p w14:paraId="6462723F" w14:textId="77777777" w:rsidR="00A74952" w:rsidRPr="0034754B" w:rsidRDefault="00A74952" w:rsidP="00A7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2FC5CB21" w14:textId="77777777" w:rsidR="00A74952" w:rsidRPr="0034754B" w:rsidRDefault="00A74952" w:rsidP="00A7495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4754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83,879</w:t>
            </w:r>
          </w:p>
        </w:tc>
      </w:tr>
    </w:tbl>
    <w:p w14:paraId="31A5EDD3" w14:textId="4B6D115E" w:rsidR="002B1612" w:rsidRDefault="002B1612" w:rsidP="007654E0">
      <w:pPr>
        <w:pStyle w:val="FSContent"/>
        <w:ind w:left="0"/>
        <w:rPr>
          <w:lang w:val="en-US"/>
        </w:rPr>
      </w:pPr>
    </w:p>
    <w:p w14:paraId="324018DE" w14:textId="6006CEB1" w:rsidR="00A74952" w:rsidRDefault="00A74952" w:rsidP="007654E0">
      <w:pPr>
        <w:pStyle w:val="FSContent"/>
        <w:ind w:left="0"/>
        <w:rPr>
          <w:lang w:val="en-US"/>
        </w:rPr>
      </w:pPr>
    </w:p>
    <w:p w14:paraId="57CDDB47" w14:textId="54F5E01F" w:rsidR="007C5841" w:rsidRDefault="00C43770" w:rsidP="007C5841">
      <w:pPr>
        <w:pStyle w:val="FSContent"/>
        <w:rPr>
          <w:lang w:val="en-GB"/>
        </w:rPr>
      </w:pPr>
      <w:r w:rsidRPr="00083E5C">
        <w:rPr>
          <w:cs/>
          <w:lang w:val="en-US"/>
        </w:rPr>
        <w:lastRenderedPageBreak/>
        <w:t xml:space="preserve">ณ วันที่ </w:t>
      </w:r>
      <w:r w:rsidR="0007492F">
        <w:rPr>
          <w:lang w:val="en-US"/>
        </w:rPr>
        <w:t xml:space="preserve">31 </w:t>
      </w:r>
      <w:r w:rsidR="0007492F">
        <w:rPr>
          <w:rFonts w:hint="cs"/>
          <w:cs/>
          <w:lang w:val="en-US"/>
        </w:rPr>
        <w:t xml:space="preserve">ธันวาคม </w:t>
      </w:r>
      <w:r w:rsidR="0007492F">
        <w:rPr>
          <w:lang w:val="en-US"/>
        </w:rPr>
        <w:t>2563</w:t>
      </w:r>
      <w:r w:rsidR="005C3AE9">
        <w:rPr>
          <w:lang w:val="en-US"/>
        </w:rPr>
        <w:t xml:space="preserve"> </w:t>
      </w:r>
      <w:r w:rsidR="00FD3BD2" w:rsidRPr="00083E5C">
        <w:rPr>
          <w:cs/>
          <w:lang w:val="en-US"/>
        </w:rPr>
        <w:t>วง</w:t>
      </w:r>
      <w:r w:rsidR="00005F59" w:rsidRPr="00083E5C">
        <w:rPr>
          <w:cs/>
        </w:rPr>
        <w:t xml:space="preserve">เงินกู้ยืมระยะยาวจากสถาบันการเงินแห่งหนึ่งจำนวน </w:t>
      </w:r>
      <w:r w:rsidR="00005F59" w:rsidRPr="00083E5C">
        <w:rPr>
          <w:lang w:val="en-US"/>
        </w:rPr>
        <w:t xml:space="preserve">15.5 </w:t>
      </w:r>
      <w:r w:rsidR="00005F59" w:rsidRPr="00083E5C">
        <w:rPr>
          <w:cs/>
          <w:lang w:val="en-US"/>
        </w:rPr>
        <w:t>ล้านบาท</w:t>
      </w:r>
      <w:r w:rsidR="003D7922">
        <w:rPr>
          <w:lang w:val="en-US"/>
        </w:rPr>
        <w:t xml:space="preserve"> </w:t>
      </w:r>
      <w:r w:rsidR="00005F59" w:rsidRPr="00083E5C">
        <w:rPr>
          <w:cs/>
          <w:lang w:val="en-US"/>
        </w:rPr>
        <w:t>กำหนดให้บริษัทต้องดำรงอัตราส่วนของหนี้สินรวมต่อส่วนของผู้ถือหุ้นรวม (</w:t>
      </w:r>
      <w:r w:rsidR="00005F59" w:rsidRPr="00083E5C">
        <w:rPr>
          <w:lang w:val="en-US"/>
        </w:rPr>
        <w:t xml:space="preserve">Debt-to-equity ratio) </w:t>
      </w:r>
      <w:r w:rsidR="00005F59" w:rsidRPr="00083E5C">
        <w:rPr>
          <w:cs/>
          <w:lang w:val="en-US"/>
        </w:rPr>
        <w:t xml:space="preserve">ไม่เกิน </w:t>
      </w:r>
      <w:r w:rsidR="00005F59" w:rsidRPr="00083E5C">
        <w:rPr>
          <w:lang w:val="en-US"/>
        </w:rPr>
        <w:t>2.3</w:t>
      </w:r>
      <w:r w:rsidR="00005F59" w:rsidRPr="00083E5C">
        <w:rPr>
          <w:cs/>
          <w:lang w:val="en-US"/>
        </w:rPr>
        <w:t xml:space="preserve"> ต่อ</w:t>
      </w:r>
      <w:r w:rsidR="00005F59" w:rsidRPr="00083E5C">
        <w:rPr>
          <w:lang w:val="en-US"/>
        </w:rPr>
        <w:t xml:space="preserve"> 1 </w:t>
      </w:r>
      <w:r w:rsidR="00005F59" w:rsidRPr="00083E5C">
        <w:rPr>
          <w:cs/>
          <w:lang w:val="en-US"/>
        </w:rPr>
        <w:t>แต่ทั้งนี้จะต้องไม่ต่ำกว่าศูนย์</w:t>
      </w:r>
      <w:r w:rsidR="00005F59" w:rsidRPr="00083E5C">
        <w:rPr>
          <w:lang w:val="en-US"/>
        </w:rPr>
        <w:t xml:space="preserve"> </w:t>
      </w:r>
      <w:r w:rsidR="00005F59" w:rsidRPr="00083E5C">
        <w:rPr>
          <w:cs/>
          <w:lang w:val="en-US"/>
        </w:rPr>
        <w:t xml:space="preserve">และต้องดำรงอัตราส่วนความสามารถในการชำระหนี้ </w:t>
      </w:r>
      <w:r w:rsidR="00005F59" w:rsidRPr="00083E5C">
        <w:rPr>
          <w:lang w:val="en-GB"/>
        </w:rPr>
        <w:t xml:space="preserve">(Debt Service Coverage Ratio: DSCR) </w:t>
      </w:r>
      <w:r w:rsidR="00005F59" w:rsidRPr="00083E5C">
        <w:rPr>
          <w:cs/>
          <w:lang w:val="en-GB"/>
        </w:rPr>
        <w:t xml:space="preserve">ไว้ในอัตราไม่น้อยกว่า </w:t>
      </w:r>
      <w:r w:rsidR="00005F59" w:rsidRPr="00083E5C">
        <w:rPr>
          <w:lang w:val="en-GB"/>
        </w:rPr>
        <w:t xml:space="preserve">1.1 </w:t>
      </w:r>
      <w:r w:rsidR="00005F59" w:rsidRPr="00083E5C">
        <w:rPr>
          <w:cs/>
          <w:lang w:val="en-GB"/>
        </w:rPr>
        <w:t>เท่า</w:t>
      </w:r>
      <w:r w:rsidR="00005F59" w:rsidRPr="00083E5C">
        <w:rPr>
          <w:cs/>
          <w:lang w:val="en-US"/>
        </w:rPr>
        <w:t xml:space="preserve"> สำหรับงบการเงินสำหรับปีสิ้นสุดแต่ละ</w:t>
      </w:r>
      <w:r w:rsidR="00B56AA4" w:rsidRPr="00083E5C">
        <w:rPr>
          <w:cs/>
          <w:lang w:val="en-US"/>
        </w:rPr>
        <w:t>ปี</w:t>
      </w:r>
      <w:r w:rsidR="007C5841" w:rsidRPr="00083E5C">
        <w:rPr>
          <w:cs/>
          <w:lang w:val="en-US"/>
        </w:rPr>
        <w:t>โดย</w:t>
      </w:r>
      <w:r w:rsidR="007C5841" w:rsidRPr="00083E5C">
        <w:rPr>
          <w:cs/>
          <w:lang w:val="en-GB"/>
        </w:rPr>
        <w:t>บริษัทสามารถดำรงอัตราส่วนทางการเงินทั้งหมดได้ตามเงื่อนไข</w:t>
      </w:r>
      <w:r w:rsidR="007C5841">
        <w:rPr>
          <w:lang w:val="en-GB"/>
        </w:rPr>
        <w:t xml:space="preserve"> </w:t>
      </w:r>
      <w:r w:rsidR="00276F1D" w:rsidRPr="00296D74">
        <w:rPr>
          <w:rFonts w:hint="cs"/>
          <w:cs/>
          <w:lang w:val="en-US"/>
        </w:rPr>
        <w:t xml:space="preserve">เมื่อวันที่ </w:t>
      </w:r>
      <w:r w:rsidR="00276F1D">
        <w:rPr>
          <w:lang w:val="en-GB"/>
        </w:rPr>
        <w:t xml:space="preserve">29 </w:t>
      </w:r>
      <w:r w:rsidR="00A74952">
        <w:rPr>
          <w:rFonts w:hint="cs"/>
          <w:cs/>
          <w:lang w:val="en-GB"/>
        </w:rPr>
        <w:t>มิถุนายน</w:t>
      </w:r>
      <w:r w:rsidR="00276F1D">
        <w:rPr>
          <w:lang w:val="en-GB"/>
        </w:rPr>
        <w:t xml:space="preserve"> 2564</w:t>
      </w:r>
      <w:r w:rsidR="00276F1D" w:rsidRPr="00296D74">
        <w:rPr>
          <w:lang w:val="en-GB"/>
        </w:rPr>
        <w:t xml:space="preserve"> </w:t>
      </w:r>
      <w:r w:rsidR="00276F1D" w:rsidRPr="00296D74">
        <w:rPr>
          <w:rFonts w:hint="cs"/>
          <w:cs/>
          <w:lang w:val="en-GB"/>
        </w:rPr>
        <w:t>สถาบันการ</w:t>
      </w:r>
      <w:r w:rsidR="00276F1D">
        <w:rPr>
          <w:rFonts w:hint="cs"/>
          <w:cs/>
          <w:lang w:val="en-GB"/>
        </w:rPr>
        <w:t>เงินดังกล่าว</w:t>
      </w:r>
      <w:r w:rsidR="00276F1D" w:rsidRPr="00296D74">
        <w:rPr>
          <w:rFonts w:hint="cs"/>
          <w:cs/>
          <w:lang w:val="en-GB"/>
        </w:rPr>
        <w:t>ยินยอมให้บริษัทยกเลิกข้อกำหนดเกี่ยวกับการดำรงอัตราส่วน</w:t>
      </w:r>
      <w:r w:rsidR="00276F1D" w:rsidRPr="00296D74">
        <w:rPr>
          <w:cs/>
          <w:lang w:val="en-GB"/>
        </w:rPr>
        <w:t>ของหนี้สินรวมต่อส่วนของผู้ถือหุ้นรวม</w:t>
      </w:r>
      <w:r w:rsidR="00276F1D" w:rsidRPr="00296D74">
        <w:rPr>
          <w:rFonts w:hint="cs"/>
          <w:cs/>
          <w:lang w:val="en-GB"/>
        </w:rPr>
        <w:t xml:space="preserve"> </w:t>
      </w:r>
      <w:r w:rsidR="00276F1D" w:rsidRPr="00296D74">
        <w:rPr>
          <w:lang w:val="en-US"/>
        </w:rPr>
        <w:t>(Debt-to-equity ratio)</w:t>
      </w:r>
      <w:r w:rsidR="00276F1D" w:rsidRPr="00296D74">
        <w:rPr>
          <w:rFonts w:hint="cs"/>
          <w:cs/>
          <w:lang w:val="en-GB"/>
        </w:rPr>
        <w:t xml:space="preserve"> และการดำรง</w:t>
      </w:r>
      <w:r w:rsidR="00276F1D" w:rsidRPr="00296D74">
        <w:rPr>
          <w:cs/>
          <w:lang w:val="en-US"/>
        </w:rPr>
        <w:t>อัตราส่วนความสามารถในการชำระหนี้</w:t>
      </w:r>
      <w:r w:rsidR="00276F1D" w:rsidRPr="00296D74">
        <w:rPr>
          <w:rFonts w:hint="cs"/>
          <w:cs/>
          <w:lang w:val="en-US"/>
        </w:rPr>
        <w:t xml:space="preserve"> </w:t>
      </w:r>
      <w:r w:rsidR="00276F1D" w:rsidRPr="00296D74">
        <w:rPr>
          <w:lang w:val="en-GB"/>
        </w:rPr>
        <w:t>(Debt Service Coverage Ratio: DSCR)</w:t>
      </w:r>
      <w:r w:rsidR="00276F1D" w:rsidRPr="00296D74">
        <w:rPr>
          <w:rFonts w:hint="cs"/>
          <w:cs/>
          <w:lang w:val="en-GB"/>
        </w:rPr>
        <w:t xml:space="preserve"> สำหรับวงเงินกู้ยืมระยะ</w:t>
      </w:r>
      <w:r w:rsidR="00276F1D">
        <w:rPr>
          <w:rFonts w:hint="cs"/>
          <w:cs/>
          <w:lang w:val="en-GB"/>
        </w:rPr>
        <w:t>ยาวจากสถาบันการเงิน</w:t>
      </w:r>
      <w:r w:rsidR="00276F1D" w:rsidRPr="00296D74">
        <w:rPr>
          <w:rFonts w:hint="cs"/>
          <w:cs/>
          <w:lang w:val="en-GB"/>
        </w:rPr>
        <w:t>ดังกล่าว</w:t>
      </w:r>
      <w:r w:rsidR="00276F1D">
        <w:rPr>
          <w:rFonts w:hint="cs"/>
          <w:cs/>
          <w:lang w:val="en-GB"/>
        </w:rPr>
        <w:t>ข้างต้น</w:t>
      </w:r>
    </w:p>
    <w:p w14:paraId="23956694" w14:textId="2AB60636" w:rsidR="00C45A9F" w:rsidRPr="00890A7C" w:rsidRDefault="00C45A9F" w:rsidP="007C5841">
      <w:pPr>
        <w:pStyle w:val="FSContent"/>
        <w:rPr>
          <w:lang w:val="en-GB"/>
        </w:rPr>
      </w:pPr>
    </w:p>
    <w:p w14:paraId="514FA29A" w14:textId="77777777" w:rsidR="004B2164" w:rsidRPr="0016249F" w:rsidRDefault="004B2164" w:rsidP="004B2164">
      <w:pPr>
        <w:pStyle w:val="FSContent"/>
        <w:numPr>
          <w:ilvl w:val="0"/>
          <w:numId w:val="26"/>
        </w:numPr>
        <w:ind w:left="540" w:hanging="540"/>
        <w:rPr>
          <w:b/>
          <w:bCs/>
          <w:i/>
          <w:iCs/>
          <w:lang w:val="en-US"/>
        </w:rPr>
      </w:pPr>
      <w:r w:rsidRPr="0016249F">
        <w:rPr>
          <w:b/>
          <w:bCs/>
          <w:i/>
          <w:iCs/>
          <w:cs/>
          <w:lang w:val="en-US"/>
        </w:rPr>
        <w:t>หนี้สินตามสัญญาเช่า</w:t>
      </w:r>
    </w:p>
    <w:p w14:paraId="771DD558" w14:textId="77777777" w:rsidR="004B2164" w:rsidRPr="00890A7C" w:rsidRDefault="004B2164" w:rsidP="004B2164">
      <w:pPr>
        <w:pStyle w:val="FSContent"/>
        <w:ind w:left="450"/>
        <w:rPr>
          <w:lang w:val="en-US"/>
        </w:rPr>
      </w:pPr>
    </w:p>
    <w:p w14:paraId="4E8E8448" w14:textId="77777777" w:rsidR="004B2164" w:rsidRPr="0016249F" w:rsidRDefault="004B2164" w:rsidP="004B2164">
      <w:pPr>
        <w:pStyle w:val="FSContent"/>
        <w:rPr>
          <w:cs/>
          <w:lang w:val="en-GB"/>
        </w:rPr>
      </w:pPr>
      <w:r w:rsidRPr="0016249F">
        <w:rPr>
          <w:cs/>
          <w:lang w:val="en-US"/>
        </w:rPr>
        <w:t>หนี้สินตามสัญญาเช่าแสดงตามระยะเวลาครบกำหนดการจ่ายชำระ ได้ดังนี้</w:t>
      </w:r>
    </w:p>
    <w:p w14:paraId="4C75ACFA" w14:textId="77777777" w:rsidR="004B2164" w:rsidRPr="00890A7C" w:rsidRDefault="004B2164" w:rsidP="004B2164">
      <w:pPr>
        <w:tabs>
          <w:tab w:val="clear" w:pos="454"/>
        </w:tabs>
        <w:spacing w:line="240" w:lineRule="auto"/>
        <w:rPr>
          <w:rFonts w:ascii="Angsana New" w:hAnsi="Angsana New"/>
          <w:sz w:val="30"/>
          <w:szCs w:val="30"/>
          <w:highlight w:val="magenta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1188"/>
        <w:gridCol w:w="237"/>
        <w:gridCol w:w="933"/>
        <w:gridCol w:w="270"/>
        <w:gridCol w:w="1152"/>
        <w:gridCol w:w="270"/>
        <w:gridCol w:w="1080"/>
        <w:gridCol w:w="236"/>
        <w:gridCol w:w="34"/>
        <w:gridCol w:w="941"/>
        <w:gridCol w:w="8"/>
        <w:gridCol w:w="269"/>
        <w:gridCol w:w="1122"/>
      </w:tblGrid>
      <w:tr w:rsidR="004B2164" w:rsidRPr="0016249F" w14:paraId="40041DE2" w14:textId="77777777" w:rsidTr="008743DF">
        <w:tc>
          <w:tcPr>
            <w:tcW w:w="1620" w:type="dxa"/>
          </w:tcPr>
          <w:p w14:paraId="5979BF19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EA4F87A" w14:textId="4504F5DC" w:rsidR="004B2164" w:rsidRPr="0016249F" w:rsidRDefault="009F7120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4B2164" w:rsidRPr="0016249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B065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4B2164" w:rsidRPr="0016249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B2164" w:rsidRPr="0016249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9DD245C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3C88E34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6249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6249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B2164" w:rsidRPr="0016249F" w14:paraId="3FA3676B" w14:textId="77777777" w:rsidTr="008743DF">
        <w:tc>
          <w:tcPr>
            <w:tcW w:w="1620" w:type="dxa"/>
            <w:shd w:val="clear" w:color="auto" w:fill="auto"/>
          </w:tcPr>
          <w:p w14:paraId="78FB3B65" w14:textId="77777777" w:rsidR="004B2164" w:rsidRPr="00882253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278CB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</w:p>
          <w:p w14:paraId="1A80DB31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5994D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70925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6B90B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5A45A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8EE3DE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886F4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</w:p>
          <w:p w14:paraId="39EE072C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5F63A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407B4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86F4F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3319F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</w:tr>
      <w:tr w:rsidR="004B2164" w:rsidRPr="0016249F" w14:paraId="44C4BCC6" w14:textId="77777777" w:rsidTr="008743DF">
        <w:trPr>
          <w:trHeight w:val="317"/>
        </w:trPr>
        <w:tc>
          <w:tcPr>
            <w:tcW w:w="1620" w:type="dxa"/>
          </w:tcPr>
          <w:p w14:paraId="7AC358B9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0" w:type="dxa"/>
            <w:gridSpan w:val="13"/>
          </w:tcPr>
          <w:p w14:paraId="332F9DC7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624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2164" w:rsidRPr="0016249F" w14:paraId="6A96C4BD" w14:textId="77777777" w:rsidTr="008743DF">
        <w:tc>
          <w:tcPr>
            <w:tcW w:w="1620" w:type="dxa"/>
          </w:tcPr>
          <w:p w14:paraId="4A8ADDD5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  <w:r w:rsidRPr="0016249F">
              <w:rPr>
                <w:rFonts w:ascii="Angsana New" w:hAnsi="Angsana New"/>
                <w:sz w:val="30"/>
                <w:szCs w:val="30"/>
              </w:rPr>
              <w:br/>
            </w:r>
            <w:r w:rsidRPr="0016249F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C6D0F6B" w14:textId="6262FA49" w:rsidR="004B2164" w:rsidRPr="0016249F" w:rsidRDefault="00A74952" w:rsidP="008743D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7,874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EF549F3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322AD17" w14:textId="07AA01E3" w:rsidR="004B2164" w:rsidRPr="0016249F" w:rsidRDefault="00A7495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(4,454)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5745F1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22E851" w14:textId="6DCB8315" w:rsidR="004B2164" w:rsidRPr="0016249F" w:rsidRDefault="00A74952" w:rsidP="008743D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376D5B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6AEE55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249F">
              <w:rPr>
                <w:rFonts w:ascii="Angsana New" w:hAnsi="Angsana New" w:cs="Angsana New"/>
                <w:sz w:val="30"/>
                <w:szCs w:val="30"/>
                <w:lang w:bidi="th-TH"/>
              </w:rPr>
              <w:t>9,346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B462E84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E732658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624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(2,392)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4292ADC6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10215A6D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24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6,954</w:t>
            </w:r>
          </w:p>
        </w:tc>
      </w:tr>
      <w:tr w:rsidR="004B2164" w:rsidRPr="0016249F" w14:paraId="6EDB7152" w14:textId="77777777" w:rsidTr="008743DF">
        <w:tc>
          <w:tcPr>
            <w:tcW w:w="1620" w:type="dxa"/>
          </w:tcPr>
          <w:p w14:paraId="350668E4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</w:t>
            </w:r>
            <w:r w:rsidRPr="0016249F">
              <w:rPr>
                <w:rFonts w:ascii="Angsana New" w:hAnsi="Angsana New"/>
                <w:sz w:val="30"/>
                <w:szCs w:val="30"/>
              </w:rPr>
              <w:br/>
            </w:r>
            <w:r w:rsidRPr="0016249F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1F2D1B0" w14:textId="061A33C4" w:rsidR="004B2164" w:rsidRPr="0016249F" w:rsidRDefault="00A74952" w:rsidP="008743D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27,830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B632520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559434CF" w14:textId="2EBA3D9E" w:rsidR="004B2164" w:rsidRPr="0016249F" w:rsidRDefault="00A74952" w:rsidP="008743D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(16,591)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BAD087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DE9106" w14:textId="7B56226D" w:rsidR="004B2164" w:rsidRPr="0016249F" w:rsidRDefault="00A74952" w:rsidP="008743D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11,239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6E860C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193F4B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24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28,397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D9DFE48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130E86D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624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(6,019)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1C515007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7677D962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24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22,378</w:t>
            </w:r>
          </w:p>
        </w:tc>
      </w:tr>
      <w:tr w:rsidR="004B2164" w:rsidRPr="0016249F" w14:paraId="49E3E63F" w14:textId="77777777" w:rsidTr="008743DF">
        <w:tc>
          <w:tcPr>
            <w:tcW w:w="1620" w:type="dxa"/>
          </w:tcPr>
          <w:p w14:paraId="73974634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ครบกำหนดชำระหลังจากห้าปี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D6D3CFE" w14:textId="70564A84" w:rsidR="004B2164" w:rsidRPr="0016249F" w:rsidRDefault="00A74952" w:rsidP="008743D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118,295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2C998BE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AF57AE6" w14:textId="3364F4E2" w:rsidR="004B2164" w:rsidRPr="0016249F" w:rsidRDefault="00A74952" w:rsidP="008743D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(30,840)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78CD81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70A2C2" w14:textId="0BAAD9EA" w:rsidR="004B2164" w:rsidRPr="0016249F" w:rsidRDefault="00A74952" w:rsidP="008743D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87,455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20BE9A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3CD06B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24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14,287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A1474BC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0DCF1E4D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24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(858)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5DCA26D2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2F401EA2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24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13,429</w:t>
            </w:r>
          </w:p>
        </w:tc>
      </w:tr>
      <w:tr w:rsidR="004B2164" w:rsidRPr="0016249F" w14:paraId="3C3262FD" w14:textId="77777777" w:rsidTr="008743DF">
        <w:tc>
          <w:tcPr>
            <w:tcW w:w="1620" w:type="dxa"/>
          </w:tcPr>
          <w:p w14:paraId="4704DDF8" w14:textId="77777777" w:rsidR="004B2164" w:rsidRPr="0016249F" w:rsidRDefault="004B2164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C46031" w14:textId="2B17FF60" w:rsidR="004B2164" w:rsidRPr="0016249F" w:rsidRDefault="00A74952" w:rsidP="008743D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153,999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8AAFD43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C2B56D" w14:textId="4A7AD999" w:rsidR="004B2164" w:rsidRPr="0016249F" w:rsidRDefault="00A74952" w:rsidP="008743D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(51,885)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B6F861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637CA8" w14:textId="316E4902" w:rsidR="004B2164" w:rsidRPr="0016249F" w:rsidRDefault="00A74952" w:rsidP="008743D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102,114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B1DD3A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80A348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6249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52,030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704E59F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E9DE00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6249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(9,269)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13F68CA8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EB6A9" w14:textId="77777777" w:rsidR="004B2164" w:rsidRPr="0016249F" w:rsidRDefault="004B2164" w:rsidP="008743DF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6249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42,761</w:t>
            </w:r>
          </w:p>
        </w:tc>
      </w:tr>
    </w:tbl>
    <w:p w14:paraId="740C4578" w14:textId="355B211E" w:rsidR="004B2164" w:rsidRDefault="004B2164" w:rsidP="004B2164">
      <w:pPr>
        <w:pStyle w:val="FSContent"/>
        <w:rPr>
          <w:highlight w:val="magenta"/>
        </w:rPr>
      </w:pPr>
    </w:p>
    <w:p w14:paraId="04125A76" w14:textId="3153A0E6" w:rsidR="009F7120" w:rsidRDefault="009F7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magenta"/>
          <w:cs/>
          <w:lang w:val="x-none" w:eastAsia="x-none"/>
        </w:rPr>
      </w:pPr>
      <w:r>
        <w:rPr>
          <w:highlight w:val="magenta"/>
          <w:cs/>
        </w:rPr>
        <w:br w:type="page"/>
      </w: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6192"/>
        <w:gridCol w:w="1350"/>
        <w:gridCol w:w="270"/>
        <w:gridCol w:w="1350"/>
      </w:tblGrid>
      <w:tr w:rsidR="000E5126" w:rsidRPr="009D0F59" w14:paraId="458FB640" w14:textId="77777777" w:rsidTr="008743DF">
        <w:tc>
          <w:tcPr>
            <w:tcW w:w="6192" w:type="dxa"/>
            <w:shd w:val="clear" w:color="auto" w:fill="auto"/>
          </w:tcPr>
          <w:p w14:paraId="7EE258FC" w14:textId="77777777" w:rsidR="000E5126" w:rsidRPr="009D0F59" w:rsidRDefault="000E512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C7CA652" w14:textId="77777777" w:rsidR="000E5126" w:rsidRDefault="000E512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056B7B" w14:textId="77777777" w:rsidR="000E5126" w:rsidRPr="004773D1" w:rsidRDefault="000E512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BF949C4" w14:textId="77777777" w:rsidR="000E5126" w:rsidRDefault="000E512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E5126" w:rsidRPr="009D0F59" w14:paraId="4E84F4BA" w14:textId="77777777" w:rsidTr="008743DF">
        <w:tc>
          <w:tcPr>
            <w:tcW w:w="6192" w:type="dxa"/>
            <w:shd w:val="clear" w:color="auto" w:fill="auto"/>
          </w:tcPr>
          <w:p w14:paraId="354F8B1E" w14:textId="77777777" w:rsidR="000E5126" w:rsidRPr="009D0F59" w:rsidRDefault="000E512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4798DDE2" w14:textId="77777777" w:rsidR="000E5126" w:rsidRPr="004773D1" w:rsidRDefault="000E512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773D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0741" w:rsidRPr="009D0F59" w14:paraId="76E0365D" w14:textId="77777777" w:rsidTr="008743DF">
        <w:tc>
          <w:tcPr>
            <w:tcW w:w="6192" w:type="dxa"/>
            <w:shd w:val="clear" w:color="auto" w:fill="auto"/>
            <w:vAlign w:val="bottom"/>
          </w:tcPr>
          <w:p w14:paraId="5DAD644D" w14:textId="69EE334A" w:rsidR="00600741" w:rsidRPr="00510DF0" w:rsidRDefault="00600741" w:rsidP="0060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B06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2564</w:t>
            </w:r>
          </w:p>
        </w:tc>
        <w:tc>
          <w:tcPr>
            <w:tcW w:w="1350" w:type="dxa"/>
            <w:shd w:val="clear" w:color="auto" w:fill="auto"/>
          </w:tcPr>
          <w:p w14:paraId="5FEDCAEB" w14:textId="601D0DA7" w:rsidR="00600741" w:rsidRPr="004773D1" w:rsidRDefault="00600741" w:rsidP="00600741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8E7742" w14:textId="77777777" w:rsidR="00600741" w:rsidRPr="004773D1" w:rsidRDefault="00600741" w:rsidP="0060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481E94E" w14:textId="62EE0405" w:rsidR="00600741" w:rsidRPr="004773D1" w:rsidRDefault="00600741" w:rsidP="00600741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00741" w:rsidRPr="009D0F59" w14:paraId="38146517" w14:textId="77777777" w:rsidTr="00600741">
        <w:tc>
          <w:tcPr>
            <w:tcW w:w="6192" w:type="dxa"/>
          </w:tcPr>
          <w:p w14:paraId="1292969B" w14:textId="556B61AF" w:rsidR="00600741" w:rsidRPr="00510DF0" w:rsidRDefault="00600741" w:rsidP="0060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</w:tcPr>
          <w:p w14:paraId="1CA885DD" w14:textId="0AE1BFE3" w:rsidR="00600741" w:rsidRPr="004773D1" w:rsidRDefault="00600741" w:rsidP="00600741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2422B1" w14:textId="77777777" w:rsidR="00600741" w:rsidRPr="004773D1" w:rsidRDefault="00600741" w:rsidP="0060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5384A3" w14:textId="38114DC8" w:rsidR="00600741" w:rsidRPr="004773D1" w:rsidRDefault="00600741" w:rsidP="00600741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0741" w:rsidRPr="009D0F59" w14:paraId="7EC953B0" w14:textId="77777777" w:rsidTr="008743DF">
        <w:tc>
          <w:tcPr>
            <w:tcW w:w="6192" w:type="dxa"/>
          </w:tcPr>
          <w:p w14:paraId="0176F136" w14:textId="43EB0AE6" w:rsidR="00600741" w:rsidRPr="00510DF0" w:rsidRDefault="00600741" w:rsidP="0060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882253" w:rsidDel="009A4744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4B104D87" w14:textId="2047E9A2" w:rsidR="00600741" w:rsidRPr="004773D1" w:rsidRDefault="004C76B2" w:rsidP="00600741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1,160</w:t>
            </w:r>
          </w:p>
        </w:tc>
        <w:tc>
          <w:tcPr>
            <w:tcW w:w="270" w:type="dxa"/>
          </w:tcPr>
          <w:p w14:paraId="4B7B14A0" w14:textId="77777777" w:rsidR="00600741" w:rsidRPr="004773D1" w:rsidRDefault="00600741" w:rsidP="0060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D32899" w14:textId="20ABE4F5" w:rsidR="00600741" w:rsidRPr="004773D1" w:rsidRDefault="00A74952" w:rsidP="00600741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692</w:t>
            </w:r>
          </w:p>
        </w:tc>
      </w:tr>
      <w:tr w:rsidR="00600741" w:rsidRPr="009D0F59" w14:paraId="1D8CC19A" w14:textId="77777777" w:rsidTr="00600741">
        <w:tc>
          <w:tcPr>
            <w:tcW w:w="6192" w:type="dxa"/>
          </w:tcPr>
          <w:p w14:paraId="0C9C8C8A" w14:textId="60FE74DE" w:rsidR="00600741" w:rsidRPr="00510DF0" w:rsidRDefault="00600741" w:rsidP="0060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</w:t>
            </w:r>
            <w:r w:rsidR="00F20745">
              <w:rPr>
                <w:rFonts w:ascii="Angsana New" w:hAnsi="Angsana New" w:hint="cs"/>
                <w:sz w:val="30"/>
                <w:szCs w:val="30"/>
                <w:cs/>
              </w:rPr>
              <w:t>ระยะสั้นหรือ</w:t>
            </w:r>
            <w:r w:rsidRPr="0016249F">
              <w:rPr>
                <w:rFonts w:ascii="Angsana New" w:hAnsi="Angsana New"/>
                <w:sz w:val="30"/>
                <w:szCs w:val="30"/>
                <w:cs/>
              </w:rPr>
              <w:t>ที่มีมูลค่าต่ำ</w:t>
            </w:r>
          </w:p>
        </w:tc>
        <w:tc>
          <w:tcPr>
            <w:tcW w:w="1350" w:type="dxa"/>
          </w:tcPr>
          <w:p w14:paraId="6CC83883" w14:textId="3E6C452B" w:rsidR="00600741" w:rsidRPr="00600741" w:rsidRDefault="004C76B2" w:rsidP="00600741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75</w:t>
            </w:r>
          </w:p>
        </w:tc>
        <w:tc>
          <w:tcPr>
            <w:tcW w:w="270" w:type="dxa"/>
          </w:tcPr>
          <w:p w14:paraId="582CE423" w14:textId="77777777" w:rsidR="00600741" w:rsidRPr="00600741" w:rsidRDefault="00600741" w:rsidP="0060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38F7F1" w14:textId="78C4B9E6" w:rsidR="00600741" w:rsidRPr="00600741" w:rsidRDefault="00A74952" w:rsidP="00600741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198</w:t>
            </w:r>
          </w:p>
        </w:tc>
      </w:tr>
      <w:tr w:rsidR="00600741" w:rsidRPr="009D0F59" w14:paraId="37F051A3" w14:textId="77777777" w:rsidTr="00600741">
        <w:tc>
          <w:tcPr>
            <w:tcW w:w="6192" w:type="dxa"/>
          </w:tcPr>
          <w:p w14:paraId="5EF27CE8" w14:textId="77777777" w:rsidR="00600741" w:rsidRPr="00510DF0" w:rsidRDefault="00600741" w:rsidP="0060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AEC5FF" w14:textId="77777777" w:rsidR="00600741" w:rsidRPr="00600741" w:rsidRDefault="00600741" w:rsidP="00600741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EE88D4" w14:textId="77777777" w:rsidR="00600741" w:rsidRPr="00600741" w:rsidRDefault="00600741" w:rsidP="0060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03E18B" w14:textId="77777777" w:rsidR="00600741" w:rsidRPr="00600741" w:rsidRDefault="00600741" w:rsidP="00600741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0741" w:rsidRPr="009D0F59" w14:paraId="527DAA62" w14:textId="77777777" w:rsidTr="008743DF">
        <w:tc>
          <w:tcPr>
            <w:tcW w:w="6192" w:type="dxa"/>
            <w:vAlign w:val="bottom"/>
          </w:tcPr>
          <w:p w14:paraId="7F32D6B6" w14:textId="3BBE898B" w:rsidR="00600741" w:rsidRPr="00510DF0" w:rsidRDefault="00600741" w:rsidP="0060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7495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B06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2564</w:t>
            </w:r>
          </w:p>
        </w:tc>
        <w:tc>
          <w:tcPr>
            <w:tcW w:w="1350" w:type="dxa"/>
          </w:tcPr>
          <w:p w14:paraId="5C63EEAA" w14:textId="77777777" w:rsidR="00600741" w:rsidRPr="00600741" w:rsidRDefault="00600741" w:rsidP="00600741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C7D4FD" w14:textId="77777777" w:rsidR="00600741" w:rsidRPr="00600741" w:rsidRDefault="00600741" w:rsidP="0060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42B09A" w14:textId="77777777" w:rsidR="00600741" w:rsidRPr="00600741" w:rsidRDefault="00600741" w:rsidP="00600741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0741" w:rsidRPr="009D0F59" w14:paraId="383A401A" w14:textId="77777777" w:rsidTr="00600741">
        <w:tc>
          <w:tcPr>
            <w:tcW w:w="6192" w:type="dxa"/>
          </w:tcPr>
          <w:p w14:paraId="2826752E" w14:textId="40F8CBDC" w:rsidR="00600741" w:rsidRPr="00510DF0" w:rsidRDefault="00600741" w:rsidP="0060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</w:tcPr>
          <w:p w14:paraId="666A3342" w14:textId="77777777" w:rsidR="00600741" w:rsidRPr="00600741" w:rsidRDefault="00600741" w:rsidP="00600741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3D6B1B" w14:textId="77777777" w:rsidR="00600741" w:rsidRPr="00600741" w:rsidRDefault="00600741" w:rsidP="0060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42B583" w14:textId="77777777" w:rsidR="00600741" w:rsidRPr="00600741" w:rsidRDefault="00600741" w:rsidP="00600741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0741" w:rsidRPr="009D0F59" w14:paraId="261C39B2" w14:textId="77777777" w:rsidTr="00600741">
        <w:tc>
          <w:tcPr>
            <w:tcW w:w="6192" w:type="dxa"/>
          </w:tcPr>
          <w:p w14:paraId="1BF36DCF" w14:textId="23DE37FC" w:rsidR="00600741" w:rsidRPr="0016249F" w:rsidRDefault="00600741" w:rsidP="0060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882253" w:rsidDel="009A4744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64C86874" w14:textId="53A4303C" w:rsidR="00600741" w:rsidRPr="00600741" w:rsidRDefault="00A74952" w:rsidP="00600741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2,201</w:t>
            </w:r>
          </w:p>
        </w:tc>
        <w:tc>
          <w:tcPr>
            <w:tcW w:w="270" w:type="dxa"/>
          </w:tcPr>
          <w:p w14:paraId="775C0434" w14:textId="77777777" w:rsidR="00600741" w:rsidRPr="00600741" w:rsidRDefault="00600741" w:rsidP="0060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1A2578" w14:textId="3BE32CE3" w:rsidR="00600741" w:rsidRPr="00600741" w:rsidRDefault="00A74952" w:rsidP="00600741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2,155</w:t>
            </w:r>
          </w:p>
        </w:tc>
      </w:tr>
      <w:tr w:rsidR="00600741" w:rsidRPr="009D0F59" w14:paraId="77E67051" w14:textId="77777777" w:rsidTr="00600741">
        <w:tc>
          <w:tcPr>
            <w:tcW w:w="6192" w:type="dxa"/>
          </w:tcPr>
          <w:p w14:paraId="2DB37ED4" w14:textId="5449BD29" w:rsidR="00600741" w:rsidRPr="0016249F" w:rsidRDefault="00600741" w:rsidP="0060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</w:t>
            </w:r>
            <w:r w:rsidR="005079C1">
              <w:rPr>
                <w:rFonts w:ascii="Angsana New" w:hAnsi="Angsana New" w:hint="cs"/>
                <w:sz w:val="30"/>
                <w:szCs w:val="30"/>
                <w:cs/>
              </w:rPr>
              <w:t>ระยะสั้นหรือ</w:t>
            </w:r>
            <w:r w:rsidRPr="0016249F">
              <w:rPr>
                <w:rFonts w:ascii="Angsana New" w:hAnsi="Angsana New"/>
                <w:sz w:val="30"/>
                <w:szCs w:val="30"/>
                <w:cs/>
              </w:rPr>
              <w:t>ที่มีมูลค่าต่ำ</w:t>
            </w:r>
          </w:p>
        </w:tc>
        <w:tc>
          <w:tcPr>
            <w:tcW w:w="1350" w:type="dxa"/>
          </w:tcPr>
          <w:p w14:paraId="5A156095" w14:textId="4434E697" w:rsidR="00600741" w:rsidRPr="00600741" w:rsidRDefault="004C76B2" w:rsidP="00600741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145</w:t>
            </w:r>
          </w:p>
        </w:tc>
        <w:tc>
          <w:tcPr>
            <w:tcW w:w="270" w:type="dxa"/>
          </w:tcPr>
          <w:p w14:paraId="01271E9B" w14:textId="77777777" w:rsidR="00600741" w:rsidRPr="00600741" w:rsidRDefault="00600741" w:rsidP="0060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CDD80E" w14:textId="3F8874FF" w:rsidR="00600741" w:rsidRPr="00600741" w:rsidRDefault="00A74952" w:rsidP="00600741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259</w:t>
            </w:r>
          </w:p>
        </w:tc>
      </w:tr>
    </w:tbl>
    <w:p w14:paraId="7CA44577" w14:textId="4509E1DD" w:rsidR="000E5126" w:rsidRPr="00600741" w:rsidRDefault="000E5126" w:rsidP="004B2164">
      <w:pPr>
        <w:pStyle w:val="FSContent"/>
        <w:rPr>
          <w:highlight w:val="magenta"/>
        </w:rPr>
      </w:pPr>
    </w:p>
    <w:p w14:paraId="0D0B2755" w14:textId="1840EFC1" w:rsidR="004B2164" w:rsidRPr="0016249F" w:rsidRDefault="004B2164" w:rsidP="004B2164">
      <w:pPr>
        <w:pStyle w:val="FSContent"/>
        <w:ind w:left="630"/>
      </w:pPr>
      <w:r w:rsidRPr="003F79A9">
        <w:rPr>
          <w:cs/>
        </w:rPr>
        <w:t>กระแสเงินสดจ่ายทั้งหมดของสัญญาเช่าที่แสดงในงบกระแสเงินสด สำหรับงวด</w:t>
      </w:r>
      <w:r w:rsidR="004C76B2" w:rsidRPr="003F79A9">
        <w:rPr>
          <w:rFonts w:hint="cs"/>
          <w:cs/>
        </w:rPr>
        <w:t>เก้า</w:t>
      </w:r>
      <w:r w:rsidRPr="003F79A9">
        <w:rPr>
          <w:cs/>
        </w:rPr>
        <w:t>เดือนสิ้นสุดวันที่</w:t>
      </w:r>
      <w:r w:rsidR="002D01B7">
        <w:rPr>
          <w:rFonts w:hint="cs"/>
          <w:cs/>
        </w:rPr>
        <w:t xml:space="preserve">                </w:t>
      </w:r>
      <w:r w:rsidRPr="003F79A9">
        <w:rPr>
          <w:cs/>
        </w:rPr>
        <w:t xml:space="preserve"> </w:t>
      </w:r>
      <w:r w:rsidRPr="003F79A9">
        <w:t>3</w:t>
      </w:r>
      <w:r w:rsidR="00CA6288" w:rsidRPr="003F79A9">
        <w:rPr>
          <w:lang w:val="en-GB"/>
        </w:rPr>
        <w:t>0</w:t>
      </w:r>
      <w:r w:rsidRPr="003F79A9">
        <w:rPr>
          <w:cs/>
        </w:rPr>
        <w:t xml:space="preserve"> </w:t>
      </w:r>
      <w:r w:rsidR="007B0654" w:rsidRPr="003F79A9">
        <w:rPr>
          <w:rFonts w:hint="cs"/>
          <w:cs/>
        </w:rPr>
        <w:t>กันยายน</w:t>
      </w:r>
      <w:r w:rsidRPr="003F79A9">
        <w:rPr>
          <w:cs/>
        </w:rPr>
        <w:t xml:space="preserve"> </w:t>
      </w:r>
      <w:r w:rsidRPr="003F79A9">
        <w:t>2564</w:t>
      </w:r>
      <w:r w:rsidRPr="003F79A9">
        <w:rPr>
          <w:cs/>
        </w:rPr>
        <w:t xml:space="preserve"> มีจำนวน </w:t>
      </w:r>
      <w:r w:rsidR="005619A6">
        <w:rPr>
          <w:lang w:val="en-GB"/>
        </w:rPr>
        <w:t>6.2</w:t>
      </w:r>
      <w:r w:rsidRPr="003F79A9">
        <w:t xml:space="preserve"> </w:t>
      </w:r>
      <w:r w:rsidRPr="003F79A9">
        <w:rPr>
          <w:cs/>
        </w:rPr>
        <w:t>ล้านบาท</w:t>
      </w:r>
      <w:r w:rsidRPr="003F79A9">
        <w:rPr>
          <w:lang w:val="en-GB"/>
        </w:rPr>
        <w:t xml:space="preserve"> </w:t>
      </w:r>
      <w:r w:rsidRPr="003F79A9">
        <w:rPr>
          <w:i/>
          <w:iCs/>
          <w:lang w:val="en-GB"/>
        </w:rPr>
        <w:t xml:space="preserve">(2563: </w:t>
      </w:r>
      <w:r w:rsidR="003F79A9">
        <w:rPr>
          <w:i/>
          <w:iCs/>
          <w:lang w:val="en-GB"/>
        </w:rPr>
        <w:t>4.9</w:t>
      </w:r>
      <w:r w:rsidRPr="003F79A9">
        <w:rPr>
          <w:i/>
          <w:iCs/>
          <w:lang w:val="en-GB"/>
        </w:rPr>
        <w:t xml:space="preserve"> </w:t>
      </w:r>
      <w:r w:rsidRPr="003F79A9">
        <w:rPr>
          <w:i/>
          <w:iCs/>
          <w:cs/>
          <w:lang w:val="en-GB"/>
        </w:rPr>
        <w:t>ล้านบาท</w:t>
      </w:r>
      <w:r w:rsidRPr="003F79A9">
        <w:rPr>
          <w:i/>
          <w:iCs/>
          <w:lang w:val="en-GB"/>
        </w:rPr>
        <w:t>)</w:t>
      </w:r>
      <w:r w:rsidRPr="0016249F">
        <w:rPr>
          <w:cs/>
          <w:lang w:val="en-GB"/>
        </w:rPr>
        <w:t xml:space="preserve"> </w:t>
      </w:r>
    </w:p>
    <w:p w14:paraId="7FF09AC0" w14:textId="77777777" w:rsidR="004B2164" w:rsidRPr="0016249F" w:rsidRDefault="004B2164" w:rsidP="004B2164">
      <w:pPr>
        <w:pStyle w:val="FSContent"/>
        <w:ind w:left="630"/>
        <w:rPr>
          <w:lang w:val="en-GB"/>
        </w:rPr>
      </w:pPr>
    </w:p>
    <w:p w14:paraId="4C6DC4C4" w14:textId="77777777" w:rsidR="004B2164" w:rsidRPr="0016249F" w:rsidRDefault="004B2164" w:rsidP="004B2164">
      <w:pPr>
        <w:pStyle w:val="FSContent"/>
        <w:ind w:left="630"/>
        <w:rPr>
          <w:spacing w:val="-4"/>
          <w:lang w:val="en-US"/>
        </w:rPr>
      </w:pPr>
      <w:r w:rsidRPr="0016249F">
        <w:rPr>
          <w:cs/>
        </w:rPr>
        <w:t>บริษัททำสัญญาเช่า</w:t>
      </w:r>
      <w:r w:rsidRPr="0016249F">
        <w:rPr>
          <w:cs/>
          <w:lang w:val="en-US"/>
        </w:rPr>
        <w:t xml:space="preserve">กับบริษัทในประเทศหลายแห่ง และบุคคลและกิจการที่เกี่ยวข้องกัน </w:t>
      </w:r>
      <w:r w:rsidRPr="0016249F">
        <w:rPr>
          <w:cs/>
        </w:rPr>
        <w:t>เพื่อเช่ายานพาหนะและอุปกรณ์ และสิทธิการเช่าที่ดินและอาคาร ตามลำดับ</w:t>
      </w:r>
      <w:r w:rsidRPr="0016249F">
        <w:rPr>
          <w:spacing w:val="-4"/>
          <w:lang w:val="en-US"/>
        </w:rPr>
        <w:t xml:space="preserve"> </w:t>
      </w:r>
      <w:r w:rsidRPr="0016249F">
        <w:rPr>
          <w:spacing w:val="-4"/>
          <w:cs/>
          <w:lang w:val="en-US"/>
        </w:rPr>
        <w:t>ภายใต้เงื่อนไขของสัญญา บริษัทต้องปฏิบัติตามเงื่อนไขเกี่ยวกับสินทรัพย์ที่เช่า</w:t>
      </w:r>
    </w:p>
    <w:p w14:paraId="2A226759" w14:textId="77777777" w:rsidR="004B2164" w:rsidRPr="00CA6288" w:rsidRDefault="004B2164" w:rsidP="00CA6288">
      <w:pPr>
        <w:pStyle w:val="FSContent"/>
        <w:ind w:left="630"/>
        <w:rPr>
          <w:spacing w:val="-4"/>
          <w:lang w:val="en-US"/>
        </w:rPr>
      </w:pPr>
    </w:p>
    <w:p w14:paraId="04E39A80" w14:textId="0A4D8468" w:rsidR="004B2164" w:rsidRDefault="004B2164" w:rsidP="00CA6288">
      <w:pPr>
        <w:pStyle w:val="FSContent"/>
        <w:ind w:left="630"/>
        <w:rPr>
          <w:spacing w:val="-4"/>
          <w:lang w:val="en-US"/>
        </w:rPr>
      </w:pPr>
      <w:r w:rsidRPr="0016249F">
        <w:rPr>
          <w:spacing w:val="-4"/>
          <w:cs/>
          <w:lang w:val="en-US"/>
        </w:rPr>
        <w:t xml:space="preserve">ในระหว่างปี </w:t>
      </w:r>
      <w:r w:rsidRPr="0016249F">
        <w:rPr>
          <w:spacing w:val="-4"/>
          <w:lang w:val="en-US"/>
        </w:rPr>
        <w:t xml:space="preserve">2562 </w:t>
      </w:r>
      <w:r w:rsidRPr="0016249F">
        <w:rPr>
          <w:spacing w:val="-4"/>
          <w:cs/>
          <w:lang w:val="en-US"/>
        </w:rPr>
        <w:t xml:space="preserve">บริษัทได้ทำสัญญาขายและเช่ากลับคืนกับบริษัทในประเทศไทยแห่งหนึ่งสำหรับเครื่องจักรจำนวนรวม </w:t>
      </w:r>
      <w:r w:rsidRPr="0016249F">
        <w:rPr>
          <w:spacing w:val="-4"/>
          <w:lang w:val="en-US"/>
        </w:rPr>
        <w:t xml:space="preserve">6.5 </w:t>
      </w:r>
      <w:r w:rsidRPr="0016249F">
        <w:rPr>
          <w:spacing w:val="-4"/>
          <w:cs/>
          <w:lang w:val="en-US"/>
        </w:rPr>
        <w:t>ล้านบาท บริษัทมีรายได้รอการตัดบัญชีจากรายการดังกล่าวจำนวน</w:t>
      </w:r>
      <w:r w:rsidRPr="0016249F">
        <w:rPr>
          <w:spacing w:val="-4"/>
          <w:lang w:val="en-US"/>
        </w:rPr>
        <w:t xml:space="preserve"> 0.9 </w:t>
      </w:r>
      <w:r w:rsidRPr="0016249F">
        <w:rPr>
          <w:spacing w:val="-4"/>
          <w:cs/>
          <w:lang w:val="en-US"/>
        </w:rPr>
        <w:t xml:space="preserve">ล้านบาท ซึ่งจะตัดจำหน่ายเป็นระยะเวลา </w:t>
      </w:r>
      <w:r w:rsidRPr="0016249F">
        <w:rPr>
          <w:spacing w:val="-4"/>
          <w:lang w:val="en-US"/>
        </w:rPr>
        <w:t xml:space="preserve">36 </w:t>
      </w:r>
      <w:r w:rsidRPr="0016249F">
        <w:rPr>
          <w:spacing w:val="-4"/>
          <w:cs/>
          <w:lang w:val="en-US"/>
        </w:rPr>
        <w:t>เดือน</w:t>
      </w:r>
      <w:r w:rsidRPr="0016249F">
        <w:rPr>
          <w:spacing w:val="-4"/>
          <w:lang w:val="en-US"/>
        </w:rPr>
        <w:t xml:space="preserve"> </w:t>
      </w:r>
      <w:r w:rsidRPr="0016249F">
        <w:rPr>
          <w:spacing w:val="-4"/>
          <w:cs/>
          <w:lang w:val="en-US"/>
        </w:rPr>
        <w:t>ภายใต้สัญญาเช่าดังกล่าว บริษัทต้องปฏิบัติตามเงื่อนไขที่เกี่ยวกับสินทรัพย์ที่เช่า</w:t>
      </w:r>
    </w:p>
    <w:p w14:paraId="7E86F964" w14:textId="6C8B55A2" w:rsidR="00CF007F" w:rsidRDefault="00CF0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  <w:lang w:eastAsia="x-none"/>
        </w:rPr>
      </w:pPr>
      <w:r>
        <w:rPr>
          <w:spacing w:val="-4"/>
          <w:cs/>
        </w:rPr>
        <w:br w:type="page"/>
      </w:r>
    </w:p>
    <w:p w14:paraId="5DFD5994" w14:textId="77777777" w:rsidR="00FC1966" w:rsidRPr="0016249F" w:rsidRDefault="00FC1966" w:rsidP="00FC1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16249F"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Pr="0016249F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Pr="0016249F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ประมาณการหนี้สินไม่หมุนเวียนสำหรับผลประโยชน์พนักงาน</w:t>
      </w:r>
    </w:p>
    <w:p w14:paraId="5B627CF9" w14:textId="77777777" w:rsidR="00FC1966" w:rsidRPr="00254D87" w:rsidRDefault="00FC1966" w:rsidP="00FC1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sz w:val="24"/>
          <w:szCs w:val="24"/>
          <w:lang w:val="en-GB"/>
        </w:rPr>
      </w:pPr>
    </w:p>
    <w:tbl>
      <w:tblPr>
        <w:tblW w:w="4853" w:type="pct"/>
        <w:tblInd w:w="450" w:type="dxa"/>
        <w:tblLook w:val="04A0" w:firstRow="1" w:lastRow="0" w:firstColumn="1" w:lastColumn="0" w:noHBand="0" w:noVBand="1"/>
      </w:tblPr>
      <w:tblGrid>
        <w:gridCol w:w="5261"/>
        <w:gridCol w:w="1039"/>
        <w:gridCol w:w="1278"/>
        <w:gridCol w:w="282"/>
        <w:gridCol w:w="1242"/>
      </w:tblGrid>
      <w:tr w:rsidR="00704D7E" w:rsidRPr="0016249F" w14:paraId="387E5571" w14:textId="77777777" w:rsidTr="008743DF">
        <w:trPr>
          <w:cantSplit/>
        </w:trPr>
        <w:tc>
          <w:tcPr>
            <w:tcW w:w="2890" w:type="pct"/>
          </w:tcPr>
          <w:p w14:paraId="17BA3565" w14:textId="77777777" w:rsidR="00704D7E" w:rsidRPr="0016249F" w:rsidRDefault="00704D7E" w:rsidP="00704D7E">
            <w:pPr>
              <w:pStyle w:val="E"/>
              <w:tabs>
                <w:tab w:val="decimal" w:pos="703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14:paraId="5D9F1ECF" w14:textId="77777777" w:rsidR="00704D7E" w:rsidRPr="0016249F" w:rsidRDefault="00704D7E" w:rsidP="00704D7E">
            <w:pPr>
              <w:pStyle w:val="30"/>
              <w:tabs>
                <w:tab w:val="clear" w:pos="36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02" w:type="pct"/>
          </w:tcPr>
          <w:p w14:paraId="3C6DD11A" w14:textId="56C9811C" w:rsidR="00704D7E" w:rsidRPr="0016249F" w:rsidRDefault="00704D7E" w:rsidP="0070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7B065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5" w:type="pct"/>
          </w:tcPr>
          <w:p w14:paraId="5BFBAD7B" w14:textId="77777777" w:rsidR="00704D7E" w:rsidRPr="0016249F" w:rsidRDefault="00704D7E" w:rsidP="0070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613B3C1F" w14:textId="765E8814" w:rsidR="00704D7E" w:rsidRPr="0016249F" w:rsidRDefault="00704D7E" w:rsidP="0070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704D7E" w:rsidRPr="0016249F" w14:paraId="5A83964F" w14:textId="77777777" w:rsidTr="008743DF">
        <w:trPr>
          <w:cantSplit/>
        </w:trPr>
        <w:tc>
          <w:tcPr>
            <w:tcW w:w="2890" w:type="pct"/>
          </w:tcPr>
          <w:p w14:paraId="6C61401C" w14:textId="77777777" w:rsidR="00704D7E" w:rsidRPr="0016249F" w:rsidRDefault="00704D7E" w:rsidP="00704D7E">
            <w:pPr>
              <w:pStyle w:val="E"/>
              <w:tabs>
                <w:tab w:val="decimal" w:pos="703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14:paraId="69E56256" w14:textId="77777777" w:rsidR="00704D7E" w:rsidRPr="0016249F" w:rsidRDefault="00704D7E" w:rsidP="00704D7E">
            <w:pPr>
              <w:pStyle w:val="30"/>
              <w:tabs>
                <w:tab w:val="clear" w:pos="36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02" w:type="pct"/>
            <w:hideMark/>
          </w:tcPr>
          <w:p w14:paraId="1FFA7A4D" w14:textId="1ED6442B" w:rsidR="00704D7E" w:rsidRPr="0016249F" w:rsidRDefault="00704D7E" w:rsidP="0070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5" w:type="pct"/>
          </w:tcPr>
          <w:p w14:paraId="67329584" w14:textId="77777777" w:rsidR="00704D7E" w:rsidRPr="0016249F" w:rsidRDefault="00704D7E" w:rsidP="0070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hideMark/>
          </w:tcPr>
          <w:p w14:paraId="1A9ED5FA" w14:textId="125B6535" w:rsidR="00704D7E" w:rsidRPr="0016249F" w:rsidRDefault="00704D7E" w:rsidP="0070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04D7E" w:rsidRPr="0016249F" w14:paraId="70A046FC" w14:textId="77777777" w:rsidTr="008743DF">
        <w:trPr>
          <w:cantSplit/>
        </w:trPr>
        <w:tc>
          <w:tcPr>
            <w:tcW w:w="2890" w:type="pct"/>
            <w:hideMark/>
          </w:tcPr>
          <w:p w14:paraId="052A4146" w14:textId="77777777" w:rsidR="00704D7E" w:rsidRPr="0016249F" w:rsidRDefault="00704D7E" w:rsidP="0070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4116D579" w14:textId="77777777" w:rsidR="00704D7E" w:rsidRPr="0016249F" w:rsidRDefault="00704D7E" w:rsidP="00704D7E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539" w:type="pct"/>
            <w:gridSpan w:val="3"/>
            <w:vAlign w:val="center"/>
            <w:hideMark/>
          </w:tcPr>
          <w:p w14:paraId="240861E5" w14:textId="77777777" w:rsidR="00704D7E" w:rsidRPr="0016249F" w:rsidRDefault="00704D7E" w:rsidP="00704D7E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39"/>
              </w:tabs>
              <w:spacing w:line="380" w:lineRule="exact"/>
              <w:ind w:left="-18" w:right="-17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1624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04D7E" w:rsidRPr="0016249F" w14:paraId="6C0D8447" w14:textId="77777777" w:rsidTr="008743DF">
        <w:trPr>
          <w:cantSplit/>
        </w:trPr>
        <w:tc>
          <w:tcPr>
            <w:tcW w:w="2890" w:type="pct"/>
            <w:hideMark/>
          </w:tcPr>
          <w:p w14:paraId="4FD0259C" w14:textId="77777777" w:rsidR="00704D7E" w:rsidRPr="0016249F" w:rsidRDefault="00704D7E" w:rsidP="00704D7E">
            <w:pPr>
              <w:pStyle w:val="E"/>
              <w:spacing w:line="380" w:lineRule="exact"/>
              <w:ind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1" w:type="pct"/>
          </w:tcPr>
          <w:p w14:paraId="7F3FB972" w14:textId="77777777" w:rsidR="00704D7E" w:rsidRPr="0016249F" w:rsidRDefault="00704D7E" w:rsidP="00704D7E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ABA3A35" w14:textId="6BAD285D" w:rsidR="00704D7E" w:rsidRPr="0016249F" w:rsidRDefault="00704D7E" w:rsidP="0070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11,</w:t>
            </w:r>
            <w:r w:rsidR="003F79A9"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  <w:tc>
          <w:tcPr>
            <w:tcW w:w="155" w:type="pct"/>
          </w:tcPr>
          <w:p w14:paraId="6557DD64" w14:textId="77777777" w:rsidR="00704D7E" w:rsidRPr="0016249F" w:rsidRDefault="00704D7E" w:rsidP="0070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D532DF" w14:textId="77777777" w:rsidR="00704D7E" w:rsidRPr="0016249F" w:rsidRDefault="00704D7E" w:rsidP="0070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9,81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</w:tbl>
    <w:p w14:paraId="5D988DF4" w14:textId="77777777" w:rsidR="00FC1966" w:rsidRPr="00254D87" w:rsidRDefault="00FC1966" w:rsidP="00FC1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4846" w:type="pct"/>
        <w:tblInd w:w="450" w:type="dxa"/>
        <w:tblLook w:val="04A0" w:firstRow="1" w:lastRow="0" w:firstColumn="1" w:lastColumn="0" w:noHBand="0" w:noVBand="1"/>
      </w:tblPr>
      <w:tblGrid>
        <w:gridCol w:w="6036"/>
        <w:gridCol w:w="256"/>
        <w:gridCol w:w="1205"/>
        <w:gridCol w:w="256"/>
        <w:gridCol w:w="1336"/>
      </w:tblGrid>
      <w:tr w:rsidR="00FC1966" w:rsidRPr="0016249F" w14:paraId="5593A791" w14:textId="77777777" w:rsidTr="008743DF">
        <w:trPr>
          <w:tblHeader/>
        </w:trPr>
        <w:tc>
          <w:tcPr>
            <w:tcW w:w="3461" w:type="pct"/>
            <w:gridSpan w:val="2"/>
          </w:tcPr>
          <w:p w14:paraId="319FD564" w14:textId="23B14711" w:rsidR="00FC1966" w:rsidRPr="0016249F" w:rsidRDefault="00FC1966" w:rsidP="008743D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663" w:type="pct"/>
          </w:tcPr>
          <w:p w14:paraId="5BCA37D7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77CD28A1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149C91D7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1966" w:rsidRPr="0016249F" w14:paraId="4E57E7CF" w14:textId="77777777" w:rsidTr="008743DF">
        <w:trPr>
          <w:tblHeader/>
        </w:trPr>
        <w:tc>
          <w:tcPr>
            <w:tcW w:w="3461" w:type="pct"/>
            <w:gridSpan w:val="2"/>
          </w:tcPr>
          <w:p w14:paraId="2443999D" w14:textId="1EFB71FA" w:rsidR="00FC1966" w:rsidRPr="0016249F" w:rsidRDefault="00FC1966" w:rsidP="008743D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F79A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30</w:t>
            </w: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 w:rsidR="007B06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663" w:type="pct"/>
            <w:hideMark/>
          </w:tcPr>
          <w:p w14:paraId="618B93A3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1" w:type="pct"/>
          </w:tcPr>
          <w:p w14:paraId="42ABC1FC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hideMark/>
          </w:tcPr>
          <w:p w14:paraId="25BC92C9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C1966" w:rsidRPr="0016249F" w14:paraId="24D810B3" w14:textId="77777777" w:rsidTr="008743DF">
        <w:trPr>
          <w:tblHeader/>
        </w:trPr>
        <w:tc>
          <w:tcPr>
            <w:tcW w:w="3461" w:type="pct"/>
            <w:gridSpan w:val="2"/>
          </w:tcPr>
          <w:p w14:paraId="1D64D248" w14:textId="77777777" w:rsidR="00FC1966" w:rsidRPr="0016249F" w:rsidRDefault="00FC1966" w:rsidP="008743DF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9" w:type="pct"/>
            <w:gridSpan w:val="3"/>
            <w:vAlign w:val="center"/>
            <w:hideMark/>
          </w:tcPr>
          <w:p w14:paraId="3FE3E514" w14:textId="77777777" w:rsidR="00FC1966" w:rsidRPr="0016249F" w:rsidRDefault="00FC1966" w:rsidP="008743DF">
            <w:pPr>
              <w:pStyle w:val="E"/>
              <w:tabs>
                <w:tab w:val="decimal" w:pos="703"/>
              </w:tabs>
              <w:ind w:left="-18" w:right="-108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  <w:lang w:val="en-US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C1966" w:rsidRPr="0016249F" w14:paraId="604B0279" w14:textId="77777777" w:rsidTr="008743DF">
        <w:trPr>
          <w:cantSplit/>
          <w:trHeight w:val="380"/>
        </w:trPr>
        <w:tc>
          <w:tcPr>
            <w:tcW w:w="3320" w:type="pct"/>
          </w:tcPr>
          <w:p w14:paraId="1005741A" w14:textId="77777777" w:rsidR="00FC1966" w:rsidRPr="0016249F" w:rsidRDefault="00FC1966" w:rsidP="008743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16249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1" w:type="pct"/>
            <w:vAlign w:val="bottom"/>
          </w:tcPr>
          <w:p w14:paraId="3C43D174" w14:textId="77777777" w:rsidR="00FC1966" w:rsidRPr="0016249F" w:rsidRDefault="00FC1966" w:rsidP="008743D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63" w:type="pct"/>
            <w:vAlign w:val="bottom"/>
          </w:tcPr>
          <w:p w14:paraId="10C717F9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9,812</w:t>
            </w:r>
          </w:p>
        </w:tc>
        <w:tc>
          <w:tcPr>
            <w:tcW w:w="141" w:type="pct"/>
          </w:tcPr>
          <w:p w14:paraId="40EF7436" w14:textId="77777777" w:rsidR="00FC1966" w:rsidRPr="0016249F" w:rsidRDefault="00FC1966" w:rsidP="008743DF">
            <w:pPr>
              <w:pStyle w:val="E"/>
              <w:tabs>
                <w:tab w:val="decimal" w:pos="783"/>
                <w:tab w:val="decimal" w:pos="1006"/>
              </w:tabs>
              <w:ind w:left="-108" w:right="-19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vAlign w:val="bottom"/>
          </w:tcPr>
          <w:p w14:paraId="3D4A23C5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8,139</w:t>
            </w:r>
          </w:p>
        </w:tc>
      </w:tr>
      <w:tr w:rsidR="00FC1966" w:rsidRPr="0016249F" w14:paraId="35D50F51" w14:textId="77777777" w:rsidTr="008743DF">
        <w:trPr>
          <w:cantSplit/>
        </w:trPr>
        <w:tc>
          <w:tcPr>
            <w:tcW w:w="3320" w:type="pct"/>
          </w:tcPr>
          <w:p w14:paraId="38AAC7DB" w14:textId="77777777" w:rsidR="00FC1966" w:rsidRPr="0016249F" w:rsidRDefault="00FC1966" w:rsidP="008743D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" w:type="pct"/>
            <w:vAlign w:val="bottom"/>
          </w:tcPr>
          <w:p w14:paraId="0AC1E59E" w14:textId="77777777" w:rsidR="00FC1966" w:rsidRPr="0016249F" w:rsidRDefault="00FC1966" w:rsidP="008743D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63" w:type="pct"/>
            <w:vAlign w:val="bottom"/>
          </w:tcPr>
          <w:p w14:paraId="4B9295B2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5185A973" w14:textId="77777777" w:rsidR="00FC1966" w:rsidRPr="0016249F" w:rsidRDefault="00FC1966" w:rsidP="008743DF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vAlign w:val="bottom"/>
          </w:tcPr>
          <w:p w14:paraId="0FC28E2D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1966" w:rsidRPr="0016249F" w14:paraId="4CB92B2B" w14:textId="77777777" w:rsidTr="008743DF">
        <w:trPr>
          <w:cantSplit/>
        </w:trPr>
        <w:tc>
          <w:tcPr>
            <w:tcW w:w="3320" w:type="pct"/>
          </w:tcPr>
          <w:p w14:paraId="49B96E64" w14:textId="77777777" w:rsidR="00FC1966" w:rsidRPr="0016249F" w:rsidRDefault="00FC1966" w:rsidP="008743D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41" w:type="pct"/>
            <w:vAlign w:val="bottom"/>
          </w:tcPr>
          <w:p w14:paraId="69CCD59B" w14:textId="77777777" w:rsidR="00FC1966" w:rsidRPr="0016249F" w:rsidRDefault="00FC1966" w:rsidP="008743D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63" w:type="pct"/>
            <w:vAlign w:val="bottom"/>
          </w:tcPr>
          <w:p w14:paraId="722B8EFF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0C19B7DD" w14:textId="77777777" w:rsidR="00FC1966" w:rsidRPr="0016249F" w:rsidRDefault="00FC1966" w:rsidP="008743DF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vAlign w:val="bottom"/>
          </w:tcPr>
          <w:p w14:paraId="51AF4A10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1966" w:rsidRPr="0016249F" w14:paraId="344D552C" w14:textId="77777777" w:rsidTr="008743DF">
        <w:trPr>
          <w:cantSplit/>
        </w:trPr>
        <w:tc>
          <w:tcPr>
            <w:tcW w:w="3320" w:type="pct"/>
          </w:tcPr>
          <w:p w14:paraId="76B9E4EA" w14:textId="77777777" w:rsidR="00FC1966" w:rsidRPr="0016249F" w:rsidRDefault="00FC1966" w:rsidP="008743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1" w:type="pct"/>
          </w:tcPr>
          <w:p w14:paraId="548FCC1C" w14:textId="77777777" w:rsidR="00FC1966" w:rsidRPr="0016249F" w:rsidRDefault="00FC1966" w:rsidP="008743D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63" w:type="pct"/>
          </w:tcPr>
          <w:p w14:paraId="2B96259D" w14:textId="69828C6C" w:rsidR="00FC1966" w:rsidRPr="0016249F" w:rsidRDefault="003F79A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805</w:t>
            </w:r>
          </w:p>
        </w:tc>
        <w:tc>
          <w:tcPr>
            <w:tcW w:w="141" w:type="pct"/>
          </w:tcPr>
          <w:p w14:paraId="3A2DD0E7" w14:textId="77777777" w:rsidR="00FC1966" w:rsidRPr="0016249F" w:rsidRDefault="00FC1966" w:rsidP="008743DF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</w:tcPr>
          <w:p w14:paraId="0AB3F1BB" w14:textId="698A4CD3" w:rsidR="00FC1966" w:rsidRPr="0016249F" w:rsidRDefault="003F79A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1,132</w:t>
            </w:r>
          </w:p>
        </w:tc>
      </w:tr>
      <w:tr w:rsidR="00FC1966" w:rsidRPr="0016249F" w14:paraId="4A1FCCF0" w14:textId="77777777" w:rsidTr="008743DF">
        <w:trPr>
          <w:cantSplit/>
        </w:trPr>
        <w:tc>
          <w:tcPr>
            <w:tcW w:w="3320" w:type="pct"/>
          </w:tcPr>
          <w:p w14:paraId="45916CDF" w14:textId="77777777" w:rsidR="00FC1966" w:rsidRPr="0016249F" w:rsidRDefault="00FC1966" w:rsidP="008743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41" w:type="pct"/>
          </w:tcPr>
          <w:p w14:paraId="770A7AA1" w14:textId="77777777" w:rsidR="00FC1966" w:rsidRPr="0016249F" w:rsidRDefault="00FC1966" w:rsidP="008743D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680F6799" w14:textId="0271A3B0" w:rsidR="00FC1966" w:rsidRPr="0016249F" w:rsidRDefault="003F79A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141" w:type="pct"/>
          </w:tcPr>
          <w:p w14:paraId="32065530" w14:textId="77777777" w:rsidR="00FC1966" w:rsidRPr="0016249F" w:rsidRDefault="00FC1966" w:rsidP="008743DF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37FEEEE6" w14:textId="3EFE9BF5" w:rsidR="00FC1966" w:rsidRPr="0016249F" w:rsidRDefault="003F79A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</w:tr>
      <w:tr w:rsidR="00FC1966" w:rsidRPr="0016249F" w14:paraId="62681C89" w14:textId="77777777" w:rsidTr="008743DF">
        <w:trPr>
          <w:cantSplit/>
        </w:trPr>
        <w:tc>
          <w:tcPr>
            <w:tcW w:w="3320" w:type="pct"/>
          </w:tcPr>
          <w:p w14:paraId="4105F5CB" w14:textId="77777777" w:rsidR="00FC1966" w:rsidRPr="0016249F" w:rsidRDefault="00FC1966" w:rsidP="008743D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" w:type="pct"/>
          </w:tcPr>
          <w:p w14:paraId="1CB34816" w14:textId="77777777" w:rsidR="00FC1966" w:rsidRPr="0016249F" w:rsidRDefault="00FC1966" w:rsidP="008743D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</w:tcPr>
          <w:p w14:paraId="24E13794" w14:textId="73BC19D1" w:rsidR="00FC1966" w:rsidRPr="0016249F" w:rsidRDefault="003F79A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947</w:t>
            </w:r>
          </w:p>
        </w:tc>
        <w:tc>
          <w:tcPr>
            <w:tcW w:w="141" w:type="pct"/>
          </w:tcPr>
          <w:p w14:paraId="6F1DFC75" w14:textId="77777777" w:rsidR="00FC1966" w:rsidRPr="0016249F" w:rsidRDefault="00FC1966" w:rsidP="008743DF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6C6B1095" w14:textId="3EC13DF8" w:rsidR="00FC1966" w:rsidRPr="0016249F" w:rsidRDefault="003F79A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1,255</w:t>
            </w:r>
          </w:p>
        </w:tc>
      </w:tr>
      <w:tr w:rsidR="00FC1966" w:rsidRPr="0016249F" w14:paraId="37EB4148" w14:textId="77777777" w:rsidTr="008743DF">
        <w:trPr>
          <w:cantSplit/>
        </w:trPr>
        <w:tc>
          <w:tcPr>
            <w:tcW w:w="3320" w:type="pct"/>
          </w:tcPr>
          <w:p w14:paraId="4F1BB013" w14:textId="77777777" w:rsidR="00FC1966" w:rsidRPr="0016249F" w:rsidRDefault="00FC1966" w:rsidP="008743DF">
            <w:pPr>
              <w:pStyle w:val="E"/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743EAFDA" w14:textId="77777777" w:rsidR="00FC1966" w:rsidRPr="0016249F" w:rsidRDefault="00FC1966" w:rsidP="008743D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63" w:type="pct"/>
            <w:vAlign w:val="bottom"/>
          </w:tcPr>
          <w:p w14:paraId="23ED2E11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5D0CFCFE" w14:textId="77777777" w:rsidR="00FC1966" w:rsidRPr="0016249F" w:rsidRDefault="00FC1966" w:rsidP="008743DF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vAlign w:val="bottom"/>
          </w:tcPr>
          <w:p w14:paraId="56528CAA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1966" w:rsidRPr="0016249F" w14:paraId="561522A3" w14:textId="77777777" w:rsidTr="008743DF">
        <w:trPr>
          <w:cantSplit/>
        </w:trPr>
        <w:tc>
          <w:tcPr>
            <w:tcW w:w="3320" w:type="pct"/>
          </w:tcPr>
          <w:p w14:paraId="573433BB" w14:textId="77777777" w:rsidR="00FC1966" w:rsidRPr="0016249F" w:rsidRDefault="00FC1966" w:rsidP="008743DF">
            <w:pPr>
              <w:pStyle w:val="E"/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รับรู้ในกำไร (ขาดทุน) เบ็ดเสร็จอื่น</w:t>
            </w:r>
          </w:p>
        </w:tc>
        <w:tc>
          <w:tcPr>
            <w:tcW w:w="141" w:type="pct"/>
          </w:tcPr>
          <w:p w14:paraId="08B17F34" w14:textId="77777777" w:rsidR="00FC1966" w:rsidRPr="0016249F" w:rsidRDefault="00FC1966" w:rsidP="008743D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63" w:type="pct"/>
            <w:vAlign w:val="bottom"/>
          </w:tcPr>
          <w:p w14:paraId="1C69A172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1B6344B2" w14:textId="77777777" w:rsidR="00FC1966" w:rsidRPr="0016249F" w:rsidRDefault="00FC1966" w:rsidP="008743DF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vAlign w:val="bottom"/>
          </w:tcPr>
          <w:p w14:paraId="4A4F0F92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1966" w:rsidRPr="0016249F" w14:paraId="4CEA9BEB" w14:textId="77777777" w:rsidTr="008743DF">
        <w:trPr>
          <w:cantSplit/>
        </w:trPr>
        <w:tc>
          <w:tcPr>
            <w:tcW w:w="3320" w:type="pct"/>
          </w:tcPr>
          <w:p w14:paraId="03DEB5D0" w14:textId="77777777" w:rsidR="00FC1966" w:rsidRPr="0016249F" w:rsidRDefault="00FC1966" w:rsidP="008743DF">
            <w:pPr>
              <w:pStyle w:val="E"/>
              <w:spacing w:line="380" w:lineRule="exact"/>
              <w:ind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41" w:type="pct"/>
          </w:tcPr>
          <w:p w14:paraId="11F1A3F0" w14:textId="77777777" w:rsidR="00FC1966" w:rsidRPr="0016249F" w:rsidRDefault="00FC1966" w:rsidP="008743D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63" w:type="pct"/>
            <w:vAlign w:val="bottom"/>
          </w:tcPr>
          <w:p w14:paraId="7E2AEA94" w14:textId="77777777" w:rsidR="00FC1966" w:rsidRPr="003F79A9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1" w:type="pct"/>
            <w:vAlign w:val="bottom"/>
          </w:tcPr>
          <w:p w14:paraId="4F76190A" w14:textId="77777777" w:rsidR="00FC1966" w:rsidRPr="0016249F" w:rsidRDefault="00FC1966" w:rsidP="008743DF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vAlign w:val="bottom"/>
          </w:tcPr>
          <w:p w14:paraId="00AB766B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C1966" w:rsidRPr="0016249F" w14:paraId="7735E5A2" w14:textId="77777777" w:rsidTr="008743DF">
        <w:trPr>
          <w:cantSplit/>
        </w:trPr>
        <w:tc>
          <w:tcPr>
            <w:tcW w:w="3320" w:type="pct"/>
          </w:tcPr>
          <w:p w14:paraId="5F6C774A" w14:textId="77777777" w:rsidR="00FC1966" w:rsidRPr="0016249F" w:rsidRDefault="00FC1966" w:rsidP="008743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41" w:type="pct"/>
          </w:tcPr>
          <w:p w14:paraId="5F292CEB" w14:textId="77777777" w:rsidR="00FC1966" w:rsidRPr="0016249F" w:rsidRDefault="00FC1966" w:rsidP="008743D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63" w:type="pct"/>
            <w:vAlign w:val="bottom"/>
          </w:tcPr>
          <w:p w14:paraId="49AD27CF" w14:textId="164E69B5" w:rsidR="00FC1966" w:rsidRPr="0016249F" w:rsidRDefault="003F79A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2,057</w:t>
            </w:r>
          </w:p>
        </w:tc>
        <w:tc>
          <w:tcPr>
            <w:tcW w:w="141" w:type="pct"/>
            <w:vAlign w:val="bottom"/>
          </w:tcPr>
          <w:p w14:paraId="12DD1462" w14:textId="77777777" w:rsidR="00FC1966" w:rsidRPr="0016249F" w:rsidRDefault="00FC1966" w:rsidP="008743DF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</w:tcPr>
          <w:p w14:paraId="4663A175" w14:textId="272A9AB8" w:rsidR="00FC1966" w:rsidRPr="0016249F" w:rsidRDefault="002F50C1" w:rsidP="002F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1966" w:rsidRPr="0016249F" w14:paraId="2E56138E" w14:textId="77777777" w:rsidTr="008743DF">
        <w:trPr>
          <w:cantSplit/>
        </w:trPr>
        <w:tc>
          <w:tcPr>
            <w:tcW w:w="3320" w:type="pct"/>
          </w:tcPr>
          <w:p w14:paraId="69B779C6" w14:textId="77777777" w:rsidR="00FC1966" w:rsidRPr="0016249F" w:rsidRDefault="00FC1966" w:rsidP="008743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41" w:type="pct"/>
          </w:tcPr>
          <w:p w14:paraId="3EC79FEF" w14:textId="77777777" w:rsidR="00FC1966" w:rsidRPr="0016249F" w:rsidRDefault="00FC1966" w:rsidP="008743D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63" w:type="pct"/>
            <w:vAlign w:val="bottom"/>
          </w:tcPr>
          <w:p w14:paraId="0B4F6919" w14:textId="36EDF8E3" w:rsidR="00FC1966" w:rsidRPr="0016249F" w:rsidRDefault="003F79A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141" w:type="pct"/>
            <w:vAlign w:val="bottom"/>
          </w:tcPr>
          <w:p w14:paraId="007F8C53" w14:textId="77777777" w:rsidR="00FC1966" w:rsidRPr="0016249F" w:rsidRDefault="00FC1966" w:rsidP="008743DF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</w:tcPr>
          <w:p w14:paraId="3836EE05" w14:textId="77777777" w:rsidR="00FC1966" w:rsidRPr="0016249F" w:rsidRDefault="00FC1966" w:rsidP="002F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1966" w:rsidRPr="0016249F" w14:paraId="66901471" w14:textId="77777777" w:rsidTr="008743DF">
        <w:trPr>
          <w:cantSplit/>
        </w:trPr>
        <w:tc>
          <w:tcPr>
            <w:tcW w:w="3320" w:type="pct"/>
          </w:tcPr>
          <w:p w14:paraId="3738F671" w14:textId="77777777" w:rsidR="00FC1966" w:rsidRPr="0016249F" w:rsidRDefault="00FC1966" w:rsidP="008743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41" w:type="pct"/>
          </w:tcPr>
          <w:p w14:paraId="1F532E4F" w14:textId="77777777" w:rsidR="00FC1966" w:rsidRPr="0016249F" w:rsidRDefault="00FC1966" w:rsidP="008743D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55245DB2" w14:textId="52E62730" w:rsidR="00FC1966" w:rsidRPr="0016249F" w:rsidRDefault="003F79A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(1,064)</w:t>
            </w:r>
          </w:p>
        </w:tc>
        <w:tc>
          <w:tcPr>
            <w:tcW w:w="141" w:type="pct"/>
            <w:vAlign w:val="bottom"/>
          </w:tcPr>
          <w:p w14:paraId="6F2B5D10" w14:textId="77777777" w:rsidR="00FC1966" w:rsidRPr="0016249F" w:rsidRDefault="00FC1966" w:rsidP="008743DF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  <w:vAlign w:val="bottom"/>
          </w:tcPr>
          <w:p w14:paraId="6D9E2220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1966" w:rsidRPr="0016249F" w14:paraId="235F1906" w14:textId="77777777" w:rsidTr="00CF007F">
        <w:trPr>
          <w:cantSplit/>
        </w:trPr>
        <w:tc>
          <w:tcPr>
            <w:tcW w:w="3320" w:type="pct"/>
          </w:tcPr>
          <w:p w14:paraId="406D25C4" w14:textId="77777777" w:rsidR="00FC1966" w:rsidRPr="0016249F" w:rsidRDefault="00FC1966" w:rsidP="008743D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364EAD91" w14:textId="77777777" w:rsidR="00FC1966" w:rsidRPr="0016249F" w:rsidRDefault="00FC1966" w:rsidP="008743D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55398" w14:textId="6FD9697B" w:rsidR="00FC1966" w:rsidRPr="003F79A9" w:rsidRDefault="003F79A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9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1,168</w:t>
            </w:r>
          </w:p>
        </w:tc>
        <w:tc>
          <w:tcPr>
            <w:tcW w:w="141" w:type="pct"/>
            <w:vAlign w:val="bottom"/>
          </w:tcPr>
          <w:p w14:paraId="61449F5F" w14:textId="77777777" w:rsidR="00FC1966" w:rsidRPr="0016249F" w:rsidRDefault="00FC1966" w:rsidP="008743DF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2DF59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CF007F" w:rsidRPr="0016249F" w14:paraId="29E90556" w14:textId="77777777" w:rsidTr="00CF007F">
        <w:trPr>
          <w:cantSplit/>
        </w:trPr>
        <w:tc>
          <w:tcPr>
            <w:tcW w:w="3320" w:type="pct"/>
          </w:tcPr>
          <w:p w14:paraId="54BCBDC6" w14:textId="77777777" w:rsidR="00CF007F" w:rsidRPr="0016249F" w:rsidRDefault="00CF007F" w:rsidP="008743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67C92972" w14:textId="77777777" w:rsidR="00CF007F" w:rsidRPr="0016249F" w:rsidRDefault="00CF007F" w:rsidP="008743D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2B47F66C" w14:textId="77777777" w:rsidR="00CF007F" w:rsidRPr="0016249F" w:rsidRDefault="00CF007F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02C55851" w14:textId="77777777" w:rsidR="00CF007F" w:rsidRPr="0016249F" w:rsidRDefault="00CF007F" w:rsidP="008743DF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vAlign w:val="bottom"/>
          </w:tcPr>
          <w:p w14:paraId="67D9CF0D" w14:textId="77777777" w:rsidR="00CF007F" w:rsidRPr="0016249F" w:rsidRDefault="00CF007F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1966" w:rsidRPr="0016249F" w14:paraId="5444D1A3" w14:textId="77777777" w:rsidTr="00CF007F">
        <w:trPr>
          <w:cantSplit/>
        </w:trPr>
        <w:tc>
          <w:tcPr>
            <w:tcW w:w="3320" w:type="pct"/>
          </w:tcPr>
          <w:p w14:paraId="124FBDCB" w14:textId="77777777" w:rsidR="00FC1966" w:rsidRPr="0016249F" w:rsidRDefault="00FC1966" w:rsidP="008743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1" w:type="pct"/>
          </w:tcPr>
          <w:p w14:paraId="1830DA95" w14:textId="77777777" w:rsidR="00FC1966" w:rsidRPr="0016249F" w:rsidRDefault="00FC1966" w:rsidP="008743D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253E44B2" w14:textId="378C79A2" w:rsidR="00FC1966" w:rsidRPr="0016249F" w:rsidRDefault="00CF007F" w:rsidP="00CF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(540)</w:t>
            </w:r>
          </w:p>
        </w:tc>
        <w:tc>
          <w:tcPr>
            <w:tcW w:w="141" w:type="pct"/>
            <w:vAlign w:val="bottom"/>
          </w:tcPr>
          <w:p w14:paraId="60DE2DD7" w14:textId="77777777" w:rsidR="00FC1966" w:rsidRPr="0016249F" w:rsidRDefault="00FC1966" w:rsidP="008743DF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  <w:vAlign w:val="bottom"/>
          </w:tcPr>
          <w:p w14:paraId="46916E64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1966" w:rsidRPr="0016249F" w14:paraId="424E13DE" w14:textId="77777777" w:rsidTr="008743DF">
        <w:trPr>
          <w:cantSplit/>
        </w:trPr>
        <w:tc>
          <w:tcPr>
            <w:tcW w:w="3320" w:type="pct"/>
          </w:tcPr>
          <w:p w14:paraId="6F2B35D9" w14:textId="57E71EF1" w:rsidR="00FC1966" w:rsidRPr="0016249F" w:rsidRDefault="00FC1966" w:rsidP="008743D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B06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</w:tcPr>
          <w:p w14:paraId="67BDCBA7" w14:textId="77777777" w:rsidR="00FC1966" w:rsidRPr="0016249F" w:rsidRDefault="00FC1966" w:rsidP="008743D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3AAF64" w14:textId="7234520A" w:rsidR="00FC1966" w:rsidRPr="0016249F" w:rsidRDefault="003F79A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11,387</w:t>
            </w:r>
          </w:p>
        </w:tc>
        <w:tc>
          <w:tcPr>
            <w:tcW w:w="141" w:type="pct"/>
          </w:tcPr>
          <w:p w14:paraId="2167747C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EC74EB" w14:textId="294B2A90" w:rsidR="00FC1966" w:rsidRPr="0016249F" w:rsidRDefault="003F79A9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9,394</w:t>
            </w:r>
          </w:p>
        </w:tc>
      </w:tr>
    </w:tbl>
    <w:p w14:paraId="30B5A4E7" w14:textId="77777777" w:rsidR="00CF007F" w:rsidRPr="00254D87" w:rsidRDefault="00CF007F" w:rsidP="00CF0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4846" w:type="pct"/>
        <w:tblInd w:w="450" w:type="dxa"/>
        <w:tblLook w:val="0000" w:firstRow="0" w:lastRow="0" w:firstColumn="0" w:lastColumn="0" w:noHBand="0" w:noVBand="0"/>
      </w:tblPr>
      <w:tblGrid>
        <w:gridCol w:w="6065"/>
        <w:gridCol w:w="236"/>
        <w:gridCol w:w="1172"/>
        <w:gridCol w:w="273"/>
        <w:gridCol w:w="1343"/>
      </w:tblGrid>
      <w:tr w:rsidR="00FC1966" w:rsidRPr="0016249F" w14:paraId="4E6A575A" w14:textId="77777777" w:rsidTr="00CF007F">
        <w:trPr>
          <w:trHeight w:val="403"/>
        </w:trPr>
        <w:tc>
          <w:tcPr>
            <w:tcW w:w="3465" w:type="pct"/>
            <w:gridSpan w:val="2"/>
            <w:vAlign w:val="bottom"/>
          </w:tcPr>
          <w:p w14:paraId="05C01A96" w14:textId="77777777" w:rsidR="00FC1966" w:rsidRPr="0016249F" w:rsidRDefault="00FC1966" w:rsidP="008743DF">
            <w:pPr>
              <w:tabs>
                <w:tab w:val="left" w:pos="540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ข้อสมมติในการประมาณการตามหลักคณิตศาสตร์ประกันภัย</w:t>
            </w:r>
          </w:p>
        </w:tc>
        <w:tc>
          <w:tcPr>
            <w:tcW w:w="645" w:type="pct"/>
          </w:tcPr>
          <w:p w14:paraId="35C892A2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0" w:type="pct"/>
          </w:tcPr>
          <w:p w14:paraId="6AAE15C9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33869E0E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C1966" w:rsidRPr="0016249F" w14:paraId="2FDC9870" w14:textId="77777777" w:rsidTr="00CF007F">
        <w:trPr>
          <w:trHeight w:val="403"/>
        </w:trPr>
        <w:tc>
          <w:tcPr>
            <w:tcW w:w="3336" w:type="pct"/>
            <w:vAlign w:val="bottom"/>
          </w:tcPr>
          <w:p w14:paraId="60A5F07C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  <w:tcBorders>
              <w:left w:val="nil"/>
            </w:tcBorders>
          </w:tcPr>
          <w:p w14:paraId="5907A840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5" w:type="pct"/>
            <w:gridSpan w:val="3"/>
            <w:vAlign w:val="center"/>
          </w:tcPr>
          <w:p w14:paraId="15CE8BF9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(%)</w:t>
            </w:r>
          </w:p>
        </w:tc>
      </w:tr>
      <w:tr w:rsidR="00FC1966" w:rsidRPr="0016249F" w14:paraId="792C6DE9" w14:textId="77777777" w:rsidTr="00CF007F">
        <w:trPr>
          <w:trHeight w:val="403"/>
        </w:trPr>
        <w:tc>
          <w:tcPr>
            <w:tcW w:w="3336" w:type="pct"/>
          </w:tcPr>
          <w:p w14:paraId="3CD0D761" w14:textId="77777777" w:rsidR="00FC1966" w:rsidRPr="0016249F" w:rsidRDefault="00FC1966" w:rsidP="008743DF">
            <w:pPr>
              <w:tabs>
                <w:tab w:val="left" w:pos="54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0" w:type="pct"/>
            <w:tcBorders>
              <w:left w:val="nil"/>
            </w:tcBorders>
          </w:tcPr>
          <w:p w14:paraId="32E38426" w14:textId="6A19A35F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14:paraId="5D516C76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1.77</w:t>
            </w:r>
          </w:p>
        </w:tc>
        <w:tc>
          <w:tcPr>
            <w:tcW w:w="150" w:type="pct"/>
            <w:vAlign w:val="bottom"/>
          </w:tcPr>
          <w:p w14:paraId="17BACFB9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vAlign w:val="bottom"/>
          </w:tcPr>
          <w:p w14:paraId="74BFB269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2.02</w:t>
            </w:r>
          </w:p>
        </w:tc>
      </w:tr>
      <w:tr w:rsidR="00FC1966" w:rsidRPr="0016249F" w14:paraId="425EFDE8" w14:textId="77777777" w:rsidTr="00CF007F">
        <w:trPr>
          <w:trHeight w:val="403"/>
        </w:trPr>
        <w:tc>
          <w:tcPr>
            <w:tcW w:w="3336" w:type="pct"/>
          </w:tcPr>
          <w:p w14:paraId="388188F1" w14:textId="77777777" w:rsidR="00FC1966" w:rsidRPr="0016249F" w:rsidRDefault="00FC1966" w:rsidP="008743D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30" w:type="pct"/>
            <w:tcBorders>
              <w:left w:val="nil"/>
            </w:tcBorders>
          </w:tcPr>
          <w:p w14:paraId="5C6F64C9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14:paraId="387A47B0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150" w:type="pct"/>
            <w:vAlign w:val="bottom"/>
          </w:tcPr>
          <w:p w14:paraId="461D0E84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0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vAlign w:val="bottom"/>
          </w:tcPr>
          <w:p w14:paraId="63C2C727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</w:tr>
      <w:tr w:rsidR="00FC1966" w:rsidRPr="0016249F" w14:paraId="23AE5F4C" w14:textId="77777777" w:rsidTr="00CF007F">
        <w:trPr>
          <w:trHeight w:val="403"/>
        </w:trPr>
        <w:tc>
          <w:tcPr>
            <w:tcW w:w="3336" w:type="pct"/>
          </w:tcPr>
          <w:p w14:paraId="513F85D9" w14:textId="77777777" w:rsidR="00FC1966" w:rsidRPr="0016249F" w:rsidRDefault="00FC1966" w:rsidP="008743D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30" w:type="pct"/>
            <w:tcBorders>
              <w:left w:val="nil"/>
            </w:tcBorders>
          </w:tcPr>
          <w:p w14:paraId="0CFEA423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14:paraId="1FEB7F13" w14:textId="77B1591B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5.73 </w:t>
            </w:r>
            <w:r w:rsidR="0023297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624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28.65</w:t>
            </w:r>
          </w:p>
        </w:tc>
        <w:tc>
          <w:tcPr>
            <w:tcW w:w="150" w:type="pct"/>
            <w:vAlign w:val="bottom"/>
          </w:tcPr>
          <w:p w14:paraId="2876C3C3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0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vAlign w:val="bottom"/>
          </w:tcPr>
          <w:p w14:paraId="6F40CABB" w14:textId="77777777" w:rsidR="00FC1966" w:rsidRPr="0016249F" w:rsidRDefault="00FC1966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0.00 - 38.00</w:t>
            </w:r>
          </w:p>
        </w:tc>
      </w:tr>
    </w:tbl>
    <w:p w14:paraId="29513821" w14:textId="77777777" w:rsidR="00FC1966" w:rsidRPr="0016249F" w:rsidRDefault="00FC1966" w:rsidP="00FC1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lastRenderedPageBreak/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BE30E40" w14:textId="77777777" w:rsidR="00FC1966" w:rsidRPr="0016249F" w:rsidRDefault="00FC1966" w:rsidP="00FC1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40A672EF" w14:textId="2353A442" w:rsidR="00FC1966" w:rsidRPr="0016249F" w:rsidRDefault="00FC1966" w:rsidP="00FC1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16249F">
        <w:rPr>
          <w:rFonts w:asciiTheme="majorBidi" w:hAnsiTheme="majorBidi" w:cstheme="majorBidi"/>
          <w:sz w:val="30"/>
          <w:szCs w:val="30"/>
        </w:rPr>
        <w:t>3</w:t>
      </w:r>
      <w:r w:rsidR="009F7120">
        <w:rPr>
          <w:rFonts w:asciiTheme="majorBidi" w:hAnsiTheme="majorBidi" w:cstheme="majorBidi"/>
          <w:sz w:val="30"/>
          <w:szCs w:val="30"/>
        </w:rPr>
        <w:t>0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0654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</w:rPr>
        <w:t xml:space="preserve">2564 </w:t>
      </w:r>
      <w:r w:rsidRPr="0016249F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Pr="0016249F">
        <w:rPr>
          <w:rFonts w:asciiTheme="majorBidi" w:hAnsiTheme="majorBidi" w:cstheme="majorBidi"/>
          <w:sz w:val="30"/>
          <w:szCs w:val="30"/>
        </w:rPr>
        <w:t xml:space="preserve"> 17.</w:t>
      </w:r>
      <w:r w:rsidR="00E24687">
        <w:rPr>
          <w:rFonts w:asciiTheme="majorBidi" w:hAnsiTheme="majorBidi" w:cstheme="majorBidi"/>
          <w:sz w:val="30"/>
          <w:szCs w:val="30"/>
        </w:rPr>
        <w:t>2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16249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16249F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16249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16249F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16249F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16249F">
        <w:rPr>
          <w:rFonts w:asciiTheme="majorBidi" w:hAnsiTheme="majorBidi" w:cstheme="majorBidi"/>
          <w:i/>
          <w:iCs/>
          <w:sz w:val="30"/>
          <w:szCs w:val="30"/>
        </w:rPr>
        <w:t>6.</w:t>
      </w:r>
      <w:r w:rsidR="00E24687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16249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63090086" w14:textId="6B65F137" w:rsidR="00FC1966" w:rsidRDefault="00FC1966" w:rsidP="00E374E5">
      <w:pPr>
        <w:pStyle w:val="FSContent"/>
        <w:ind w:left="0"/>
        <w:rPr>
          <w:spacing w:val="-4"/>
          <w:lang w:val="en-US"/>
        </w:rPr>
      </w:pPr>
    </w:p>
    <w:p w14:paraId="3F1137DF" w14:textId="11291270" w:rsidR="001A4DE7" w:rsidRPr="002974F1" w:rsidRDefault="00F62C4D" w:rsidP="007C5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1A4DE7" w:rsidRPr="002974F1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1A4DE7" w:rsidRPr="002974F1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ทุนเรือนหุ้น</w:t>
      </w:r>
    </w:p>
    <w:p w14:paraId="129945D9" w14:textId="7224A16D" w:rsidR="001A4DE7" w:rsidRDefault="001A4DE7" w:rsidP="001A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both"/>
        <w:rPr>
          <w:rFonts w:asciiTheme="majorBidi" w:hAnsiTheme="majorBidi" w:cstheme="majorBidi"/>
          <w:sz w:val="30"/>
          <w:szCs w:val="30"/>
        </w:rPr>
      </w:pPr>
    </w:p>
    <w:p w14:paraId="04353161" w14:textId="45AFD0C8" w:rsidR="00617961" w:rsidRDefault="00617961" w:rsidP="009C3EA8">
      <w:pPr>
        <w:pStyle w:val="FSContent"/>
        <w:rPr>
          <w:spacing w:val="-4"/>
          <w:lang w:val="en-US"/>
        </w:rPr>
      </w:pPr>
      <w:r>
        <w:rPr>
          <w:rFonts w:hint="cs"/>
          <w:spacing w:val="-4"/>
          <w:cs/>
          <w:lang w:val="en-US"/>
        </w:rPr>
        <w:t>ในการประชุม</w:t>
      </w:r>
      <w:r w:rsidR="00CA6288">
        <w:rPr>
          <w:rFonts w:hint="cs"/>
          <w:spacing w:val="-4"/>
          <w:cs/>
          <w:lang w:val="en-US"/>
        </w:rPr>
        <w:t>วิ</w:t>
      </w:r>
      <w:r>
        <w:rPr>
          <w:rFonts w:hint="cs"/>
          <w:spacing w:val="-4"/>
          <w:cs/>
          <w:lang w:val="en-US"/>
        </w:rPr>
        <w:t xml:space="preserve">สามัญผู้ถือหุ้นเมื่อวันที่ </w:t>
      </w:r>
      <w:r w:rsidR="00CA6288">
        <w:rPr>
          <w:spacing w:val="-4"/>
          <w:lang w:val="en-GB"/>
        </w:rPr>
        <w:t>26</w:t>
      </w:r>
      <w:r>
        <w:rPr>
          <w:spacing w:val="-4"/>
          <w:lang w:val="en-GB"/>
        </w:rPr>
        <w:t xml:space="preserve"> </w:t>
      </w:r>
      <w:r w:rsidR="00CA6288">
        <w:rPr>
          <w:rFonts w:hint="cs"/>
          <w:spacing w:val="-4"/>
          <w:cs/>
          <w:lang w:val="en-GB"/>
        </w:rPr>
        <w:t>พฤษภาคม</w:t>
      </w:r>
      <w:r w:rsidR="00CA6288">
        <w:rPr>
          <w:spacing w:val="-4"/>
          <w:lang w:val="en-GB"/>
        </w:rPr>
        <w:t xml:space="preserve"> 2564</w:t>
      </w:r>
      <w:r>
        <w:rPr>
          <w:spacing w:val="-4"/>
          <w:lang w:val="en-GB"/>
        </w:rPr>
        <w:t xml:space="preserve"> </w:t>
      </w:r>
      <w:r>
        <w:rPr>
          <w:rFonts w:hint="cs"/>
          <w:spacing w:val="-4"/>
          <w:cs/>
          <w:lang w:val="en-GB"/>
        </w:rPr>
        <w:t>ผู้ถือหุ้นมีมติอนุมัติให้</w:t>
      </w:r>
      <w:r w:rsidR="00CA6288">
        <w:rPr>
          <w:rFonts w:hint="cs"/>
          <w:spacing w:val="-4"/>
          <w:cs/>
          <w:lang w:val="en-GB"/>
        </w:rPr>
        <w:t xml:space="preserve">ลดทุนจดทะเบียนจำนวน </w:t>
      </w:r>
      <w:r w:rsidR="00CA6288">
        <w:rPr>
          <w:spacing w:val="-4"/>
          <w:lang w:val="en-GB"/>
        </w:rPr>
        <w:t xml:space="preserve">43.0 </w:t>
      </w:r>
      <w:r w:rsidR="00CA6288">
        <w:rPr>
          <w:rFonts w:hint="cs"/>
          <w:spacing w:val="-4"/>
          <w:cs/>
          <w:lang w:val="en-GB"/>
        </w:rPr>
        <w:t xml:space="preserve">ล้านบาท (แบ่งเป็น </w:t>
      </w:r>
      <w:r w:rsidR="00CA6288">
        <w:rPr>
          <w:spacing w:val="-4"/>
          <w:lang w:val="en-GB"/>
        </w:rPr>
        <w:t>86.0</w:t>
      </w:r>
      <w:r w:rsidR="00CA6288">
        <w:rPr>
          <w:rFonts w:hint="cs"/>
          <w:spacing w:val="-4"/>
          <w:cs/>
          <w:lang w:val="en-GB"/>
        </w:rPr>
        <w:t xml:space="preserve"> ล้านหุ้น มูลค่าหุ้นละ </w:t>
      </w:r>
      <w:r w:rsidR="00CA6288">
        <w:rPr>
          <w:spacing w:val="-4"/>
          <w:lang w:val="en-GB"/>
        </w:rPr>
        <w:t>0.5</w:t>
      </w:r>
      <w:r w:rsidR="00CA6288">
        <w:rPr>
          <w:rFonts w:hint="cs"/>
          <w:spacing w:val="-4"/>
          <w:cs/>
          <w:lang w:val="en-GB"/>
        </w:rPr>
        <w:t xml:space="preserve"> บาท</w:t>
      </w:r>
      <w:r w:rsidR="00CA6288">
        <w:rPr>
          <w:spacing w:val="-4"/>
          <w:lang w:val="en-GB"/>
        </w:rPr>
        <w:t>)</w:t>
      </w:r>
      <w:r w:rsidR="00CA6288">
        <w:rPr>
          <w:rFonts w:hint="cs"/>
          <w:spacing w:val="-4"/>
          <w:cs/>
          <w:lang w:val="en-GB"/>
        </w:rPr>
        <w:t xml:space="preserve"> โดยตัดหุ้นเพิ่มทุนที่ยังไม่ได้รับชำระของบริษัท</w:t>
      </w:r>
      <w:r>
        <w:rPr>
          <w:spacing w:val="-4"/>
          <w:lang w:val="en-GB"/>
        </w:rPr>
        <w:t xml:space="preserve"> </w:t>
      </w:r>
      <w:r w:rsidR="00FC1966">
        <w:rPr>
          <w:rFonts w:hint="cs"/>
          <w:spacing w:val="-4"/>
          <w:cs/>
          <w:lang w:val="en-GB"/>
        </w:rPr>
        <w:t>บริษัท</w:t>
      </w:r>
      <w:r>
        <w:rPr>
          <w:rFonts w:hint="cs"/>
          <w:spacing w:val="-4"/>
          <w:cs/>
          <w:lang w:val="en-US"/>
        </w:rPr>
        <w:t>ดำเนินการจดทะเบียน</w:t>
      </w:r>
      <w:r w:rsidR="00FC1966">
        <w:rPr>
          <w:rFonts w:hint="cs"/>
          <w:spacing w:val="-4"/>
          <w:cs/>
          <w:lang w:val="en-US"/>
        </w:rPr>
        <w:t>ลดทุน</w:t>
      </w:r>
      <w:r>
        <w:rPr>
          <w:rFonts w:hint="cs"/>
          <w:spacing w:val="-4"/>
          <w:cs/>
          <w:lang w:val="en-US"/>
        </w:rPr>
        <w:t xml:space="preserve">กับกระทรวงพาณิชย์เมื่อวันที่ </w:t>
      </w:r>
      <w:r w:rsidR="00FC1966">
        <w:rPr>
          <w:spacing w:val="-4"/>
          <w:lang w:val="en-US"/>
        </w:rPr>
        <w:t xml:space="preserve">1 </w:t>
      </w:r>
      <w:r w:rsidR="002D01B7">
        <w:rPr>
          <w:rFonts w:hint="cs"/>
          <w:spacing w:val="-4"/>
          <w:cs/>
          <w:lang w:val="en-US"/>
        </w:rPr>
        <w:t>มิถุนายน</w:t>
      </w:r>
      <w:r w:rsidR="00FC1966">
        <w:rPr>
          <w:rFonts w:hint="cs"/>
          <w:spacing w:val="-4"/>
          <w:cs/>
          <w:lang w:val="en-US"/>
        </w:rPr>
        <w:t xml:space="preserve"> </w:t>
      </w:r>
      <w:r w:rsidR="00FC1966">
        <w:rPr>
          <w:spacing w:val="-4"/>
          <w:lang w:val="en-GB"/>
        </w:rPr>
        <w:t>2564</w:t>
      </w:r>
    </w:p>
    <w:p w14:paraId="577FC8D0" w14:textId="5C47B139" w:rsidR="00FC1966" w:rsidRDefault="00FC1966" w:rsidP="009C3EA8">
      <w:pPr>
        <w:pStyle w:val="FSContent"/>
        <w:rPr>
          <w:spacing w:val="-4"/>
          <w:lang w:val="en-US"/>
        </w:rPr>
      </w:pPr>
    </w:p>
    <w:p w14:paraId="2808389C" w14:textId="4996050D" w:rsidR="00FC1966" w:rsidRDefault="00FC1966" w:rsidP="00FC1966">
      <w:pPr>
        <w:pStyle w:val="FSContent"/>
        <w:rPr>
          <w:spacing w:val="-4"/>
          <w:lang w:val="en-US"/>
        </w:rPr>
      </w:pPr>
      <w:r>
        <w:rPr>
          <w:rFonts w:hint="cs"/>
          <w:spacing w:val="-4"/>
          <w:cs/>
          <w:lang w:val="en-US"/>
        </w:rPr>
        <w:t xml:space="preserve">ในการประชุมวิสามัญผู้ถือหุ้นเมื่อวันที่ </w:t>
      </w:r>
      <w:r>
        <w:rPr>
          <w:spacing w:val="-4"/>
          <w:lang w:val="en-GB"/>
        </w:rPr>
        <w:t xml:space="preserve">26 </w:t>
      </w:r>
      <w:r>
        <w:rPr>
          <w:rFonts w:hint="cs"/>
          <w:spacing w:val="-4"/>
          <w:cs/>
          <w:lang w:val="en-GB"/>
        </w:rPr>
        <w:t>พฤษภาคม</w:t>
      </w:r>
      <w:r>
        <w:rPr>
          <w:spacing w:val="-4"/>
          <w:lang w:val="en-GB"/>
        </w:rPr>
        <w:t xml:space="preserve"> 2564 </w:t>
      </w:r>
      <w:r>
        <w:rPr>
          <w:rFonts w:hint="cs"/>
          <w:spacing w:val="-4"/>
          <w:cs/>
          <w:lang w:val="en-GB"/>
        </w:rPr>
        <w:t xml:space="preserve">ผู้ถือหุ้นมีมติอนุมัติให้เพิ่มทุนจดทะเบียนจำนวน </w:t>
      </w:r>
      <w:r>
        <w:rPr>
          <w:spacing w:val="-4"/>
          <w:lang w:val="en-GB"/>
        </w:rPr>
        <w:t xml:space="preserve">57.5 </w:t>
      </w:r>
      <w:r>
        <w:rPr>
          <w:rFonts w:hint="cs"/>
          <w:spacing w:val="-4"/>
          <w:cs/>
          <w:lang w:val="en-GB"/>
        </w:rPr>
        <w:t xml:space="preserve">ล้านบาท (แบ่งเป็น </w:t>
      </w:r>
      <w:r>
        <w:rPr>
          <w:spacing w:val="-4"/>
          <w:lang w:val="en-GB"/>
        </w:rPr>
        <w:t>115.0</w:t>
      </w:r>
      <w:r>
        <w:rPr>
          <w:rFonts w:hint="cs"/>
          <w:spacing w:val="-4"/>
          <w:cs/>
          <w:lang w:val="en-GB"/>
        </w:rPr>
        <w:t xml:space="preserve"> ล้านหุ้น มูลค่าหุ้นละ </w:t>
      </w:r>
      <w:r>
        <w:rPr>
          <w:spacing w:val="-4"/>
          <w:lang w:val="en-GB"/>
        </w:rPr>
        <w:t>0.5</w:t>
      </w:r>
      <w:r>
        <w:rPr>
          <w:rFonts w:hint="cs"/>
          <w:spacing w:val="-4"/>
          <w:cs/>
          <w:lang w:val="en-GB"/>
        </w:rPr>
        <w:t xml:space="preserve"> บาท</w:t>
      </w:r>
      <w:r>
        <w:rPr>
          <w:spacing w:val="-4"/>
          <w:lang w:val="en-GB"/>
        </w:rPr>
        <w:t>)</w:t>
      </w:r>
      <w:r>
        <w:rPr>
          <w:rFonts w:hint="cs"/>
          <w:spacing w:val="-4"/>
          <w:cs/>
          <w:lang w:val="en-GB"/>
        </w:rPr>
        <w:t xml:space="preserve"> เพื่อ</w:t>
      </w:r>
      <w:r w:rsidRPr="00FC1966">
        <w:rPr>
          <w:spacing w:val="-4"/>
          <w:cs/>
          <w:lang w:val="en-GB"/>
        </w:rPr>
        <w:t>เสนอขายให้แก่ประชาชนทั่วไปเป็นครั้งแรก</w:t>
      </w:r>
      <w:r>
        <w:rPr>
          <w:spacing w:val="-4"/>
          <w:lang w:val="en-GB"/>
        </w:rPr>
        <w:t xml:space="preserve"> </w:t>
      </w:r>
      <w:r>
        <w:rPr>
          <w:rFonts w:hint="cs"/>
          <w:spacing w:val="-4"/>
          <w:cs/>
          <w:lang w:val="en-GB"/>
        </w:rPr>
        <w:t>บริษัท</w:t>
      </w:r>
      <w:r>
        <w:rPr>
          <w:rFonts w:hint="cs"/>
          <w:spacing w:val="-4"/>
          <w:cs/>
          <w:lang w:val="en-US"/>
        </w:rPr>
        <w:t xml:space="preserve">ดำเนินการจดทะเบียนเพิ่มทุนกับกระทรวงพาณิชย์เมื่อวันที่ </w:t>
      </w:r>
      <w:r>
        <w:rPr>
          <w:spacing w:val="-4"/>
          <w:lang w:val="en-US"/>
        </w:rPr>
        <w:t xml:space="preserve">2 </w:t>
      </w:r>
      <w:r w:rsidR="002D01B7">
        <w:rPr>
          <w:rFonts w:hint="cs"/>
          <w:spacing w:val="-4"/>
          <w:cs/>
          <w:lang w:val="en-US"/>
        </w:rPr>
        <w:t xml:space="preserve">มิถุนายน </w:t>
      </w:r>
      <w:r>
        <w:rPr>
          <w:spacing w:val="-4"/>
          <w:lang w:val="en-GB"/>
        </w:rPr>
        <w:t>2564</w:t>
      </w:r>
    </w:p>
    <w:p w14:paraId="0251C6F7" w14:textId="164AA8A8" w:rsidR="00617961" w:rsidRDefault="00617961" w:rsidP="001A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both"/>
        <w:rPr>
          <w:rFonts w:asciiTheme="majorBidi" w:hAnsiTheme="majorBidi" w:cstheme="majorBidi"/>
          <w:sz w:val="30"/>
          <w:szCs w:val="30"/>
        </w:rPr>
      </w:pPr>
    </w:p>
    <w:p w14:paraId="22CD967C" w14:textId="2B6DDDC2" w:rsidR="002C4FD1" w:rsidRPr="00D931A1" w:rsidRDefault="00F62C4D" w:rsidP="00801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GB"/>
        </w:rPr>
        <w:t>10</w:t>
      </w:r>
      <w:r w:rsidR="002C4FD1" w:rsidRPr="00D931A1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2C4FD1" w:rsidRPr="001D22B1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ส่วนงานดำเนินงาน</w:t>
      </w:r>
      <w:r w:rsidR="00AE47BF" w:rsidRPr="001D22B1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และการจำแนกรายได้</w:t>
      </w:r>
    </w:p>
    <w:p w14:paraId="4412D98E" w14:textId="77777777" w:rsidR="002C4FD1" w:rsidRPr="00C23230" w:rsidRDefault="002C4FD1" w:rsidP="00856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  <w:lang w:val="en-GB"/>
        </w:rPr>
      </w:pPr>
    </w:p>
    <w:p w14:paraId="257F4B81" w14:textId="2808DE10" w:rsidR="00742E5E" w:rsidRDefault="00FE3108" w:rsidP="0074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</w:rPr>
      </w:pPr>
      <w:r>
        <w:rPr>
          <w:rFonts w:ascii="Angsana New" w:eastAsia="Cordia New" w:hAnsi="Angsana New" w:hint="cs"/>
          <w:sz w:val="30"/>
          <w:szCs w:val="30"/>
          <w:cs/>
          <w:lang w:val="en-GB"/>
        </w:rPr>
        <w:t>ส่วนงานที่รายงานดังรายละเอียดข้างล่าง</w:t>
      </w:r>
      <w:r>
        <w:rPr>
          <w:rFonts w:ascii="Angsana New" w:eastAsia="Cordia New" w:hAnsi="Angsana New"/>
          <w:sz w:val="30"/>
          <w:szCs w:val="30"/>
        </w:rPr>
        <w:t xml:space="preserve"> </w:t>
      </w:r>
      <w:r w:rsidRPr="004649BD">
        <w:rPr>
          <w:rFonts w:ascii="Times New Roman" w:hAnsi="Times New Roman"/>
          <w:sz w:val="22"/>
          <w:szCs w:val="30"/>
          <w:cs/>
          <w:lang w:val="en-GB"/>
        </w:rPr>
        <w:t>เป็นหน่วยงานธุรกิจที่สำคัญของบริษัท หน่วยงานธุรกิจที่สำคัญนี้ผลิตสินค้าที่แตกต่างกัน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>
        <w:rPr>
          <w:rFonts w:ascii="Times New Roman" w:hAnsi="Times New Roman" w:hint="cs"/>
          <w:sz w:val="22"/>
          <w:szCs w:val="30"/>
          <w:cs/>
          <w:lang w:val="en-GB"/>
        </w:rPr>
        <w:t xml:space="preserve"> การดำเนินงานของแต่ละส่วนงานที่รายงานของบริษัทโดยสรุปมีดังนี้</w:t>
      </w:r>
    </w:p>
    <w:p w14:paraId="62DDB294" w14:textId="77777777" w:rsidR="00925A0C" w:rsidRPr="004649BD" w:rsidRDefault="00925A0C" w:rsidP="0074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</w:rPr>
      </w:pPr>
    </w:p>
    <w:tbl>
      <w:tblPr>
        <w:tblW w:w="9162" w:type="dxa"/>
        <w:tblInd w:w="54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02"/>
        <w:gridCol w:w="7560"/>
      </w:tblGrid>
      <w:tr w:rsidR="00742E5E" w:rsidRPr="004649BD" w14:paraId="49F37BF3" w14:textId="77777777" w:rsidTr="002A5F91">
        <w:trPr>
          <w:cantSplit/>
        </w:trPr>
        <w:tc>
          <w:tcPr>
            <w:tcW w:w="1602" w:type="dxa"/>
          </w:tcPr>
          <w:p w14:paraId="1F8067B6" w14:textId="77777777" w:rsidR="00742E5E" w:rsidRPr="004649BD" w:rsidRDefault="00742E5E" w:rsidP="002A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649BD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ส่วนงาน</w:t>
            </w:r>
            <w:r w:rsidRPr="004649BD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</w:t>
            </w:r>
            <w:r w:rsidRPr="004649BD">
              <w:rPr>
                <w:rFonts w:ascii="Angsana New" w:eastAsia="Cordia New" w:hAnsi="Angsana New"/>
                <w:sz w:val="30"/>
                <w:szCs w:val="30"/>
              </w:rPr>
              <w:t>1</w:t>
            </w:r>
          </w:p>
        </w:tc>
        <w:tc>
          <w:tcPr>
            <w:tcW w:w="7560" w:type="dxa"/>
          </w:tcPr>
          <w:p w14:paraId="1C176E69" w14:textId="77777777" w:rsidR="00742E5E" w:rsidRPr="004649BD" w:rsidRDefault="00742E5E" w:rsidP="002A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4649BD">
              <w:rPr>
                <w:rFonts w:ascii="Angsana New" w:eastAsia="Cordia New" w:hAnsi="Angsana New" w:hint="cs"/>
                <w:sz w:val="30"/>
                <w:szCs w:val="30"/>
                <w:cs/>
              </w:rPr>
              <w:t>การผลิตและจำหน่ายผลิตภัณฑ์ภายใต้ตรายี่ห้อของลูกค้า</w:t>
            </w:r>
            <w:r>
              <w:rPr>
                <w:rFonts w:ascii="Angsana New" w:eastAsia="Cordia New" w:hAnsi="Angsana New"/>
                <w:sz w:val="30"/>
                <w:szCs w:val="30"/>
              </w:rPr>
              <w:t xml:space="preserve"> (OEM)</w:t>
            </w:r>
          </w:p>
        </w:tc>
      </w:tr>
      <w:tr w:rsidR="00742E5E" w:rsidRPr="004649BD" w14:paraId="7C34CC20" w14:textId="77777777" w:rsidTr="002A5F91">
        <w:trPr>
          <w:cantSplit/>
        </w:trPr>
        <w:tc>
          <w:tcPr>
            <w:tcW w:w="1602" w:type="dxa"/>
          </w:tcPr>
          <w:p w14:paraId="1CE6EFE6" w14:textId="77777777" w:rsidR="00742E5E" w:rsidRPr="004649BD" w:rsidRDefault="00742E5E" w:rsidP="002A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649BD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ส่วนงาน</w:t>
            </w:r>
            <w:r w:rsidRPr="004649BD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</w:t>
            </w:r>
            <w:r w:rsidRPr="004649BD">
              <w:rPr>
                <w:rFonts w:ascii="Angsana New" w:eastAsia="Cordia New" w:hAnsi="Angsana New"/>
                <w:sz w:val="30"/>
                <w:szCs w:val="30"/>
              </w:rPr>
              <w:t>2</w:t>
            </w:r>
          </w:p>
        </w:tc>
        <w:tc>
          <w:tcPr>
            <w:tcW w:w="7560" w:type="dxa"/>
          </w:tcPr>
          <w:p w14:paraId="628DFD21" w14:textId="77777777" w:rsidR="00742E5E" w:rsidRPr="004649BD" w:rsidRDefault="00742E5E" w:rsidP="002A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4649BD">
              <w:rPr>
                <w:rFonts w:ascii="Angsana New" w:eastAsia="Cordia New" w:hAnsi="Angsana New" w:hint="cs"/>
                <w:sz w:val="30"/>
                <w:szCs w:val="30"/>
                <w:cs/>
              </w:rPr>
              <w:t>การผลิตและจำหน่ายผลิตภัณฑ์ภายใต้ตรายี่ห้อของบริษัท</w:t>
            </w:r>
            <w:r>
              <w:rPr>
                <w:rFonts w:ascii="Angsana New" w:eastAsia="Cordia New" w:hAnsi="Angsana New"/>
                <w:sz w:val="30"/>
                <w:szCs w:val="30"/>
              </w:rPr>
              <w:t xml:space="preserve"> (Own brands)</w:t>
            </w:r>
          </w:p>
        </w:tc>
      </w:tr>
    </w:tbl>
    <w:p w14:paraId="1087F278" w14:textId="77777777" w:rsidR="00742E5E" w:rsidRPr="004649BD" w:rsidRDefault="00742E5E" w:rsidP="0074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</w:rPr>
      </w:pPr>
    </w:p>
    <w:p w14:paraId="4292A574" w14:textId="652B35E1" w:rsidR="00742E5E" w:rsidRDefault="00254D87" w:rsidP="0074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imes New Roman" w:hAnsi="Times New Roman"/>
          <w:sz w:val="22"/>
          <w:szCs w:val="30"/>
          <w:lang w:val="en-GB"/>
        </w:rPr>
      </w:pPr>
      <w:r w:rsidRPr="00254D87">
        <w:rPr>
          <w:rFonts w:ascii="Times New Roman" w:hAnsi="Times New Roman"/>
          <w:sz w:val="22"/>
          <w:szCs w:val="30"/>
          <w:cs/>
          <w:lang w:val="en-GB"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ผลการดำเนินงานวัดโดยใช้กำไรจากการดำเนินงานของแต่ละส่วนงาน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ในการประเมินผลการดำเนินงานของส่วนงาน</w:t>
      </w:r>
    </w:p>
    <w:p w14:paraId="45BED952" w14:textId="77777777" w:rsidR="00254D87" w:rsidRDefault="00254D87" w:rsidP="0074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EE2183A" w14:textId="66793306" w:rsidR="00742E5E" w:rsidRDefault="00742E5E" w:rsidP="0074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4649BD">
        <w:rPr>
          <w:rFonts w:ascii="Angsana New" w:hAnsi="Angsana New" w:hint="cs"/>
          <w:sz w:val="30"/>
          <w:szCs w:val="30"/>
          <w:cs/>
          <w:lang w:val="en-GB"/>
        </w:rPr>
        <w:t>รายได้หลักของบริษัทได้มาจากรายได้จากสัญญาที่ทำกับลูกค้า และรับรู้รายได้ ณ เวลาหนึ่ง</w:t>
      </w:r>
    </w:p>
    <w:p w14:paraId="64B15431" w14:textId="77777777" w:rsidR="00254D87" w:rsidRDefault="00254D87" w:rsidP="00D93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91A9DD0" w14:textId="0D2522B6" w:rsidR="00254D87" w:rsidRDefault="00254D87" w:rsidP="00D93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z w:val="30"/>
          <w:szCs w:val="30"/>
          <w:highlight w:val="yellow"/>
        </w:rPr>
        <w:sectPr w:rsidR="00254D87" w:rsidSect="003E7D92">
          <w:headerReference w:type="default" r:id="rId11"/>
          <w:footerReference w:type="default" r:id="rId12"/>
          <w:pgSz w:w="11909" w:h="16834" w:code="9"/>
          <w:pgMar w:top="691" w:right="1379" w:bottom="576" w:left="1152" w:header="720" w:footer="720" w:gutter="0"/>
          <w:pgNumType w:start="12"/>
          <w:cols w:space="720"/>
          <w:docGrid w:linePitch="245"/>
        </w:sect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257"/>
        <w:gridCol w:w="1220"/>
        <w:gridCol w:w="308"/>
        <w:gridCol w:w="1270"/>
        <w:gridCol w:w="330"/>
        <w:gridCol w:w="1267"/>
        <w:gridCol w:w="308"/>
        <w:gridCol w:w="1305"/>
        <w:gridCol w:w="318"/>
        <w:gridCol w:w="1264"/>
        <w:gridCol w:w="318"/>
        <w:gridCol w:w="1264"/>
        <w:gridCol w:w="308"/>
        <w:gridCol w:w="9"/>
        <w:gridCol w:w="1255"/>
        <w:gridCol w:w="308"/>
        <w:gridCol w:w="1258"/>
      </w:tblGrid>
      <w:tr w:rsidR="00254D87" w:rsidRPr="0016249F" w14:paraId="1FF2BB0C" w14:textId="77777777" w:rsidTr="008743DF">
        <w:tc>
          <w:tcPr>
            <w:tcW w:w="1046" w:type="pct"/>
          </w:tcPr>
          <w:p w14:paraId="1B9F618F" w14:textId="77777777" w:rsidR="00254D87" w:rsidRPr="0016249F" w:rsidRDefault="00254D87" w:rsidP="00AB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สำหรับงวดสามเดือนสิ้นสุด</w:t>
            </w:r>
          </w:p>
          <w:p w14:paraId="4C6E779A" w14:textId="1ED24E19" w:rsidR="00254D87" w:rsidRPr="0016249F" w:rsidRDefault="00254D87" w:rsidP="00AB3CF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0</w:t>
            </w: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 w:rsidR="007B06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899" w:type="pct"/>
            <w:gridSpan w:val="3"/>
            <w:vAlign w:val="bottom"/>
          </w:tcPr>
          <w:p w14:paraId="44EF21D1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6" w:type="pct"/>
            <w:vAlign w:val="bottom"/>
          </w:tcPr>
          <w:p w14:paraId="24F124B8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pct"/>
            <w:gridSpan w:val="3"/>
            <w:vAlign w:val="bottom"/>
          </w:tcPr>
          <w:p w14:paraId="521A7FDC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2" w:type="pct"/>
            <w:vAlign w:val="bottom"/>
          </w:tcPr>
          <w:p w14:paraId="5DA7ECAB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4" w:type="pct"/>
            <w:gridSpan w:val="3"/>
            <w:vAlign w:val="bottom"/>
          </w:tcPr>
          <w:p w14:paraId="0E2F3C7B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102" w:type="pct"/>
            <w:gridSpan w:val="2"/>
            <w:vAlign w:val="bottom"/>
          </w:tcPr>
          <w:p w14:paraId="453004CA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pct"/>
            <w:gridSpan w:val="3"/>
            <w:vAlign w:val="bottom"/>
          </w:tcPr>
          <w:p w14:paraId="5E348582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254D87" w:rsidRPr="0016249F" w14:paraId="7D5A0431" w14:textId="77777777" w:rsidTr="008743DF">
        <w:tc>
          <w:tcPr>
            <w:tcW w:w="1046" w:type="pct"/>
          </w:tcPr>
          <w:p w14:paraId="3DFE87A3" w14:textId="77777777" w:rsidR="00254D87" w:rsidRPr="0016249F" w:rsidRDefault="00254D87" w:rsidP="00AB3CF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2" w:type="pct"/>
          </w:tcPr>
          <w:p w14:paraId="68A64E9B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99" w:type="pct"/>
          </w:tcPr>
          <w:p w14:paraId="4F227AB5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pct"/>
          </w:tcPr>
          <w:p w14:paraId="78CA48E4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6" w:type="pct"/>
          </w:tcPr>
          <w:p w14:paraId="035B5C8D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</w:tcPr>
          <w:p w14:paraId="62FA3B4D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99" w:type="pct"/>
          </w:tcPr>
          <w:p w14:paraId="34C1EE03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</w:tcPr>
          <w:p w14:paraId="0ED4B84B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2" w:type="pct"/>
          </w:tcPr>
          <w:p w14:paraId="11AEC880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794E9344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2" w:type="pct"/>
          </w:tcPr>
          <w:p w14:paraId="56747D74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4DFDBEC1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2" w:type="pct"/>
            <w:gridSpan w:val="2"/>
          </w:tcPr>
          <w:p w14:paraId="1A8BD65F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3" w:type="pct"/>
          </w:tcPr>
          <w:p w14:paraId="01ABAF57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99" w:type="pct"/>
          </w:tcPr>
          <w:p w14:paraId="32725241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4" w:type="pct"/>
          </w:tcPr>
          <w:p w14:paraId="66CA638D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54D87" w:rsidRPr="0016249F" w14:paraId="6F5F46FB" w14:textId="77777777" w:rsidTr="008743DF">
        <w:tc>
          <w:tcPr>
            <w:tcW w:w="1046" w:type="pct"/>
          </w:tcPr>
          <w:p w14:paraId="015FC231" w14:textId="77777777" w:rsidR="00254D87" w:rsidRPr="0016249F" w:rsidRDefault="00254D87" w:rsidP="00AB3CF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54" w:type="pct"/>
            <w:gridSpan w:val="16"/>
          </w:tcPr>
          <w:p w14:paraId="51A984FA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4D87" w:rsidRPr="0016249F" w14:paraId="7526AF2B" w14:textId="77777777" w:rsidTr="008743DF">
        <w:tc>
          <w:tcPr>
            <w:tcW w:w="1046" w:type="pct"/>
          </w:tcPr>
          <w:p w14:paraId="35330086" w14:textId="77777777" w:rsidR="00254D87" w:rsidRPr="0016249F" w:rsidRDefault="00254D87" w:rsidP="00AB3CF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392" w:type="pct"/>
          </w:tcPr>
          <w:p w14:paraId="00A7D98B" w14:textId="620DD67B" w:rsidR="00254D87" w:rsidRPr="0016249F" w:rsidRDefault="00AB3CF1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67,890</w:t>
            </w:r>
          </w:p>
        </w:tc>
        <w:tc>
          <w:tcPr>
            <w:tcW w:w="99" w:type="pct"/>
          </w:tcPr>
          <w:p w14:paraId="42515A33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8" w:type="pct"/>
          </w:tcPr>
          <w:p w14:paraId="45FE32EA" w14:textId="7C22E763" w:rsidR="00254D87" w:rsidRPr="0016249F" w:rsidRDefault="0063244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65,272</w:t>
            </w:r>
          </w:p>
        </w:tc>
        <w:tc>
          <w:tcPr>
            <w:tcW w:w="106" w:type="pct"/>
          </w:tcPr>
          <w:p w14:paraId="43F41EE3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7" w:type="pct"/>
          </w:tcPr>
          <w:p w14:paraId="0751C92E" w14:textId="12B73962" w:rsidR="00254D87" w:rsidRPr="0016249F" w:rsidRDefault="00AB3CF1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32,784</w:t>
            </w:r>
          </w:p>
        </w:tc>
        <w:tc>
          <w:tcPr>
            <w:tcW w:w="99" w:type="pct"/>
          </w:tcPr>
          <w:p w14:paraId="679F8D99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19" w:type="pct"/>
          </w:tcPr>
          <w:p w14:paraId="6F082702" w14:textId="509A959E" w:rsidR="00254D87" w:rsidRPr="0016249F" w:rsidRDefault="0063244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34,225</w:t>
            </w:r>
          </w:p>
        </w:tc>
        <w:tc>
          <w:tcPr>
            <w:tcW w:w="102" w:type="pct"/>
          </w:tcPr>
          <w:p w14:paraId="26CD5E4E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14:paraId="2FA7A370" w14:textId="3F22341A" w:rsidR="00254D87" w:rsidRPr="0016249F" w:rsidRDefault="00AB3CF1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2,882</w:t>
            </w:r>
          </w:p>
        </w:tc>
        <w:tc>
          <w:tcPr>
            <w:tcW w:w="102" w:type="pct"/>
          </w:tcPr>
          <w:p w14:paraId="4D35D601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14:paraId="255FC7CC" w14:textId="495D97F1" w:rsidR="00254D87" w:rsidRPr="0016249F" w:rsidRDefault="0063244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5,088</w:t>
            </w:r>
          </w:p>
        </w:tc>
        <w:tc>
          <w:tcPr>
            <w:tcW w:w="99" w:type="pct"/>
          </w:tcPr>
          <w:p w14:paraId="66809202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6" w:type="pct"/>
            <w:gridSpan w:val="2"/>
          </w:tcPr>
          <w:p w14:paraId="6D6E39B4" w14:textId="00F1CDF7" w:rsidR="00254D87" w:rsidRPr="0016249F" w:rsidRDefault="00AB3CF1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103,556</w:t>
            </w:r>
          </w:p>
        </w:tc>
        <w:tc>
          <w:tcPr>
            <w:tcW w:w="99" w:type="pct"/>
          </w:tcPr>
          <w:p w14:paraId="38A8AC92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</w:tcPr>
          <w:p w14:paraId="39F13262" w14:textId="1B5A8097" w:rsidR="00254D87" w:rsidRPr="0016249F" w:rsidRDefault="0063244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104,585</w:t>
            </w:r>
          </w:p>
        </w:tc>
      </w:tr>
      <w:tr w:rsidR="00254D87" w:rsidRPr="0016249F" w14:paraId="0E730712" w14:textId="77777777" w:rsidTr="008743DF">
        <w:tc>
          <w:tcPr>
            <w:tcW w:w="1046" w:type="pct"/>
          </w:tcPr>
          <w:p w14:paraId="681AEF18" w14:textId="74A55EE8" w:rsidR="00254D87" w:rsidRPr="0016249F" w:rsidRDefault="00254D87" w:rsidP="00AB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thaiDistribute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="001E04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1E04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(ขาดทุน) </w:t>
            </w: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14:paraId="6C5349E7" w14:textId="6BE625F7" w:rsidR="00254D87" w:rsidRPr="0016249F" w:rsidRDefault="00AB3CF1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11,768</w:t>
            </w:r>
          </w:p>
        </w:tc>
        <w:tc>
          <w:tcPr>
            <w:tcW w:w="99" w:type="pct"/>
          </w:tcPr>
          <w:p w14:paraId="5247091F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</w:tcPr>
          <w:p w14:paraId="0A35BAD0" w14:textId="0D3D8708" w:rsidR="00254D87" w:rsidRPr="0016249F" w:rsidRDefault="0063244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13,345</w:t>
            </w:r>
          </w:p>
        </w:tc>
        <w:tc>
          <w:tcPr>
            <w:tcW w:w="106" w:type="pct"/>
          </w:tcPr>
          <w:p w14:paraId="4A4C7B27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14:paraId="731D6CD8" w14:textId="4F405983" w:rsidR="00254D87" w:rsidRPr="0016249F" w:rsidRDefault="00AB3CF1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7,811</w:t>
            </w:r>
          </w:p>
        </w:tc>
        <w:tc>
          <w:tcPr>
            <w:tcW w:w="99" w:type="pct"/>
          </w:tcPr>
          <w:p w14:paraId="4AE586F7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14:paraId="62778C2B" w14:textId="5E8CBB82" w:rsidR="00254D87" w:rsidRPr="0016249F" w:rsidRDefault="0063244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12,122</w:t>
            </w:r>
          </w:p>
        </w:tc>
        <w:tc>
          <w:tcPr>
            <w:tcW w:w="102" w:type="pct"/>
          </w:tcPr>
          <w:p w14:paraId="1F4930AE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55DD3BA2" w14:textId="09249707" w:rsidR="00254D87" w:rsidRPr="0016249F" w:rsidRDefault="00AB3CF1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751</w:t>
            </w:r>
          </w:p>
        </w:tc>
        <w:tc>
          <w:tcPr>
            <w:tcW w:w="102" w:type="pct"/>
          </w:tcPr>
          <w:p w14:paraId="23458713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3D5BB9D8" w14:textId="5C0393E1" w:rsidR="00254D87" w:rsidRPr="0016249F" w:rsidRDefault="0063244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(962)</w:t>
            </w:r>
          </w:p>
        </w:tc>
        <w:tc>
          <w:tcPr>
            <w:tcW w:w="99" w:type="pct"/>
          </w:tcPr>
          <w:p w14:paraId="02F57A6D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664ABE" w14:textId="2E9319E6" w:rsidR="00254D87" w:rsidRPr="0016249F" w:rsidRDefault="00AB3CF1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20,</w:t>
            </w:r>
            <w:r w:rsidR="00CE63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30</w:t>
            </w:r>
          </w:p>
        </w:tc>
        <w:tc>
          <w:tcPr>
            <w:tcW w:w="99" w:type="pct"/>
          </w:tcPr>
          <w:p w14:paraId="554E15C5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</w:tcPr>
          <w:p w14:paraId="2FA600A2" w14:textId="23864C1E" w:rsidR="00254D87" w:rsidRPr="0016249F" w:rsidRDefault="0063244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24,505</w:t>
            </w:r>
          </w:p>
        </w:tc>
      </w:tr>
      <w:tr w:rsidR="00254D87" w:rsidRPr="0016249F" w14:paraId="79107275" w14:textId="77777777" w:rsidTr="008743DF">
        <w:trPr>
          <w:trHeight w:hRule="exact" w:val="288"/>
        </w:trPr>
        <w:tc>
          <w:tcPr>
            <w:tcW w:w="1046" w:type="pct"/>
          </w:tcPr>
          <w:p w14:paraId="6DE2E433" w14:textId="77777777" w:rsidR="00254D87" w:rsidRPr="0016249F" w:rsidRDefault="00254D87" w:rsidP="00AB3CF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2" w:type="pct"/>
            <w:tcBorders>
              <w:top w:val="single" w:sz="4" w:space="0" w:color="auto"/>
            </w:tcBorders>
          </w:tcPr>
          <w:p w14:paraId="34596E3E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65E701C9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</w:tcPr>
          <w:p w14:paraId="6A3C5DE0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" w:type="pct"/>
          </w:tcPr>
          <w:p w14:paraId="28EA3CC2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3D29A4E9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01A84E99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30DBEFCA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008AF8AC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6E7286C1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3AA89F60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71F6F9DE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2ADCAB3E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</w:tcBorders>
          </w:tcPr>
          <w:p w14:paraId="6EA22B15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5E5BC25B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4" w:type="pct"/>
            <w:tcBorders>
              <w:top w:val="single" w:sz="4" w:space="0" w:color="auto"/>
            </w:tcBorders>
          </w:tcPr>
          <w:p w14:paraId="013C1579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4D87" w:rsidRPr="0016249F" w14:paraId="6ACBF419" w14:textId="77777777" w:rsidTr="008743DF">
        <w:tc>
          <w:tcPr>
            <w:tcW w:w="1046" w:type="pct"/>
          </w:tcPr>
          <w:p w14:paraId="0703F8DB" w14:textId="77777777" w:rsidR="00254D87" w:rsidRPr="0016249F" w:rsidRDefault="00254D87" w:rsidP="00AB3CF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รายได้ที่ปันส่วนไม่ได้</w:t>
            </w:r>
          </w:p>
        </w:tc>
        <w:tc>
          <w:tcPr>
            <w:tcW w:w="392" w:type="pct"/>
          </w:tcPr>
          <w:p w14:paraId="3E6E9C6F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347434FA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pct"/>
          </w:tcPr>
          <w:p w14:paraId="69212ED0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" w:type="pct"/>
          </w:tcPr>
          <w:p w14:paraId="390DD328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</w:tcPr>
          <w:p w14:paraId="626A6717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2701DB16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</w:tcPr>
          <w:p w14:paraId="0D3EACE4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387B6EC3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7254F0B3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3FA2F644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69CE76A0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30A9D5DB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</w:tcPr>
          <w:p w14:paraId="7E7E0474" w14:textId="039584B5" w:rsidR="00254D87" w:rsidRPr="0016249F" w:rsidRDefault="00AB3CF1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3,682</w:t>
            </w:r>
          </w:p>
        </w:tc>
        <w:tc>
          <w:tcPr>
            <w:tcW w:w="99" w:type="pct"/>
          </w:tcPr>
          <w:p w14:paraId="437DC46F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</w:tcPr>
          <w:p w14:paraId="4AE5BE8D" w14:textId="5864642F" w:rsidR="00254D87" w:rsidRPr="0016249F" w:rsidRDefault="0063244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1,421</w:t>
            </w:r>
          </w:p>
        </w:tc>
      </w:tr>
      <w:tr w:rsidR="00254D87" w:rsidRPr="0016249F" w14:paraId="4B6DC42D" w14:textId="77777777" w:rsidTr="008743DF">
        <w:tc>
          <w:tcPr>
            <w:tcW w:w="1046" w:type="pct"/>
          </w:tcPr>
          <w:p w14:paraId="2D604ADC" w14:textId="77777777" w:rsidR="00254D87" w:rsidRPr="0016249F" w:rsidRDefault="00254D87" w:rsidP="00AB3CF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ค่าใช้จ่ายที่ปันส่วนไม่ได้</w:t>
            </w:r>
          </w:p>
        </w:tc>
        <w:tc>
          <w:tcPr>
            <w:tcW w:w="392" w:type="pct"/>
          </w:tcPr>
          <w:p w14:paraId="6224A36D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329E6DB5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pct"/>
          </w:tcPr>
          <w:p w14:paraId="02E37BD2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" w:type="pct"/>
          </w:tcPr>
          <w:p w14:paraId="6C11CA34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</w:tcPr>
          <w:p w14:paraId="01871F76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37CEB1EF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</w:tcPr>
          <w:p w14:paraId="0F8CDCEB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2A03E011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71B7A498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2D3252CE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7E9F7EC6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47CF7F3F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</w:tcPr>
          <w:p w14:paraId="7E515D8A" w14:textId="50A49453" w:rsidR="00254D87" w:rsidRPr="0016249F" w:rsidRDefault="00AB3CF1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(13,122)</w:t>
            </w:r>
          </w:p>
        </w:tc>
        <w:tc>
          <w:tcPr>
            <w:tcW w:w="99" w:type="pct"/>
          </w:tcPr>
          <w:p w14:paraId="127E662E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</w:tcPr>
          <w:p w14:paraId="1622ADAF" w14:textId="1F691BBC" w:rsidR="00254D87" w:rsidRPr="0016249F" w:rsidRDefault="0063244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(12,771)</w:t>
            </w:r>
          </w:p>
        </w:tc>
      </w:tr>
      <w:tr w:rsidR="00AB3CF1" w:rsidRPr="0016249F" w14:paraId="1AA243A3" w14:textId="77777777" w:rsidTr="00AB3CF1">
        <w:tc>
          <w:tcPr>
            <w:tcW w:w="3484" w:type="pct"/>
            <w:gridSpan w:val="10"/>
          </w:tcPr>
          <w:p w14:paraId="27475261" w14:textId="25A23122" w:rsidR="00AB3CF1" w:rsidRPr="0016249F" w:rsidRDefault="00AB3CF1" w:rsidP="00AB3CF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 (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16249F">
              <w:rPr>
                <w:rFonts w:asciiTheme="majorBidi" w:hAnsiTheme="majorBidi"/>
                <w:sz w:val="30"/>
                <w:szCs w:val="30"/>
                <w:cs/>
              </w:rPr>
              <w:t>จากการด้อยค่า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) </w:t>
            </w:r>
            <w:r w:rsidRPr="0016249F">
              <w:rPr>
                <w:rFonts w:asciiTheme="majorBidi" w:hAnsiTheme="majorBidi"/>
                <w:sz w:val="30"/>
                <w:szCs w:val="30"/>
                <w:cs/>
              </w:rPr>
              <w:t xml:space="preserve">ซึ่งเป็นไปตาม </w:t>
            </w:r>
            <w:r w:rsidRPr="0016249F">
              <w:rPr>
                <w:rFonts w:asciiTheme="majorBidi" w:hAnsi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102" w:type="pct"/>
          </w:tcPr>
          <w:p w14:paraId="76302BA7" w14:textId="77777777" w:rsidR="00AB3CF1" w:rsidRPr="0016249F" w:rsidRDefault="00AB3CF1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31078C65" w14:textId="77777777" w:rsidR="00AB3CF1" w:rsidRPr="0016249F" w:rsidRDefault="00AB3CF1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09A1D9BC" w14:textId="77777777" w:rsidR="00AB3CF1" w:rsidRPr="0016249F" w:rsidRDefault="00AB3CF1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</w:tcPr>
          <w:p w14:paraId="212AA903" w14:textId="73A61014" w:rsidR="00AB3CF1" w:rsidRPr="0016249F" w:rsidRDefault="00AB3CF1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94</w:t>
            </w:r>
          </w:p>
        </w:tc>
        <w:tc>
          <w:tcPr>
            <w:tcW w:w="99" w:type="pct"/>
          </w:tcPr>
          <w:p w14:paraId="7CA295E7" w14:textId="77777777" w:rsidR="00AB3CF1" w:rsidRPr="0016249F" w:rsidRDefault="00AB3CF1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</w:tcPr>
          <w:p w14:paraId="045DB981" w14:textId="396A3026" w:rsidR="00AB3CF1" w:rsidRPr="0016249F" w:rsidRDefault="00AB3CF1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(1,866)</w:t>
            </w:r>
          </w:p>
        </w:tc>
      </w:tr>
      <w:tr w:rsidR="00254D87" w:rsidRPr="0016249F" w14:paraId="188BB206" w14:textId="77777777" w:rsidTr="008743DF">
        <w:trPr>
          <w:trHeight w:val="380"/>
        </w:trPr>
        <w:tc>
          <w:tcPr>
            <w:tcW w:w="1046" w:type="pct"/>
          </w:tcPr>
          <w:p w14:paraId="5E09796A" w14:textId="77777777" w:rsidR="00254D87" w:rsidRPr="0016249F" w:rsidRDefault="00254D87" w:rsidP="00AB3CF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392" w:type="pct"/>
          </w:tcPr>
          <w:p w14:paraId="2C83B000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5303B755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pct"/>
          </w:tcPr>
          <w:p w14:paraId="509D0EB8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" w:type="pct"/>
          </w:tcPr>
          <w:p w14:paraId="344A96B1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</w:tcPr>
          <w:p w14:paraId="2C83C2B8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55D1CC15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</w:tcPr>
          <w:p w14:paraId="6C8F2728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4ADE0817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42E93D30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08DD2452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26C71503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3E7DE8E9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</w:tcPr>
          <w:p w14:paraId="7F5CFDCB" w14:textId="05D24AD6" w:rsidR="00254D87" w:rsidRPr="0016249F" w:rsidRDefault="00AB3CF1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(2,947)</w:t>
            </w:r>
          </w:p>
        </w:tc>
        <w:tc>
          <w:tcPr>
            <w:tcW w:w="99" w:type="pct"/>
          </w:tcPr>
          <w:p w14:paraId="2D815C11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</w:tcPr>
          <w:p w14:paraId="56B5D3D0" w14:textId="57ABA108" w:rsidR="00254D87" w:rsidRPr="0016249F" w:rsidRDefault="0063244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(2,807)</w:t>
            </w:r>
          </w:p>
        </w:tc>
      </w:tr>
      <w:tr w:rsidR="00254D87" w:rsidRPr="0016249F" w14:paraId="2BF4041D" w14:textId="77777777" w:rsidTr="008743DF">
        <w:trPr>
          <w:trHeight w:val="300"/>
        </w:trPr>
        <w:tc>
          <w:tcPr>
            <w:tcW w:w="1046" w:type="pct"/>
          </w:tcPr>
          <w:p w14:paraId="42395364" w14:textId="77777777" w:rsidR="00254D87" w:rsidRPr="0016249F" w:rsidRDefault="00254D87" w:rsidP="00AB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thaiDistribute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392" w:type="pct"/>
          </w:tcPr>
          <w:p w14:paraId="2C40FA8C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53D890D2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pct"/>
          </w:tcPr>
          <w:p w14:paraId="36389877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" w:type="pct"/>
          </w:tcPr>
          <w:p w14:paraId="343DCE58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</w:tcPr>
          <w:p w14:paraId="4221D9E3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27B0C417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</w:tcPr>
          <w:p w14:paraId="435F6C0A" w14:textId="77777777" w:rsidR="00254D87" w:rsidRPr="0016249F" w:rsidRDefault="00254D87" w:rsidP="008743D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3EC092A0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7CC5D98A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4D378608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661DC755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1F74ED56" w14:textId="77777777" w:rsidR="00254D87" w:rsidRPr="0016249F" w:rsidRDefault="00254D87" w:rsidP="008743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C1AD78" w14:textId="4EA89784" w:rsidR="00254D87" w:rsidRPr="0016249F" w:rsidRDefault="00AB3CF1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8,</w:t>
            </w:r>
            <w:r w:rsidR="00CE63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37</w:t>
            </w:r>
          </w:p>
        </w:tc>
        <w:tc>
          <w:tcPr>
            <w:tcW w:w="99" w:type="pct"/>
          </w:tcPr>
          <w:p w14:paraId="1828BB66" w14:textId="77777777" w:rsidR="00254D87" w:rsidRPr="0016249F" w:rsidRDefault="00254D87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double" w:sz="4" w:space="0" w:color="auto"/>
            </w:tcBorders>
          </w:tcPr>
          <w:p w14:paraId="6DA9F39F" w14:textId="15220404" w:rsidR="00254D87" w:rsidRPr="0016249F" w:rsidRDefault="0063244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8,482</w:t>
            </w:r>
          </w:p>
        </w:tc>
      </w:tr>
    </w:tbl>
    <w:p w14:paraId="62A74786" w14:textId="7BDA0A4A" w:rsidR="00254D87" w:rsidRDefault="00254D87" w:rsidP="00D93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p w14:paraId="76C9A5AD" w14:textId="77777777" w:rsidR="00254D87" w:rsidRDefault="00254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  <w:cs/>
        </w:rPr>
      </w:pPr>
      <w:r>
        <w:rPr>
          <w:rFonts w:ascii="Angsana New" w:hAnsi="Angsana New"/>
          <w:sz w:val="30"/>
          <w:szCs w:val="30"/>
          <w:highlight w:val="yellow"/>
          <w:cs/>
        </w:rP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257"/>
        <w:gridCol w:w="1220"/>
        <w:gridCol w:w="308"/>
        <w:gridCol w:w="1270"/>
        <w:gridCol w:w="330"/>
        <w:gridCol w:w="1267"/>
        <w:gridCol w:w="308"/>
        <w:gridCol w:w="1305"/>
        <w:gridCol w:w="318"/>
        <w:gridCol w:w="1264"/>
        <w:gridCol w:w="318"/>
        <w:gridCol w:w="1264"/>
        <w:gridCol w:w="318"/>
        <w:gridCol w:w="1264"/>
        <w:gridCol w:w="308"/>
        <w:gridCol w:w="1248"/>
      </w:tblGrid>
      <w:tr w:rsidR="00254D87" w:rsidRPr="0016249F" w14:paraId="499BD8EB" w14:textId="77777777" w:rsidTr="008743DF">
        <w:tc>
          <w:tcPr>
            <w:tcW w:w="1046" w:type="pct"/>
          </w:tcPr>
          <w:p w14:paraId="735F3176" w14:textId="4933781E" w:rsidR="00254D87" w:rsidRPr="0016249F" w:rsidRDefault="00254D87" w:rsidP="00AB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สำหรับงวด</w:t>
            </w:r>
            <w:r w:rsidR="0063244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เก้า</w:t>
            </w: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เดือนสิ้นสุด</w:t>
            </w:r>
          </w:p>
          <w:p w14:paraId="25F966DE" w14:textId="0B9A1228" w:rsidR="00254D87" w:rsidRPr="0016249F" w:rsidRDefault="00254D87" w:rsidP="00AB3CF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0</w:t>
            </w: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 w:rsidR="007B06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899" w:type="pct"/>
            <w:gridSpan w:val="3"/>
            <w:vAlign w:val="bottom"/>
          </w:tcPr>
          <w:p w14:paraId="6BEC14CF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6" w:type="pct"/>
            <w:vAlign w:val="bottom"/>
          </w:tcPr>
          <w:p w14:paraId="5AE731F3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pct"/>
            <w:gridSpan w:val="3"/>
            <w:vAlign w:val="bottom"/>
          </w:tcPr>
          <w:p w14:paraId="72740EB7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2" w:type="pct"/>
            <w:vAlign w:val="bottom"/>
          </w:tcPr>
          <w:p w14:paraId="696581B5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4" w:type="pct"/>
            <w:gridSpan w:val="3"/>
            <w:vAlign w:val="bottom"/>
          </w:tcPr>
          <w:p w14:paraId="762DE713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102" w:type="pct"/>
            <w:vAlign w:val="bottom"/>
          </w:tcPr>
          <w:p w14:paraId="5A06BA70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pct"/>
            <w:gridSpan w:val="3"/>
            <w:vAlign w:val="bottom"/>
          </w:tcPr>
          <w:p w14:paraId="4F2B4250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E16F9" w:rsidRPr="0016249F" w14:paraId="028D1EA0" w14:textId="77777777" w:rsidTr="0063244D">
        <w:tc>
          <w:tcPr>
            <w:tcW w:w="1046" w:type="pct"/>
          </w:tcPr>
          <w:p w14:paraId="7ADD91C0" w14:textId="77777777" w:rsidR="00254D87" w:rsidRPr="0016249F" w:rsidRDefault="00254D87" w:rsidP="00AB3CF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2" w:type="pct"/>
          </w:tcPr>
          <w:p w14:paraId="212D5F8C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99" w:type="pct"/>
          </w:tcPr>
          <w:p w14:paraId="64B74DCE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pct"/>
          </w:tcPr>
          <w:p w14:paraId="6730D0C5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6" w:type="pct"/>
          </w:tcPr>
          <w:p w14:paraId="56C5F5D9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</w:tcPr>
          <w:p w14:paraId="03756F56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99" w:type="pct"/>
          </w:tcPr>
          <w:p w14:paraId="4B3CE020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</w:tcPr>
          <w:p w14:paraId="796F1A11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2" w:type="pct"/>
          </w:tcPr>
          <w:p w14:paraId="3647F457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01757252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2" w:type="pct"/>
          </w:tcPr>
          <w:p w14:paraId="11AF568F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0E986A38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2" w:type="pct"/>
          </w:tcPr>
          <w:p w14:paraId="082FA327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2692BEDD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99" w:type="pct"/>
          </w:tcPr>
          <w:p w14:paraId="66B0DC24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1" w:type="pct"/>
          </w:tcPr>
          <w:p w14:paraId="29FA4DF3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54D87" w:rsidRPr="0016249F" w14:paraId="441571BD" w14:textId="77777777" w:rsidTr="008743DF">
        <w:tc>
          <w:tcPr>
            <w:tcW w:w="1046" w:type="pct"/>
          </w:tcPr>
          <w:p w14:paraId="7ADC8E34" w14:textId="77777777" w:rsidR="00254D87" w:rsidRPr="0016249F" w:rsidRDefault="00254D87" w:rsidP="00AB3CF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54" w:type="pct"/>
            <w:gridSpan w:val="15"/>
          </w:tcPr>
          <w:p w14:paraId="7A4855ED" w14:textId="77777777" w:rsidR="00254D87" w:rsidRPr="0016249F" w:rsidRDefault="00254D87" w:rsidP="008743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244D" w:rsidRPr="0016249F" w14:paraId="3036EDC7" w14:textId="77777777" w:rsidTr="0063244D">
        <w:tc>
          <w:tcPr>
            <w:tcW w:w="1046" w:type="pct"/>
          </w:tcPr>
          <w:p w14:paraId="05B93741" w14:textId="77777777" w:rsidR="0063244D" w:rsidRPr="0016249F" w:rsidRDefault="0063244D" w:rsidP="00AB3CF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392" w:type="pct"/>
          </w:tcPr>
          <w:p w14:paraId="2D89790E" w14:textId="0EA52C8C" w:rsidR="0063244D" w:rsidRPr="0016249F" w:rsidRDefault="00AB3CF1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190,922</w:t>
            </w:r>
          </w:p>
        </w:tc>
        <w:tc>
          <w:tcPr>
            <w:tcW w:w="99" w:type="pct"/>
          </w:tcPr>
          <w:p w14:paraId="0DF5C9A8" w14:textId="77777777" w:rsidR="0063244D" w:rsidRPr="0016249F" w:rsidRDefault="0063244D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8" w:type="pct"/>
          </w:tcPr>
          <w:p w14:paraId="2945F505" w14:textId="01213B05" w:rsidR="0063244D" w:rsidRPr="0016249F" w:rsidRDefault="0063244D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179,115</w:t>
            </w:r>
          </w:p>
        </w:tc>
        <w:tc>
          <w:tcPr>
            <w:tcW w:w="106" w:type="pct"/>
          </w:tcPr>
          <w:p w14:paraId="7BD58320" w14:textId="77777777" w:rsidR="0063244D" w:rsidRPr="0016249F" w:rsidRDefault="0063244D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7" w:type="pct"/>
          </w:tcPr>
          <w:p w14:paraId="49145950" w14:textId="5CBD946A" w:rsidR="0063244D" w:rsidRPr="0016249F" w:rsidRDefault="00AB3CF1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113,782</w:t>
            </w:r>
          </w:p>
        </w:tc>
        <w:tc>
          <w:tcPr>
            <w:tcW w:w="99" w:type="pct"/>
          </w:tcPr>
          <w:p w14:paraId="2CB3211D" w14:textId="77777777" w:rsidR="0063244D" w:rsidRPr="0016249F" w:rsidRDefault="0063244D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19" w:type="pct"/>
          </w:tcPr>
          <w:p w14:paraId="6F0A2136" w14:textId="72E1D9FA" w:rsidR="0063244D" w:rsidRPr="0016249F" w:rsidRDefault="0063244D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149,642</w:t>
            </w:r>
          </w:p>
        </w:tc>
        <w:tc>
          <w:tcPr>
            <w:tcW w:w="102" w:type="pct"/>
          </w:tcPr>
          <w:p w14:paraId="72A8FFFD" w14:textId="77777777" w:rsidR="0063244D" w:rsidRPr="0016249F" w:rsidRDefault="0063244D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14:paraId="587171FD" w14:textId="6E4907CE" w:rsidR="0063244D" w:rsidRPr="0016249F" w:rsidRDefault="00AB3CF1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6,216</w:t>
            </w:r>
          </w:p>
        </w:tc>
        <w:tc>
          <w:tcPr>
            <w:tcW w:w="102" w:type="pct"/>
          </w:tcPr>
          <w:p w14:paraId="132ED21A" w14:textId="77777777" w:rsidR="0063244D" w:rsidRPr="0016249F" w:rsidRDefault="0063244D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14:paraId="063EE519" w14:textId="5D742E45" w:rsidR="0063244D" w:rsidRPr="0016249F" w:rsidRDefault="0063244D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21,916</w:t>
            </w:r>
          </w:p>
        </w:tc>
        <w:tc>
          <w:tcPr>
            <w:tcW w:w="102" w:type="pct"/>
          </w:tcPr>
          <w:p w14:paraId="35E7A5A8" w14:textId="77777777" w:rsidR="0063244D" w:rsidRPr="0016249F" w:rsidRDefault="0063244D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6" w:type="pct"/>
          </w:tcPr>
          <w:p w14:paraId="12CAF301" w14:textId="3A6DFA9F" w:rsidR="0063244D" w:rsidRPr="0016249F" w:rsidRDefault="00AB3CF1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310,920</w:t>
            </w:r>
          </w:p>
        </w:tc>
        <w:tc>
          <w:tcPr>
            <w:tcW w:w="99" w:type="pct"/>
          </w:tcPr>
          <w:p w14:paraId="0ED92018" w14:textId="77777777" w:rsidR="0063244D" w:rsidRPr="0016249F" w:rsidRDefault="0063244D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1" w:type="pct"/>
          </w:tcPr>
          <w:p w14:paraId="3AB0EB12" w14:textId="6CC14FB1" w:rsidR="0063244D" w:rsidRPr="0016249F" w:rsidRDefault="0063244D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350,673</w:t>
            </w:r>
          </w:p>
        </w:tc>
      </w:tr>
      <w:tr w:rsidR="0063244D" w:rsidRPr="0016249F" w14:paraId="6FFB00C7" w14:textId="77777777" w:rsidTr="0063244D">
        <w:tc>
          <w:tcPr>
            <w:tcW w:w="1046" w:type="pct"/>
          </w:tcPr>
          <w:p w14:paraId="464CB5C6" w14:textId="77777777" w:rsidR="0063244D" w:rsidRPr="0016249F" w:rsidRDefault="0063244D" w:rsidP="00AB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thaiDistribute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14:paraId="07E6358A" w14:textId="4CBE5044" w:rsidR="0063244D" w:rsidRPr="0016249F" w:rsidRDefault="00AB3CF1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35,308</w:t>
            </w:r>
          </w:p>
        </w:tc>
        <w:tc>
          <w:tcPr>
            <w:tcW w:w="99" w:type="pct"/>
          </w:tcPr>
          <w:p w14:paraId="25A0A2FC" w14:textId="77777777" w:rsidR="0063244D" w:rsidRPr="0016249F" w:rsidRDefault="0063244D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</w:tcPr>
          <w:p w14:paraId="1E996BB3" w14:textId="5B890AC9" w:rsidR="0063244D" w:rsidRPr="0016249F" w:rsidRDefault="0063244D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35,287</w:t>
            </w:r>
          </w:p>
        </w:tc>
        <w:tc>
          <w:tcPr>
            <w:tcW w:w="106" w:type="pct"/>
          </w:tcPr>
          <w:p w14:paraId="7EC576CF" w14:textId="77777777" w:rsidR="0063244D" w:rsidRPr="0016249F" w:rsidRDefault="0063244D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14:paraId="786BD9A8" w14:textId="2D2FC08F" w:rsidR="0063244D" w:rsidRPr="0016249F" w:rsidRDefault="00AB3CF1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34,919</w:t>
            </w:r>
          </w:p>
        </w:tc>
        <w:tc>
          <w:tcPr>
            <w:tcW w:w="99" w:type="pct"/>
          </w:tcPr>
          <w:p w14:paraId="5C8A08FA" w14:textId="77777777" w:rsidR="0063244D" w:rsidRPr="0016249F" w:rsidRDefault="0063244D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14:paraId="36873DE8" w14:textId="119A8AA5" w:rsidR="0063244D" w:rsidRPr="0016249F" w:rsidRDefault="0063244D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38,492</w:t>
            </w:r>
          </w:p>
        </w:tc>
        <w:tc>
          <w:tcPr>
            <w:tcW w:w="102" w:type="pct"/>
          </w:tcPr>
          <w:p w14:paraId="7D5EB403" w14:textId="77777777" w:rsidR="0063244D" w:rsidRPr="0016249F" w:rsidRDefault="0063244D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352CC2EA" w14:textId="51DAA843" w:rsidR="0063244D" w:rsidRPr="0016249F" w:rsidRDefault="00AB3CF1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887</w:t>
            </w:r>
          </w:p>
        </w:tc>
        <w:tc>
          <w:tcPr>
            <w:tcW w:w="102" w:type="pct"/>
          </w:tcPr>
          <w:p w14:paraId="113E4D2C" w14:textId="77777777" w:rsidR="0063244D" w:rsidRPr="0016249F" w:rsidRDefault="0063244D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1E235360" w14:textId="3057E4AA" w:rsidR="0063244D" w:rsidRPr="0016249F" w:rsidRDefault="0063244D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1,091</w:t>
            </w:r>
          </w:p>
        </w:tc>
        <w:tc>
          <w:tcPr>
            <w:tcW w:w="102" w:type="pct"/>
          </w:tcPr>
          <w:p w14:paraId="4C423ACE" w14:textId="77777777" w:rsidR="0063244D" w:rsidRPr="0016249F" w:rsidRDefault="0063244D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23D6BBC4" w14:textId="5A43AF87" w:rsidR="0063244D" w:rsidRPr="0016249F" w:rsidRDefault="00AB3CF1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71,</w:t>
            </w:r>
            <w:r w:rsidR="008818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14</w:t>
            </w:r>
          </w:p>
        </w:tc>
        <w:tc>
          <w:tcPr>
            <w:tcW w:w="99" w:type="pct"/>
          </w:tcPr>
          <w:p w14:paraId="7FEE1A40" w14:textId="77777777" w:rsidR="0063244D" w:rsidRPr="0016249F" w:rsidRDefault="0063244D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1" w:type="pct"/>
            <w:tcBorders>
              <w:top w:val="single" w:sz="4" w:space="0" w:color="auto"/>
              <w:bottom w:val="single" w:sz="4" w:space="0" w:color="auto"/>
            </w:tcBorders>
          </w:tcPr>
          <w:p w14:paraId="6C721776" w14:textId="00FEF453" w:rsidR="0063244D" w:rsidRPr="0016249F" w:rsidRDefault="0063244D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74,870</w:t>
            </w:r>
          </w:p>
        </w:tc>
      </w:tr>
      <w:tr w:rsidR="0063244D" w:rsidRPr="0016249F" w14:paraId="299FB0B4" w14:textId="77777777" w:rsidTr="0063244D">
        <w:trPr>
          <w:trHeight w:hRule="exact" w:val="288"/>
        </w:trPr>
        <w:tc>
          <w:tcPr>
            <w:tcW w:w="1046" w:type="pct"/>
          </w:tcPr>
          <w:p w14:paraId="0B59B653" w14:textId="77777777" w:rsidR="0063244D" w:rsidRPr="0016249F" w:rsidRDefault="0063244D" w:rsidP="00AB3CF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2" w:type="pct"/>
            <w:tcBorders>
              <w:top w:val="single" w:sz="4" w:space="0" w:color="auto"/>
            </w:tcBorders>
          </w:tcPr>
          <w:p w14:paraId="0BB45483" w14:textId="77777777" w:rsidR="0063244D" w:rsidRPr="0016249F" w:rsidRDefault="0063244D" w:rsidP="0063244D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201AEE93" w14:textId="77777777" w:rsidR="0063244D" w:rsidRPr="0016249F" w:rsidRDefault="0063244D" w:rsidP="0063244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</w:tcPr>
          <w:p w14:paraId="443F2DBB" w14:textId="77777777" w:rsidR="0063244D" w:rsidRPr="0016249F" w:rsidRDefault="0063244D" w:rsidP="0063244D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" w:type="pct"/>
          </w:tcPr>
          <w:p w14:paraId="46CA3ED7" w14:textId="77777777" w:rsidR="0063244D" w:rsidRPr="0016249F" w:rsidRDefault="0063244D" w:rsidP="0063244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57D9AB20" w14:textId="77777777" w:rsidR="0063244D" w:rsidRPr="0016249F" w:rsidRDefault="0063244D" w:rsidP="0063244D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5486CF7A" w14:textId="77777777" w:rsidR="0063244D" w:rsidRPr="0016249F" w:rsidRDefault="0063244D" w:rsidP="0063244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52D267E4" w14:textId="77777777" w:rsidR="0063244D" w:rsidRPr="0016249F" w:rsidRDefault="0063244D" w:rsidP="0063244D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6CE8773C" w14:textId="77777777" w:rsidR="0063244D" w:rsidRPr="0016249F" w:rsidRDefault="0063244D" w:rsidP="0063244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2D3317BC" w14:textId="77777777" w:rsidR="0063244D" w:rsidRPr="0016249F" w:rsidRDefault="0063244D" w:rsidP="0063244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1C22402C" w14:textId="77777777" w:rsidR="0063244D" w:rsidRPr="0016249F" w:rsidRDefault="0063244D" w:rsidP="0063244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6904864A" w14:textId="77777777" w:rsidR="0063244D" w:rsidRPr="0016249F" w:rsidRDefault="0063244D" w:rsidP="0063244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6DA0A876" w14:textId="77777777" w:rsidR="0063244D" w:rsidRPr="0016249F" w:rsidRDefault="0063244D" w:rsidP="0063244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476BA011" w14:textId="77777777" w:rsidR="0063244D" w:rsidRPr="0016249F" w:rsidRDefault="0063244D" w:rsidP="0063244D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06E886EB" w14:textId="77777777" w:rsidR="0063244D" w:rsidRPr="0016249F" w:rsidRDefault="0063244D" w:rsidP="0063244D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</w:tcPr>
          <w:p w14:paraId="218C9793" w14:textId="77777777" w:rsidR="0063244D" w:rsidRPr="0016249F" w:rsidRDefault="0063244D" w:rsidP="0063244D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244D" w:rsidRPr="0016249F" w14:paraId="67652E2C" w14:textId="77777777" w:rsidTr="0063244D">
        <w:tc>
          <w:tcPr>
            <w:tcW w:w="1046" w:type="pct"/>
          </w:tcPr>
          <w:p w14:paraId="6E4ABC1C" w14:textId="77777777" w:rsidR="0063244D" w:rsidRPr="0016249F" w:rsidRDefault="0063244D" w:rsidP="00AB3CF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รายได้ที่ปันส่วนไม่ได้</w:t>
            </w:r>
          </w:p>
        </w:tc>
        <w:tc>
          <w:tcPr>
            <w:tcW w:w="392" w:type="pct"/>
          </w:tcPr>
          <w:p w14:paraId="441F6C64" w14:textId="77777777" w:rsidR="0063244D" w:rsidRPr="0016249F" w:rsidRDefault="0063244D" w:rsidP="0063244D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048E19AA" w14:textId="77777777" w:rsidR="0063244D" w:rsidRPr="0016249F" w:rsidRDefault="0063244D" w:rsidP="0063244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pct"/>
          </w:tcPr>
          <w:p w14:paraId="5A7B405C" w14:textId="77777777" w:rsidR="0063244D" w:rsidRPr="0016249F" w:rsidRDefault="0063244D" w:rsidP="0063244D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" w:type="pct"/>
          </w:tcPr>
          <w:p w14:paraId="4560ECB4" w14:textId="77777777" w:rsidR="0063244D" w:rsidRPr="0016249F" w:rsidRDefault="0063244D" w:rsidP="0063244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</w:tcPr>
          <w:p w14:paraId="326582B8" w14:textId="77777777" w:rsidR="0063244D" w:rsidRPr="0016249F" w:rsidRDefault="0063244D" w:rsidP="0063244D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7B5491B3" w14:textId="77777777" w:rsidR="0063244D" w:rsidRPr="0016249F" w:rsidRDefault="0063244D" w:rsidP="0063244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</w:tcPr>
          <w:p w14:paraId="76667D74" w14:textId="77777777" w:rsidR="0063244D" w:rsidRPr="0016249F" w:rsidRDefault="0063244D" w:rsidP="0063244D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54E7CE0A" w14:textId="77777777" w:rsidR="0063244D" w:rsidRPr="0016249F" w:rsidRDefault="0063244D" w:rsidP="0063244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5BD83C0F" w14:textId="77777777" w:rsidR="0063244D" w:rsidRPr="0016249F" w:rsidRDefault="0063244D" w:rsidP="0063244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1184F0E8" w14:textId="77777777" w:rsidR="0063244D" w:rsidRPr="0016249F" w:rsidRDefault="0063244D" w:rsidP="0063244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341AA583" w14:textId="77777777" w:rsidR="0063244D" w:rsidRPr="0016249F" w:rsidRDefault="0063244D" w:rsidP="0063244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7D4C5306" w14:textId="77777777" w:rsidR="0063244D" w:rsidRPr="0016249F" w:rsidRDefault="0063244D" w:rsidP="0063244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741A1579" w14:textId="0687F331" w:rsidR="0063244D" w:rsidRPr="0016249F" w:rsidRDefault="00AB3CF1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5,857</w:t>
            </w:r>
          </w:p>
        </w:tc>
        <w:tc>
          <w:tcPr>
            <w:tcW w:w="99" w:type="pct"/>
          </w:tcPr>
          <w:p w14:paraId="27B6AC62" w14:textId="77777777" w:rsidR="0063244D" w:rsidRPr="0016249F" w:rsidRDefault="0063244D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1" w:type="pct"/>
          </w:tcPr>
          <w:p w14:paraId="25FFF4F5" w14:textId="245BCA96" w:rsidR="0063244D" w:rsidRPr="0016249F" w:rsidRDefault="0063244D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6,434</w:t>
            </w:r>
          </w:p>
        </w:tc>
      </w:tr>
      <w:tr w:rsidR="0063244D" w:rsidRPr="0016249F" w14:paraId="4B4EF4D4" w14:textId="77777777" w:rsidTr="0063244D">
        <w:tc>
          <w:tcPr>
            <w:tcW w:w="1046" w:type="pct"/>
          </w:tcPr>
          <w:p w14:paraId="2FA93FA7" w14:textId="77777777" w:rsidR="0063244D" w:rsidRPr="0016249F" w:rsidRDefault="0063244D" w:rsidP="00AB3CF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ค่าใช้จ่ายที่ปันส่วนไม่ได้</w:t>
            </w:r>
          </w:p>
        </w:tc>
        <w:tc>
          <w:tcPr>
            <w:tcW w:w="392" w:type="pct"/>
          </w:tcPr>
          <w:p w14:paraId="0AFBB234" w14:textId="77777777" w:rsidR="0063244D" w:rsidRPr="0016249F" w:rsidRDefault="0063244D" w:rsidP="0063244D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74F021C5" w14:textId="77777777" w:rsidR="0063244D" w:rsidRPr="0016249F" w:rsidRDefault="0063244D" w:rsidP="0063244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pct"/>
          </w:tcPr>
          <w:p w14:paraId="3B4C7B34" w14:textId="77777777" w:rsidR="0063244D" w:rsidRPr="0016249F" w:rsidRDefault="0063244D" w:rsidP="0063244D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" w:type="pct"/>
          </w:tcPr>
          <w:p w14:paraId="001F3E74" w14:textId="77777777" w:rsidR="0063244D" w:rsidRPr="0016249F" w:rsidRDefault="0063244D" w:rsidP="0063244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</w:tcPr>
          <w:p w14:paraId="49ABA355" w14:textId="77777777" w:rsidR="0063244D" w:rsidRPr="0016249F" w:rsidRDefault="0063244D" w:rsidP="0063244D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58A5E0C0" w14:textId="77777777" w:rsidR="0063244D" w:rsidRPr="0016249F" w:rsidRDefault="0063244D" w:rsidP="0063244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</w:tcPr>
          <w:p w14:paraId="6EAC0B0D" w14:textId="77777777" w:rsidR="0063244D" w:rsidRPr="0016249F" w:rsidRDefault="0063244D" w:rsidP="0063244D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5930E1BD" w14:textId="77777777" w:rsidR="0063244D" w:rsidRPr="0016249F" w:rsidRDefault="0063244D" w:rsidP="0063244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4350FEC7" w14:textId="77777777" w:rsidR="0063244D" w:rsidRPr="0016249F" w:rsidRDefault="0063244D" w:rsidP="0063244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154B0072" w14:textId="77777777" w:rsidR="0063244D" w:rsidRPr="0016249F" w:rsidRDefault="0063244D" w:rsidP="0063244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795CDB52" w14:textId="77777777" w:rsidR="0063244D" w:rsidRPr="0016249F" w:rsidRDefault="0063244D" w:rsidP="0063244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7A56C4AF" w14:textId="77777777" w:rsidR="0063244D" w:rsidRPr="0016249F" w:rsidRDefault="0063244D" w:rsidP="0063244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6DC45CFD" w14:textId="36B0A3EE" w:rsidR="0063244D" w:rsidRPr="0016249F" w:rsidRDefault="00AB3CF1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(37,098)</w:t>
            </w:r>
          </w:p>
        </w:tc>
        <w:tc>
          <w:tcPr>
            <w:tcW w:w="99" w:type="pct"/>
          </w:tcPr>
          <w:p w14:paraId="21305A03" w14:textId="77777777" w:rsidR="0063244D" w:rsidRPr="0016249F" w:rsidRDefault="0063244D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1" w:type="pct"/>
          </w:tcPr>
          <w:p w14:paraId="56F9E18E" w14:textId="6DBFAD60" w:rsidR="0063244D" w:rsidRPr="0016249F" w:rsidRDefault="0063244D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(37,918)</w:t>
            </w:r>
          </w:p>
        </w:tc>
      </w:tr>
      <w:tr w:rsidR="00AB3CF1" w:rsidRPr="0016249F" w14:paraId="68986FDD" w14:textId="77777777" w:rsidTr="00AB3CF1">
        <w:tc>
          <w:tcPr>
            <w:tcW w:w="3484" w:type="pct"/>
            <w:gridSpan w:val="10"/>
          </w:tcPr>
          <w:p w14:paraId="6B3E10F0" w14:textId="71B1C780" w:rsidR="00AB3CF1" w:rsidRPr="0016249F" w:rsidRDefault="00AB3CF1" w:rsidP="00AB3CF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 (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16249F">
              <w:rPr>
                <w:rFonts w:asciiTheme="majorBidi" w:hAnsiTheme="majorBidi"/>
                <w:sz w:val="30"/>
                <w:szCs w:val="30"/>
                <w:cs/>
              </w:rPr>
              <w:t>จากการด้อยค่า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) </w:t>
            </w:r>
            <w:r w:rsidRPr="0016249F">
              <w:rPr>
                <w:rFonts w:asciiTheme="majorBidi" w:hAnsiTheme="majorBidi"/>
                <w:sz w:val="30"/>
                <w:szCs w:val="30"/>
                <w:cs/>
              </w:rPr>
              <w:t xml:space="preserve">ซึ่งเป็นไปตาม </w:t>
            </w:r>
            <w:r w:rsidRPr="0016249F">
              <w:rPr>
                <w:rFonts w:asciiTheme="majorBidi" w:hAnsi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102" w:type="pct"/>
          </w:tcPr>
          <w:p w14:paraId="471CBF13" w14:textId="77777777" w:rsidR="00AB3CF1" w:rsidRPr="0016249F" w:rsidRDefault="00AB3CF1" w:rsidP="0063244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34DB075B" w14:textId="77777777" w:rsidR="00AB3CF1" w:rsidRPr="0016249F" w:rsidRDefault="00AB3CF1" w:rsidP="0063244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51B60486" w14:textId="77777777" w:rsidR="00AB3CF1" w:rsidRPr="0016249F" w:rsidRDefault="00AB3CF1" w:rsidP="0063244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4ED87A0C" w14:textId="2282EB3D" w:rsidR="00AB3CF1" w:rsidRPr="0016249F" w:rsidRDefault="00AB3CF1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29</w:t>
            </w:r>
          </w:p>
        </w:tc>
        <w:tc>
          <w:tcPr>
            <w:tcW w:w="99" w:type="pct"/>
          </w:tcPr>
          <w:p w14:paraId="61CEF161" w14:textId="77777777" w:rsidR="00AB3CF1" w:rsidRPr="0016249F" w:rsidRDefault="00AB3CF1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1" w:type="pct"/>
          </w:tcPr>
          <w:p w14:paraId="5B0EF9F7" w14:textId="351D6DFE" w:rsidR="00AB3CF1" w:rsidRPr="0016249F" w:rsidRDefault="00AB3CF1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(3,033)</w:t>
            </w:r>
          </w:p>
        </w:tc>
      </w:tr>
      <w:tr w:rsidR="0063244D" w:rsidRPr="0016249F" w14:paraId="5E6BFA5F" w14:textId="77777777" w:rsidTr="0063244D">
        <w:trPr>
          <w:trHeight w:val="380"/>
        </w:trPr>
        <w:tc>
          <w:tcPr>
            <w:tcW w:w="1046" w:type="pct"/>
          </w:tcPr>
          <w:p w14:paraId="3B086A25" w14:textId="77777777" w:rsidR="0063244D" w:rsidRPr="0016249F" w:rsidRDefault="0063244D" w:rsidP="00AB3CF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392" w:type="pct"/>
          </w:tcPr>
          <w:p w14:paraId="4CDCE6C1" w14:textId="77777777" w:rsidR="0063244D" w:rsidRPr="0016249F" w:rsidRDefault="0063244D" w:rsidP="0063244D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518D67BC" w14:textId="77777777" w:rsidR="0063244D" w:rsidRPr="0016249F" w:rsidRDefault="0063244D" w:rsidP="0063244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pct"/>
          </w:tcPr>
          <w:p w14:paraId="38D1672C" w14:textId="77777777" w:rsidR="0063244D" w:rsidRPr="0016249F" w:rsidRDefault="0063244D" w:rsidP="0063244D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" w:type="pct"/>
          </w:tcPr>
          <w:p w14:paraId="546FCE96" w14:textId="77777777" w:rsidR="0063244D" w:rsidRPr="0016249F" w:rsidRDefault="0063244D" w:rsidP="0063244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</w:tcPr>
          <w:p w14:paraId="605534E5" w14:textId="77777777" w:rsidR="0063244D" w:rsidRPr="0016249F" w:rsidRDefault="0063244D" w:rsidP="0063244D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3FDB1E51" w14:textId="77777777" w:rsidR="0063244D" w:rsidRPr="0016249F" w:rsidRDefault="0063244D" w:rsidP="0063244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</w:tcPr>
          <w:p w14:paraId="5426DD32" w14:textId="77777777" w:rsidR="0063244D" w:rsidRPr="0016249F" w:rsidRDefault="0063244D" w:rsidP="0063244D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7200A3D9" w14:textId="77777777" w:rsidR="0063244D" w:rsidRPr="0016249F" w:rsidRDefault="0063244D" w:rsidP="0063244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1D9AB020" w14:textId="77777777" w:rsidR="0063244D" w:rsidRPr="0016249F" w:rsidRDefault="0063244D" w:rsidP="0063244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52636B81" w14:textId="77777777" w:rsidR="0063244D" w:rsidRPr="0016249F" w:rsidRDefault="0063244D" w:rsidP="0063244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4B201053" w14:textId="77777777" w:rsidR="0063244D" w:rsidRPr="0016249F" w:rsidRDefault="0063244D" w:rsidP="0063244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281F1F8A" w14:textId="77777777" w:rsidR="0063244D" w:rsidRPr="0016249F" w:rsidRDefault="0063244D" w:rsidP="0063244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4D09AD60" w14:textId="238952CD" w:rsidR="0063244D" w:rsidRPr="0016249F" w:rsidRDefault="00AB3CF1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(7,723)</w:t>
            </w:r>
          </w:p>
        </w:tc>
        <w:tc>
          <w:tcPr>
            <w:tcW w:w="99" w:type="pct"/>
          </w:tcPr>
          <w:p w14:paraId="074D1737" w14:textId="77777777" w:rsidR="0063244D" w:rsidRPr="0016249F" w:rsidRDefault="0063244D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1" w:type="pct"/>
          </w:tcPr>
          <w:p w14:paraId="33805C91" w14:textId="68C0DDBC" w:rsidR="0063244D" w:rsidRPr="0016249F" w:rsidRDefault="0063244D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(8,637)</w:t>
            </w:r>
          </w:p>
        </w:tc>
      </w:tr>
      <w:tr w:rsidR="0063244D" w:rsidRPr="0016249F" w14:paraId="2C90E584" w14:textId="77777777" w:rsidTr="0063244D">
        <w:trPr>
          <w:trHeight w:val="300"/>
        </w:trPr>
        <w:tc>
          <w:tcPr>
            <w:tcW w:w="1046" w:type="pct"/>
          </w:tcPr>
          <w:p w14:paraId="6F70E43A" w14:textId="77777777" w:rsidR="0063244D" w:rsidRPr="0016249F" w:rsidRDefault="0063244D" w:rsidP="00AB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thaiDistribute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392" w:type="pct"/>
          </w:tcPr>
          <w:p w14:paraId="58F07D7B" w14:textId="77777777" w:rsidR="0063244D" w:rsidRPr="0016249F" w:rsidRDefault="0063244D" w:rsidP="0063244D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1D0AADA1" w14:textId="77777777" w:rsidR="0063244D" w:rsidRPr="0016249F" w:rsidRDefault="0063244D" w:rsidP="0063244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pct"/>
          </w:tcPr>
          <w:p w14:paraId="3DB3BA14" w14:textId="77777777" w:rsidR="0063244D" w:rsidRPr="0016249F" w:rsidRDefault="0063244D" w:rsidP="0063244D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" w:type="pct"/>
          </w:tcPr>
          <w:p w14:paraId="32F65AC5" w14:textId="77777777" w:rsidR="0063244D" w:rsidRPr="0016249F" w:rsidRDefault="0063244D" w:rsidP="0063244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</w:tcPr>
          <w:p w14:paraId="300518AD" w14:textId="77777777" w:rsidR="0063244D" w:rsidRPr="0016249F" w:rsidRDefault="0063244D" w:rsidP="0063244D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4E9067E8" w14:textId="77777777" w:rsidR="0063244D" w:rsidRPr="0016249F" w:rsidRDefault="0063244D" w:rsidP="0063244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</w:tcPr>
          <w:p w14:paraId="14EF1EED" w14:textId="77777777" w:rsidR="0063244D" w:rsidRPr="0016249F" w:rsidRDefault="0063244D" w:rsidP="0063244D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3482364D" w14:textId="77777777" w:rsidR="0063244D" w:rsidRPr="0016249F" w:rsidRDefault="0063244D" w:rsidP="0063244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0269F767" w14:textId="77777777" w:rsidR="0063244D" w:rsidRPr="0016249F" w:rsidRDefault="0063244D" w:rsidP="0063244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3644CC36" w14:textId="77777777" w:rsidR="0063244D" w:rsidRPr="0016249F" w:rsidRDefault="0063244D" w:rsidP="0063244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085B0A64" w14:textId="77777777" w:rsidR="0063244D" w:rsidRPr="0016249F" w:rsidRDefault="0063244D" w:rsidP="0063244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27AA4F7C" w14:textId="77777777" w:rsidR="0063244D" w:rsidRPr="0016249F" w:rsidRDefault="0063244D" w:rsidP="0063244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double" w:sz="4" w:space="0" w:color="auto"/>
            </w:tcBorders>
          </w:tcPr>
          <w:p w14:paraId="4BB80184" w14:textId="69CEA392" w:rsidR="0063244D" w:rsidRPr="0016249F" w:rsidRDefault="00AB3CF1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32,179</w:t>
            </w:r>
          </w:p>
        </w:tc>
        <w:tc>
          <w:tcPr>
            <w:tcW w:w="99" w:type="pct"/>
          </w:tcPr>
          <w:p w14:paraId="6D1F0B01" w14:textId="77777777" w:rsidR="0063244D" w:rsidRPr="0016249F" w:rsidRDefault="0063244D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1" w:type="pct"/>
            <w:tcBorders>
              <w:top w:val="single" w:sz="4" w:space="0" w:color="auto"/>
              <w:bottom w:val="double" w:sz="4" w:space="0" w:color="auto"/>
            </w:tcBorders>
          </w:tcPr>
          <w:p w14:paraId="5AF60E56" w14:textId="0D406E71" w:rsidR="0063244D" w:rsidRPr="0016249F" w:rsidRDefault="0063244D" w:rsidP="0063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31,716</w:t>
            </w:r>
          </w:p>
        </w:tc>
      </w:tr>
    </w:tbl>
    <w:p w14:paraId="199139B2" w14:textId="77777777" w:rsidR="00254D87" w:rsidRDefault="00254D87" w:rsidP="00D93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BF85DC4" w14:textId="1232069E" w:rsidR="00083E5C" w:rsidRDefault="00083E5C" w:rsidP="00D93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861B658" w14:textId="77777777" w:rsidR="00254D87" w:rsidRDefault="00254D87" w:rsidP="00FC0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sectPr w:rsidR="00254D87" w:rsidSect="00254D87">
          <w:pgSz w:w="16834" w:h="11909" w:orient="landscape" w:code="9"/>
          <w:pgMar w:top="1152" w:right="691" w:bottom="1379" w:left="576" w:header="720" w:footer="720" w:gutter="0"/>
          <w:cols w:space="720"/>
          <w:docGrid w:linePitch="245"/>
        </w:sectPr>
      </w:pPr>
    </w:p>
    <w:p w14:paraId="1A9F6017" w14:textId="105F42E5" w:rsidR="002C4FD1" w:rsidRPr="005D7B6A" w:rsidRDefault="002C4FD1" w:rsidP="00FC0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5D7B6A">
        <w:rPr>
          <w:rFonts w:ascii="Angsana New" w:hAnsi="Angsana New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lastRenderedPageBreak/>
        <w:t>ส่วนงานภูมิศาสตร์</w:t>
      </w:r>
    </w:p>
    <w:p w14:paraId="6F361C62" w14:textId="77777777" w:rsidR="002C4FD1" w:rsidRPr="005C6AA8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09EBC721" w14:textId="246DAE75" w:rsidR="002C4FD1" w:rsidRPr="005C6AA8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5C6AA8">
        <w:rPr>
          <w:rFonts w:ascii="Angsana New" w:hAnsi="Angsana New" w:hint="cs"/>
          <w:sz w:val="30"/>
          <w:szCs w:val="30"/>
          <w:cs/>
        </w:rPr>
        <w:t>บริษัท</w:t>
      </w:r>
      <w:r w:rsidRPr="005C6AA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ดำเนินธุรกิจเฉพาะในประเทศเท่านั้น </w:t>
      </w:r>
      <w:r w:rsidR="009C3EA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และ</w:t>
      </w:r>
      <w:r w:rsidRPr="005C6AA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255511A0" w14:textId="77777777" w:rsidR="007C6506" w:rsidRPr="002A667C" w:rsidRDefault="007C6506" w:rsidP="00CE6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lang w:val="en-GB" w:eastAsia="th-TH"/>
        </w:rPr>
      </w:pPr>
    </w:p>
    <w:p w14:paraId="6215EDA9" w14:textId="77777777" w:rsidR="002C4FD1" w:rsidRPr="005C6AA8" w:rsidRDefault="002C4FD1" w:rsidP="002C4FD1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5C6AA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7E4B688C" w14:textId="77777777" w:rsidR="00FC0C86" w:rsidRPr="00E374BB" w:rsidRDefault="00FC0C86" w:rsidP="002C4FD1">
      <w:pPr>
        <w:ind w:left="680" w:hanging="140"/>
        <w:rPr>
          <w:rFonts w:ascii="Angsana New" w:hAnsi="Angsana New"/>
          <w:sz w:val="30"/>
          <w:szCs w:val="30"/>
        </w:rPr>
      </w:pPr>
    </w:p>
    <w:p w14:paraId="2DF6C23D" w14:textId="4C3F6433" w:rsidR="002C4FD1" w:rsidRPr="006D2FFA" w:rsidRDefault="002C4FD1" w:rsidP="004C66A0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D2FFA">
        <w:rPr>
          <w:rFonts w:ascii="Angsana New" w:hAnsi="Angsana New"/>
          <w:sz w:val="30"/>
          <w:szCs w:val="30"/>
          <w:cs/>
        </w:rPr>
        <w:t>รายได้จากลูกค้าหลัก</w:t>
      </w:r>
      <w:r w:rsidR="006D2FFA" w:rsidRPr="006D2FFA">
        <w:rPr>
          <w:rFonts w:ascii="Angsana New" w:hAnsi="Angsana New"/>
          <w:sz w:val="30"/>
          <w:szCs w:val="30"/>
        </w:rPr>
        <w:t xml:space="preserve"> </w:t>
      </w:r>
      <w:r w:rsidR="002A667C">
        <w:rPr>
          <w:rFonts w:ascii="Angsana New" w:hAnsi="Angsana New"/>
          <w:sz w:val="30"/>
          <w:szCs w:val="30"/>
        </w:rPr>
        <w:t>2</w:t>
      </w:r>
      <w:r w:rsidR="006D2FFA" w:rsidRPr="006D2FFA">
        <w:rPr>
          <w:rFonts w:ascii="Angsana New" w:hAnsi="Angsana New"/>
          <w:sz w:val="30"/>
          <w:szCs w:val="30"/>
        </w:rPr>
        <w:t xml:space="preserve"> </w:t>
      </w:r>
      <w:r w:rsidR="006D2FFA" w:rsidRPr="006D2FFA">
        <w:rPr>
          <w:rFonts w:ascii="Angsana New" w:hAnsi="Angsana New" w:hint="cs"/>
          <w:sz w:val="30"/>
          <w:szCs w:val="30"/>
          <w:cs/>
        </w:rPr>
        <w:t>ราย</w:t>
      </w:r>
      <w:r w:rsidRPr="006D2FFA">
        <w:rPr>
          <w:rFonts w:ascii="Angsana New" w:hAnsi="Angsana New"/>
          <w:sz w:val="30"/>
          <w:szCs w:val="30"/>
          <w:cs/>
        </w:rPr>
        <w:t>ของบริษัท</w:t>
      </w:r>
      <w:r w:rsidR="004C66A0" w:rsidRPr="006D2FFA">
        <w:rPr>
          <w:rFonts w:ascii="Angsana New" w:hAnsi="Angsana New"/>
          <w:sz w:val="30"/>
          <w:szCs w:val="30"/>
          <w:cs/>
        </w:rPr>
        <w:t>สำหรับ</w:t>
      </w:r>
      <w:r w:rsidR="000D3B7F" w:rsidRPr="006D2FFA">
        <w:rPr>
          <w:rFonts w:ascii="Angsana New" w:hAnsi="Angsana New"/>
          <w:sz w:val="30"/>
          <w:szCs w:val="30"/>
          <w:cs/>
        </w:rPr>
        <w:t>งวดสามเดือน</w:t>
      </w:r>
      <w:r w:rsidR="004C66A0" w:rsidRPr="006D2FF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5140D" w:rsidRPr="006D2FFA">
        <w:rPr>
          <w:rFonts w:ascii="Angsana New" w:hAnsi="Angsana New"/>
          <w:sz w:val="30"/>
          <w:szCs w:val="30"/>
        </w:rPr>
        <w:t xml:space="preserve">30 </w:t>
      </w:r>
      <w:r w:rsidR="007B0654">
        <w:rPr>
          <w:rFonts w:ascii="Angsana New" w:hAnsi="Angsana New"/>
          <w:sz w:val="30"/>
          <w:szCs w:val="30"/>
          <w:cs/>
        </w:rPr>
        <w:t>กันยายน</w:t>
      </w:r>
      <w:r w:rsidR="00F5140D" w:rsidRPr="006D2FFA">
        <w:rPr>
          <w:rFonts w:ascii="Angsana New" w:hAnsi="Angsana New"/>
          <w:sz w:val="30"/>
          <w:szCs w:val="30"/>
          <w:cs/>
        </w:rPr>
        <w:t xml:space="preserve"> </w:t>
      </w:r>
      <w:r w:rsidR="00F5140D" w:rsidRPr="006D2FFA">
        <w:rPr>
          <w:rFonts w:ascii="Angsana New" w:hAnsi="Angsana New"/>
          <w:sz w:val="30"/>
          <w:szCs w:val="30"/>
        </w:rPr>
        <w:t>256</w:t>
      </w:r>
      <w:r w:rsidR="00BD02DD">
        <w:rPr>
          <w:rFonts w:ascii="Angsana New" w:hAnsi="Angsana New"/>
          <w:sz w:val="30"/>
          <w:szCs w:val="30"/>
        </w:rPr>
        <w:t>4</w:t>
      </w:r>
      <w:r w:rsidR="004C66A0" w:rsidRPr="006D2FFA">
        <w:rPr>
          <w:rFonts w:ascii="Angsana New" w:hAnsi="Angsana New"/>
          <w:sz w:val="30"/>
          <w:szCs w:val="30"/>
        </w:rPr>
        <w:t xml:space="preserve"> </w:t>
      </w:r>
      <w:r w:rsidRPr="006D2FFA">
        <w:rPr>
          <w:rFonts w:ascii="Angsana New" w:hAnsi="Angsana New"/>
          <w:sz w:val="30"/>
          <w:szCs w:val="30"/>
          <w:cs/>
        </w:rPr>
        <w:t xml:space="preserve">เป็นเงินประมาณ </w:t>
      </w:r>
      <w:r w:rsidR="00587AF6" w:rsidRPr="006D2FFA">
        <w:rPr>
          <w:rFonts w:ascii="Angsana New" w:hAnsi="Angsana New"/>
          <w:sz w:val="30"/>
          <w:szCs w:val="30"/>
        </w:rPr>
        <w:t xml:space="preserve">                  </w:t>
      </w:r>
      <w:bookmarkStart w:id="1" w:name="_Hlk77960905"/>
      <w:r w:rsidR="002A667C">
        <w:rPr>
          <w:rFonts w:ascii="Angsana New" w:hAnsi="Angsana New"/>
          <w:sz w:val="30"/>
          <w:szCs w:val="30"/>
        </w:rPr>
        <w:t>21.1</w:t>
      </w:r>
      <w:r w:rsidRPr="006D2FFA">
        <w:rPr>
          <w:rFonts w:ascii="Angsana New" w:hAnsi="Angsana New"/>
          <w:sz w:val="30"/>
          <w:szCs w:val="30"/>
        </w:rPr>
        <w:t xml:space="preserve"> </w:t>
      </w:r>
      <w:r w:rsidRPr="006D2FFA">
        <w:rPr>
          <w:rFonts w:ascii="Angsana New" w:hAnsi="Angsana New"/>
          <w:sz w:val="30"/>
          <w:szCs w:val="30"/>
          <w:cs/>
        </w:rPr>
        <w:t>ล้านบาท</w:t>
      </w:r>
      <w:r w:rsidR="006D2FFA" w:rsidRPr="006D2FFA">
        <w:rPr>
          <w:rFonts w:ascii="Angsana New" w:hAnsi="Angsana New"/>
          <w:sz w:val="30"/>
          <w:szCs w:val="30"/>
        </w:rPr>
        <w:t xml:space="preserve"> </w:t>
      </w:r>
      <w:r w:rsidR="006D2FFA" w:rsidRPr="006D2FFA">
        <w:rPr>
          <w:rFonts w:ascii="Angsana New" w:hAnsi="Angsana New" w:hint="cs"/>
          <w:sz w:val="30"/>
          <w:szCs w:val="30"/>
          <w:cs/>
        </w:rPr>
        <w:t xml:space="preserve">และ </w:t>
      </w:r>
      <w:r w:rsidR="002A667C">
        <w:rPr>
          <w:rFonts w:ascii="Angsana New" w:hAnsi="Angsana New"/>
          <w:sz w:val="30"/>
          <w:szCs w:val="30"/>
          <w:lang w:val="en-GB"/>
        </w:rPr>
        <w:t>20.9</w:t>
      </w:r>
      <w:r w:rsidR="006D2FFA" w:rsidRPr="006D2FFA">
        <w:rPr>
          <w:rFonts w:ascii="Angsana New" w:hAnsi="Angsana New"/>
          <w:sz w:val="30"/>
          <w:szCs w:val="30"/>
          <w:lang w:val="en-GB"/>
        </w:rPr>
        <w:t xml:space="preserve"> </w:t>
      </w:r>
      <w:r w:rsidR="006D2FFA" w:rsidRPr="006D2FFA">
        <w:rPr>
          <w:rFonts w:ascii="Angsana New" w:hAnsi="Angsana New" w:hint="cs"/>
          <w:sz w:val="30"/>
          <w:szCs w:val="30"/>
          <w:cs/>
          <w:lang w:val="en-GB"/>
        </w:rPr>
        <w:t>ล้านบาท ตามลำดับ</w:t>
      </w:r>
      <w:bookmarkEnd w:id="1"/>
      <w:r w:rsidR="000B6A0C" w:rsidRPr="006D2FFA">
        <w:rPr>
          <w:rFonts w:ascii="Angsana New" w:hAnsi="Angsana New"/>
          <w:sz w:val="30"/>
          <w:szCs w:val="30"/>
        </w:rPr>
        <w:t xml:space="preserve"> </w:t>
      </w:r>
      <w:r w:rsidRPr="006D2FFA">
        <w:rPr>
          <w:rFonts w:ascii="Angsana New" w:hAnsi="Angsana New"/>
          <w:i/>
          <w:iCs/>
          <w:sz w:val="30"/>
          <w:szCs w:val="30"/>
          <w:cs/>
        </w:rPr>
        <w:t>(</w:t>
      </w:r>
      <w:r w:rsidRPr="006D2FFA">
        <w:rPr>
          <w:rFonts w:ascii="Angsana New" w:hAnsi="Angsana New"/>
          <w:i/>
          <w:iCs/>
          <w:sz w:val="30"/>
          <w:szCs w:val="30"/>
        </w:rPr>
        <w:t>25</w:t>
      </w:r>
      <w:r w:rsidR="00435082" w:rsidRPr="006D2FFA">
        <w:rPr>
          <w:rFonts w:ascii="Angsana New" w:hAnsi="Angsana New"/>
          <w:i/>
          <w:iCs/>
          <w:sz w:val="30"/>
          <w:szCs w:val="30"/>
          <w:cs/>
        </w:rPr>
        <w:t>6</w:t>
      </w:r>
      <w:r w:rsidR="00BD02DD">
        <w:rPr>
          <w:rFonts w:ascii="Angsana New" w:hAnsi="Angsana New"/>
          <w:i/>
          <w:iCs/>
          <w:sz w:val="30"/>
          <w:szCs w:val="30"/>
        </w:rPr>
        <w:t>3</w:t>
      </w:r>
      <w:r w:rsidRPr="006D2FFA">
        <w:rPr>
          <w:rFonts w:ascii="Angsana New" w:hAnsi="Angsana New"/>
          <w:i/>
          <w:iCs/>
          <w:sz w:val="30"/>
          <w:szCs w:val="30"/>
        </w:rPr>
        <w:t>:</w:t>
      </w:r>
      <w:r w:rsidR="00AC586B" w:rsidRPr="006D2FF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04802">
        <w:rPr>
          <w:rFonts w:ascii="Angsana New" w:hAnsi="Angsana New"/>
          <w:i/>
          <w:iCs/>
          <w:sz w:val="30"/>
          <w:szCs w:val="30"/>
          <w:lang w:val="en-GB"/>
        </w:rPr>
        <w:t>22.5</w:t>
      </w:r>
      <w:r w:rsidR="00BD02DD" w:rsidRPr="00BD02DD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="00BD02DD" w:rsidRPr="00BD02DD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ล้านบาท และ </w:t>
      </w:r>
      <w:r w:rsidR="00704802">
        <w:rPr>
          <w:rFonts w:ascii="Angsana New" w:hAnsi="Angsana New"/>
          <w:i/>
          <w:iCs/>
          <w:sz w:val="30"/>
          <w:szCs w:val="30"/>
          <w:lang w:val="en-GB"/>
        </w:rPr>
        <w:t>18.3</w:t>
      </w:r>
      <w:r w:rsidR="00BD02DD" w:rsidRPr="00BD02DD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="00BD02DD" w:rsidRPr="00BD02DD">
        <w:rPr>
          <w:rFonts w:ascii="Angsana New" w:hAnsi="Angsana New"/>
          <w:i/>
          <w:iCs/>
          <w:sz w:val="30"/>
          <w:szCs w:val="30"/>
          <w:cs/>
          <w:lang w:val="en-GB"/>
        </w:rPr>
        <w:t>ล้านบาท ตามลำดับ</w:t>
      </w:r>
      <w:r w:rsidRPr="006D2FFA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5B0AA007" w14:textId="098DAD49" w:rsidR="002D3003" w:rsidRDefault="002D3003" w:rsidP="004C66A0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B3D7488" w14:textId="40E04895" w:rsidR="007557CB" w:rsidRPr="006D2FFA" w:rsidRDefault="007557CB" w:rsidP="007557CB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D2FFA">
        <w:rPr>
          <w:rFonts w:ascii="Angsana New" w:hAnsi="Angsana New"/>
          <w:sz w:val="30"/>
          <w:szCs w:val="30"/>
          <w:cs/>
        </w:rPr>
        <w:t>รายได้จากลูกค้าหลัก</w:t>
      </w:r>
      <w:r w:rsidRPr="006D2FFA">
        <w:rPr>
          <w:rFonts w:ascii="Angsana New" w:hAnsi="Angsana New"/>
          <w:sz w:val="30"/>
          <w:szCs w:val="30"/>
        </w:rPr>
        <w:t xml:space="preserve"> </w:t>
      </w:r>
      <w:r w:rsidR="002A667C">
        <w:rPr>
          <w:rFonts w:ascii="Angsana New" w:hAnsi="Angsana New"/>
          <w:sz w:val="30"/>
          <w:szCs w:val="30"/>
        </w:rPr>
        <w:t>2</w:t>
      </w:r>
      <w:r w:rsidRPr="006D2FFA">
        <w:rPr>
          <w:rFonts w:ascii="Angsana New" w:hAnsi="Angsana New"/>
          <w:sz w:val="30"/>
          <w:szCs w:val="30"/>
        </w:rPr>
        <w:t xml:space="preserve"> </w:t>
      </w:r>
      <w:r w:rsidRPr="006D2FFA">
        <w:rPr>
          <w:rFonts w:ascii="Angsana New" w:hAnsi="Angsana New" w:hint="cs"/>
          <w:sz w:val="30"/>
          <w:szCs w:val="30"/>
          <w:cs/>
        </w:rPr>
        <w:t>ราย</w:t>
      </w:r>
      <w:r w:rsidRPr="006D2FFA">
        <w:rPr>
          <w:rFonts w:ascii="Angsana New" w:hAnsi="Angsana New"/>
          <w:sz w:val="30"/>
          <w:szCs w:val="30"/>
          <w:cs/>
        </w:rPr>
        <w:t>ของบริษัทสำหรับงวด</w:t>
      </w:r>
      <w:r w:rsidR="00704802">
        <w:rPr>
          <w:rFonts w:ascii="Angsana New" w:hAnsi="Angsana New" w:hint="cs"/>
          <w:sz w:val="30"/>
          <w:szCs w:val="30"/>
          <w:cs/>
        </w:rPr>
        <w:t>เก้า</w:t>
      </w:r>
      <w:r w:rsidRPr="006D2FF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6D2FFA">
        <w:rPr>
          <w:rFonts w:ascii="Angsana New" w:hAnsi="Angsana New"/>
          <w:sz w:val="30"/>
          <w:szCs w:val="30"/>
        </w:rPr>
        <w:t xml:space="preserve">30 </w:t>
      </w:r>
      <w:r w:rsidR="007B0654">
        <w:rPr>
          <w:rFonts w:ascii="Angsana New" w:hAnsi="Angsana New"/>
          <w:sz w:val="30"/>
          <w:szCs w:val="30"/>
          <w:cs/>
        </w:rPr>
        <w:t>กันยายน</w:t>
      </w:r>
      <w:r w:rsidRPr="006D2FFA">
        <w:rPr>
          <w:rFonts w:ascii="Angsana New" w:hAnsi="Angsana New"/>
          <w:sz w:val="30"/>
          <w:szCs w:val="30"/>
          <w:cs/>
        </w:rPr>
        <w:t xml:space="preserve"> </w:t>
      </w:r>
      <w:r w:rsidRPr="006D2FFA">
        <w:rPr>
          <w:rFonts w:ascii="Angsana New" w:hAnsi="Angsana New"/>
          <w:sz w:val="30"/>
          <w:szCs w:val="30"/>
        </w:rPr>
        <w:t>256</w:t>
      </w:r>
      <w:r w:rsidR="003172EE">
        <w:rPr>
          <w:rFonts w:ascii="Angsana New" w:hAnsi="Angsana New"/>
          <w:sz w:val="30"/>
          <w:szCs w:val="30"/>
        </w:rPr>
        <w:t>4</w:t>
      </w:r>
      <w:r w:rsidRPr="006D2FFA">
        <w:rPr>
          <w:rFonts w:ascii="Angsana New" w:hAnsi="Angsana New"/>
          <w:sz w:val="30"/>
          <w:szCs w:val="30"/>
        </w:rPr>
        <w:t xml:space="preserve"> </w:t>
      </w:r>
      <w:r w:rsidRPr="006D2FFA">
        <w:rPr>
          <w:rFonts w:ascii="Angsana New" w:hAnsi="Angsana New"/>
          <w:sz w:val="30"/>
          <w:szCs w:val="30"/>
          <w:cs/>
        </w:rPr>
        <w:t xml:space="preserve">เป็นเงินประมาณ </w:t>
      </w:r>
      <w:r w:rsidRPr="006D2FFA">
        <w:rPr>
          <w:rFonts w:ascii="Angsana New" w:hAnsi="Angsana New"/>
          <w:sz w:val="30"/>
          <w:szCs w:val="30"/>
        </w:rPr>
        <w:t xml:space="preserve">                  </w:t>
      </w:r>
      <w:bookmarkStart w:id="2" w:name="_Hlk77960983"/>
      <w:r w:rsidR="002A667C">
        <w:rPr>
          <w:rFonts w:ascii="Angsana New" w:hAnsi="Angsana New"/>
          <w:sz w:val="30"/>
          <w:szCs w:val="30"/>
          <w:lang w:val="en-GB"/>
        </w:rPr>
        <w:t>83.5</w:t>
      </w:r>
      <w:r w:rsidRPr="006D2FFA">
        <w:rPr>
          <w:rFonts w:ascii="Angsana New" w:hAnsi="Angsana New"/>
          <w:sz w:val="30"/>
          <w:szCs w:val="30"/>
        </w:rPr>
        <w:t xml:space="preserve"> </w:t>
      </w:r>
      <w:r w:rsidRPr="006D2FFA">
        <w:rPr>
          <w:rFonts w:ascii="Angsana New" w:hAnsi="Angsana New"/>
          <w:sz w:val="30"/>
          <w:szCs w:val="30"/>
          <w:cs/>
        </w:rPr>
        <w:t>ล้านบาท</w:t>
      </w:r>
      <w:r w:rsidRPr="006D2FFA">
        <w:rPr>
          <w:rFonts w:ascii="Angsana New" w:hAnsi="Angsana New"/>
          <w:sz w:val="30"/>
          <w:szCs w:val="30"/>
        </w:rPr>
        <w:t xml:space="preserve"> </w:t>
      </w:r>
      <w:r w:rsidRPr="006D2FFA">
        <w:rPr>
          <w:rFonts w:ascii="Angsana New" w:hAnsi="Angsana New" w:hint="cs"/>
          <w:sz w:val="30"/>
          <w:szCs w:val="30"/>
          <w:cs/>
        </w:rPr>
        <w:t xml:space="preserve">และ </w:t>
      </w:r>
      <w:r w:rsidR="002A667C">
        <w:rPr>
          <w:rFonts w:ascii="Angsana New" w:hAnsi="Angsana New"/>
          <w:sz w:val="30"/>
          <w:szCs w:val="30"/>
          <w:lang w:val="en-GB"/>
        </w:rPr>
        <w:t>58.4</w:t>
      </w:r>
      <w:r w:rsidRPr="006D2FFA">
        <w:rPr>
          <w:rFonts w:ascii="Angsana New" w:hAnsi="Angsana New"/>
          <w:sz w:val="30"/>
          <w:szCs w:val="30"/>
          <w:lang w:val="en-GB"/>
        </w:rPr>
        <w:t xml:space="preserve"> </w:t>
      </w:r>
      <w:r w:rsidRPr="006D2FFA">
        <w:rPr>
          <w:rFonts w:ascii="Angsana New" w:hAnsi="Angsana New" w:hint="cs"/>
          <w:sz w:val="30"/>
          <w:szCs w:val="30"/>
          <w:cs/>
          <w:lang w:val="en-GB"/>
        </w:rPr>
        <w:t>ล้านบาท ตามลำดับ</w:t>
      </w:r>
      <w:bookmarkEnd w:id="2"/>
      <w:r w:rsidRPr="006D2FFA">
        <w:rPr>
          <w:rFonts w:ascii="Angsana New" w:hAnsi="Angsana New"/>
          <w:sz w:val="30"/>
          <w:szCs w:val="30"/>
        </w:rPr>
        <w:t xml:space="preserve"> </w:t>
      </w:r>
      <w:r w:rsidRPr="006D2FFA">
        <w:rPr>
          <w:rFonts w:ascii="Angsana New" w:hAnsi="Angsana New"/>
          <w:i/>
          <w:iCs/>
          <w:sz w:val="30"/>
          <w:szCs w:val="30"/>
          <w:cs/>
        </w:rPr>
        <w:t>(</w:t>
      </w:r>
      <w:r w:rsidRPr="006D2FFA">
        <w:rPr>
          <w:rFonts w:ascii="Angsana New" w:hAnsi="Angsana New"/>
          <w:i/>
          <w:iCs/>
          <w:sz w:val="30"/>
          <w:szCs w:val="30"/>
        </w:rPr>
        <w:t>25</w:t>
      </w:r>
      <w:r w:rsidRPr="006D2FFA">
        <w:rPr>
          <w:rFonts w:ascii="Angsana New" w:hAnsi="Angsana New"/>
          <w:i/>
          <w:iCs/>
          <w:sz w:val="30"/>
          <w:szCs w:val="30"/>
          <w:cs/>
        </w:rPr>
        <w:t>6</w:t>
      </w:r>
      <w:r w:rsidR="000D04CE">
        <w:rPr>
          <w:rFonts w:ascii="Angsana New" w:hAnsi="Angsana New"/>
          <w:i/>
          <w:iCs/>
          <w:sz w:val="30"/>
          <w:szCs w:val="30"/>
        </w:rPr>
        <w:t>3</w:t>
      </w:r>
      <w:r w:rsidRPr="006D2FFA">
        <w:rPr>
          <w:rFonts w:ascii="Angsana New" w:hAnsi="Angsana New"/>
          <w:i/>
          <w:iCs/>
          <w:sz w:val="30"/>
          <w:szCs w:val="30"/>
        </w:rPr>
        <w:t>:</w:t>
      </w:r>
      <w:r w:rsidRPr="006D2FF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04802">
        <w:rPr>
          <w:rFonts w:ascii="Angsana New" w:hAnsi="Angsana New"/>
          <w:i/>
          <w:iCs/>
          <w:sz w:val="30"/>
          <w:szCs w:val="30"/>
          <w:lang w:val="en-GB"/>
        </w:rPr>
        <w:t>42.9</w:t>
      </w:r>
      <w:r w:rsidR="00BD02DD" w:rsidRPr="00BD02DD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="00BD02DD" w:rsidRPr="00BD02DD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ล้านบาท และ </w:t>
      </w:r>
      <w:r w:rsidR="00704802">
        <w:rPr>
          <w:rFonts w:ascii="Angsana New" w:hAnsi="Angsana New"/>
          <w:i/>
          <w:iCs/>
          <w:sz w:val="30"/>
          <w:szCs w:val="30"/>
          <w:lang w:val="en-GB"/>
        </w:rPr>
        <w:t>31.0</w:t>
      </w:r>
      <w:r w:rsidR="00BD02DD" w:rsidRPr="00BD02DD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="00BD02DD" w:rsidRPr="00BD02DD">
        <w:rPr>
          <w:rFonts w:ascii="Angsana New" w:hAnsi="Angsana New"/>
          <w:i/>
          <w:iCs/>
          <w:sz w:val="30"/>
          <w:szCs w:val="30"/>
          <w:cs/>
          <w:lang w:val="en-GB"/>
        </w:rPr>
        <w:t>ล้านบาท ตามลำดับ</w:t>
      </w:r>
      <w:r w:rsidRPr="006D2FFA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1B9D912C" w14:textId="77777777" w:rsidR="002D3003" w:rsidRDefault="002D3003" w:rsidP="002D300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BFA741E" w14:textId="77777777" w:rsidR="00742E5E" w:rsidRPr="00BD5ECF" w:rsidRDefault="00742E5E" w:rsidP="00742E5E">
      <w:pPr>
        <w:ind w:left="540"/>
        <w:rPr>
          <w:b/>
          <w:bCs/>
          <w:i/>
          <w:iCs/>
          <w:szCs w:val="30"/>
          <w:lang w:val="en-AU"/>
        </w:rPr>
      </w:pPr>
      <w:r w:rsidRPr="00BD5ECF">
        <w:rPr>
          <w:i/>
          <w:iCs/>
          <w:szCs w:val="30"/>
          <w:cs/>
          <w:lang w:val="en-AU"/>
        </w:rPr>
        <w:t>ยอดคงเหลือของสัญญา</w:t>
      </w:r>
    </w:p>
    <w:p w14:paraId="22454F68" w14:textId="77777777" w:rsidR="00742E5E" w:rsidRPr="002A5DD0" w:rsidRDefault="00742E5E" w:rsidP="00742E5E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58041E93" w14:textId="1529C8AF" w:rsidR="00742E5E" w:rsidRPr="00C12517" w:rsidRDefault="00742E5E" w:rsidP="00C12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12517">
        <w:rPr>
          <w:rFonts w:ascii="Angsana New" w:hAnsi="Angsana New"/>
          <w:sz w:val="30"/>
          <w:szCs w:val="30"/>
          <w:cs/>
        </w:rPr>
        <w:t>ตารางต่อไปนี้ให้ข้อมูลเกี่ยวกับลูกหนี้ และหนี้สินที่เกิดจากสัญญาที่ทำกับลูกค้า</w:t>
      </w:r>
      <w:r w:rsidRPr="00C12517">
        <w:rPr>
          <w:rFonts w:ascii="Angsana New" w:hAnsi="Angsana New"/>
          <w:sz w:val="30"/>
          <w:szCs w:val="30"/>
        </w:rPr>
        <w:t xml:space="preserve"> </w:t>
      </w:r>
    </w:p>
    <w:p w14:paraId="7F049413" w14:textId="583A5655" w:rsidR="00886378" w:rsidRPr="00BD02DD" w:rsidRDefault="00886378" w:rsidP="00121C16">
      <w:pPr>
        <w:ind w:left="540"/>
        <w:rPr>
          <w:rFonts w:asciiTheme="majorBidi" w:hAnsiTheme="majorBidi" w:cstheme="majorBidi"/>
          <w:sz w:val="30"/>
          <w:szCs w:val="30"/>
          <w:lang w:val="en-AU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260"/>
        <w:gridCol w:w="270"/>
        <w:gridCol w:w="1170"/>
      </w:tblGrid>
      <w:tr w:rsidR="00BD02DD" w:rsidRPr="003172EE" w14:paraId="4D073290" w14:textId="77777777" w:rsidTr="008743DF">
        <w:trPr>
          <w:tblHeader/>
        </w:trPr>
        <w:tc>
          <w:tcPr>
            <w:tcW w:w="6210" w:type="dxa"/>
          </w:tcPr>
          <w:p w14:paraId="17C596FD" w14:textId="77777777" w:rsidR="00BD02DD" w:rsidRPr="003172EE" w:rsidRDefault="00BD02D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3E1D90" w14:textId="741A1F84" w:rsidR="00BD02DD" w:rsidRPr="003172EE" w:rsidRDefault="00BD02D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2E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7B0654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400D2E2" w14:textId="77777777" w:rsidR="00BD02DD" w:rsidRPr="003172EE" w:rsidRDefault="00BD02D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A7236F" w14:textId="77777777" w:rsidR="00BD02DD" w:rsidRPr="003172EE" w:rsidRDefault="00BD02D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2E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172E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D02DD" w:rsidRPr="003172EE" w14:paraId="23F313A4" w14:textId="77777777" w:rsidTr="008743DF">
        <w:trPr>
          <w:tblHeader/>
        </w:trPr>
        <w:tc>
          <w:tcPr>
            <w:tcW w:w="6210" w:type="dxa"/>
          </w:tcPr>
          <w:p w14:paraId="282BA4F7" w14:textId="77777777" w:rsidR="00BD02DD" w:rsidRPr="003172EE" w:rsidRDefault="00BD02D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646BBA" w14:textId="77777777" w:rsidR="00BD02DD" w:rsidRPr="003172EE" w:rsidRDefault="00BD02D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2E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08589CD" w14:textId="77777777" w:rsidR="00BD02DD" w:rsidRPr="003172EE" w:rsidRDefault="00BD02D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043F0A" w14:textId="77777777" w:rsidR="00BD02DD" w:rsidRPr="003172EE" w:rsidRDefault="00BD02D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2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D02DD" w:rsidRPr="003172EE" w14:paraId="2EA8B1A3" w14:textId="77777777" w:rsidTr="008743DF">
        <w:trPr>
          <w:tblHeader/>
        </w:trPr>
        <w:tc>
          <w:tcPr>
            <w:tcW w:w="6210" w:type="dxa"/>
          </w:tcPr>
          <w:p w14:paraId="3F45319D" w14:textId="77777777" w:rsidR="00BD02DD" w:rsidRPr="003172EE" w:rsidRDefault="00BD02D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C8D2A9D" w14:textId="77777777" w:rsidR="00BD02DD" w:rsidRPr="003172EE" w:rsidRDefault="00BD02DD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172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02DD" w:rsidRPr="003172EE" w14:paraId="3208BAF3" w14:textId="77777777" w:rsidTr="008743DF">
        <w:tc>
          <w:tcPr>
            <w:tcW w:w="6210" w:type="dxa"/>
          </w:tcPr>
          <w:p w14:paraId="18B38393" w14:textId="4DD12C27" w:rsidR="00BD02DD" w:rsidRPr="003172EE" w:rsidRDefault="00BD02DD" w:rsidP="00BD02DD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3172EE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39CB4B36" w14:textId="00C0A739" w:rsidR="00BD02DD" w:rsidRPr="003172EE" w:rsidRDefault="00E3515E" w:rsidP="00BD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33,313</w:t>
            </w:r>
          </w:p>
        </w:tc>
        <w:tc>
          <w:tcPr>
            <w:tcW w:w="270" w:type="dxa"/>
            <w:vAlign w:val="bottom"/>
          </w:tcPr>
          <w:p w14:paraId="471121EC" w14:textId="77777777" w:rsidR="00BD02DD" w:rsidRPr="003172EE" w:rsidRDefault="00BD02DD" w:rsidP="00BD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4F2343" w14:textId="5B70EE74" w:rsidR="00BD02DD" w:rsidRPr="003172EE" w:rsidRDefault="00BD02DD" w:rsidP="00BD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2EE">
              <w:rPr>
                <w:rFonts w:asciiTheme="majorBidi" w:hAnsiTheme="majorBidi" w:cstheme="majorBidi"/>
                <w:sz w:val="30"/>
                <w:szCs w:val="30"/>
              </w:rPr>
              <w:t>43,737</w:t>
            </w:r>
          </w:p>
        </w:tc>
      </w:tr>
      <w:tr w:rsidR="00BD02DD" w:rsidRPr="003172EE" w14:paraId="188D0E4B" w14:textId="77777777" w:rsidTr="008743DF">
        <w:tc>
          <w:tcPr>
            <w:tcW w:w="6210" w:type="dxa"/>
          </w:tcPr>
          <w:p w14:paraId="13F8CEA0" w14:textId="12547064" w:rsidR="00BD02DD" w:rsidRPr="003172EE" w:rsidRDefault="00BD02DD" w:rsidP="00BD02DD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172EE">
              <w:rPr>
                <w:rFonts w:asciiTheme="majorBidi" w:hAnsiTheme="majorBidi" w:cstheme="majorBidi"/>
                <w:cs/>
                <w:lang w:eastAsia="en-GB"/>
              </w:rPr>
              <w:t xml:space="preserve">หนี้สินที่เกิดจากสัญญา </w:t>
            </w:r>
          </w:p>
        </w:tc>
        <w:tc>
          <w:tcPr>
            <w:tcW w:w="1260" w:type="dxa"/>
            <w:vAlign w:val="bottom"/>
          </w:tcPr>
          <w:p w14:paraId="4B1B9B81" w14:textId="1678BBA6" w:rsidR="00BD02DD" w:rsidRPr="003172EE" w:rsidRDefault="00BD02DD" w:rsidP="00BD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29735C" w14:textId="77777777" w:rsidR="00BD02DD" w:rsidRPr="003172EE" w:rsidRDefault="00BD02DD" w:rsidP="00BD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3B85E9" w14:textId="30C38B2C" w:rsidR="00BD02DD" w:rsidRPr="003172EE" w:rsidRDefault="00BD02DD" w:rsidP="00BD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02DD" w:rsidRPr="003172EE" w14:paraId="11F53BAD" w14:textId="77777777" w:rsidTr="00BD02DD">
        <w:tc>
          <w:tcPr>
            <w:tcW w:w="6210" w:type="dxa"/>
          </w:tcPr>
          <w:p w14:paraId="766A1422" w14:textId="5EFBC7CB" w:rsidR="00BD02DD" w:rsidRPr="003172EE" w:rsidRDefault="00BD02DD" w:rsidP="0031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172E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172E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60" w:type="dxa"/>
            <w:vAlign w:val="bottom"/>
          </w:tcPr>
          <w:p w14:paraId="5E9341BA" w14:textId="0ABB00E9" w:rsidR="00BD02DD" w:rsidRPr="003172EE" w:rsidRDefault="00E3515E" w:rsidP="00BD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37,082</w:t>
            </w:r>
          </w:p>
        </w:tc>
        <w:tc>
          <w:tcPr>
            <w:tcW w:w="270" w:type="dxa"/>
            <w:vAlign w:val="bottom"/>
          </w:tcPr>
          <w:p w14:paraId="524D73A1" w14:textId="77777777" w:rsidR="00BD02DD" w:rsidRPr="003172EE" w:rsidRDefault="00BD02DD" w:rsidP="00BD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59D962" w14:textId="7CEEC54E" w:rsidR="00BD02DD" w:rsidRPr="003172EE" w:rsidRDefault="00BD02DD" w:rsidP="00BD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2EE">
              <w:rPr>
                <w:rFonts w:asciiTheme="majorBidi" w:hAnsiTheme="majorBidi" w:cstheme="majorBidi"/>
                <w:sz w:val="30"/>
                <w:szCs w:val="30"/>
              </w:rPr>
              <w:t>14,864</w:t>
            </w:r>
          </w:p>
        </w:tc>
      </w:tr>
      <w:tr w:rsidR="00BD02DD" w:rsidRPr="003172EE" w14:paraId="2FBDE5E1" w14:textId="77777777" w:rsidTr="00BD02DD">
        <w:tc>
          <w:tcPr>
            <w:tcW w:w="6210" w:type="dxa"/>
          </w:tcPr>
          <w:p w14:paraId="07FF22BC" w14:textId="589BEF28" w:rsidR="00BD02DD" w:rsidRPr="003172EE" w:rsidRDefault="00BD02DD" w:rsidP="0031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172E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172E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vAlign w:val="bottom"/>
          </w:tcPr>
          <w:p w14:paraId="61E441B2" w14:textId="417D7E48" w:rsidR="00BD02DD" w:rsidRPr="003172EE" w:rsidRDefault="00E3515E" w:rsidP="00BD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1,026</w:t>
            </w:r>
          </w:p>
        </w:tc>
        <w:tc>
          <w:tcPr>
            <w:tcW w:w="270" w:type="dxa"/>
            <w:vAlign w:val="bottom"/>
          </w:tcPr>
          <w:p w14:paraId="0CB92CEE" w14:textId="77777777" w:rsidR="00BD02DD" w:rsidRPr="003172EE" w:rsidRDefault="00BD02DD" w:rsidP="00BD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FD554B" w14:textId="4415014A" w:rsidR="00BD02DD" w:rsidRPr="003172EE" w:rsidRDefault="00BD02DD" w:rsidP="002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172E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</w:tbl>
    <w:p w14:paraId="510EE6C6" w14:textId="43B82959" w:rsidR="00BD02DD" w:rsidRPr="00BD02DD" w:rsidRDefault="00BD02DD" w:rsidP="00121C16">
      <w:pPr>
        <w:ind w:left="540"/>
        <w:rPr>
          <w:rFonts w:asciiTheme="majorBidi" w:hAnsiTheme="majorBidi" w:cstheme="majorBidi"/>
          <w:sz w:val="30"/>
          <w:szCs w:val="30"/>
          <w:lang w:val="en-AU"/>
        </w:rPr>
      </w:pPr>
    </w:p>
    <w:p w14:paraId="492F4A81" w14:textId="5930DA44" w:rsidR="00317654" w:rsidRPr="00C12517" w:rsidRDefault="00317654" w:rsidP="00C12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12517">
        <w:rPr>
          <w:rFonts w:ascii="Angsana New" w:hAnsi="Angsana New"/>
          <w:sz w:val="30"/>
          <w:szCs w:val="30"/>
          <w:cs/>
        </w:rPr>
        <w:t>หนี้สินที่เกิดจากสัญญาเกิดจากสิ่งตอบแทนที่ได้รับล่วงหน้าสำหรับการขายสินค้า โดยบริษัทจะรับรู้หนี้สินที่เกิ</w:t>
      </w:r>
      <w:r w:rsidR="00525C69" w:rsidRPr="00C12517">
        <w:rPr>
          <w:rFonts w:ascii="Angsana New" w:hAnsi="Angsana New" w:hint="cs"/>
          <w:sz w:val="30"/>
          <w:szCs w:val="30"/>
          <w:cs/>
        </w:rPr>
        <w:t>ด</w:t>
      </w:r>
      <w:r w:rsidRPr="00C12517">
        <w:rPr>
          <w:rFonts w:ascii="Angsana New" w:hAnsi="Angsana New"/>
          <w:sz w:val="30"/>
          <w:szCs w:val="30"/>
          <w:cs/>
        </w:rPr>
        <w:t>จากสัญญาดังกล่าวเป็นรายได้เมื่อส่งมอบการควบคุมสินค้าให้กับลูกค้า</w:t>
      </w:r>
    </w:p>
    <w:p w14:paraId="13519636" w14:textId="756AD2B2" w:rsidR="008844A5" w:rsidRDefault="008844A5" w:rsidP="00C12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E21FFEF" w14:textId="196444AD" w:rsidR="003172EE" w:rsidRDefault="003172EE" w:rsidP="00C12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6AB53F3" w14:textId="65C06678" w:rsidR="003172EE" w:rsidRDefault="003172EE" w:rsidP="00C12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127F797" w14:textId="15522836" w:rsidR="003172EE" w:rsidRDefault="003172EE" w:rsidP="00C12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BDD569E" w14:textId="77777777" w:rsidR="003172EE" w:rsidRPr="00C12517" w:rsidRDefault="003172EE" w:rsidP="00C12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F9B5AF7" w14:textId="7342480E" w:rsidR="001A363B" w:rsidRPr="00C12517" w:rsidRDefault="001A363B" w:rsidP="00C12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12517">
        <w:rPr>
          <w:rFonts w:ascii="Angsana New" w:hAnsi="Angsana New"/>
          <w:sz w:val="30"/>
          <w:szCs w:val="30"/>
          <w:cs/>
        </w:rPr>
        <w:lastRenderedPageBreak/>
        <w:t>การเปลี่ยนแปลงที่สำคัญของ</w:t>
      </w:r>
      <w:r w:rsidRPr="00C12517">
        <w:rPr>
          <w:rFonts w:ascii="Angsana New" w:hAnsi="Angsana New" w:hint="cs"/>
          <w:sz w:val="30"/>
          <w:szCs w:val="30"/>
          <w:cs/>
        </w:rPr>
        <w:t>ยอดคงเหลือ</w:t>
      </w:r>
      <w:r w:rsidRPr="00C12517">
        <w:rPr>
          <w:rFonts w:ascii="Angsana New" w:hAnsi="Angsana New"/>
          <w:sz w:val="30"/>
          <w:szCs w:val="30"/>
          <w:cs/>
        </w:rPr>
        <w:t>หนี้สินที่เกิดจากสัญญาในระหว่าง</w:t>
      </w:r>
      <w:r w:rsidR="00C12517" w:rsidRPr="00C12517">
        <w:rPr>
          <w:rFonts w:ascii="Angsana New" w:hAnsi="Angsana New" w:hint="cs"/>
          <w:sz w:val="30"/>
          <w:szCs w:val="30"/>
          <w:cs/>
        </w:rPr>
        <w:t>งวด</w:t>
      </w:r>
      <w:r w:rsidRPr="00C12517">
        <w:rPr>
          <w:rFonts w:ascii="Angsana New" w:hAnsi="Angsana New"/>
          <w:sz w:val="30"/>
          <w:szCs w:val="30"/>
          <w:cs/>
        </w:rPr>
        <w:t>มีดังนี้</w:t>
      </w:r>
    </w:p>
    <w:p w14:paraId="1B68667D" w14:textId="27E89D34" w:rsidR="001A363B" w:rsidRDefault="001A363B" w:rsidP="00742E5E">
      <w:pPr>
        <w:ind w:firstLine="540"/>
        <w:rPr>
          <w:rFonts w:asciiTheme="majorBidi" w:hAnsiTheme="majorBidi" w:cstheme="majorBidi"/>
          <w:sz w:val="28"/>
          <w:szCs w:val="28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260"/>
        <w:gridCol w:w="270"/>
        <w:gridCol w:w="1170"/>
      </w:tblGrid>
      <w:tr w:rsidR="003172EE" w:rsidRPr="003172EE" w14:paraId="047DC1E2" w14:textId="77777777" w:rsidTr="008743DF">
        <w:trPr>
          <w:tblHeader/>
        </w:trPr>
        <w:tc>
          <w:tcPr>
            <w:tcW w:w="6210" w:type="dxa"/>
          </w:tcPr>
          <w:p w14:paraId="3AB10059" w14:textId="77777777" w:rsidR="003172EE" w:rsidRPr="003172EE" w:rsidRDefault="003172EE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672070" w14:textId="77777777" w:rsidR="003172EE" w:rsidRPr="003172EE" w:rsidRDefault="003172EE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2E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65434D1" w14:textId="77777777" w:rsidR="003172EE" w:rsidRPr="003172EE" w:rsidRDefault="003172EE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7AFE62" w14:textId="77777777" w:rsidR="003172EE" w:rsidRPr="003172EE" w:rsidRDefault="003172EE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2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172EE" w:rsidRPr="003172EE" w14:paraId="27E0DC1C" w14:textId="77777777" w:rsidTr="008743DF">
        <w:trPr>
          <w:tblHeader/>
        </w:trPr>
        <w:tc>
          <w:tcPr>
            <w:tcW w:w="6210" w:type="dxa"/>
          </w:tcPr>
          <w:p w14:paraId="6783AB21" w14:textId="77777777" w:rsidR="003172EE" w:rsidRPr="003172EE" w:rsidRDefault="003172EE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4148FB63" w14:textId="77777777" w:rsidR="003172EE" w:rsidRPr="003172EE" w:rsidRDefault="003172EE" w:rsidP="0087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172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72EE" w:rsidRPr="003172EE" w14:paraId="6A1282F9" w14:textId="77777777" w:rsidTr="008743DF">
        <w:tc>
          <w:tcPr>
            <w:tcW w:w="6210" w:type="dxa"/>
          </w:tcPr>
          <w:p w14:paraId="7868DB29" w14:textId="137108FE" w:rsidR="003172EE" w:rsidRPr="003172EE" w:rsidRDefault="003172EE" w:rsidP="003172EE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3172E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172EE">
              <w:rPr>
                <w:rFonts w:asciiTheme="majorBidi" w:hAnsiTheme="majorBidi" w:cstheme="majorBidi"/>
                <w:lang w:val="en-GB"/>
              </w:rPr>
              <w:t xml:space="preserve">1 </w:t>
            </w:r>
            <w:r w:rsidRPr="003172EE">
              <w:rPr>
                <w:rFonts w:asciiTheme="majorBidi" w:hAnsiTheme="majorBidi" w:cstheme="majorBidi"/>
                <w:cs/>
                <w:lang w:val="en-GB"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69ACAE8D" w14:textId="24B2F7EE" w:rsidR="003172EE" w:rsidRPr="003172EE" w:rsidRDefault="00227F18" w:rsidP="0031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14,864</w:t>
            </w:r>
          </w:p>
        </w:tc>
        <w:tc>
          <w:tcPr>
            <w:tcW w:w="270" w:type="dxa"/>
            <w:vAlign w:val="bottom"/>
          </w:tcPr>
          <w:p w14:paraId="20B13E67" w14:textId="77777777" w:rsidR="003172EE" w:rsidRPr="003172EE" w:rsidRDefault="003172EE" w:rsidP="0031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B3AD77" w14:textId="06B0069F" w:rsidR="003172EE" w:rsidRPr="003172EE" w:rsidRDefault="003172EE" w:rsidP="0031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14,387</w:t>
            </w:r>
          </w:p>
        </w:tc>
      </w:tr>
      <w:tr w:rsidR="003172EE" w:rsidRPr="003172EE" w14:paraId="7F836007" w14:textId="77777777" w:rsidTr="008743DF">
        <w:tc>
          <w:tcPr>
            <w:tcW w:w="6210" w:type="dxa"/>
          </w:tcPr>
          <w:p w14:paraId="63377501" w14:textId="7D46CDD1" w:rsidR="003172EE" w:rsidRPr="003172EE" w:rsidRDefault="003172EE" w:rsidP="003172EE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172EE">
              <w:rPr>
                <w:rFonts w:asciiTheme="majorBidi" w:hAnsiTheme="majorBidi" w:cstheme="majorBidi"/>
                <w:cs/>
              </w:rPr>
              <w:t>เงินรับล่วงหน้าระหว่างงวด</w:t>
            </w:r>
          </w:p>
        </w:tc>
        <w:tc>
          <w:tcPr>
            <w:tcW w:w="1260" w:type="dxa"/>
            <w:vAlign w:val="bottom"/>
          </w:tcPr>
          <w:p w14:paraId="61908C71" w14:textId="55703336" w:rsidR="003172EE" w:rsidRPr="003172EE" w:rsidRDefault="00227F18" w:rsidP="0031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89,240</w:t>
            </w:r>
          </w:p>
        </w:tc>
        <w:tc>
          <w:tcPr>
            <w:tcW w:w="270" w:type="dxa"/>
            <w:vAlign w:val="bottom"/>
          </w:tcPr>
          <w:p w14:paraId="0168A62B" w14:textId="77777777" w:rsidR="003172EE" w:rsidRPr="003172EE" w:rsidRDefault="003172EE" w:rsidP="0031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BB6E4E" w14:textId="1FEE1F93" w:rsidR="003172EE" w:rsidRPr="003172EE" w:rsidRDefault="003172EE" w:rsidP="0031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04802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04802"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</w:tr>
      <w:tr w:rsidR="003172EE" w:rsidRPr="003172EE" w14:paraId="611C9123" w14:textId="77777777" w:rsidTr="003172EE">
        <w:tc>
          <w:tcPr>
            <w:tcW w:w="6210" w:type="dxa"/>
          </w:tcPr>
          <w:p w14:paraId="6E07F300" w14:textId="21D4B37F" w:rsidR="003172EE" w:rsidRPr="003172EE" w:rsidRDefault="003172EE" w:rsidP="0031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72EE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รับรู้เป็นรายได้ระหว่างงวด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202325F" w14:textId="041CDFE0" w:rsidR="003172EE" w:rsidRPr="003172EE" w:rsidRDefault="00227F18" w:rsidP="0031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(65,99</w:t>
            </w:r>
            <w:r w:rsidR="002D01B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9534B96" w14:textId="77777777" w:rsidR="003172EE" w:rsidRPr="003172EE" w:rsidRDefault="003172EE" w:rsidP="0031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87BAF8" w14:textId="78D477C2" w:rsidR="003172EE" w:rsidRPr="003172EE" w:rsidRDefault="003172EE" w:rsidP="0031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704802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04802">
              <w:rPr>
                <w:rFonts w:asciiTheme="majorBidi" w:hAnsiTheme="majorBidi" w:cstheme="majorBidi"/>
                <w:sz w:val="30"/>
                <w:szCs w:val="30"/>
              </w:rPr>
              <w:t>765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172EE" w:rsidRPr="003172EE" w14:paraId="40CF8D41" w14:textId="77777777" w:rsidTr="003172EE">
        <w:tc>
          <w:tcPr>
            <w:tcW w:w="6210" w:type="dxa"/>
          </w:tcPr>
          <w:p w14:paraId="1FF8CBC6" w14:textId="66A368C1" w:rsidR="003172EE" w:rsidRPr="003172EE" w:rsidRDefault="003172EE" w:rsidP="0031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72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172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30 </w:t>
            </w:r>
            <w:r w:rsidR="007B06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AE3F87" w14:textId="2142FDC2" w:rsidR="003172EE" w:rsidRPr="003172EE" w:rsidRDefault="00227F18" w:rsidP="0031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38,10</w:t>
            </w:r>
            <w:r w:rsidR="002D01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05C7D44C" w14:textId="77777777" w:rsidR="003172EE" w:rsidRPr="003172EE" w:rsidRDefault="003172EE" w:rsidP="0031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280834" w14:textId="0B9B7312" w:rsidR="003172EE" w:rsidRPr="003172EE" w:rsidRDefault="003172EE" w:rsidP="0031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2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048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4,406</w:t>
            </w:r>
          </w:p>
        </w:tc>
      </w:tr>
    </w:tbl>
    <w:p w14:paraId="21E38E1D" w14:textId="31CFA72F" w:rsidR="003172EE" w:rsidRDefault="003172EE" w:rsidP="00742E5E">
      <w:pPr>
        <w:ind w:firstLine="540"/>
        <w:rPr>
          <w:rFonts w:asciiTheme="majorBidi" w:hAnsiTheme="majorBidi" w:cstheme="majorBidi"/>
          <w:sz w:val="28"/>
          <w:szCs w:val="28"/>
        </w:rPr>
      </w:pPr>
    </w:p>
    <w:p w14:paraId="25EBD7C4" w14:textId="614069CD" w:rsidR="00742E5E" w:rsidRDefault="00742E5E" w:rsidP="00742E5E">
      <w:pPr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BD48D1">
        <w:rPr>
          <w:rFonts w:asciiTheme="majorBidi" w:hAnsiTheme="majorBidi" w:cstheme="majorBidi" w:hint="cs"/>
          <w:i/>
          <w:iCs/>
          <w:sz w:val="30"/>
          <w:szCs w:val="30"/>
          <w:cs/>
        </w:rPr>
        <w:t>ต้นทุนของสัญญา</w:t>
      </w:r>
    </w:p>
    <w:p w14:paraId="63C14A26" w14:textId="77777777" w:rsidR="00742E5E" w:rsidRPr="002E202F" w:rsidRDefault="00742E5E" w:rsidP="00742E5E">
      <w:pPr>
        <w:ind w:firstLine="540"/>
        <w:rPr>
          <w:rFonts w:asciiTheme="majorBidi" w:hAnsiTheme="majorBidi" w:cstheme="majorBidi"/>
          <w:sz w:val="28"/>
          <w:szCs w:val="28"/>
        </w:rPr>
      </w:pPr>
    </w:p>
    <w:p w14:paraId="09468CBE" w14:textId="77777777" w:rsidR="00742E5E" w:rsidRPr="00CF4906" w:rsidRDefault="00742E5E" w:rsidP="00742E5E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 w:bidi="ar-SA"/>
        </w:rPr>
      </w:pPr>
      <w:r w:rsidRPr="00CF4906">
        <w:rPr>
          <w:rFonts w:asciiTheme="majorBidi" w:hAnsiTheme="majorBidi" w:cstheme="majorBidi" w:hint="cs"/>
          <w:sz w:val="30"/>
          <w:szCs w:val="30"/>
          <w:cs/>
          <w:lang w:val="en-GB"/>
        </w:rPr>
        <w:t>ค่านายหน้าที่จ่ายเพื่อให้ได้มาซึ่งสัญญาระยะยาวเป็นต้นทุนส่วนเพิ่มในการได้มาซึ่งสัญญา ดังนั้นบริษัทจึงรับรู้ต้นทุนดังกล่าวเป็นสินทรัพย์และตัดจำหน่ายอย่างเป็นระบบ ซึ่งสอดคล้องกับรูปแบบของการรับรู้รายได้</w:t>
      </w:r>
    </w:p>
    <w:p w14:paraId="6EC48A0F" w14:textId="04F142ED" w:rsidR="009A3178" w:rsidRDefault="009A3178" w:rsidP="005667A2">
      <w:pPr>
        <w:ind w:firstLine="540"/>
        <w:rPr>
          <w:rFonts w:asciiTheme="majorBidi" w:hAnsiTheme="majorBidi" w:cstheme="majorBidi"/>
          <w:sz w:val="28"/>
          <w:szCs w:val="28"/>
          <w:lang w:val="en-GB" w:bidi="ar-SA"/>
        </w:rPr>
      </w:pPr>
    </w:p>
    <w:p w14:paraId="7DFE1EB7" w14:textId="774D51EB" w:rsidR="00A50613" w:rsidRPr="007943DB" w:rsidRDefault="009A3178" w:rsidP="007943DB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บริษัทตัดจำหน่ายต้นทุนของสัญญาระหว่างงวดสาม</w:t>
      </w:r>
      <w:r w:rsidR="007111C0">
        <w:rPr>
          <w:rFonts w:asciiTheme="majorBidi" w:hAnsiTheme="majorBidi" w:cstheme="majorBidi" w:hint="cs"/>
          <w:sz w:val="30"/>
          <w:szCs w:val="30"/>
          <w:cs/>
          <w:lang w:val="en-GB"/>
        </w:rPr>
        <w:t>เดือนและ</w:t>
      </w:r>
      <w:r w:rsidR="00227F18">
        <w:rPr>
          <w:rFonts w:asciiTheme="majorBidi" w:hAnsiTheme="majorBidi" w:cstheme="majorBidi" w:hint="cs"/>
          <w:sz w:val="30"/>
          <w:szCs w:val="30"/>
          <w:cs/>
          <w:lang w:val="en-GB"/>
        </w:rPr>
        <w:t>เก้า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เดือนสิ้นสุดวันที่ </w:t>
      </w:r>
      <w:r w:rsidR="00F5140D" w:rsidRPr="007943DB">
        <w:rPr>
          <w:rFonts w:asciiTheme="majorBidi" w:hAnsiTheme="majorBidi" w:cstheme="majorBidi"/>
          <w:sz w:val="30"/>
          <w:szCs w:val="30"/>
          <w:lang w:val="en-GB"/>
        </w:rPr>
        <w:t xml:space="preserve">30 </w:t>
      </w:r>
      <w:r w:rsidR="007B0654">
        <w:rPr>
          <w:rFonts w:asciiTheme="majorBidi" w:hAnsiTheme="majorBidi" w:cstheme="majorBidi"/>
          <w:sz w:val="30"/>
          <w:szCs w:val="30"/>
          <w:cs/>
          <w:lang w:val="en-GB"/>
        </w:rPr>
        <w:t>กันยายน</w:t>
      </w:r>
      <w:r w:rsidR="00F5140D" w:rsidRPr="007943DB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F5140D" w:rsidRPr="007943DB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5667A2">
        <w:rPr>
          <w:rFonts w:asciiTheme="majorBidi" w:hAnsiTheme="majorBidi" w:cstheme="majorBidi"/>
          <w:sz w:val="30"/>
          <w:szCs w:val="30"/>
          <w:lang w:val="en-GB"/>
        </w:rPr>
        <w:t>4</w:t>
      </w:r>
      <w:r w:rsidRPr="007943D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จำนวน </w:t>
      </w:r>
      <w:bookmarkStart w:id="3" w:name="_Hlk77962133"/>
      <w:r w:rsidR="007943DB" w:rsidRPr="005B076A">
        <w:rPr>
          <w:rFonts w:asciiTheme="majorBidi" w:hAnsiTheme="majorBidi" w:cstheme="majorBidi"/>
          <w:sz w:val="30"/>
          <w:szCs w:val="30"/>
          <w:lang w:val="en-GB"/>
        </w:rPr>
        <w:t>0.</w:t>
      </w:r>
      <w:r w:rsidR="005667A2">
        <w:rPr>
          <w:rFonts w:asciiTheme="majorBidi" w:hAnsiTheme="majorBidi" w:cstheme="majorBidi"/>
          <w:sz w:val="30"/>
          <w:szCs w:val="30"/>
          <w:lang w:val="en-GB"/>
        </w:rPr>
        <w:t>0</w:t>
      </w:r>
      <w:r w:rsidR="00227F18">
        <w:rPr>
          <w:rFonts w:asciiTheme="majorBidi" w:hAnsiTheme="majorBidi" w:cstheme="majorBidi"/>
          <w:sz w:val="30"/>
          <w:szCs w:val="30"/>
          <w:lang w:val="en-GB"/>
        </w:rPr>
        <w:t>1</w:t>
      </w:r>
      <w:r w:rsidR="007943DB" w:rsidRPr="007943D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7943DB">
        <w:rPr>
          <w:rFonts w:asciiTheme="majorBidi" w:hAnsiTheme="majorBidi" w:cstheme="majorBidi" w:hint="cs"/>
          <w:sz w:val="30"/>
          <w:szCs w:val="30"/>
          <w:cs/>
          <w:lang w:val="en-GB"/>
        </w:rPr>
        <w:t>ล้า</w:t>
      </w:r>
      <w:r w:rsidR="006A6FB8" w:rsidRPr="007943DB">
        <w:rPr>
          <w:rFonts w:asciiTheme="majorBidi" w:hAnsiTheme="majorBidi" w:cstheme="majorBidi" w:hint="cs"/>
          <w:sz w:val="30"/>
          <w:szCs w:val="30"/>
          <w:cs/>
          <w:lang w:val="en-GB"/>
        </w:rPr>
        <w:t>นบาท</w:t>
      </w:r>
      <w:r w:rsidR="007111C0" w:rsidRPr="007943D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7111C0" w:rsidRPr="007943D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และ </w:t>
      </w:r>
      <w:r w:rsidR="007943DB" w:rsidRPr="007943DB">
        <w:rPr>
          <w:rFonts w:asciiTheme="majorBidi" w:hAnsiTheme="majorBidi" w:cstheme="majorBidi"/>
          <w:sz w:val="30"/>
          <w:szCs w:val="30"/>
          <w:lang w:val="en-GB"/>
        </w:rPr>
        <w:t>0.</w:t>
      </w:r>
      <w:r w:rsidR="00704D7E">
        <w:rPr>
          <w:rFonts w:asciiTheme="majorBidi" w:hAnsiTheme="majorBidi" w:cstheme="majorBidi"/>
          <w:sz w:val="30"/>
          <w:szCs w:val="30"/>
        </w:rPr>
        <w:t>0</w:t>
      </w:r>
      <w:r w:rsidR="00227F18">
        <w:rPr>
          <w:rFonts w:asciiTheme="majorBidi" w:hAnsiTheme="majorBidi" w:cstheme="majorBidi"/>
          <w:sz w:val="30"/>
          <w:szCs w:val="30"/>
        </w:rPr>
        <w:t>8</w:t>
      </w:r>
      <w:r w:rsidR="007111C0" w:rsidRPr="007943D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ล้านบาท ตามลำดับ</w:t>
      </w:r>
      <w:bookmarkEnd w:id="3"/>
      <w:r w:rsidR="007111C0" w:rsidRPr="007943D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6A6FB8" w:rsidRPr="007943DB">
        <w:rPr>
          <w:rFonts w:asciiTheme="majorBidi" w:hAnsiTheme="majorBidi" w:cstheme="majorBidi"/>
          <w:i/>
          <w:iCs/>
          <w:sz w:val="30"/>
          <w:szCs w:val="30"/>
          <w:lang w:val="en-GB"/>
        </w:rPr>
        <w:t>(</w:t>
      </w:r>
      <w:r w:rsidR="007111C0" w:rsidRPr="007943DB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สำหรับ</w:t>
      </w:r>
      <w:r w:rsidR="007111C0" w:rsidRPr="007943DB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งวดสามเดือนและ</w:t>
      </w:r>
      <w:r w:rsidR="00227F18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เก้า</w:t>
      </w:r>
      <w:r w:rsidR="007111C0" w:rsidRPr="007943DB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เดือนสิ้นสุดวันที่ </w:t>
      </w:r>
      <w:r w:rsidR="007943DB" w:rsidRPr="007943DB">
        <w:rPr>
          <w:rFonts w:asciiTheme="majorBidi" w:hAnsiTheme="majorBidi" w:cstheme="majorBidi"/>
          <w:i/>
          <w:iCs/>
          <w:sz w:val="30"/>
          <w:szCs w:val="30"/>
          <w:lang w:val="en-GB"/>
        </w:rPr>
        <w:t>30</w:t>
      </w:r>
      <w:r w:rsidR="007111C0" w:rsidRPr="007943DB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="007B0654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กันยายน</w:t>
      </w:r>
      <w:r w:rsidR="007111C0" w:rsidRPr="007943DB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="007943DB" w:rsidRPr="007943DB">
        <w:rPr>
          <w:rFonts w:asciiTheme="majorBidi" w:hAnsiTheme="majorBidi" w:cstheme="majorBidi"/>
          <w:i/>
          <w:iCs/>
          <w:sz w:val="30"/>
          <w:szCs w:val="30"/>
          <w:lang w:val="en-GB"/>
        </w:rPr>
        <w:t>256</w:t>
      </w:r>
      <w:r w:rsidR="005667A2">
        <w:rPr>
          <w:rFonts w:asciiTheme="majorBidi" w:hAnsiTheme="majorBidi" w:cstheme="majorBidi"/>
          <w:i/>
          <w:iCs/>
          <w:sz w:val="30"/>
          <w:szCs w:val="30"/>
          <w:lang w:val="en-GB"/>
        </w:rPr>
        <w:t>3</w:t>
      </w:r>
      <w:r w:rsidR="006A6FB8" w:rsidRPr="007943DB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="005667A2">
        <w:rPr>
          <w:rFonts w:asciiTheme="majorBidi" w:hAnsiTheme="majorBidi"/>
          <w:i/>
          <w:iCs/>
          <w:sz w:val="30"/>
          <w:szCs w:val="30"/>
          <w:lang w:val="en-GB"/>
        </w:rPr>
        <w:t>0.1</w:t>
      </w:r>
      <w:r w:rsidR="005667A2" w:rsidRPr="005667A2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 ล้านบาท และ </w:t>
      </w:r>
      <w:r w:rsidR="005667A2">
        <w:rPr>
          <w:rFonts w:asciiTheme="majorBidi" w:hAnsiTheme="majorBidi"/>
          <w:i/>
          <w:iCs/>
          <w:sz w:val="30"/>
          <w:szCs w:val="30"/>
          <w:lang w:val="en-GB"/>
        </w:rPr>
        <w:t>0.</w:t>
      </w:r>
      <w:r w:rsidR="00227F18">
        <w:rPr>
          <w:rFonts w:asciiTheme="majorBidi" w:hAnsiTheme="majorBidi"/>
          <w:i/>
          <w:iCs/>
          <w:sz w:val="30"/>
          <w:szCs w:val="30"/>
          <w:lang w:val="en-GB"/>
        </w:rPr>
        <w:t>3</w:t>
      </w:r>
      <w:r w:rsidR="005667A2" w:rsidRPr="005667A2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 ล้านบาท ตามลำดับ</w:t>
      </w:r>
      <w:r w:rsidR="006A6FB8" w:rsidRPr="007943DB">
        <w:rPr>
          <w:rFonts w:asciiTheme="majorBidi" w:hAnsiTheme="majorBidi" w:cstheme="majorBidi"/>
          <w:i/>
          <w:iCs/>
          <w:sz w:val="30"/>
          <w:szCs w:val="30"/>
          <w:lang w:val="en-GB"/>
        </w:rPr>
        <w:t>)</w:t>
      </w:r>
    </w:p>
    <w:p w14:paraId="12B43148" w14:textId="774D6076" w:rsidR="005667A2" w:rsidRDefault="005667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3FFB5F6" w14:textId="14443770" w:rsidR="002C4FD1" w:rsidRPr="00E15712" w:rsidRDefault="00C12517" w:rsidP="002C4FD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5667A2">
        <w:rPr>
          <w:rFonts w:ascii="Angsana New" w:hAnsi="Angsana New" w:cs="Angsana New"/>
          <w:b/>
          <w:bCs/>
          <w:lang w:val="en-US"/>
        </w:rPr>
        <w:t>1</w:t>
      </w:r>
      <w:r w:rsidR="002C4FD1">
        <w:rPr>
          <w:rFonts w:ascii="Angsana New" w:hAnsi="Angsana New" w:cs="Angsana New"/>
          <w:b/>
          <w:bCs/>
          <w:lang w:val="en-US"/>
        </w:rPr>
        <w:tab/>
      </w:r>
      <w:r w:rsidR="002C4FD1" w:rsidRPr="00E15712">
        <w:rPr>
          <w:rFonts w:ascii="Angsana New" w:hAnsi="Angsana New" w:cs="Angsana New"/>
          <w:b/>
          <w:bCs/>
          <w:cs/>
          <w:lang w:val="en-US"/>
        </w:rPr>
        <w:t>กำไรต่อหุ้น</w:t>
      </w:r>
    </w:p>
    <w:p w14:paraId="43F48000" w14:textId="77777777" w:rsidR="002C4FD1" w:rsidRPr="00DE4B36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5DF4D7B" w14:textId="3A24AA15" w:rsidR="00F547D8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E15712">
        <w:rPr>
          <w:rFonts w:ascii="Angsana New" w:hAnsi="Angsana New"/>
          <w:i/>
          <w:iCs/>
          <w:sz w:val="30"/>
          <w:szCs w:val="30"/>
          <w:cs/>
        </w:rPr>
        <w:t>กำไรต่อหุ้นขั้นพื้นฐาน</w:t>
      </w:r>
    </w:p>
    <w:p w14:paraId="32AC141E" w14:textId="77777777" w:rsidR="002C4FD1" w:rsidRPr="00890A7C" w:rsidRDefault="00F547D8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15712">
        <w:rPr>
          <w:rFonts w:ascii="Angsana New" w:hAnsi="Angsana New"/>
          <w:i/>
          <w:iCs/>
          <w:cs/>
        </w:rPr>
        <w:t xml:space="preserve"> </w:t>
      </w:r>
    </w:p>
    <w:p w14:paraId="0E8C91BA" w14:textId="47590D39" w:rsidR="002C4FD1" w:rsidRDefault="002C4FD1" w:rsidP="00656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56243">
        <w:rPr>
          <w:rFonts w:ascii="Angsana New" w:hAnsi="Angsana New"/>
          <w:sz w:val="30"/>
          <w:szCs w:val="30"/>
          <w:cs/>
        </w:rPr>
        <w:t>กำไรต่อหุ้นขั้นพื้นฐานสำหรับแต่ละ</w:t>
      </w:r>
      <w:r w:rsidR="00C12517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5C3AE9">
        <w:rPr>
          <w:rFonts w:ascii="Angsana New" w:hAnsi="Angsana New" w:hint="cs"/>
          <w:sz w:val="30"/>
          <w:szCs w:val="30"/>
          <w:cs/>
        </w:rPr>
        <w:t>และ</w:t>
      </w:r>
      <w:r w:rsidR="00227F18">
        <w:rPr>
          <w:rFonts w:ascii="Angsana New" w:hAnsi="Angsana New" w:hint="cs"/>
          <w:sz w:val="30"/>
          <w:szCs w:val="30"/>
          <w:cs/>
        </w:rPr>
        <w:t>เก้า</w:t>
      </w:r>
      <w:r w:rsidR="005C3AE9">
        <w:rPr>
          <w:rFonts w:ascii="Angsana New" w:hAnsi="Angsana New" w:hint="cs"/>
          <w:sz w:val="30"/>
          <w:szCs w:val="30"/>
          <w:cs/>
        </w:rPr>
        <w:t>เดือน</w:t>
      </w:r>
      <w:r w:rsidRPr="0065624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5140D">
        <w:rPr>
          <w:rFonts w:ascii="Angsana New" w:hAnsi="Angsana New"/>
          <w:sz w:val="30"/>
          <w:szCs w:val="30"/>
        </w:rPr>
        <w:t xml:space="preserve">30 </w:t>
      </w:r>
      <w:r w:rsidR="007B0654">
        <w:rPr>
          <w:rFonts w:ascii="Angsana New" w:hAnsi="Angsana New"/>
          <w:sz w:val="30"/>
          <w:szCs w:val="30"/>
          <w:cs/>
        </w:rPr>
        <w:t>กันยายน</w:t>
      </w:r>
      <w:r w:rsidR="00F5140D">
        <w:rPr>
          <w:rFonts w:ascii="Angsana New" w:hAnsi="Angsana New"/>
          <w:sz w:val="30"/>
          <w:szCs w:val="30"/>
          <w:cs/>
        </w:rPr>
        <w:t xml:space="preserve"> </w:t>
      </w:r>
      <w:r w:rsidR="00F5140D">
        <w:rPr>
          <w:rFonts w:ascii="Angsana New" w:hAnsi="Angsana New"/>
          <w:sz w:val="30"/>
          <w:szCs w:val="30"/>
        </w:rPr>
        <w:t>256</w:t>
      </w:r>
      <w:r w:rsidR="00864044">
        <w:rPr>
          <w:rFonts w:ascii="Angsana New" w:hAnsi="Angsana New"/>
          <w:sz w:val="30"/>
          <w:szCs w:val="30"/>
        </w:rPr>
        <w:t>4</w:t>
      </w:r>
      <w:r w:rsidR="00C12517">
        <w:rPr>
          <w:rFonts w:ascii="Angsana New" w:hAnsi="Angsana New"/>
          <w:sz w:val="30"/>
          <w:szCs w:val="30"/>
          <w:lang w:val="en-GB"/>
        </w:rPr>
        <w:t xml:space="preserve"> </w:t>
      </w:r>
      <w:r w:rsidR="00C12517">
        <w:rPr>
          <w:rFonts w:ascii="Angsana New" w:hAnsi="Angsana New" w:hint="cs"/>
          <w:sz w:val="30"/>
          <w:szCs w:val="30"/>
          <w:cs/>
          <w:lang w:val="en-GB"/>
        </w:rPr>
        <w:t>และ</w:t>
      </w:r>
      <w:r w:rsidRPr="00656243">
        <w:rPr>
          <w:rFonts w:ascii="Angsana New" w:hAnsi="Angsana New"/>
          <w:sz w:val="30"/>
          <w:szCs w:val="30"/>
          <w:cs/>
        </w:rPr>
        <w:t xml:space="preserve"> </w:t>
      </w:r>
      <w:r w:rsidRPr="00656243">
        <w:rPr>
          <w:rFonts w:ascii="Angsana New" w:hAnsi="Angsana New"/>
          <w:sz w:val="30"/>
          <w:szCs w:val="30"/>
        </w:rPr>
        <w:t>256</w:t>
      </w:r>
      <w:r w:rsidR="00864044">
        <w:rPr>
          <w:rFonts w:ascii="Angsana New" w:hAnsi="Angsana New"/>
          <w:sz w:val="30"/>
          <w:szCs w:val="30"/>
        </w:rPr>
        <w:t>3</w:t>
      </w:r>
      <w:r w:rsidRPr="00656243">
        <w:rPr>
          <w:rFonts w:ascii="Angsana New" w:hAnsi="Angsana New"/>
          <w:sz w:val="30"/>
          <w:szCs w:val="30"/>
        </w:rPr>
        <w:t xml:space="preserve"> </w:t>
      </w:r>
      <w:r w:rsidRPr="00656243">
        <w:rPr>
          <w:rFonts w:ascii="Angsana New" w:hAnsi="Angsana New"/>
          <w:sz w:val="30"/>
          <w:szCs w:val="30"/>
          <w:cs/>
        </w:rPr>
        <w:t>คำนวณจากกำไรสำหรับ</w:t>
      </w:r>
      <w:r w:rsidR="00C12517">
        <w:rPr>
          <w:rFonts w:ascii="Angsana New" w:hAnsi="Angsana New" w:hint="cs"/>
          <w:sz w:val="30"/>
          <w:szCs w:val="30"/>
          <w:cs/>
        </w:rPr>
        <w:t>งวด</w:t>
      </w:r>
      <w:r w:rsidRPr="00656243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</w:t>
      </w:r>
      <w:r w:rsidR="00551A75">
        <w:rPr>
          <w:rFonts w:ascii="Angsana New" w:hAnsi="Angsana New" w:hint="cs"/>
          <w:sz w:val="30"/>
          <w:szCs w:val="30"/>
          <w:cs/>
        </w:rPr>
        <w:t>ในแต่ละ</w:t>
      </w:r>
      <w:r w:rsidR="00C12517">
        <w:rPr>
          <w:rFonts w:ascii="Angsana New" w:hAnsi="Angsana New" w:hint="cs"/>
          <w:sz w:val="30"/>
          <w:szCs w:val="30"/>
          <w:cs/>
        </w:rPr>
        <w:t>งวด</w:t>
      </w:r>
      <w:r w:rsidR="00551A75">
        <w:rPr>
          <w:rFonts w:ascii="Angsana New" w:hAnsi="Angsana New" w:hint="cs"/>
          <w:sz w:val="30"/>
          <w:szCs w:val="30"/>
          <w:cs/>
        </w:rPr>
        <w:t>โดยวิธีถัวเฉลี่ยถ่วงน้ำหนัก</w:t>
      </w:r>
      <w:r w:rsidRPr="00656243">
        <w:rPr>
          <w:rFonts w:ascii="Angsana New" w:hAnsi="Angsana New"/>
          <w:sz w:val="30"/>
          <w:szCs w:val="30"/>
        </w:rPr>
        <w:t xml:space="preserve"> </w:t>
      </w:r>
      <w:r w:rsidR="00551A75">
        <w:rPr>
          <w:rFonts w:ascii="Angsana New" w:hAnsi="Angsana New" w:hint="cs"/>
          <w:sz w:val="30"/>
          <w:szCs w:val="30"/>
          <w:cs/>
        </w:rPr>
        <w:t>โดยแสดงการคำนวณ</w:t>
      </w:r>
      <w:r w:rsidRPr="00656243">
        <w:rPr>
          <w:rFonts w:ascii="Angsana New" w:hAnsi="Angsana New"/>
          <w:sz w:val="30"/>
          <w:szCs w:val="30"/>
          <w:cs/>
        </w:rPr>
        <w:t>ดังต่อไปนี้</w:t>
      </w:r>
    </w:p>
    <w:p w14:paraId="538A1693" w14:textId="77777777" w:rsidR="00C12517" w:rsidRPr="00890A7C" w:rsidRDefault="00C12517" w:rsidP="00656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4849" w:type="pct"/>
        <w:tblInd w:w="450" w:type="dxa"/>
        <w:tblLook w:val="01E0" w:firstRow="1" w:lastRow="1" w:firstColumn="1" w:lastColumn="1" w:noHBand="0" w:noVBand="0"/>
      </w:tblPr>
      <w:tblGrid>
        <w:gridCol w:w="5488"/>
        <w:gridCol w:w="1559"/>
        <w:gridCol w:w="335"/>
        <w:gridCol w:w="1713"/>
      </w:tblGrid>
      <w:tr w:rsidR="002C4FD1" w:rsidRPr="009C0F72" w14:paraId="342E9013" w14:textId="77777777" w:rsidTr="00D96465">
        <w:trPr>
          <w:tblHeader/>
        </w:trPr>
        <w:tc>
          <w:tcPr>
            <w:tcW w:w="3017" w:type="pct"/>
          </w:tcPr>
          <w:p w14:paraId="61875857" w14:textId="2B59EEFF" w:rsidR="002C4FD1" w:rsidRPr="009C0F72" w:rsidRDefault="00B330E7" w:rsidP="0043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C0F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C0F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7B06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57" w:type="pct"/>
          </w:tcPr>
          <w:p w14:paraId="2054E57D" w14:textId="1E054554" w:rsidR="002C4FD1" w:rsidRPr="009C0F72" w:rsidRDefault="00B90523" w:rsidP="00435082">
            <w:pPr>
              <w:pStyle w:val="block"/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0F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CD3D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4" w:type="pct"/>
          </w:tcPr>
          <w:p w14:paraId="73F4A4C1" w14:textId="77777777" w:rsidR="002C4FD1" w:rsidRPr="009C0F72" w:rsidRDefault="002C4FD1" w:rsidP="00435082">
            <w:pPr>
              <w:pStyle w:val="block"/>
              <w:spacing w:after="0" w:line="240" w:lineRule="auto"/>
              <w:ind w:left="-152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2" w:type="pct"/>
          </w:tcPr>
          <w:p w14:paraId="0B6170BC" w14:textId="6BAAC2D3" w:rsidR="002C4FD1" w:rsidRPr="009C0F72" w:rsidRDefault="00CD3DF5" w:rsidP="00435082">
            <w:pPr>
              <w:pStyle w:val="block"/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2C4FD1" w:rsidRPr="009C0F72" w14:paraId="10CBFB5B" w14:textId="77777777" w:rsidTr="00D96465">
        <w:tc>
          <w:tcPr>
            <w:tcW w:w="3017" w:type="pct"/>
          </w:tcPr>
          <w:p w14:paraId="7959F015" w14:textId="77777777" w:rsidR="002C4FD1" w:rsidRPr="009C0F72" w:rsidRDefault="002C4FD1" w:rsidP="0043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3" w:type="pct"/>
            <w:gridSpan w:val="3"/>
            <w:vAlign w:val="bottom"/>
          </w:tcPr>
          <w:p w14:paraId="0A5C44E7" w14:textId="77777777" w:rsidR="002C4FD1" w:rsidRPr="009C0F72" w:rsidRDefault="002C4FD1" w:rsidP="0043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0F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 / พันหุ้น)</w:t>
            </w:r>
          </w:p>
        </w:tc>
      </w:tr>
      <w:tr w:rsidR="00CD3DF5" w:rsidRPr="009C0F72" w14:paraId="169B63D0" w14:textId="77777777" w:rsidTr="00D96465">
        <w:tc>
          <w:tcPr>
            <w:tcW w:w="3017" w:type="pct"/>
          </w:tcPr>
          <w:p w14:paraId="7C7696B1" w14:textId="6C68051F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C0F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9C0F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9C0F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ที่เป็นส่วนของผู้ถือหุ้นของบริษัท</w:t>
            </w:r>
          </w:p>
        </w:tc>
        <w:tc>
          <w:tcPr>
            <w:tcW w:w="857" w:type="pct"/>
            <w:tcBorders>
              <w:bottom w:val="double" w:sz="4" w:space="0" w:color="auto"/>
            </w:tcBorders>
            <w:vAlign w:val="center"/>
          </w:tcPr>
          <w:p w14:paraId="6C7FECD3" w14:textId="0038D199" w:rsidR="00CD3DF5" w:rsidRPr="009C0F72" w:rsidRDefault="002401DF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6,332</w:t>
            </w:r>
          </w:p>
        </w:tc>
        <w:tc>
          <w:tcPr>
            <w:tcW w:w="184" w:type="pct"/>
            <w:vAlign w:val="center"/>
          </w:tcPr>
          <w:p w14:paraId="02AD437B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2" w:type="pct"/>
            <w:tcBorders>
              <w:bottom w:val="double" w:sz="4" w:space="0" w:color="auto"/>
            </w:tcBorders>
            <w:vAlign w:val="center"/>
          </w:tcPr>
          <w:p w14:paraId="4C027DA8" w14:textId="3EC7EF78" w:rsidR="00CD3DF5" w:rsidRPr="009C0F72" w:rsidRDefault="0058375A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6,117</w:t>
            </w:r>
          </w:p>
        </w:tc>
      </w:tr>
      <w:tr w:rsidR="00CD3DF5" w:rsidRPr="009C0F72" w14:paraId="01B4FA60" w14:textId="77777777" w:rsidTr="00D96465">
        <w:trPr>
          <w:trHeight w:val="379"/>
        </w:trPr>
        <w:tc>
          <w:tcPr>
            <w:tcW w:w="3017" w:type="pct"/>
          </w:tcPr>
          <w:p w14:paraId="0BB0CD31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7" w:type="pct"/>
            <w:vAlign w:val="bottom"/>
          </w:tcPr>
          <w:p w14:paraId="18BC78F7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pct"/>
          </w:tcPr>
          <w:p w14:paraId="11795CFF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pct"/>
            <w:vAlign w:val="bottom"/>
          </w:tcPr>
          <w:p w14:paraId="77F15E20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3DF5" w:rsidRPr="009C0F72" w14:paraId="5C481643" w14:textId="77777777" w:rsidTr="00D96465">
        <w:trPr>
          <w:trHeight w:val="379"/>
        </w:trPr>
        <w:tc>
          <w:tcPr>
            <w:tcW w:w="3017" w:type="pct"/>
          </w:tcPr>
          <w:p w14:paraId="6956886E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C0F72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9C0F72">
              <w:rPr>
                <w:rFonts w:ascii="Angsana New" w:hAnsi="Angsana New" w:hint="cs"/>
                <w:sz w:val="30"/>
                <w:szCs w:val="30"/>
                <w:cs/>
              </w:rPr>
              <w:t xml:space="preserve">ที่ออก ณ วันที่ </w:t>
            </w:r>
            <w:r w:rsidRPr="009C0F72">
              <w:rPr>
                <w:rFonts w:ascii="Angsana New" w:hAnsi="Angsana New"/>
                <w:sz w:val="30"/>
                <w:szCs w:val="30"/>
                <w:lang w:val="en-GB"/>
              </w:rPr>
              <w:t xml:space="preserve">1 </w:t>
            </w:r>
            <w:r w:rsidRPr="009C0F7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857" w:type="pct"/>
            <w:vAlign w:val="bottom"/>
          </w:tcPr>
          <w:p w14:paraId="37BCDA80" w14:textId="02BD2D7F" w:rsidR="00CD3DF5" w:rsidRPr="009C0F72" w:rsidRDefault="002A667C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340,000</w:t>
            </w:r>
          </w:p>
        </w:tc>
        <w:tc>
          <w:tcPr>
            <w:tcW w:w="184" w:type="pct"/>
          </w:tcPr>
          <w:p w14:paraId="6317219C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pct"/>
            <w:vAlign w:val="bottom"/>
          </w:tcPr>
          <w:p w14:paraId="097157F5" w14:textId="4EC117E3" w:rsidR="00CD3DF5" w:rsidRPr="009C0F72" w:rsidRDefault="0058375A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320,000</w:t>
            </w:r>
          </w:p>
        </w:tc>
      </w:tr>
      <w:tr w:rsidR="00CD3DF5" w:rsidRPr="009C0F72" w14:paraId="11A37CDE" w14:textId="77777777" w:rsidTr="00D96465">
        <w:trPr>
          <w:trHeight w:val="379"/>
        </w:trPr>
        <w:tc>
          <w:tcPr>
            <w:tcW w:w="3017" w:type="pct"/>
          </w:tcPr>
          <w:p w14:paraId="425EA3DB" w14:textId="5C30B8CB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C0F72"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ผลกระทบจากหุ้นที่ออกจำหน่ายเมื่อวันที่ </w:t>
            </w:r>
            <w:r w:rsidRPr="009C0F72">
              <w:rPr>
                <w:rFonts w:ascii="Angsana New" w:hAnsi="Angsana New"/>
                <w:sz w:val="30"/>
                <w:szCs w:val="30"/>
                <w:lang w:val="en-GB"/>
              </w:rPr>
              <w:t xml:space="preserve">27 </w:t>
            </w:r>
            <w:r w:rsidRPr="009C0F72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9C0F72">
              <w:rPr>
                <w:rFonts w:ascii="Angsana New" w:hAnsi="Angsana New"/>
                <w:sz w:val="30"/>
                <w:szCs w:val="30"/>
                <w:lang w:val="en-GB"/>
              </w:rPr>
              <w:t>2563</w:t>
            </w:r>
          </w:p>
        </w:tc>
        <w:tc>
          <w:tcPr>
            <w:tcW w:w="857" w:type="pct"/>
            <w:vAlign w:val="bottom"/>
          </w:tcPr>
          <w:p w14:paraId="43C0E459" w14:textId="72845E3E" w:rsidR="00CD3DF5" w:rsidRPr="009C0F72" w:rsidRDefault="002A667C" w:rsidP="00260A08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pct"/>
          </w:tcPr>
          <w:p w14:paraId="5A04F15D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pct"/>
            <w:vAlign w:val="bottom"/>
          </w:tcPr>
          <w:p w14:paraId="0AAC5E1F" w14:textId="53632B69" w:rsidR="00CD3DF5" w:rsidRPr="009C0F72" w:rsidRDefault="0058375A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 w:cstheme="minorBidi"/>
                <w:sz w:val="30"/>
                <w:szCs w:val="38"/>
              </w:rPr>
            </w:pPr>
            <w:r>
              <w:rPr>
                <w:rFonts w:ascii="Angsana New" w:hAnsi="Angsana New" w:cstheme="minorBidi"/>
                <w:sz w:val="30"/>
                <w:szCs w:val="38"/>
              </w:rPr>
              <w:t>20,000</w:t>
            </w:r>
          </w:p>
        </w:tc>
      </w:tr>
      <w:tr w:rsidR="00CD3DF5" w:rsidRPr="009C0F72" w14:paraId="5133FC34" w14:textId="77777777" w:rsidTr="00D96465">
        <w:trPr>
          <w:trHeight w:val="379"/>
        </w:trPr>
        <w:tc>
          <w:tcPr>
            <w:tcW w:w="3017" w:type="pct"/>
          </w:tcPr>
          <w:p w14:paraId="2AEE34D8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0F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8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6E02D6" w14:textId="687C2078" w:rsidR="00CD3DF5" w:rsidRPr="009C0F72" w:rsidRDefault="002A667C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340,000</w:t>
            </w:r>
          </w:p>
        </w:tc>
        <w:tc>
          <w:tcPr>
            <w:tcW w:w="184" w:type="pct"/>
          </w:tcPr>
          <w:p w14:paraId="0A6F8058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9B7713" w14:textId="2113C357" w:rsidR="00CD3DF5" w:rsidRPr="009C0F72" w:rsidRDefault="0058375A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340,000</w:t>
            </w:r>
          </w:p>
        </w:tc>
      </w:tr>
      <w:tr w:rsidR="00CD3DF5" w:rsidRPr="009C0F72" w14:paraId="174306D9" w14:textId="77777777" w:rsidTr="00072960">
        <w:trPr>
          <w:trHeight w:val="30"/>
        </w:trPr>
        <w:tc>
          <w:tcPr>
            <w:tcW w:w="3017" w:type="pct"/>
          </w:tcPr>
          <w:p w14:paraId="525F2ABC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  <w:vAlign w:val="bottom"/>
          </w:tcPr>
          <w:p w14:paraId="27F751F4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" w:type="pct"/>
          </w:tcPr>
          <w:p w14:paraId="560FC772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bottom"/>
          </w:tcPr>
          <w:p w14:paraId="36633708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D3DF5" w:rsidRPr="004011AC" w14:paraId="7FDBEE08" w14:textId="77777777" w:rsidTr="00D96465">
        <w:tc>
          <w:tcPr>
            <w:tcW w:w="3017" w:type="pct"/>
          </w:tcPr>
          <w:p w14:paraId="016A7D9D" w14:textId="1F2DB2E6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0F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9C0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857" w:type="pct"/>
            <w:tcBorders>
              <w:bottom w:val="double" w:sz="4" w:space="0" w:color="auto"/>
            </w:tcBorders>
          </w:tcPr>
          <w:p w14:paraId="6D61AE26" w14:textId="511CEC9C" w:rsidR="002A667C" w:rsidRPr="009C0F72" w:rsidRDefault="002A667C" w:rsidP="002A667C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</w:t>
            </w:r>
            <w:r w:rsidR="002401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84" w:type="pct"/>
          </w:tcPr>
          <w:p w14:paraId="5762D7E6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2" w:type="pct"/>
            <w:tcBorders>
              <w:bottom w:val="double" w:sz="4" w:space="0" w:color="auto"/>
            </w:tcBorders>
          </w:tcPr>
          <w:p w14:paraId="06016DBF" w14:textId="68CF8C15" w:rsidR="00CD3DF5" w:rsidRPr="009C0F72" w:rsidRDefault="0058375A" w:rsidP="00CD3DF5">
            <w:pPr>
              <w:pStyle w:val="acctfourfigures"/>
              <w:tabs>
                <w:tab w:val="clear" w:pos="765"/>
                <w:tab w:val="left" w:pos="1091"/>
              </w:tabs>
              <w:spacing w:line="240" w:lineRule="auto"/>
              <w:ind w:left="465" w:right="2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0.02</w:t>
            </w:r>
          </w:p>
        </w:tc>
      </w:tr>
    </w:tbl>
    <w:p w14:paraId="355F6A76" w14:textId="77777777" w:rsidR="00ED7141" w:rsidRPr="00890A7C" w:rsidRDefault="00ED7141" w:rsidP="00B90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4849" w:type="pct"/>
        <w:tblInd w:w="450" w:type="dxa"/>
        <w:tblLook w:val="01E0" w:firstRow="1" w:lastRow="1" w:firstColumn="1" w:lastColumn="1" w:noHBand="0" w:noVBand="0"/>
      </w:tblPr>
      <w:tblGrid>
        <w:gridCol w:w="5488"/>
        <w:gridCol w:w="1559"/>
        <w:gridCol w:w="335"/>
        <w:gridCol w:w="1713"/>
      </w:tblGrid>
      <w:tr w:rsidR="00ED7141" w:rsidRPr="009C0F72" w14:paraId="71A58B6B" w14:textId="77777777" w:rsidTr="00ED7141">
        <w:trPr>
          <w:tblHeader/>
        </w:trPr>
        <w:tc>
          <w:tcPr>
            <w:tcW w:w="3017" w:type="pct"/>
          </w:tcPr>
          <w:p w14:paraId="18DAE963" w14:textId="569F7DE3" w:rsidR="00ED7141" w:rsidRPr="009C0F72" w:rsidRDefault="00ED7141" w:rsidP="00ED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C0F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D01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C0F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C0F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7B06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57" w:type="pct"/>
          </w:tcPr>
          <w:p w14:paraId="21383436" w14:textId="6C4CA3BF" w:rsidR="00ED7141" w:rsidRPr="009C0F72" w:rsidRDefault="00ED7141" w:rsidP="00ED7141">
            <w:pPr>
              <w:pStyle w:val="block"/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pct"/>
          </w:tcPr>
          <w:p w14:paraId="0437CCC5" w14:textId="77777777" w:rsidR="00ED7141" w:rsidRPr="009C0F72" w:rsidRDefault="00ED7141" w:rsidP="00ED7141">
            <w:pPr>
              <w:pStyle w:val="block"/>
              <w:spacing w:after="0" w:line="240" w:lineRule="auto"/>
              <w:ind w:left="-152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2" w:type="pct"/>
          </w:tcPr>
          <w:p w14:paraId="6BB74A2D" w14:textId="5332CE7F" w:rsidR="00ED7141" w:rsidRPr="009C0F72" w:rsidRDefault="00ED7141" w:rsidP="00ED7141">
            <w:pPr>
              <w:pStyle w:val="block"/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D7141" w:rsidRPr="009C0F72" w14:paraId="30477703" w14:textId="77777777" w:rsidTr="00ED7141">
        <w:tc>
          <w:tcPr>
            <w:tcW w:w="3017" w:type="pct"/>
          </w:tcPr>
          <w:p w14:paraId="76E27770" w14:textId="77777777" w:rsidR="00ED7141" w:rsidRPr="009C0F72" w:rsidRDefault="00ED7141" w:rsidP="00ED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3" w:type="pct"/>
            <w:gridSpan w:val="3"/>
            <w:vAlign w:val="bottom"/>
          </w:tcPr>
          <w:p w14:paraId="690CEF5B" w14:textId="07CB4CAE" w:rsidR="00ED7141" w:rsidRPr="009C0F72" w:rsidRDefault="00ED7141" w:rsidP="00ED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CD3DF5" w:rsidRPr="009C0F72" w14:paraId="42E64219" w14:textId="77777777" w:rsidTr="00ED7141">
        <w:tc>
          <w:tcPr>
            <w:tcW w:w="3017" w:type="pct"/>
          </w:tcPr>
          <w:p w14:paraId="40AD78B8" w14:textId="5B23E49F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C0F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9C0F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9C0F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ที่เป็นส่วนของผู้ถือหุ้นของบริษัท</w:t>
            </w:r>
          </w:p>
        </w:tc>
        <w:tc>
          <w:tcPr>
            <w:tcW w:w="857" w:type="pct"/>
            <w:tcBorders>
              <w:bottom w:val="double" w:sz="4" w:space="0" w:color="auto"/>
            </w:tcBorders>
            <w:vAlign w:val="center"/>
          </w:tcPr>
          <w:p w14:paraId="59FD0162" w14:textId="5F2A6D55" w:rsidR="00CD3DF5" w:rsidRPr="009C0F72" w:rsidRDefault="002A667C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25,689</w:t>
            </w:r>
          </w:p>
        </w:tc>
        <w:tc>
          <w:tcPr>
            <w:tcW w:w="184" w:type="pct"/>
            <w:vAlign w:val="center"/>
          </w:tcPr>
          <w:p w14:paraId="5A2B04EF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2" w:type="pct"/>
            <w:tcBorders>
              <w:bottom w:val="double" w:sz="4" w:space="0" w:color="auto"/>
            </w:tcBorders>
            <w:vAlign w:val="center"/>
          </w:tcPr>
          <w:p w14:paraId="3F693A16" w14:textId="71EC4892" w:rsidR="00CD3DF5" w:rsidRPr="009C0F72" w:rsidRDefault="0058375A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24,722</w:t>
            </w:r>
          </w:p>
        </w:tc>
      </w:tr>
      <w:tr w:rsidR="00CD3DF5" w:rsidRPr="009C0F72" w14:paraId="23FDDF61" w14:textId="77777777" w:rsidTr="00ED7141">
        <w:trPr>
          <w:trHeight w:val="379"/>
        </w:trPr>
        <w:tc>
          <w:tcPr>
            <w:tcW w:w="3017" w:type="pct"/>
          </w:tcPr>
          <w:p w14:paraId="16828656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7" w:type="pct"/>
            <w:vAlign w:val="bottom"/>
          </w:tcPr>
          <w:p w14:paraId="28684F22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pct"/>
          </w:tcPr>
          <w:p w14:paraId="44B0A68A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pct"/>
            <w:vAlign w:val="bottom"/>
          </w:tcPr>
          <w:p w14:paraId="47F1D825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3DF5" w:rsidRPr="009C0F72" w14:paraId="3802021E" w14:textId="77777777" w:rsidTr="00ED7141">
        <w:trPr>
          <w:trHeight w:val="379"/>
        </w:trPr>
        <w:tc>
          <w:tcPr>
            <w:tcW w:w="3017" w:type="pct"/>
          </w:tcPr>
          <w:p w14:paraId="5D6F6135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C0F72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9C0F72">
              <w:rPr>
                <w:rFonts w:ascii="Angsana New" w:hAnsi="Angsana New" w:hint="cs"/>
                <w:sz w:val="30"/>
                <w:szCs w:val="30"/>
                <w:cs/>
              </w:rPr>
              <w:t xml:space="preserve">ที่ออก ณ วันที่ </w:t>
            </w:r>
            <w:r w:rsidRPr="009C0F72">
              <w:rPr>
                <w:rFonts w:ascii="Angsana New" w:hAnsi="Angsana New"/>
                <w:sz w:val="30"/>
                <w:szCs w:val="30"/>
                <w:lang w:val="en-GB"/>
              </w:rPr>
              <w:t xml:space="preserve">1 </w:t>
            </w:r>
            <w:r w:rsidRPr="009C0F7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857" w:type="pct"/>
            <w:vAlign w:val="bottom"/>
          </w:tcPr>
          <w:p w14:paraId="14F10759" w14:textId="4594AE3D" w:rsidR="00CD3DF5" w:rsidRPr="009C0F72" w:rsidRDefault="002A667C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340,000</w:t>
            </w:r>
          </w:p>
        </w:tc>
        <w:tc>
          <w:tcPr>
            <w:tcW w:w="184" w:type="pct"/>
          </w:tcPr>
          <w:p w14:paraId="7DB393AE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pct"/>
            <w:vAlign w:val="bottom"/>
          </w:tcPr>
          <w:p w14:paraId="6D357CCF" w14:textId="17137E70" w:rsidR="00CD3DF5" w:rsidRPr="009C0F72" w:rsidRDefault="0058375A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320,000</w:t>
            </w:r>
          </w:p>
        </w:tc>
      </w:tr>
      <w:tr w:rsidR="00CD3DF5" w:rsidRPr="009C0F72" w14:paraId="0C361BB0" w14:textId="77777777" w:rsidTr="00ED7141">
        <w:trPr>
          <w:trHeight w:val="379"/>
        </w:trPr>
        <w:tc>
          <w:tcPr>
            <w:tcW w:w="3017" w:type="pct"/>
          </w:tcPr>
          <w:p w14:paraId="4018088C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C0F72"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ผลกระทบจากหุ้นที่ออกจำหน่ายเมื่อวันที่ </w:t>
            </w:r>
            <w:r w:rsidRPr="009C0F72">
              <w:rPr>
                <w:rFonts w:ascii="Angsana New" w:hAnsi="Angsana New"/>
                <w:sz w:val="30"/>
                <w:szCs w:val="30"/>
                <w:lang w:val="en-GB"/>
              </w:rPr>
              <w:t xml:space="preserve">27 </w:t>
            </w:r>
            <w:r w:rsidRPr="009C0F72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9C0F72">
              <w:rPr>
                <w:rFonts w:ascii="Angsana New" w:hAnsi="Angsana New"/>
                <w:sz w:val="30"/>
                <w:szCs w:val="30"/>
                <w:lang w:val="en-GB"/>
              </w:rPr>
              <w:t>2563</w:t>
            </w:r>
          </w:p>
        </w:tc>
        <w:tc>
          <w:tcPr>
            <w:tcW w:w="857" w:type="pct"/>
            <w:vAlign w:val="bottom"/>
          </w:tcPr>
          <w:p w14:paraId="750CBFEB" w14:textId="73ED3AD1" w:rsidR="00CD3DF5" w:rsidRPr="009C0F72" w:rsidRDefault="002A667C" w:rsidP="00260A08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pct"/>
          </w:tcPr>
          <w:p w14:paraId="052B8B24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pct"/>
            <w:vAlign w:val="bottom"/>
          </w:tcPr>
          <w:p w14:paraId="7285A5CA" w14:textId="51B42414" w:rsidR="00CD3DF5" w:rsidRPr="009C0F72" w:rsidRDefault="0058375A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 w:cstheme="minorBidi"/>
                <w:sz w:val="30"/>
                <w:szCs w:val="38"/>
              </w:rPr>
            </w:pPr>
            <w:r>
              <w:rPr>
                <w:rFonts w:ascii="Angsana New" w:hAnsi="Angsana New" w:cstheme="minorBidi"/>
                <w:sz w:val="30"/>
                <w:szCs w:val="38"/>
              </w:rPr>
              <w:t>13,723</w:t>
            </w:r>
          </w:p>
        </w:tc>
      </w:tr>
      <w:tr w:rsidR="00CD3DF5" w:rsidRPr="009C0F72" w14:paraId="2431B255" w14:textId="77777777" w:rsidTr="00ED7141">
        <w:trPr>
          <w:trHeight w:val="379"/>
        </w:trPr>
        <w:tc>
          <w:tcPr>
            <w:tcW w:w="3017" w:type="pct"/>
          </w:tcPr>
          <w:p w14:paraId="12D0F898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0F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8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DDA7E5" w14:textId="7EA09DA5" w:rsidR="00CD3DF5" w:rsidRPr="009C0F72" w:rsidRDefault="002A667C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340,000</w:t>
            </w:r>
          </w:p>
        </w:tc>
        <w:tc>
          <w:tcPr>
            <w:tcW w:w="184" w:type="pct"/>
          </w:tcPr>
          <w:p w14:paraId="537F03BC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BF33C4" w14:textId="5ADC535E" w:rsidR="00CD3DF5" w:rsidRPr="009C0F72" w:rsidRDefault="0058375A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333,723</w:t>
            </w:r>
          </w:p>
        </w:tc>
      </w:tr>
      <w:tr w:rsidR="00CD3DF5" w:rsidRPr="009C0F72" w14:paraId="79D2FF4E" w14:textId="77777777" w:rsidTr="00ED7141">
        <w:trPr>
          <w:trHeight w:val="30"/>
        </w:trPr>
        <w:tc>
          <w:tcPr>
            <w:tcW w:w="3017" w:type="pct"/>
          </w:tcPr>
          <w:p w14:paraId="21932F56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  <w:vAlign w:val="bottom"/>
          </w:tcPr>
          <w:p w14:paraId="268BC285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" w:type="pct"/>
          </w:tcPr>
          <w:p w14:paraId="5AB23EB5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bottom"/>
          </w:tcPr>
          <w:p w14:paraId="031C9028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D3DF5" w:rsidRPr="004011AC" w14:paraId="43F95EAD" w14:textId="77777777" w:rsidTr="00ED7141">
        <w:tc>
          <w:tcPr>
            <w:tcW w:w="3017" w:type="pct"/>
          </w:tcPr>
          <w:p w14:paraId="2E995D0F" w14:textId="0B069FCD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0F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9C0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857" w:type="pct"/>
            <w:tcBorders>
              <w:bottom w:val="double" w:sz="4" w:space="0" w:color="auto"/>
            </w:tcBorders>
          </w:tcPr>
          <w:p w14:paraId="4C93CD75" w14:textId="6C2EAB3D" w:rsidR="00CD3DF5" w:rsidRPr="009C0F72" w:rsidRDefault="002A667C" w:rsidP="00CD3DF5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0.08</w:t>
            </w:r>
          </w:p>
        </w:tc>
        <w:tc>
          <w:tcPr>
            <w:tcW w:w="184" w:type="pct"/>
          </w:tcPr>
          <w:p w14:paraId="5D3DE681" w14:textId="77777777" w:rsidR="00CD3DF5" w:rsidRPr="009C0F72" w:rsidRDefault="00CD3DF5" w:rsidP="00CD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2" w:type="pct"/>
            <w:tcBorders>
              <w:bottom w:val="double" w:sz="4" w:space="0" w:color="auto"/>
            </w:tcBorders>
          </w:tcPr>
          <w:p w14:paraId="2AC0DD5F" w14:textId="06B32AC9" w:rsidR="00CD3DF5" w:rsidRPr="009C0F72" w:rsidRDefault="0058375A" w:rsidP="00CD3DF5">
            <w:pPr>
              <w:pStyle w:val="acctfourfigures"/>
              <w:tabs>
                <w:tab w:val="clear" w:pos="765"/>
                <w:tab w:val="left" w:pos="1091"/>
              </w:tabs>
              <w:spacing w:line="240" w:lineRule="auto"/>
              <w:ind w:left="465" w:right="2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0.07</w:t>
            </w:r>
          </w:p>
        </w:tc>
      </w:tr>
    </w:tbl>
    <w:p w14:paraId="7E8EF587" w14:textId="7D999982" w:rsidR="00ED7141" w:rsidRDefault="00ED7141" w:rsidP="00B90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8A30C16" w14:textId="72136535" w:rsidR="00C27A9E" w:rsidRDefault="00C27A9E" w:rsidP="00B90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D1E8B73" w14:textId="47D8BBE1" w:rsidR="00C27A9E" w:rsidRDefault="00C27A9E" w:rsidP="00B90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0AC7F60" w14:textId="549F8181" w:rsidR="00C27A9E" w:rsidRDefault="00C27A9E" w:rsidP="00B90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63826D5" w14:textId="33365B3F" w:rsidR="00C27A9E" w:rsidRDefault="00C27A9E" w:rsidP="00B90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5E88F35" w14:textId="27C5309E" w:rsidR="00866194" w:rsidRDefault="00866194" w:rsidP="008661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5667A2"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C635EC">
        <w:rPr>
          <w:rFonts w:asciiTheme="majorBidi" w:hAnsiTheme="majorBidi" w:cstheme="majorBidi"/>
          <w:b/>
          <w:bCs/>
          <w:sz w:val="30"/>
          <w:szCs w:val="30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2B120EE1" w14:textId="223BFA54" w:rsidR="00866194" w:rsidRDefault="00866194" w:rsidP="00B90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1FF31B8" w14:textId="54DC4496" w:rsidR="009C0F72" w:rsidRPr="009C0F72" w:rsidRDefault="009C0F72" w:rsidP="009C0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9C0F72">
        <w:rPr>
          <w:rFonts w:asciiTheme="majorBidi" w:hAnsiTheme="majorBidi" w:cstheme="majorBidi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73120198" w14:textId="77777777" w:rsidR="009C0F72" w:rsidRDefault="009C0F72" w:rsidP="00B90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7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2"/>
        <w:gridCol w:w="1656"/>
        <w:gridCol w:w="1350"/>
        <w:gridCol w:w="1278"/>
        <w:gridCol w:w="236"/>
        <w:gridCol w:w="1294"/>
      </w:tblGrid>
      <w:tr w:rsidR="009C0F72" w:rsidRPr="009C0F72" w14:paraId="29FC23AE" w14:textId="77777777" w:rsidTr="009C0F72">
        <w:trPr>
          <w:tblHeader/>
        </w:trPr>
        <w:tc>
          <w:tcPr>
            <w:tcW w:w="2952" w:type="dxa"/>
            <w:vAlign w:val="bottom"/>
          </w:tcPr>
          <w:p w14:paraId="5ADB2526" w14:textId="77777777" w:rsidR="009C0F72" w:rsidRPr="009C0F72" w:rsidRDefault="009C0F72" w:rsidP="00DB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14:paraId="242D1B4B" w14:textId="77777777" w:rsidR="009C0F72" w:rsidRPr="009C0F72" w:rsidRDefault="009C0F72" w:rsidP="00DB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0F72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350" w:type="dxa"/>
            <w:vAlign w:val="bottom"/>
          </w:tcPr>
          <w:p w14:paraId="717CC2B7" w14:textId="77777777" w:rsidR="009C0F72" w:rsidRPr="009C0F72" w:rsidRDefault="009C0F72" w:rsidP="00DB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0F7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5A46E8B4" w14:textId="77777777" w:rsidR="009C0F72" w:rsidRPr="009C0F72" w:rsidRDefault="009C0F72" w:rsidP="00DB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0F7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6D5A35E7" w14:textId="77777777" w:rsidR="009C0F72" w:rsidRPr="009C0F72" w:rsidRDefault="009C0F72" w:rsidP="00DB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0F7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38D2CA11" w14:textId="77777777" w:rsidR="009C0F72" w:rsidRPr="009C0F72" w:rsidRDefault="009C0F72" w:rsidP="00DB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099EBE6D" w14:textId="77777777" w:rsidR="009C0F72" w:rsidRPr="009C0F72" w:rsidDel="00D43E7A" w:rsidRDefault="009C0F72" w:rsidP="00DB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0F7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C0F72" w:rsidRPr="009C0F72" w14:paraId="3C2DC2E9" w14:textId="77777777" w:rsidTr="009C0F72">
        <w:trPr>
          <w:tblHeader/>
        </w:trPr>
        <w:tc>
          <w:tcPr>
            <w:tcW w:w="2952" w:type="dxa"/>
          </w:tcPr>
          <w:p w14:paraId="48F19A02" w14:textId="77777777" w:rsidR="009C0F72" w:rsidRPr="009C0F72" w:rsidRDefault="009C0F72" w:rsidP="00DB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14:paraId="77AE29B9" w14:textId="77777777" w:rsidR="009C0F72" w:rsidRPr="009C0F72" w:rsidRDefault="009C0F72" w:rsidP="00DB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8386BB" w14:textId="77777777" w:rsidR="009C0F72" w:rsidRPr="009C0F72" w:rsidRDefault="009C0F72" w:rsidP="00DB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23D49CC3" w14:textId="77777777" w:rsidR="009C0F72" w:rsidRPr="009C0F72" w:rsidRDefault="009C0F72" w:rsidP="00DB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C0F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2E8E9CD0" w14:textId="77777777" w:rsidR="009C0F72" w:rsidRPr="009C0F72" w:rsidRDefault="009C0F72" w:rsidP="00DB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022A557" w14:textId="06BA17F7" w:rsidR="009C0F72" w:rsidRPr="009C0F72" w:rsidRDefault="009C0F72" w:rsidP="00DB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C0F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9C0F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8375A" w:rsidRPr="009C0F72" w14:paraId="59A58C7F" w14:textId="77777777" w:rsidTr="009C0F72">
        <w:tc>
          <w:tcPr>
            <w:tcW w:w="2952" w:type="dxa"/>
          </w:tcPr>
          <w:p w14:paraId="6E912C50" w14:textId="089D8277" w:rsidR="0058375A" w:rsidRPr="0058375A" w:rsidRDefault="0058375A" w:rsidP="0019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2564</w:t>
            </w:r>
          </w:p>
        </w:tc>
        <w:tc>
          <w:tcPr>
            <w:tcW w:w="1656" w:type="dxa"/>
          </w:tcPr>
          <w:p w14:paraId="525DDC6B" w14:textId="77777777" w:rsidR="0058375A" w:rsidRPr="009C0F72" w:rsidRDefault="0058375A" w:rsidP="0019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DDC950" w14:textId="77777777" w:rsidR="0058375A" w:rsidRPr="009C0F72" w:rsidRDefault="0058375A" w:rsidP="0019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880F719" w14:textId="77777777" w:rsidR="0058375A" w:rsidRPr="009C0F72" w:rsidRDefault="0058375A" w:rsidP="0019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946FCB" w14:textId="77777777" w:rsidR="0058375A" w:rsidRPr="009C0F72" w:rsidRDefault="0058375A" w:rsidP="0019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791A64B" w14:textId="77777777" w:rsidR="0058375A" w:rsidRPr="009C0F72" w:rsidRDefault="0058375A" w:rsidP="0019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375A" w:rsidRPr="009C0F72" w14:paraId="361AE06E" w14:textId="77777777" w:rsidTr="009C0F72">
        <w:tc>
          <w:tcPr>
            <w:tcW w:w="2952" w:type="dxa"/>
          </w:tcPr>
          <w:p w14:paraId="02DF48EC" w14:textId="6A90C392" w:rsidR="0058375A" w:rsidRPr="0058375A" w:rsidRDefault="0058375A" w:rsidP="0019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375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56" w:type="dxa"/>
          </w:tcPr>
          <w:p w14:paraId="4AFD39BC" w14:textId="42A0EF4A" w:rsidR="0058375A" w:rsidRPr="0058375A" w:rsidRDefault="0058375A" w:rsidP="0019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13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1350" w:type="dxa"/>
          </w:tcPr>
          <w:p w14:paraId="6F9CBD62" w14:textId="5F53760C" w:rsidR="0058375A" w:rsidRPr="0058375A" w:rsidRDefault="0058375A" w:rsidP="0019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1278" w:type="dxa"/>
          </w:tcPr>
          <w:p w14:paraId="6B1A5282" w14:textId="729928FD" w:rsidR="0058375A" w:rsidRPr="009C0F72" w:rsidRDefault="0058375A" w:rsidP="0019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0.0529</w:t>
            </w:r>
          </w:p>
        </w:tc>
        <w:tc>
          <w:tcPr>
            <w:tcW w:w="236" w:type="dxa"/>
          </w:tcPr>
          <w:p w14:paraId="6BDC3372" w14:textId="77777777" w:rsidR="0058375A" w:rsidRPr="009C0F72" w:rsidRDefault="0058375A" w:rsidP="0019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9AE7DBE" w14:textId="06943743" w:rsidR="0058375A" w:rsidRPr="009C0F72" w:rsidRDefault="0058375A" w:rsidP="0019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18,000</w:t>
            </w:r>
          </w:p>
        </w:tc>
      </w:tr>
      <w:tr w:rsidR="0058375A" w:rsidRPr="009C0F72" w14:paraId="4FFC6A00" w14:textId="77777777" w:rsidTr="009C0F72">
        <w:tc>
          <w:tcPr>
            <w:tcW w:w="2952" w:type="dxa"/>
          </w:tcPr>
          <w:p w14:paraId="70E3B53F" w14:textId="77777777" w:rsidR="0058375A" w:rsidRPr="009C0F72" w:rsidRDefault="0058375A" w:rsidP="0019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14:paraId="6AAD3083" w14:textId="77777777" w:rsidR="0058375A" w:rsidRPr="009C0F72" w:rsidRDefault="0058375A" w:rsidP="0019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2B10E5" w14:textId="77777777" w:rsidR="0058375A" w:rsidRPr="009C0F72" w:rsidRDefault="0058375A" w:rsidP="0019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C33EBF8" w14:textId="77777777" w:rsidR="0058375A" w:rsidRPr="009C0F72" w:rsidRDefault="0058375A" w:rsidP="0019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F06D93" w14:textId="77777777" w:rsidR="0058375A" w:rsidRPr="009C0F72" w:rsidRDefault="0058375A" w:rsidP="0019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8A86A21" w14:textId="77777777" w:rsidR="0058375A" w:rsidRPr="009C0F72" w:rsidRDefault="0058375A" w:rsidP="0019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2D5B" w:rsidRPr="009C0F72" w14:paraId="5CC14FD8" w14:textId="77777777" w:rsidTr="0058375A">
        <w:tc>
          <w:tcPr>
            <w:tcW w:w="2952" w:type="dxa"/>
          </w:tcPr>
          <w:p w14:paraId="1842EBEE" w14:textId="7428275C" w:rsidR="00192D5B" w:rsidRPr="009C0F72" w:rsidRDefault="00192D5B" w:rsidP="0019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C0F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9C0F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Pr="009C0F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656" w:type="dxa"/>
          </w:tcPr>
          <w:p w14:paraId="5A61D3A3" w14:textId="77777777" w:rsidR="00192D5B" w:rsidRPr="009C0F72" w:rsidRDefault="00192D5B" w:rsidP="0019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010DAC" w14:textId="77777777" w:rsidR="00192D5B" w:rsidRPr="009C0F72" w:rsidRDefault="00192D5B" w:rsidP="0019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1766A2F" w14:textId="77777777" w:rsidR="00192D5B" w:rsidRPr="009C0F72" w:rsidRDefault="00192D5B" w:rsidP="0019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D459BA" w14:textId="77777777" w:rsidR="00192D5B" w:rsidRPr="009C0F72" w:rsidRDefault="00192D5B" w:rsidP="0019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B830771" w14:textId="77777777" w:rsidR="00192D5B" w:rsidRPr="009C0F72" w:rsidRDefault="00192D5B" w:rsidP="0019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12C8" w:rsidRPr="009C0F72" w14:paraId="4601C8A1" w14:textId="77777777" w:rsidTr="0058375A">
        <w:tc>
          <w:tcPr>
            <w:tcW w:w="2952" w:type="dxa"/>
          </w:tcPr>
          <w:p w14:paraId="7F20EA7B" w14:textId="3FCB707C" w:rsidR="000412C8" w:rsidRPr="000412C8" w:rsidRDefault="000412C8" w:rsidP="0004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C0F7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656" w:type="dxa"/>
          </w:tcPr>
          <w:p w14:paraId="2CD068CC" w14:textId="2AA9EDC0" w:rsidR="000412C8" w:rsidRPr="009C0F72" w:rsidRDefault="000412C8" w:rsidP="0004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18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350" w:type="dxa"/>
          </w:tcPr>
          <w:p w14:paraId="5251142E" w14:textId="68CDFDBD" w:rsidR="000412C8" w:rsidRPr="009C0F72" w:rsidRDefault="000412C8" w:rsidP="0004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9C0F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C0F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1278" w:type="dxa"/>
          </w:tcPr>
          <w:p w14:paraId="0B7FF9C9" w14:textId="3929BE41" w:rsidR="000412C8" w:rsidRPr="0058375A" w:rsidRDefault="000412C8" w:rsidP="0004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375A">
              <w:rPr>
                <w:rFonts w:asciiTheme="majorBidi" w:hAnsiTheme="majorBidi" w:cstheme="majorBidi"/>
                <w:sz w:val="30"/>
                <w:szCs w:val="30"/>
              </w:rPr>
              <w:t>0.0294</w:t>
            </w:r>
          </w:p>
        </w:tc>
        <w:tc>
          <w:tcPr>
            <w:tcW w:w="236" w:type="dxa"/>
          </w:tcPr>
          <w:p w14:paraId="479E5C07" w14:textId="77777777" w:rsidR="000412C8" w:rsidRPr="0058375A" w:rsidRDefault="000412C8" w:rsidP="0004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13D4160" w14:textId="41B23DD9" w:rsidR="000412C8" w:rsidRPr="0058375A" w:rsidRDefault="000412C8" w:rsidP="0004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375A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</w:tbl>
    <w:p w14:paraId="7DFA5294" w14:textId="073EF101" w:rsidR="00783238" w:rsidRDefault="00783238" w:rsidP="00783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89834A0" w14:textId="3BF822B5" w:rsidR="0037147B" w:rsidRDefault="006F5154" w:rsidP="00E70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9A3178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5667A2">
        <w:rPr>
          <w:rFonts w:asciiTheme="majorBidi" w:hAnsiTheme="majorBidi" w:cstheme="majorBidi"/>
          <w:b/>
          <w:bCs/>
          <w:sz w:val="30"/>
          <w:szCs w:val="30"/>
        </w:rPr>
        <w:t>3</w:t>
      </w:r>
      <w:r w:rsidRPr="009A3178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9A3178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เครื่องมือทางการเงิน</w:t>
      </w:r>
      <w:r w:rsidR="0005704E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6ECACC0A" w14:textId="77777777" w:rsidR="00F50731" w:rsidRPr="00E70F28" w:rsidRDefault="00F50731" w:rsidP="00E70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BE8BC33" w14:textId="77777777" w:rsidR="000412C8" w:rsidRPr="0016249F" w:rsidRDefault="000412C8" w:rsidP="00041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6249F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A88DD67" w14:textId="77777777" w:rsidR="000412C8" w:rsidRPr="0016249F" w:rsidRDefault="000412C8" w:rsidP="00041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FA268F9" w14:textId="41570AB6" w:rsidR="000412C8" w:rsidRPr="0016249F" w:rsidRDefault="000412C8" w:rsidP="00041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="Angsana New" w:hAnsi="Angsana New"/>
          <w:sz w:val="30"/>
          <w:szCs w:val="30"/>
          <w:cs/>
        </w:rPr>
      </w:pPr>
      <w:r w:rsidRPr="0016249F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ที่ไม่ได้วัดมูลค่าด้วยมูลค่ายุติธรรมมีมูลค่าตามบัญชีใกล้เคียงกับมูลค่ายุติธรรมอย่างสมเหตุสมผล</w:t>
      </w:r>
      <w:r w:rsidRPr="0016249F">
        <w:rPr>
          <w:rFonts w:ascii="Angsana New" w:hAnsi="Angsana New"/>
          <w:sz w:val="30"/>
          <w:szCs w:val="30"/>
        </w:rPr>
        <w:t xml:space="preserve"> </w:t>
      </w:r>
      <w:r w:rsidRPr="0016249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6249F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0 </w:t>
      </w:r>
      <w:r w:rsidR="007B0654">
        <w:rPr>
          <w:rFonts w:ascii="Angsana New" w:hAnsi="Angsana New" w:hint="cs"/>
          <w:sz w:val="30"/>
          <w:szCs w:val="30"/>
          <w:cs/>
        </w:rPr>
        <w:t>กันยายน</w:t>
      </w:r>
      <w:r w:rsidRPr="0016249F">
        <w:rPr>
          <w:rFonts w:ascii="Angsana New" w:hAnsi="Angsana New"/>
          <w:sz w:val="30"/>
          <w:szCs w:val="30"/>
          <w:cs/>
        </w:rPr>
        <w:t xml:space="preserve"> </w:t>
      </w:r>
      <w:r w:rsidRPr="0016249F">
        <w:rPr>
          <w:rFonts w:ascii="Angsana New" w:hAnsi="Angsana New"/>
          <w:sz w:val="30"/>
          <w:szCs w:val="30"/>
        </w:rPr>
        <w:t xml:space="preserve">2564 </w:t>
      </w:r>
      <w:r w:rsidRPr="0016249F">
        <w:rPr>
          <w:rFonts w:ascii="Angsana New" w:hAnsi="Angsana New"/>
          <w:sz w:val="30"/>
          <w:szCs w:val="30"/>
          <w:cs/>
        </w:rPr>
        <w:t xml:space="preserve">และ </w:t>
      </w:r>
      <w:r w:rsidRPr="0016249F">
        <w:rPr>
          <w:rFonts w:ascii="Angsana New" w:hAnsi="Angsana New"/>
          <w:sz w:val="30"/>
          <w:szCs w:val="30"/>
        </w:rPr>
        <w:t xml:space="preserve">31 </w:t>
      </w:r>
      <w:r w:rsidRPr="0016249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6249F">
        <w:rPr>
          <w:rFonts w:ascii="Angsana New" w:hAnsi="Angsana New"/>
          <w:sz w:val="30"/>
          <w:szCs w:val="30"/>
        </w:rPr>
        <w:t xml:space="preserve">2563 </w:t>
      </w:r>
      <w:r w:rsidRPr="0016249F">
        <w:rPr>
          <w:rFonts w:ascii="Angsana New" w:hAnsi="Angsana New"/>
          <w:sz w:val="30"/>
          <w:szCs w:val="30"/>
          <w:cs/>
        </w:rPr>
        <w:t>บริษัทไม่มีสินทรัพย์ทางการเงินและหนี้สินทางการเงินที่วัดด้วยมูลค่ายุติธรรม</w:t>
      </w:r>
    </w:p>
    <w:p w14:paraId="5ADCAAC2" w14:textId="77777777" w:rsidR="005C3AE9" w:rsidRDefault="005C3AE9" w:rsidP="00834E0B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89B5D42" w14:textId="212B9286" w:rsidR="00C76809" w:rsidRPr="00B90523" w:rsidRDefault="00C76809" w:rsidP="007C5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5667A2">
        <w:rPr>
          <w:rFonts w:asciiTheme="majorBidi" w:hAnsiTheme="majorBidi" w:cstheme="majorBidi"/>
          <w:b/>
          <w:bCs/>
          <w:sz w:val="30"/>
          <w:szCs w:val="30"/>
        </w:rPr>
        <w:t>4</w:t>
      </w:r>
      <w:r w:rsidRPr="0096189E">
        <w:rPr>
          <w:rFonts w:asciiTheme="majorBidi" w:hAnsiTheme="majorBidi" w:cstheme="majorBidi"/>
          <w:b/>
          <w:bCs/>
          <w:sz w:val="30"/>
          <w:szCs w:val="30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B55A648" w14:textId="77777777" w:rsidR="00C76809" w:rsidRPr="00E51D69" w:rsidRDefault="00C76809" w:rsidP="00C76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lang w:val="en-GB"/>
        </w:rPr>
      </w:pPr>
    </w:p>
    <w:tbl>
      <w:tblPr>
        <w:tblW w:w="8862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6094"/>
        <w:gridCol w:w="1212"/>
        <w:gridCol w:w="326"/>
        <w:gridCol w:w="1230"/>
      </w:tblGrid>
      <w:tr w:rsidR="0046649D" w:rsidRPr="00435082" w14:paraId="7DBEC1BC" w14:textId="77777777" w:rsidTr="007654E0">
        <w:tc>
          <w:tcPr>
            <w:tcW w:w="3438" w:type="pct"/>
            <w:shd w:val="clear" w:color="auto" w:fill="auto"/>
          </w:tcPr>
          <w:p w14:paraId="5D073703" w14:textId="77777777" w:rsidR="0046649D" w:rsidRPr="00C635EC" w:rsidRDefault="0046649D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" w:type="pct"/>
            <w:shd w:val="clear" w:color="auto" w:fill="auto"/>
            <w:vAlign w:val="bottom"/>
          </w:tcPr>
          <w:p w14:paraId="78D6533D" w14:textId="72BE89AF" w:rsidR="0046649D" w:rsidRPr="00473929" w:rsidRDefault="0046649D" w:rsidP="0076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392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7B0654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4" w:type="pct"/>
            <w:shd w:val="clear" w:color="auto" w:fill="auto"/>
            <w:vAlign w:val="bottom"/>
          </w:tcPr>
          <w:p w14:paraId="5144539B" w14:textId="77777777" w:rsidR="0046649D" w:rsidRPr="00435082" w:rsidRDefault="0046649D" w:rsidP="0076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4548324E" w14:textId="2A2A5E16" w:rsidR="0046649D" w:rsidRDefault="0046649D" w:rsidP="00466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C76809" w:rsidRPr="00435082" w14:paraId="27417251" w14:textId="77777777" w:rsidTr="007654E0">
        <w:tc>
          <w:tcPr>
            <w:tcW w:w="3438" w:type="pct"/>
            <w:shd w:val="clear" w:color="auto" w:fill="auto"/>
          </w:tcPr>
          <w:p w14:paraId="1FD91B5C" w14:textId="77777777" w:rsidR="00C76809" w:rsidRPr="00C635EC" w:rsidRDefault="00C7680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" w:type="pct"/>
            <w:shd w:val="clear" w:color="auto" w:fill="auto"/>
            <w:vAlign w:val="bottom"/>
          </w:tcPr>
          <w:p w14:paraId="51EC049B" w14:textId="21F11B7E" w:rsidR="00C76809" w:rsidRPr="00435082" w:rsidRDefault="00473929" w:rsidP="0076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392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412C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4" w:type="pct"/>
            <w:shd w:val="clear" w:color="auto" w:fill="auto"/>
            <w:vAlign w:val="bottom"/>
          </w:tcPr>
          <w:p w14:paraId="66798765" w14:textId="77777777" w:rsidR="00C76809" w:rsidRPr="00435082" w:rsidRDefault="00C76809" w:rsidP="0076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085E5DCF" w14:textId="7CD49C32" w:rsidR="00C76809" w:rsidRPr="00435082" w:rsidRDefault="00C76809" w:rsidP="0076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51D6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76809" w:rsidRPr="00435082" w14:paraId="213EB26A" w14:textId="77777777" w:rsidTr="007654E0">
        <w:tc>
          <w:tcPr>
            <w:tcW w:w="3438" w:type="pct"/>
            <w:shd w:val="clear" w:color="auto" w:fill="auto"/>
          </w:tcPr>
          <w:p w14:paraId="14CB5609" w14:textId="77777777" w:rsidR="00C76809" w:rsidRPr="00435082" w:rsidRDefault="00C7680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2" w:type="pct"/>
            <w:gridSpan w:val="3"/>
            <w:shd w:val="clear" w:color="auto" w:fill="auto"/>
          </w:tcPr>
          <w:p w14:paraId="57B04B1E" w14:textId="77777777" w:rsidR="00C76809" w:rsidRPr="00435082" w:rsidRDefault="00C7680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350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1D69" w:rsidRPr="00435082" w14:paraId="5B1992FE" w14:textId="77777777" w:rsidTr="007654E0">
        <w:tc>
          <w:tcPr>
            <w:tcW w:w="3438" w:type="pct"/>
            <w:shd w:val="clear" w:color="auto" w:fill="auto"/>
          </w:tcPr>
          <w:p w14:paraId="73235219" w14:textId="4CFFDAA8" w:rsidR="00E51D69" w:rsidRPr="00E51D69" w:rsidRDefault="00E51D6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1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84" w:type="pct"/>
            <w:shd w:val="clear" w:color="auto" w:fill="auto"/>
          </w:tcPr>
          <w:p w14:paraId="2D1185FD" w14:textId="77777777" w:rsidR="00E51D69" w:rsidRPr="00435082" w:rsidRDefault="00E51D6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" w:type="pct"/>
            <w:shd w:val="clear" w:color="auto" w:fill="auto"/>
          </w:tcPr>
          <w:p w14:paraId="144E0CF6" w14:textId="77777777" w:rsidR="00E51D69" w:rsidRPr="00435082" w:rsidRDefault="00E51D6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</w:tcPr>
          <w:p w14:paraId="1153E8E0" w14:textId="77777777" w:rsidR="00E51D69" w:rsidRPr="00435082" w:rsidRDefault="00E51D6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51D69" w:rsidRPr="00435082" w14:paraId="7AFE6D2F" w14:textId="77777777" w:rsidTr="00E51D69">
        <w:tc>
          <w:tcPr>
            <w:tcW w:w="3438" w:type="pct"/>
            <w:shd w:val="clear" w:color="auto" w:fill="auto"/>
          </w:tcPr>
          <w:p w14:paraId="15A05EBE" w14:textId="4667E515" w:rsidR="00E51D69" w:rsidRPr="00E51D69" w:rsidRDefault="00E51D6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1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84" w:type="pct"/>
            <w:tcBorders>
              <w:bottom w:val="double" w:sz="4" w:space="0" w:color="auto"/>
            </w:tcBorders>
            <w:shd w:val="clear" w:color="auto" w:fill="auto"/>
          </w:tcPr>
          <w:p w14:paraId="445F5A4B" w14:textId="21D775C4" w:rsidR="00E51D69" w:rsidRPr="0058375A" w:rsidRDefault="002A667C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2,290</w:t>
            </w:r>
          </w:p>
        </w:tc>
        <w:tc>
          <w:tcPr>
            <w:tcW w:w="184" w:type="pct"/>
            <w:shd w:val="clear" w:color="auto" w:fill="auto"/>
          </w:tcPr>
          <w:p w14:paraId="1917BCBA" w14:textId="77777777" w:rsidR="00E51D69" w:rsidRPr="0058375A" w:rsidRDefault="00E51D6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  <w:tcBorders>
              <w:bottom w:val="double" w:sz="4" w:space="0" w:color="auto"/>
            </w:tcBorders>
            <w:shd w:val="clear" w:color="auto" w:fill="auto"/>
          </w:tcPr>
          <w:p w14:paraId="3EAFD801" w14:textId="53975A1D" w:rsidR="00E51D69" w:rsidRPr="0058375A" w:rsidRDefault="00E51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37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1D69" w:rsidRPr="00435082" w14:paraId="22C5B4D1" w14:textId="77777777" w:rsidTr="007654E0">
        <w:tc>
          <w:tcPr>
            <w:tcW w:w="3438" w:type="pct"/>
            <w:shd w:val="clear" w:color="auto" w:fill="auto"/>
          </w:tcPr>
          <w:p w14:paraId="6FDE993C" w14:textId="77777777" w:rsidR="00E51D69" w:rsidRPr="00E51D69" w:rsidRDefault="00E51D6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1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4" w:type="pct"/>
            <w:shd w:val="clear" w:color="auto" w:fill="auto"/>
          </w:tcPr>
          <w:p w14:paraId="49A983A3" w14:textId="77777777" w:rsidR="00E51D69" w:rsidRPr="0058375A" w:rsidRDefault="00E51D6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" w:type="pct"/>
            <w:shd w:val="clear" w:color="auto" w:fill="auto"/>
          </w:tcPr>
          <w:p w14:paraId="072BF356" w14:textId="77777777" w:rsidR="00E51D69" w:rsidRPr="0058375A" w:rsidRDefault="00E51D6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</w:tcPr>
          <w:p w14:paraId="3C22EC08" w14:textId="77777777" w:rsidR="00E51D69" w:rsidRPr="0058375A" w:rsidRDefault="00E51D6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76809" w:rsidRPr="00435082" w14:paraId="57AEAF8F" w14:textId="77777777" w:rsidTr="007654E0">
        <w:tc>
          <w:tcPr>
            <w:tcW w:w="3438" w:type="pct"/>
            <w:shd w:val="clear" w:color="auto" w:fill="auto"/>
          </w:tcPr>
          <w:p w14:paraId="7D4F514A" w14:textId="77777777" w:rsidR="00C76809" w:rsidRPr="00435082" w:rsidRDefault="00C7680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1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0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4350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350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84" w:type="pct"/>
            <w:shd w:val="clear" w:color="auto" w:fill="auto"/>
          </w:tcPr>
          <w:p w14:paraId="66EE7A58" w14:textId="77777777" w:rsidR="00C76809" w:rsidRPr="0058375A" w:rsidRDefault="00C7680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" w:type="pct"/>
            <w:shd w:val="clear" w:color="auto" w:fill="auto"/>
          </w:tcPr>
          <w:p w14:paraId="65D8628D" w14:textId="77777777" w:rsidR="00C76809" w:rsidRPr="0058375A" w:rsidRDefault="00C7680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</w:tcPr>
          <w:p w14:paraId="39499A3C" w14:textId="77777777" w:rsidR="00C76809" w:rsidRPr="0058375A" w:rsidRDefault="00C7680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76809" w:rsidRPr="00435082" w14:paraId="6B07618A" w14:textId="77777777" w:rsidTr="007654E0">
        <w:tc>
          <w:tcPr>
            <w:tcW w:w="3438" w:type="pct"/>
            <w:shd w:val="clear" w:color="auto" w:fill="auto"/>
          </w:tcPr>
          <w:p w14:paraId="6391F0E4" w14:textId="77777777" w:rsidR="00C76809" w:rsidRPr="00435082" w:rsidRDefault="00C7680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1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082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84" w:type="pct"/>
            <w:tcBorders>
              <w:bottom w:val="double" w:sz="4" w:space="0" w:color="auto"/>
            </w:tcBorders>
            <w:shd w:val="clear" w:color="auto" w:fill="auto"/>
          </w:tcPr>
          <w:p w14:paraId="70D342E7" w14:textId="61C033C3" w:rsidR="00C76809" w:rsidRPr="0058375A" w:rsidRDefault="0058375A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1,790</w:t>
            </w:r>
          </w:p>
        </w:tc>
        <w:tc>
          <w:tcPr>
            <w:tcW w:w="184" w:type="pct"/>
            <w:shd w:val="clear" w:color="auto" w:fill="auto"/>
          </w:tcPr>
          <w:p w14:paraId="73BA7D38" w14:textId="77777777" w:rsidR="00C76809" w:rsidRPr="0058375A" w:rsidRDefault="00C7680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  <w:tcBorders>
              <w:bottom w:val="double" w:sz="4" w:space="0" w:color="auto"/>
            </w:tcBorders>
            <w:shd w:val="clear" w:color="auto" w:fill="auto"/>
          </w:tcPr>
          <w:p w14:paraId="5462BD5C" w14:textId="77777777" w:rsidR="00C76809" w:rsidRPr="0058375A" w:rsidRDefault="00C7680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375A">
              <w:rPr>
                <w:rFonts w:asciiTheme="majorBidi" w:hAnsiTheme="majorBidi" w:cstheme="majorBidi"/>
                <w:sz w:val="30"/>
                <w:szCs w:val="30"/>
              </w:rPr>
              <w:t>1,248</w:t>
            </w:r>
          </w:p>
        </w:tc>
      </w:tr>
    </w:tbl>
    <w:p w14:paraId="2741CF05" w14:textId="77777777" w:rsidR="00C76809" w:rsidRDefault="00C76809" w:rsidP="00C76809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CF75D94" w14:textId="40B3B740" w:rsidR="00C76809" w:rsidRDefault="000412C8" w:rsidP="00C76809">
      <w:pPr>
        <w:pStyle w:val="block"/>
        <w:spacing w:after="0" w:line="240" w:lineRule="auto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  <w:lang w:val="en-US" w:bidi="th-TH"/>
        </w:rPr>
      </w:pPr>
      <w:r w:rsidRPr="0016249F"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 xml:space="preserve">ณ วันที่ </w:t>
      </w:r>
      <w:r w:rsidRPr="0016249F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Pr="0016249F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7B065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กันยายน</w:t>
      </w:r>
      <w:r w:rsidRPr="0016249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lang w:val="en-US" w:bidi="th-TH"/>
        </w:rPr>
        <w:t xml:space="preserve">2564 </w:t>
      </w:r>
      <w:bookmarkStart w:id="4" w:name="_Hlk39513395"/>
      <w:r w:rsidRPr="0016249F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บริษัทมีหนังสือค้ำประกันที่สถาบันการเงินแห่งหนึ่งออกให้แก่</w:t>
      </w:r>
      <w:r w:rsidRPr="0016249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การไฟฟ้าส่วนภูมิภาคเพื่อการใช้ไฟฟ้าเป็นจำนวน </w:t>
      </w:r>
      <w:r w:rsidRPr="0016249F">
        <w:rPr>
          <w:rFonts w:asciiTheme="majorBidi" w:hAnsiTheme="majorBidi" w:cstheme="majorBidi"/>
          <w:sz w:val="30"/>
          <w:szCs w:val="30"/>
          <w:lang w:val="en-US" w:bidi="th-TH"/>
        </w:rPr>
        <w:t xml:space="preserve">0.8 </w:t>
      </w:r>
      <w:r w:rsidRPr="0016249F">
        <w:rPr>
          <w:rFonts w:asciiTheme="majorBidi" w:hAnsiTheme="majorBidi" w:cs="Angsana New"/>
          <w:sz w:val="30"/>
          <w:szCs w:val="30"/>
          <w:cs/>
          <w:lang w:val="en-US" w:bidi="th-TH"/>
        </w:rPr>
        <w:t>ล้านบาท</w:t>
      </w:r>
      <w:r w:rsidRPr="0016249F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  <w:lang w:val="en-US" w:bidi="th-TH"/>
        </w:rPr>
        <w:t>ออกให้แก่</w:t>
      </w:r>
      <w:r w:rsidRPr="0016249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การไฟฟ้านครหลวงเพื่อการใช้ไฟฟ้าเป็นจำนวน </w:t>
      </w:r>
      <w:r w:rsidRPr="0016249F">
        <w:rPr>
          <w:rFonts w:asciiTheme="majorBidi" w:hAnsiTheme="majorBidi" w:cstheme="majorBidi"/>
          <w:sz w:val="30"/>
          <w:szCs w:val="30"/>
          <w:lang w:val="en-US" w:bidi="th-TH"/>
        </w:rPr>
        <w:t xml:space="preserve">0.6 </w:t>
      </w:r>
      <w:r w:rsidRPr="0016249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ล้านบาท และออกให้กองทุนความปลอดภัย อาชีวอนามัย และสภาพแวดล้อมในการทำงานเพื่อค้ำประกันเงินกู้ยืมเป็นจำนวนเงิน </w:t>
      </w:r>
      <w:r w:rsidRPr="0016249F">
        <w:rPr>
          <w:rFonts w:asciiTheme="majorBidi" w:hAnsiTheme="majorBidi" w:cstheme="majorBidi"/>
          <w:sz w:val="30"/>
          <w:szCs w:val="30"/>
          <w:lang w:val="en-US" w:bidi="th-TH"/>
        </w:rPr>
        <w:t xml:space="preserve">0.4 </w:t>
      </w:r>
      <w:r w:rsidRPr="0016249F">
        <w:rPr>
          <w:rFonts w:asciiTheme="majorBidi" w:hAnsiTheme="majorBidi" w:cs="Angsana New"/>
          <w:sz w:val="30"/>
          <w:szCs w:val="30"/>
          <w:cs/>
          <w:lang w:val="en-US" w:bidi="th-TH"/>
        </w:rPr>
        <w:t>ล้านบาท</w:t>
      </w:r>
      <w:r w:rsidRPr="0016249F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bookmarkEnd w:id="4"/>
      <w:r w:rsidRPr="0016249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(31 </w:t>
      </w:r>
      <w:r w:rsidRPr="0016249F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ธันวาคม </w:t>
      </w:r>
      <w:r w:rsidRPr="0016249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2563: </w:t>
      </w:r>
      <w:r w:rsidRPr="0016249F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บริษัทมีหนังสือค้ำประกันที่สถาบันการเงินแห่งหนึ่งออกให้แก่การไฟฟ้าส่วนภูมิภาคเพื่อการใช้ไฟฟ้าเป็นจำนวน </w:t>
      </w:r>
      <w:r w:rsidRPr="0016249F">
        <w:rPr>
          <w:rFonts w:asciiTheme="majorBidi" w:hAnsiTheme="majorBidi" w:cs="Angsana New"/>
          <w:i/>
          <w:iCs/>
          <w:sz w:val="30"/>
          <w:szCs w:val="30"/>
          <w:lang w:val="en-US" w:bidi="th-TH"/>
        </w:rPr>
        <w:t>0.8</w:t>
      </w:r>
      <w:r w:rsidRPr="0016249F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ล้านบาท ออกให้กองทุนความปลอดภัย อาชีวอนามัย และสภาพแวดล้อมในการทำงานเพื่อค้ำประกันเงินกู้ยืมเป็นจำนวนเงิน </w:t>
      </w:r>
      <w:r w:rsidRPr="0016249F">
        <w:rPr>
          <w:rFonts w:asciiTheme="majorBidi" w:hAnsiTheme="majorBidi" w:cs="Angsana New"/>
          <w:i/>
          <w:iCs/>
          <w:sz w:val="30"/>
          <w:szCs w:val="30"/>
          <w:lang w:val="en-US" w:bidi="th-TH"/>
        </w:rPr>
        <w:t>0.4</w:t>
      </w:r>
      <w:r w:rsidRPr="0016249F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ล้านบาท และออกให้การไฟฟ้านครหลวงเพื่อการใช้ไฟฟ้าเป็นจำนวน </w:t>
      </w:r>
      <w:r w:rsidRPr="0016249F">
        <w:rPr>
          <w:rFonts w:asciiTheme="majorBidi" w:hAnsiTheme="majorBidi" w:cs="Angsana New"/>
          <w:i/>
          <w:iCs/>
          <w:sz w:val="30"/>
          <w:szCs w:val="30"/>
          <w:lang w:val="en-US" w:bidi="th-TH"/>
        </w:rPr>
        <w:t>0.1</w:t>
      </w:r>
      <w:r w:rsidRPr="0016249F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ล้านบาท)</w:t>
      </w:r>
    </w:p>
    <w:p w14:paraId="48CDCA3C" w14:textId="77777777" w:rsidR="00C76809" w:rsidRPr="009F7120" w:rsidRDefault="00C76809" w:rsidP="00C76809">
      <w:pPr>
        <w:pStyle w:val="block"/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19D446FA" w14:textId="78DEAC5D" w:rsidR="00C76809" w:rsidRPr="009F7120" w:rsidRDefault="00C76809" w:rsidP="00C76809">
      <w:pPr>
        <w:pStyle w:val="block"/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9F7120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1</w:t>
      </w:r>
      <w:r w:rsidR="005667A2" w:rsidRPr="009F7120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5</w:t>
      </w:r>
      <w:r w:rsidRPr="009F7120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Pr="009F7120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หนี้สินที่อาจเกิดขึ้น</w:t>
      </w:r>
    </w:p>
    <w:p w14:paraId="7FB39CDD" w14:textId="77777777" w:rsidR="00C76809" w:rsidRPr="009F7120" w:rsidRDefault="00C76809" w:rsidP="00C76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590728A" w14:textId="49816A21" w:rsidR="00541A5B" w:rsidRPr="009F7120" w:rsidRDefault="00541A5B" w:rsidP="00C76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41A5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541A5B">
        <w:rPr>
          <w:rFonts w:asciiTheme="majorBidi" w:hAnsiTheme="majorBidi" w:cstheme="majorBidi"/>
          <w:sz w:val="30"/>
          <w:szCs w:val="30"/>
        </w:rPr>
        <w:t xml:space="preserve">11 </w:t>
      </w:r>
      <w:r w:rsidRPr="00541A5B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541A5B">
        <w:rPr>
          <w:rFonts w:asciiTheme="majorBidi" w:hAnsiTheme="majorBidi" w:cstheme="majorBidi"/>
          <w:sz w:val="30"/>
          <w:szCs w:val="30"/>
        </w:rPr>
        <w:t xml:space="preserve">2562 </w:t>
      </w:r>
      <w:r w:rsidRPr="00541A5B">
        <w:rPr>
          <w:rFonts w:asciiTheme="majorBidi" w:hAnsiTheme="majorBidi" w:cstheme="majorBidi"/>
          <w:sz w:val="30"/>
          <w:szCs w:val="30"/>
          <w:cs/>
        </w:rPr>
        <w:t xml:space="preserve">บริษัทถูกฟ้องร้องในคดีที่เกี่ยวกับละเมิดใช้สิทธิเครื่องหมายการค้าโดยไม่สุจริต โดยมีทุนทรัพย์ที่ถูกฟ้องร้องเป็นจำนวน </w:t>
      </w:r>
      <w:r w:rsidRPr="00541A5B">
        <w:rPr>
          <w:rFonts w:asciiTheme="majorBidi" w:hAnsiTheme="majorBidi" w:cstheme="majorBidi"/>
          <w:sz w:val="30"/>
          <w:szCs w:val="30"/>
        </w:rPr>
        <w:t xml:space="preserve">50.0 </w:t>
      </w:r>
      <w:r w:rsidRPr="00541A5B">
        <w:rPr>
          <w:rFonts w:asciiTheme="majorBidi" w:hAnsiTheme="majorBidi" w:cstheme="majorBidi"/>
          <w:sz w:val="30"/>
          <w:szCs w:val="30"/>
          <w:cs/>
        </w:rPr>
        <w:t xml:space="preserve">ล้านบาท ขณะนี้คดีอยู่ระหว่างการพิจารณาของศาลทรัพย์สินทางปัญญาและการค้าระหว่างประเทศกลาง ศาลได้นัดสืบพยานโจทก์และพยานจำเลยในเดือนตุลาคม </w:t>
      </w:r>
      <w:r w:rsidRPr="00541A5B">
        <w:rPr>
          <w:rFonts w:asciiTheme="majorBidi" w:hAnsiTheme="majorBidi" w:cstheme="majorBidi"/>
          <w:sz w:val="30"/>
          <w:szCs w:val="30"/>
        </w:rPr>
        <w:t xml:space="preserve">2564 </w:t>
      </w:r>
      <w:r w:rsidRPr="00541A5B">
        <w:rPr>
          <w:rFonts w:asciiTheme="majorBidi" w:hAnsiTheme="majorBidi" w:cstheme="majorBidi"/>
          <w:sz w:val="30"/>
          <w:szCs w:val="30"/>
          <w:cs/>
        </w:rPr>
        <w:t xml:space="preserve">เสร็จสิ้นแล้ว โดยศาลนัดฟังคำพิพากษาในเดือนธันวาคม </w:t>
      </w:r>
      <w:r w:rsidRPr="00541A5B">
        <w:rPr>
          <w:rFonts w:asciiTheme="majorBidi" w:hAnsiTheme="majorBidi" w:cstheme="majorBidi"/>
          <w:sz w:val="30"/>
          <w:szCs w:val="30"/>
        </w:rPr>
        <w:t xml:space="preserve">2564 </w:t>
      </w:r>
      <w:r w:rsidRPr="00541A5B">
        <w:rPr>
          <w:rFonts w:asciiTheme="majorBidi" w:hAnsiTheme="majorBidi" w:cstheme="majorBidi"/>
          <w:sz w:val="30"/>
          <w:szCs w:val="30"/>
          <w:cs/>
        </w:rPr>
        <w:t>ทั้งนี้ผลที่สุดของคดียังไม่สามารถสรุปได้ ณ วันที่</w:t>
      </w:r>
      <w:r w:rsidR="00F0645E">
        <w:rPr>
          <w:rFonts w:asciiTheme="majorBidi" w:hAnsiTheme="majorBidi" w:cstheme="majorBidi" w:hint="cs"/>
          <w:sz w:val="30"/>
          <w:szCs w:val="30"/>
          <w:cs/>
        </w:rPr>
        <w:t xml:space="preserve">            </w:t>
      </w:r>
      <w:r w:rsidRPr="00541A5B">
        <w:rPr>
          <w:rFonts w:asciiTheme="majorBidi" w:hAnsiTheme="majorBidi" w:cstheme="majorBidi"/>
          <w:sz w:val="30"/>
          <w:szCs w:val="30"/>
        </w:rPr>
        <w:t xml:space="preserve">30 </w:t>
      </w:r>
      <w:r w:rsidRPr="00541A5B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541A5B">
        <w:rPr>
          <w:rFonts w:asciiTheme="majorBidi" w:hAnsiTheme="majorBidi" w:cstheme="majorBidi"/>
          <w:sz w:val="30"/>
          <w:szCs w:val="30"/>
        </w:rPr>
        <w:t xml:space="preserve">2564 </w:t>
      </w:r>
      <w:r w:rsidRPr="00541A5B">
        <w:rPr>
          <w:rFonts w:asciiTheme="majorBidi" w:hAnsiTheme="majorBidi" w:cstheme="majorBidi"/>
          <w:sz w:val="30"/>
          <w:szCs w:val="30"/>
          <w:cs/>
        </w:rPr>
        <w:t>บริษัทไม่ได้ตั้งประมาณการหนี้สินสำหรับค่าเสียหายคดีความ เนื่องจากผู้บริหารเชื่อว่าบริษัทไม่ได้กระทำความผิดตามฟ้อง</w:t>
      </w:r>
    </w:p>
    <w:p w14:paraId="6F80F87E" w14:textId="77777777" w:rsidR="00EF68CB" w:rsidRPr="009F7120" w:rsidRDefault="00EF68CB" w:rsidP="00C76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0EEB842" w14:textId="40C44282" w:rsidR="004718A6" w:rsidRPr="000412C8" w:rsidRDefault="00C76809" w:rsidP="008E073A">
      <w:pPr>
        <w:pStyle w:val="block"/>
        <w:spacing w:after="0" w:line="240" w:lineRule="auto"/>
        <w:ind w:left="540" w:hanging="540"/>
        <w:jc w:val="both"/>
        <w:rPr>
          <w:rFonts w:asciiTheme="majorBidi" w:hAnsiTheme="majorBidi" w:cs="Angsana New"/>
          <w:b/>
          <w:bCs/>
          <w:sz w:val="30"/>
          <w:szCs w:val="30"/>
          <w:lang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1</w:t>
      </w:r>
      <w:r w:rsidR="005667A2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6</w:t>
      </w:r>
      <w:r w:rsidRPr="0024750B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Pr="0024750B">
        <w:rPr>
          <w:rFonts w:asciiTheme="majorBidi" w:hAnsiTheme="majorBidi" w:cs="Angsana New"/>
          <w:b/>
          <w:bCs/>
          <w:sz w:val="30"/>
          <w:szCs w:val="30"/>
          <w:cs/>
          <w:lang w:val="en-US" w:bidi="th-TH"/>
        </w:rPr>
        <w:t>เหตุการณ์ภายหลังรอบระยะเวลารายงาน</w:t>
      </w:r>
      <w:r w:rsidR="000412C8">
        <w:rPr>
          <w:rFonts w:asciiTheme="majorBidi" w:hAnsiTheme="majorBidi" w:cs="Angsana New" w:hint="cs"/>
          <w:b/>
          <w:bCs/>
          <w:sz w:val="30"/>
          <w:szCs w:val="30"/>
          <w:cs/>
          <w:lang w:val="en-US" w:bidi="th-TH"/>
        </w:rPr>
        <w:t xml:space="preserve"> </w:t>
      </w:r>
    </w:p>
    <w:p w14:paraId="3B50DBEC" w14:textId="77777777" w:rsidR="00394DDB" w:rsidRPr="00EF68CB" w:rsidRDefault="00394DDB" w:rsidP="00394DDB">
      <w:pPr>
        <w:pStyle w:val="block"/>
        <w:spacing w:after="0"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811CCCB" w14:textId="77777777" w:rsidR="00394DDB" w:rsidRPr="0016249F" w:rsidRDefault="00394DDB" w:rsidP="00394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การเสนอขายหุ้นใหม่แก่ประชาชนทั่วไปครั้งแรก</w:t>
      </w:r>
    </w:p>
    <w:p w14:paraId="7FBD337E" w14:textId="186D647C" w:rsidR="00E11EBB" w:rsidRDefault="00E11EBB" w:rsidP="00260A08">
      <w:pPr>
        <w:pStyle w:val="FSContent"/>
        <w:ind w:left="0"/>
        <w:rPr>
          <w:lang w:val="en-US" w:eastAsia="en-US"/>
        </w:rPr>
      </w:pPr>
    </w:p>
    <w:p w14:paraId="37B49854" w14:textId="54CD8DD7" w:rsidR="00E11EBB" w:rsidRDefault="00E11EBB" w:rsidP="00541A5B">
      <w:pPr>
        <w:pStyle w:val="FSContent"/>
        <w:rPr>
          <w:lang w:val="en-US" w:eastAsia="en-US"/>
        </w:rPr>
      </w:pPr>
      <w:r w:rsidRPr="00E11EBB">
        <w:rPr>
          <w:cs/>
          <w:lang w:val="en-US" w:eastAsia="en-US"/>
        </w:rPr>
        <w:t xml:space="preserve">ในเดือนตุลาคม </w:t>
      </w:r>
      <w:r>
        <w:rPr>
          <w:lang w:val="en-US" w:eastAsia="en-US"/>
        </w:rPr>
        <w:t xml:space="preserve">2564 </w:t>
      </w:r>
      <w:r w:rsidRPr="00E11EBB">
        <w:rPr>
          <w:cs/>
          <w:lang w:val="en-US" w:eastAsia="en-US"/>
        </w:rPr>
        <w:t>บริษัทได้เสนอขายหุ้นสามัญแก่ประชาชนทั่วไปเป็นครั้งแรกจำนวน 115 ล้านหุ้น</w:t>
      </w:r>
      <w:r>
        <w:rPr>
          <w:rFonts w:hint="cs"/>
          <w:cs/>
          <w:lang w:val="en-US" w:eastAsia="en-US"/>
        </w:rPr>
        <w:t xml:space="preserve">            </w:t>
      </w:r>
      <w:r w:rsidRPr="00E11EBB">
        <w:rPr>
          <w:cs/>
          <w:lang w:val="en-US" w:eastAsia="en-US"/>
        </w:rPr>
        <w:t xml:space="preserve">โดยเสนอขายในราคาหุ้นละ </w:t>
      </w:r>
      <w:r>
        <w:rPr>
          <w:lang w:val="en-US" w:eastAsia="en-US"/>
        </w:rPr>
        <w:t xml:space="preserve">7.0 </w:t>
      </w:r>
      <w:r w:rsidRPr="00E11EBB">
        <w:rPr>
          <w:cs/>
          <w:lang w:val="en-US" w:eastAsia="en-US"/>
        </w:rPr>
        <w:t xml:space="preserve">บาท (มูลค่าที่ตราไว้ </w:t>
      </w:r>
      <w:r>
        <w:rPr>
          <w:lang w:val="en-US" w:eastAsia="en-US"/>
        </w:rPr>
        <w:t xml:space="preserve">0.5 </w:t>
      </w:r>
      <w:r w:rsidRPr="00E11EBB">
        <w:rPr>
          <w:cs/>
          <w:lang w:val="en-US" w:eastAsia="en-US"/>
        </w:rPr>
        <w:t xml:space="preserve">บาท และส่วนเกินมูลค่าหุ้นสามัญ </w:t>
      </w:r>
      <w:r>
        <w:rPr>
          <w:lang w:val="en-US" w:eastAsia="en-US"/>
        </w:rPr>
        <w:t xml:space="preserve">6.5 </w:t>
      </w:r>
      <w:r w:rsidRPr="00E11EBB">
        <w:rPr>
          <w:cs/>
          <w:lang w:val="en-US" w:eastAsia="en-US"/>
        </w:rPr>
        <w:t>บาท) บริษัทได้รับเงินจากการขายหุ้นสามัญที่ออกใหม่เป็นจำนวนเงิน</w:t>
      </w:r>
      <w:r w:rsidRPr="00394DDB">
        <w:rPr>
          <w:cs/>
          <w:lang w:val="en-US" w:eastAsia="en-US"/>
        </w:rPr>
        <w:t>รวม</w:t>
      </w:r>
      <w:r>
        <w:rPr>
          <w:lang w:val="en-US" w:eastAsia="en-US"/>
        </w:rPr>
        <w:t xml:space="preserve"> 805.0 </w:t>
      </w:r>
      <w:r w:rsidRPr="00E11EBB">
        <w:rPr>
          <w:cs/>
          <w:lang w:val="en-US" w:eastAsia="en-US"/>
        </w:rPr>
        <w:t xml:space="preserve">ล้านบาท ทั้งนี้บริษัทได้จดทะเบียนเพิ่มทุนที่ชำระแล้วกับกระทรวงพาณิชย์เมื่อวันที่ </w:t>
      </w:r>
      <w:r>
        <w:rPr>
          <w:lang w:val="en-US" w:eastAsia="en-US"/>
        </w:rPr>
        <w:t xml:space="preserve">28 </w:t>
      </w:r>
      <w:r>
        <w:rPr>
          <w:rFonts w:hint="cs"/>
          <w:cs/>
          <w:lang w:val="en-US" w:eastAsia="en-US"/>
        </w:rPr>
        <w:t xml:space="preserve">ตุลาคม </w:t>
      </w:r>
      <w:r>
        <w:rPr>
          <w:lang w:val="en-US" w:eastAsia="en-US"/>
        </w:rPr>
        <w:t>2564</w:t>
      </w:r>
      <w:r w:rsidRPr="00394DDB">
        <w:rPr>
          <w:lang w:val="en-US" w:eastAsia="en-US"/>
        </w:rPr>
        <w:t xml:space="preserve"> </w:t>
      </w:r>
      <w:r w:rsidRPr="00E11EBB">
        <w:rPr>
          <w:cs/>
          <w:lang w:val="en-US" w:eastAsia="en-US"/>
        </w:rPr>
        <w:t>และหุ้นของบริษัทเริ่มการซื้อขายในตลาดหลักทรัพย์ เอ็ม เอ ไอ (</w:t>
      </w:r>
      <w:proofErr w:type="spellStart"/>
      <w:r w:rsidRPr="00E11EBB">
        <w:rPr>
          <w:lang w:val="en-US" w:eastAsia="en-US"/>
        </w:rPr>
        <w:t>mai</w:t>
      </w:r>
      <w:proofErr w:type="spellEnd"/>
      <w:r w:rsidRPr="00E11EBB">
        <w:rPr>
          <w:lang w:val="en-US" w:eastAsia="en-US"/>
        </w:rPr>
        <w:t xml:space="preserve">) </w:t>
      </w:r>
      <w:r w:rsidRPr="00E11EBB">
        <w:rPr>
          <w:cs/>
          <w:lang w:val="en-US" w:eastAsia="en-US"/>
        </w:rPr>
        <w:t xml:space="preserve">ในวันที่ </w:t>
      </w:r>
      <w:r>
        <w:rPr>
          <w:lang w:val="en-US" w:eastAsia="en-US"/>
        </w:rPr>
        <w:t xml:space="preserve">2 </w:t>
      </w:r>
      <w:r w:rsidRPr="00394DDB">
        <w:rPr>
          <w:cs/>
          <w:lang w:val="en-US" w:eastAsia="en-US"/>
        </w:rPr>
        <w:t>พฤศจิกายน</w:t>
      </w:r>
      <w:r>
        <w:rPr>
          <w:lang w:val="en-US" w:eastAsia="en-US"/>
        </w:rPr>
        <w:t xml:space="preserve"> 2564</w:t>
      </w:r>
    </w:p>
    <w:p w14:paraId="139A8780" w14:textId="77777777" w:rsidR="008C513C" w:rsidRPr="006C24CE" w:rsidRDefault="008C513C" w:rsidP="00260A08">
      <w:pPr>
        <w:pStyle w:val="FSContent"/>
        <w:ind w:left="0"/>
        <w:rPr>
          <w:lang w:val="en-US" w:eastAsia="en-US"/>
        </w:rPr>
      </w:pPr>
    </w:p>
    <w:p w14:paraId="18081DB2" w14:textId="77777777" w:rsidR="008C513C" w:rsidRPr="00815866" w:rsidRDefault="008C513C" w:rsidP="008C513C">
      <w:pPr>
        <w:spacing w:line="240" w:lineRule="auto"/>
        <w:ind w:left="540" w:right="-45"/>
        <w:jc w:val="thaiDistribute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  <w:r w:rsidRPr="00815866">
        <w:rPr>
          <w:rFonts w:asciiTheme="majorBidi" w:hAnsiTheme="majorBidi" w:hint="cs"/>
          <w:b/>
          <w:bCs/>
          <w:i/>
          <w:iCs/>
          <w:spacing w:val="-6"/>
          <w:sz w:val="30"/>
          <w:szCs w:val="30"/>
          <w:cs/>
        </w:rPr>
        <w:t>การเสนอ</w:t>
      </w:r>
      <w:r w:rsidRPr="00815866">
        <w:rPr>
          <w:rFonts w:asciiTheme="majorBidi" w:hAnsiTheme="majorBidi"/>
          <w:b/>
          <w:bCs/>
          <w:i/>
          <w:iCs/>
          <w:spacing w:val="-6"/>
          <w:sz w:val="30"/>
          <w:szCs w:val="30"/>
          <w:cs/>
        </w:rPr>
        <w:t>ขายหุ้นให้แก่กรรมการ ผู้บริหารและพนักงานของบริษัท</w:t>
      </w:r>
    </w:p>
    <w:p w14:paraId="0A67F1E9" w14:textId="77777777" w:rsidR="008C513C" w:rsidRPr="006C24CE" w:rsidRDefault="008C513C" w:rsidP="008C513C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4818D036" w14:textId="3578E649" w:rsidR="00E11EBB" w:rsidRDefault="00E11EBB" w:rsidP="008C513C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11EBB">
        <w:rPr>
          <w:rFonts w:ascii="Angsana New" w:hAnsi="Angsana New"/>
          <w:sz w:val="30"/>
          <w:szCs w:val="30"/>
          <w:cs/>
        </w:rPr>
        <w:t xml:space="preserve">ในเดือนตุลาคม </w:t>
      </w:r>
      <w:r w:rsidRPr="00DC6582">
        <w:rPr>
          <w:rFonts w:ascii="Angsana New" w:hAnsi="Angsana New"/>
          <w:sz w:val="30"/>
          <w:szCs w:val="30"/>
        </w:rPr>
        <w:t>2564</w:t>
      </w:r>
      <w:r w:rsidRPr="00E11EBB">
        <w:rPr>
          <w:rFonts w:ascii="Angsana New" w:hAnsi="Angsana New"/>
          <w:sz w:val="30"/>
          <w:szCs w:val="30"/>
          <w:cs/>
        </w:rPr>
        <w:t xml:space="preserve"> บริษัทได้เสนอขายหุ้นสามัญเพิ่มทุนให้แก่กรรมการ ผู้บริหารและพนักงานของบริษัทจำนวนไม่เกิน </w:t>
      </w:r>
      <w:r w:rsidRPr="00854644">
        <w:rPr>
          <w:rFonts w:asciiTheme="majorBidi" w:hAnsiTheme="majorBidi"/>
          <w:spacing w:val="-6"/>
          <w:sz w:val="30"/>
          <w:szCs w:val="30"/>
        </w:rPr>
        <w:t xml:space="preserve">1,250,000 </w:t>
      </w:r>
      <w:r w:rsidRPr="00E11EBB">
        <w:rPr>
          <w:rFonts w:ascii="Angsana New" w:hAnsi="Angsana New"/>
          <w:sz w:val="30"/>
          <w:szCs w:val="30"/>
          <w:cs/>
        </w:rPr>
        <w:t xml:space="preserve">หุ้น (มูลค่าที่ตราไว้หุ้นละ </w:t>
      </w:r>
      <w:r w:rsidRPr="00854644">
        <w:rPr>
          <w:rFonts w:asciiTheme="majorBidi" w:hAnsiTheme="majorBidi"/>
          <w:spacing w:val="-6"/>
          <w:sz w:val="30"/>
          <w:szCs w:val="30"/>
        </w:rPr>
        <w:t>0.5</w:t>
      </w:r>
      <w:r w:rsidRPr="00854644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E11EBB">
        <w:rPr>
          <w:rFonts w:ascii="Angsana New" w:hAnsi="Angsana New"/>
          <w:sz w:val="30"/>
          <w:szCs w:val="30"/>
          <w:cs/>
        </w:rPr>
        <w:t xml:space="preserve">บาท) ในราคาหุ้นละ </w:t>
      </w:r>
      <w:r w:rsidRPr="00854644">
        <w:rPr>
          <w:rFonts w:asciiTheme="majorBidi" w:hAnsiTheme="majorBidi"/>
          <w:spacing w:val="-6"/>
          <w:sz w:val="30"/>
          <w:szCs w:val="30"/>
        </w:rPr>
        <w:t>7</w:t>
      </w:r>
      <w:r w:rsidRPr="00DC6582">
        <w:rPr>
          <w:rFonts w:asciiTheme="majorBidi" w:hAnsiTheme="majorBidi"/>
          <w:spacing w:val="-6"/>
          <w:sz w:val="30"/>
          <w:szCs w:val="30"/>
        </w:rPr>
        <w:t>.0</w:t>
      </w:r>
      <w:r w:rsidRPr="00854644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Pr="00E11EBB">
        <w:rPr>
          <w:rFonts w:ascii="Angsana New" w:hAnsi="Angsana New"/>
          <w:sz w:val="30"/>
          <w:szCs w:val="30"/>
          <w:cs/>
        </w:rPr>
        <w:t>บาท โดยถือเป็นราคายุติธรรม</w:t>
      </w:r>
      <w:r w:rsidRPr="00E11EBB">
        <w:rPr>
          <w:rFonts w:ascii="Angsana New" w:hAnsi="Angsana New"/>
          <w:sz w:val="30"/>
          <w:szCs w:val="30"/>
          <w:cs/>
        </w:rPr>
        <w:lastRenderedPageBreak/>
        <w:t>ของหุ้นที่ประมาณได้อย่างน่าเชื่อถือ ซึ่งอ้างอิงตามราคาของหุ้นที่บริษัทได้ออกจำหน่ายแก่ประชาชนทั่วไปเป็นครั้งแรก การเสนอขายหุ้นดังกล่าวเป็นส่วนหนึ่งของการเสนอขายหุ้นสามัญแก่ประชาชนทั่วไปเป็นครั้งแรก</w:t>
      </w:r>
    </w:p>
    <w:p w14:paraId="73C5860C" w14:textId="7BB46A99" w:rsidR="00530242" w:rsidRDefault="00530242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536A73AE" w14:textId="6952EDBA" w:rsidR="00530242" w:rsidRPr="00260A08" w:rsidRDefault="00530242" w:rsidP="00260A08">
      <w:pPr>
        <w:spacing w:line="240" w:lineRule="auto"/>
        <w:ind w:left="540" w:right="-45"/>
        <w:jc w:val="thaiDistribute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  <w:r>
        <w:rPr>
          <w:rFonts w:asciiTheme="majorBidi" w:hAnsiTheme="majorBidi" w:hint="cs"/>
          <w:b/>
          <w:bCs/>
          <w:i/>
          <w:iCs/>
          <w:spacing w:val="-6"/>
          <w:sz w:val="30"/>
          <w:szCs w:val="30"/>
          <w:cs/>
        </w:rPr>
        <w:t>เรื่องอื่นๆ</w:t>
      </w:r>
    </w:p>
    <w:p w14:paraId="26F4EFE6" w14:textId="77777777" w:rsidR="00541A5B" w:rsidRPr="00854644" w:rsidRDefault="00541A5B" w:rsidP="00260A08">
      <w:pPr>
        <w:pStyle w:val="FSContent"/>
        <w:ind w:left="0"/>
        <w:rPr>
          <w:lang w:val="en-GB"/>
        </w:rPr>
      </w:pPr>
    </w:p>
    <w:p w14:paraId="5C986164" w14:textId="50890C03" w:rsidR="00541A5B" w:rsidRPr="00260A08" w:rsidRDefault="006B71AA" w:rsidP="00260A08">
      <w:pPr>
        <w:pStyle w:val="FSContent"/>
        <w:rPr>
          <w:lang w:val="en-GB"/>
        </w:rPr>
      </w:pPr>
      <w:r w:rsidRPr="006B71AA">
        <w:rPr>
          <w:cs/>
          <w:lang w:val="en-GB"/>
        </w:rPr>
        <w:t xml:space="preserve">เมื่อวันที่ </w:t>
      </w:r>
      <w:r w:rsidR="00C52F84" w:rsidRPr="00636441">
        <w:rPr>
          <w:rFonts w:asciiTheme="majorBidi" w:hAnsiTheme="majorBidi"/>
          <w:spacing w:val="-6"/>
          <w:lang w:val="en-US"/>
        </w:rPr>
        <w:t>3</w:t>
      </w:r>
      <w:r w:rsidRPr="006B71AA">
        <w:rPr>
          <w:cs/>
          <w:lang w:val="en-GB"/>
        </w:rPr>
        <w:t xml:space="preserve"> พฤศจิกายน </w:t>
      </w:r>
      <w:r w:rsidR="00C52F84" w:rsidRPr="00636441">
        <w:rPr>
          <w:rFonts w:asciiTheme="majorBidi" w:hAnsiTheme="majorBidi"/>
          <w:spacing w:val="-6"/>
          <w:lang w:val="en-US"/>
        </w:rPr>
        <w:t>2564</w:t>
      </w:r>
      <w:r w:rsidRPr="006B71AA">
        <w:rPr>
          <w:cs/>
          <w:lang w:val="en-GB"/>
        </w:rPr>
        <w:t xml:space="preserve"> บริษัทชำระยอดคงเหลือของเงินกู้ยืมระยะสั้นจากสถาบันการเงินแห่งหนึ่ง ณ วันที่ </w:t>
      </w:r>
      <w:r w:rsidR="00C52F84" w:rsidRPr="00636441">
        <w:rPr>
          <w:rFonts w:asciiTheme="majorBidi" w:hAnsiTheme="majorBidi"/>
          <w:spacing w:val="-6"/>
          <w:lang w:val="en-US"/>
        </w:rPr>
        <w:t>3</w:t>
      </w:r>
      <w:r w:rsidR="00C52F84">
        <w:rPr>
          <w:rFonts w:asciiTheme="majorBidi" w:hAnsiTheme="majorBidi"/>
          <w:spacing w:val="-6"/>
          <w:lang w:val="en-US"/>
        </w:rPr>
        <w:t>0</w:t>
      </w:r>
      <w:r w:rsidRPr="006B71AA">
        <w:rPr>
          <w:cs/>
          <w:lang w:val="en-GB"/>
        </w:rPr>
        <w:t xml:space="preserve"> กันยายน </w:t>
      </w:r>
      <w:r w:rsidR="00C52F84" w:rsidRPr="00636441">
        <w:rPr>
          <w:rFonts w:asciiTheme="majorBidi" w:hAnsiTheme="majorBidi"/>
          <w:spacing w:val="-6"/>
          <w:lang w:val="en-US"/>
        </w:rPr>
        <w:t>2564</w:t>
      </w:r>
      <w:r w:rsidRPr="006B71AA">
        <w:rPr>
          <w:cs/>
          <w:lang w:val="en-GB"/>
        </w:rPr>
        <w:t xml:space="preserve"> จำนวน </w:t>
      </w:r>
      <w:r w:rsidR="00C52F84" w:rsidRPr="00636441">
        <w:rPr>
          <w:rFonts w:asciiTheme="majorBidi" w:hAnsiTheme="majorBidi"/>
          <w:spacing w:val="-6"/>
          <w:lang w:val="en-US"/>
        </w:rPr>
        <w:t>49.0</w:t>
      </w:r>
      <w:r w:rsidRPr="006B71AA">
        <w:rPr>
          <w:cs/>
          <w:lang w:val="en-GB"/>
        </w:rPr>
        <w:t xml:space="preserve"> ล้านบาท ทั้งจำนวน</w:t>
      </w:r>
    </w:p>
    <w:p w14:paraId="5CDD266C" w14:textId="77777777" w:rsidR="00541A5B" w:rsidRPr="00260A08" w:rsidRDefault="00541A5B" w:rsidP="00541A5B">
      <w:pPr>
        <w:pStyle w:val="FSContent"/>
        <w:rPr>
          <w:lang w:val="en-GB"/>
        </w:rPr>
      </w:pPr>
      <w:r w:rsidRPr="00260A08">
        <w:rPr>
          <w:lang w:val="en-GB"/>
        </w:rPr>
        <w:t> </w:t>
      </w:r>
    </w:p>
    <w:p w14:paraId="0704875B" w14:textId="1B5237DD" w:rsidR="00541A5B" w:rsidRDefault="00541A5B" w:rsidP="00541A5B">
      <w:pPr>
        <w:pStyle w:val="FSContent"/>
        <w:rPr>
          <w:cs/>
          <w:lang w:val="en-GB"/>
        </w:rPr>
      </w:pPr>
      <w:r w:rsidRPr="00260A08">
        <w:rPr>
          <w:cs/>
          <w:lang w:val="en-GB"/>
        </w:rPr>
        <w:t xml:space="preserve">เมื่อวันที่ </w:t>
      </w:r>
      <w:r w:rsidR="00854644" w:rsidRPr="00260A08">
        <w:rPr>
          <w:rFonts w:asciiTheme="majorBidi" w:hAnsiTheme="majorBidi"/>
          <w:spacing w:val="-6"/>
          <w:lang w:val="en-US"/>
        </w:rPr>
        <w:t>1</w:t>
      </w:r>
      <w:r w:rsidR="00854644" w:rsidRPr="00260A08">
        <w:rPr>
          <w:rFonts w:asciiTheme="majorBidi" w:hAnsiTheme="majorBidi"/>
          <w:spacing w:val="-6"/>
        </w:rPr>
        <w:t>0</w:t>
      </w:r>
      <w:r w:rsidRPr="00260A08">
        <w:rPr>
          <w:cs/>
          <w:lang w:val="en-GB"/>
        </w:rPr>
        <w:t xml:space="preserve"> พฤศจิกายน </w:t>
      </w:r>
      <w:r w:rsidR="00854644" w:rsidRPr="00260A08">
        <w:rPr>
          <w:rFonts w:asciiTheme="majorBidi" w:hAnsiTheme="majorBidi"/>
          <w:spacing w:val="-6"/>
          <w:lang w:val="en-US"/>
        </w:rPr>
        <w:t>2564</w:t>
      </w:r>
      <w:r w:rsidRPr="00260A08">
        <w:rPr>
          <w:cs/>
          <w:lang w:val="en-GB"/>
        </w:rPr>
        <w:t xml:space="preserve"> คณะกรรมการบริษัทมีมติอนุมัติการลงทุนในอาคารและอุปกรณ์ที่โรงงานสาขาลำพูนจำนวนรวม </w:t>
      </w:r>
      <w:r w:rsidR="00854644" w:rsidRPr="00260A08">
        <w:rPr>
          <w:rFonts w:asciiTheme="majorBidi" w:hAnsiTheme="majorBidi"/>
          <w:spacing w:val="-6"/>
          <w:lang w:val="en-US"/>
        </w:rPr>
        <w:t>160.</w:t>
      </w:r>
      <w:r w:rsidR="00854644" w:rsidRPr="00260A08">
        <w:rPr>
          <w:rFonts w:asciiTheme="majorBidi" w:hAnsiTheme="majorBidi"/>
          <w:spacing w:val="-6"/>
        </w:rPr>
        <w:t>0</w:t>
      </w:r>
      <w:r w:rsidRPr="00260A08">
        <w:rPr>
          <w:cs/>
          <w:lang w:val="en-GB"/>
        </w:rPr>
        <w:t xml:space="preserve"> ล้านบาท เพื่อใช้ในการผลิตผลิตภัณฑ์เสริมอาหารและผลิตภัณฑ์สมุนไพร</w:t>
      </w:r>
    </w:p>
    <w:p w14:paraId="61ABD49B" w14:textId="77777777" w:rsidR="008C513C" w:rsidRDefault="008C513C" w:rsidP="00394DDB">
      <w:pPr>
        <w:pStyle w:val="FSContent"/>
        <w:rPr>
          <w:lang w:val="en-US" w:eastAsia="en-US"/>
        </w:rPr>
      </w:pPr>
    </w:p>
    <w:p w14:paraId="02FD3E0B" w14:textId="5D6165AB" w:rsidR="002A667C" w:rsidRPr="00260A08" w:rsidRDefault="002A667C" w:rsidP="002A667C">
      <w:pPr>
        <w:pStyle w:val="FSContent"/>
        <w:rPr>
          <w:lang w:val="en-US"/>
        </w:rPr>
      </w:pPr>
    </w:p>
    <w:p w14:paraId="24A519EC" w14:textId="77777777" w:rsidR="002A667C" w:rsidRPr="002A667C" w:rsidRDefault="002A667C" w:rsidP="002A667C">
      <w:pPr>
        <w:pStyle w:val="FSContent"/>
        <w:rPr>
          <w:rFonts w:asciiTheme="majorBidi" w:hAnsiTheme="majorBidi" w:cstheme="majorBidi"/>
          <w:lang w:val="en-GB"/>
        </w:rPr>
      </w:pPr>
    </w:p>
    <w:sectPr w:rsidR="002A667C" w:rsidRPr="002A667C" w:rsidSect="00254D87">
      <w:pgSz w:w="11909" w:h="16834" w:code="9"/>
      <w:pgMar w:top="691" w:right="137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36F5C6" w14:textId="77777777" w:rsidR="002C7583" w:rsidRDefault="002C7583">
      <w:r>
        <w:separator/>
      </w:r>
    </w:p>
  </w:endnote>
  <w:endnote w:type="continuationSeparator" w:id="0">
    <w:p w14:paraId="5ABEDAA6" w14:textId="77777777" w:rsidR="002C7583" w:rsidRDefault="002C7583">
      <w:r>
        <w:continuationSeparator/>
      </w:r>
    </w:p>
  </w:endnote>
  <w:endnote w:type="continuationNotice" w:id="1">
    <w:p w14:paraId="603661B4" w14:textId="77777777" w:rsidR="002C7583" w:rsidRDefault="002C758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5832873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78080707" w14:textId="77777777" w:rsidR="0071138A" w:rsidRPr="00D931A1" w:rsidRDefault="0071138A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931A1">
          <w:rPr>
            <w:rFonts w:ascii="Angsana New" w:hAnsi="Angsana New"/>
            <w:sz w:val="30"/>
            <w:szCs w:val="30"/>
          </w:rPr>
          <w:fldChar w:fldCharType="begin"/>
        </w:r>
        <w:r w:rsidRPr="00D931A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931A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46</w:t>
        </w:r>
        <w:r w:rsidRPr="00D931A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E08A7E" w14:textId="77777777" w:rsidR="002C7583" w:rsidRDefault="002C7583">
      <w:r>
        <w:separator/>
      </w:r>
    </w:p>
  </w:footnote>
  <w:footnote w:type="continuationSeparator" w:id="0">
    <w:p w14:paraId="0E166299" w14:textId="77777777" w:rsidR="002C7583" w:rsidRDefault="002C7583">
      <w:r>
        <w:continuationSeparator/>
      </w:r>
    </w:p>
  </w:footnote>
  <w:footnote w:type="continuationNotice" w:id="1">
    <w:p w14:paraId="78151A9D" w14:textId="77777777" w:rsidR="002C7583" w:rsidRDefault="002C758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F66E6" w14:textId="77777777" w:rsidR="0071138A" w:rsidRPr="0035306D" w:rsidRDefault="0071138A" w:rsidP="0091491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306D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35306D">
      <w:rPr>
        <w:rFonts w:ascii="Angsana New" w:hAnsi="Angsana New" w:hint="cs"/>
        <w:b/>
        <w:bCs/>
        <w:sz w:val="32"/>
        <w:szCs w:val="32"/>
        <w:cs/>
      </w:rPr>
      <w:t xml:space="preserve">โรงงานเภสัชอุตสาหกรรม เจเอสพี </w:t>
    </w:r>
    <w:r w:rsidRPr="0035306D">
      <w:rPr>
        <w:rFonts w:ascii="Angsana New" w:hAnsi="Angsana New"/>
        <w:b/>
        <w:bCs/>
        <w:sz w:val="32"/>
        <w:szCs w:val="32"/>
      </w:rPr>
      <w:t>(</w:t>
    </w:r>
    <w:r w:rsidRPr="0035306D">
      <w:rPr>
        <w:rFonts w:ascii="Angsana New" w:hAnsi="Angsana New" w:hint="cs"/>
        <w:b/>
        <w:bCs/>
        <w:sz w:val="32"/>
        <w:szCs w:val="32"/>
        <w:cs/>
      </w:rPr>
      <w:t>ประเทศไทย</w:t>
    </w:r>
    <w:r w:rsidRPr="0035306D">
      <w:rPr>
        <w:rFonts w:ascii="Angsana New" w:hAnsi="Angsana New"/>
        <w:b/>
        <w:bCs/>
        <w:sz w:val="32"/>
        <w:szCs w:val="32"/>
      </w:rPr>
      <w:t>)</w:t>
    </w:r>
    <w:r w:rsidRPr="0035306D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5306D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1D3B4C4A" w14:textId="2B25FCF8" w:rsidR="0071138A" w:rsidRPr="0035306D" w:rsidRDefault="0071138A" w:rsidP="0091491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35306D">
      <w:rPr>
        <w:rFonts w:ascii="Angsana New" w:hAnsi="Angsana New"/>
        <w:b/>
        <w:bCs/>
        <w:sz w:val="32"/>
        <w:szCs w:val="32"/>
        <w:cs/>
      </w:rPr>
      <w:t>หมายเหตุประกอบ</w:t>
    </w:r>
    <w:r w:rsidRPr="0035306D">
      <w:rPr>
        <w:rFonts w:ascii="Angsana New" w:hAnsi="Angsana New" w:hint="cs"/>
        <w:b/>
        <w:bCs/>
        <w:sz w:val="32"/>
        <w:szCs w:val="32"/>
        <w:cs/>
      </w:rPr>
      <w:t>งบ</w:t>
    </w:r>
    <w:r w:rsidRPr="0035306D">
      <w:rPr>
        <w:rFonts w:ascii="Angsana New" w:hAnsi="Angsana New"/>
        <w:b/>
        <w:bCs/>
        <w:sz w:val="32"/>
        <w:szCs w:val="32"/>
        <w:cs/>
      </w:rPr>
      <w:t>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496A4A2" w14:textId="4E84B369" w:rsidR="0071138A" w:rsidRDefault="0071138A" w:rsidP="005E4F7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สิ้นสุดวันที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่ </w:t>
    </w:r>
    <w:r w:rsidRPr="00846BD5">
      <w:rPr>
        <w:rFonts w:ascii="Angsana New" w:hAnsi="Angsana New" w:cs="Angsana New"/>
        <w:sz w:val="32"/>
        <w:szCs w:val="32"/>
        <w:lang w:val="en-US"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กันยายน</w:t>
    </w:r>
    <w:r w:rsidRPr="00846BD5"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Pr="00846BD5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5E181CDE" w14:textId="77777777" w:rsidR="0071138A" w:rsidRPr="006C0E37" w:rsidRDefault="0071138A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62"/>
        </w:tabs>
        <w:ind w:left="8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97B13"/>
    <w:multiLevelType w:val="hybridMultilevel"/>
    <w:tmpl w:val="A02086AE"/>
    <w:lvl w:ilvl="0" w:tplc="68E47EF4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4491750"/>
    <w:multiLevelType w:val="hybridMultilevel"/>
    <w:tmpl w:val="AF5A9E5A"/>
    <w:lvl w:ilvl="0" w:tplc="1818A55E">
      <w:start w:val="31"/>
      <w:numFmt w:val="bullet"/>
      <w:lvlText w:val="-"/>
      <w:lvlJc w:val="left"/>
      <w:pPr>
        <w:ind w:left="612" w:hanging="360"/>
      </w:pPr>
      <w:rPr>
        <w:rFonts w:ascii="Arial" w:eastAsia="Times New Roman" w:hAnsi="Arial" w:cs="Aria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2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5C4D58"/>
    <w:multiLevelType w:val="hybridMultilevel"/>
    <w:tmpl w:val="67EE7DEE"/>
    <w:lvl w:ilvl="0" w:tplc="61E4FEA4">
      <w:start w:val="30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0C845CE2"/>
    <w:multiLevelType w:val="hybridMultilevel"/>
    <w:tmpl w:val="1AF0D2CE"/>
    <w:lvl w:ilvl="0" w:tplc="CD363D2C">
      <w:start w:val="1"/>
      <w:numFmt w:val="decimal"/>
      <w:lvlText w:val="%1)"/>
      <w:lvlJc w:val="left"/>
      <w:pPr>
        <w:ind w:left="1267" w:hanging="360"/>
      </w:pPr>
      <w:rPr>
        <w:rFonts w:ascii="Angsana New" w:eastAsia="Times New Roman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5C311CC"/>
    <w:multiLevelType w:val="hybridMultilevel"/>
    <w:tmpl w:val="3F6ED6BC"/>
    <w:lvl w:ilvl="0" w:tplc="AE58F23A">
      <w:start w:val="17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175D7ACF"/>
    <w:multiLevelType w:val="hybridMultilevel"/>
    <w:tmpl w:val="917A7E50"/>
    <w:lvl w:ilvl="0" w:tplc="4E36EFD0">
      <w:start w:val="2"/>
      <w:numFmt w:val="bullet"/>
      <w:lvlText w:val="-"/>
      <w:lvlJc w:val="left"/>
      <w:pPr>
        <w:ind w:left="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20" w15:restartNumberingAfterBreak="0">
    <w:nsid w:val="197F4BE1"/>
    <w:multiLevelType w:val="hybridMultilevel"/>
    <w:tmpl w:val="8D268E26"/>
    <w:lvl w:ilvl="0" w:tplc="FDE847B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19BD18CE"/>
    <w:multiLevelType w:val="hybridMultilevel"/>
    <w:tmpl w:val="0D8039B8"/>
    <w:lvl w:ilvl="0" w:tplc="92762F3A">
      <w:start w:val="256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2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1DBE37DA"/>
    <w:multiLevelType w:val="hybridMultilevel"/>
    <w:tmpl w:val="3BE42C1A"/>
    <w:lvl w:ilvl="0" w:tplc="5D38A6C8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cs"/>
        <w:b/>
        <w:bCs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6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7" w15:restartNumberingAfterBreak="0">
    <w:nsid w:val="29F42483"/>
    <w:multiLevelType w:val="hybridMultilevel"/>
    <w:tmpl w:val="703623DA"/>
    <w:lvl w:ilvl="0" w:tplc="85A0D978">
      <w:start w:val="30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47263C93"/>
    <w:multiLevelType w:val="multilevel"/>
    <w:tmpl w:val="B3BCA38E"/>
    <w:lvl w:ilvl="0">
      <w:start w:val="9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135D2E"/>
    <w:multiLevelType w:val="hybridMultilevel"/>
    <w:tmpl w:val="F2C65A44"/>
    <w:lvl w:ilvl="0" w:tplc="4606B0A0">
      <w:start w:val="1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547C72C2"/>
    <w:multiLevelType w:val="hybridMultilevel"/>
    <w:tmpl w:val="914A65B2"/>
    <w:lvl w:ilvl="0" w:tplc="D5ACA5B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684EE9"/>
    <w:multiLevelType w:val="hybridMultilevel"/>
    <w:tmpl w:val="D34A777E"/>
    <w:lvl w:ilvl="0" w:tplc="F82A1E40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6EBD1D53"/>
    <w:multiLevelType w:val="hybridMultilevel"/>
    <w:tmpl w:val="6A7A317E"/>
    <w:lvl w:ilvl="0" w:tplc="CCC42B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184D74"/>
    <w:multiLevelType w:val="hybridMultilevel"/>
    <w:tmpl w:val="8EB64002"/>
    <w:lvl w:ilvl="0" w:tplc="0FC8D2DA">
      <w:start w:val="1"/>
      <w:numFmt w:val="decimal"/>
      <w:lvlText w:val="(%1)"/>
      <w:lvlJc w:val="left"/>
      <w:pPr>
        <w:ind w:left="1410" w:hanging="87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51155DA"/>
    <w:multiLevelType w:val="hybridMultilevel"/>
    <w:tmpl w:val="84728F40"/>
    <w:lvl w:ilvl="0" w:tplc="32AA0C5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5" w15:restartNumberingAfterBreak="0">
    <w:nsid w:val="7934010C"/>
    <w:multiLevelType w:val="hybridMultilevel"/>
    <w:tmpl w:val="B06E0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9"/>
  </w:num>
  <w:num w:numId="12">
    <w:abstractNumId w:val="25"/>
  </w:num>
  <w:num w:numId="13">
    <w:abstractNumId w:val="39"/>
  </w:num>
  <w:num w:numId="14">
    <w:abstractNumId w:val="28"/>
  </w:num>
  <w:num w:numId="15">
    <w:abstractNumId w:val="30"/>
  </w:num>
  <w:num w:numId="16">
    <w:abstractNumId w:val="13"/>
  </w:num>
  <w:num w:numId="17">
    <w:abstractNumId w:val="17"/>
  </w:num>
  <w:num w:numId="18">
    <w:abstractNumId w:val="12"/>
  </w:num>
  <w:num w:numId="19">
    <w:abstractNumId w:val="32"/>
  </w:num>
  <w:num w:numId="20">
    <w:abstractNumId w:val="22"/>
  </w:num>
  <w:num w:numId="21">
    <w:abstractNumId w:val="41"/>
  </w:num>
  <w:num w:numId="22">
    <w:abstractNumId w:val="26"/>
  </w:num>
  <w:num w:numId="23">
    <w:abstractNumId w:val="18"/>
  </w:num>
  <w:num w:numId="24">
    <w:abstractNumId w:val="45"/>
  </w:num>
  <w:num w:numId="25">
    <w:abstractNumId w:val="43"/>
  </w:num>
  <w:num w:numId="26">
    <w:abstractNumId w:val="10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</w:num>
  <w:num w:numId="29">
    <w:abstractNumId w:val="36"/>
  </w:num>
  <w:num w:numId="30">
    <w:abstractNumId w:val="33"/>
  </w:num>
  <w:num w:numId="31">
    <w:abstractNumId w:val="40"/>
  </w:num>
  <w:num w:numId="32">
    <w:abstractNumId w:val="38"/>
  </w:num>
  <w:num w:numId="33">
    <w:abstractNumId w:val="35"/>
  </w:num>
  <w:num w:numId="34">
    <w:abstractNumId w:val="23"/>
  </w:num>
  <w:num w:numId="35">
    <w:abstractNumId w:val="42"/>
  </w:num>
  <w:num w:numId="36">
    <w:abstractNumId w:val="20"/>
  </w:num>
  <w:num w:numId="37">
    <w:abstractNumId w:val="44"/>
  </w:num>
  <w:num w:numId="38">
    <w:abstractNumId w:val="19"/>
  </w:num>
  <w:num w:numId="39">
    <w:abstractNumId w:val="24"/>
  </w:num>
  <w:num w:numId="40">
    <w:abstractNumId w:val="16"/>
  </w:num>
  <w:num w:numId="41">
    <w:abstractNumId w:val="31"/>
  </w:num>
  <w:num w:numId="42">
    <w:abstractNumId w:val="34"/>
  </w:num>
  <w:num w:numId="43">
    <w:abstractNumId w:val="21"/>
  </w:num>
  <w:num w:numId="44">
    <w:abstractNumId w:val="27"/>
  </w:num>
  <w:num w:numId="45">
    <w:abstractNumId w:val="14"/>
  </w:num>
  <w:num w:numId="46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83A"/>
    <w:rsid w:val="000009CF"/>
    <w:rsid w:val="00000ACC"/>
    <w:rsid w:val="0000124E"/>
    <w:rsid w:val="00002347"/>
    <w:rsid w:val="000026D7"/>
    <w:rsid w:val="00002876"/>
    <w:rsid w:val="00003673"/>
    <w:rsid w:val="00003F35"/>
    <w:rsid w:val="000040ED"/>
    <w:rsid w:val="00004302"/>
    <w:rsid w:val="000052B8"/>
    <w:rsid w:val="00005F09"/>
    <w:rsid w:val="00005F59"/>
    <w:rsid w:val="000062F8"/>
    <w:rsid w:val="000063FD"/>
    <w:rsid w:val="0000660E"/>
    <w:rsid w:val="0000704E"/>
    <w:rsid w:val="00007745"/>
    <w:rsid w:val="00007BC6"/>
    <w:rsid w:val="00010616"/>
    <w:rsid w:val="0001088E"/>
    <w:rsid w:val="00010A06"/>
    <w:rsid w:val="00010B16"/>
    <w:rsid w:val="00011DCD"/>
    <w:rsid w:val="00012AA9"/>
    <w:rsid w:val="00012B92"/>
    <w:rsid w:val="00012C81"/>
    <w:rsid w:val="0001309F"/>
    <w:rsid w:val="00013C03"/>
    <w:rsid w:val="00013DFF"/>
    <w:rsid w:val="000146C6"/>
    <w:rsid w:val="00014D45"/>
    <w:rsid w:val="000151A7"/>
    <w:rsid w:val="0001653B"/>
    <w:rsid w:val="000175A6"/>
    <w:rsid w:val="00017C0A"/>
    <w:rsid w:val="00017FF4"/>
    <w:rsid w:val="00020217"/>
    <w:rsid w:val="00020477"/>
    <w:rsid w:val="00020DC4"/>
    <w:rsid w:val="00020F45"/>
    <w:rsid w:val="0002154A"/>
    <w:rsid w:val="000223DF"/>
    <w:rsid w:val="00023814"/>
    <w:rsid w:val="00023B82"/>
    <w:rsid w:val="00023B83"/>
    <w:rsid w:val="00023DEC"/>
    <w:rsid w:val="00024064"/>
    <w:rsid w:val="00024649"/>
    <w:rsid w:val="00024784"/>
    <w:rsid w:val="00024D39"/>
    <w:rsid w:val="00024FEB"/>
    <w:rsid w:val="0002509C"/>
    <w:rsid w:val="000251E9"/>
    <w:rsid w:val="0002578C"/>
    <w:rsid w:val="000258D7"/>
    <w:rsid w:val="00025C1D"/>
    <w:rsid w:val="00025C57"/>
    <w:rsid w:val="000260C1"/>
    <w:rsid w:val="0002616A"/>
    <w:rsid w:val="000263CA"/>
    <w:rsid w:val="0003038B"/>
    <w:rsid w:val="00030D0A"/>
    <w:rsid w:val="00030DAC"/>
    <w:rsid w:val="00031A18"/>
    <w:rsid w:val="00032026"/>
    <w:rsid w:val="00032185"/>
    <w:rsid w:val="000323ED"/>
    <w:rsid w:val="0003302F"/>
    <w:rsid w:val="00033BDC"/>
    <w:rsid w:val="00033FA0"/>
    <w:rsid w:val="00033FA9"/>
    <w:rsid w:val="00034D6A"/>
    <w:rsid w:val="00034DE9"/>
    <w:rsid w:val="000354D0"/>
    <w:rsid w:val="00035ADF"/>
    <w:rsid w:val="000362D1"/>
    <w:rsid w:val="00036610"/>
    <w:rsid w:val="00036A15"/>
    <w:rsid w:val="00036D38"/>
    <w:rsid w:val="000372CE"/>
    <w:rsid w:val="00037C84"/>
    <w:rsid w:val="0004069A"/>
    <w:rsid w:val="000412C8"/>
    <w:rsid w:val="000427C4"/>
    <w:rsid w:val="000427E8"/>
    <w:rsid w:val="00043563"/>
    <w:rsid w:val="000437D3"/>
    <w:rsid w:val="00043C93"/>
    <w:rsid w:val="00043F3B"/>
    <w:rsid w:val="00044677"/>
    <w:rsid w:val="00044B3C"/>
    <w:rsid w:val="00044C4E"/>
    <w:rsid w:val="00044EB6"/>
    <w:rsid w:val="00046397"/>
    <w:rsid w:val="00046ACF"/>
    <w:rsid w:val="00047360"/>
    <w:rsid w:val="00050F0E"/>
    <w:rsid w:val="000513E7"/>
    <w:rsid w:val="00052538"/>
    <w:rsid w:val="000528CB"/>
    <w:rsid w:val="00052D9F"/>
    <w:rsid w:val="00053477"/>
    <w:rsid w:val="0005350D"/>
    <w:rsid w:val="00053B7E"/>
    <w:rsid w:val="00053D6E"/>
    <w:rsid w:val="00054147"/>
    <w:rsid w:val="00054551"/>
    <w:rsid w:val="0005549F"/>
    <w:rsid w:val="0005656D"/>
    <w:rsid w:val="0005704E"/>
    <w:rsid w:val="00057C6E"/>
    <w:rsid w:val="00057E90"/>
    <w:rsid w:val="00057F11"/>
    <w:rsid w:val="00060A97"/>
    <w:rsid w:val="000615E5"/>
    <w:rsid w:val="00061864"/>
    <w:rsid w:val="00061E5B"/>
    <w:rsid w:val="00062489"/>
    <w:rsid w:val="000625BD"/>
    <w:rsid w:val="00063228"/>
    <w:rsid w:val="0006333A"/>
    <w:rsid w:val="00063B62"/>
    <w:rsid w:val="00063F5C"/>
    <w:rsid w:val="000642C2"/>
    <w:rsid w:val="000645F9"/>
    <w:rsid w:val="00064669"/>
    <w:rsid w:val="00064C2A"/>
    <w:rsid w:val="0006501B"/>
    <w:rsid w:val="000653CA"/>
    <w:rsid w:val="00066DA1"/>
    <w:rsid w:val="00066EFF"/>
    <w:rsid w:val="000671E3"/>
    <w:rsid w:val="00067F50"/>
    <w:rsid w:val="00067F56"/>
    <w:rsid w:val="00070A74"/>
    <w:rsid w:val="000711EE"/>
    <w:rsid w:val="00071218"/>
    <w:rsid w:val="00071279"/>
    <w:rsid w:val="00071A0F"/>
    <w:rsid w:val="00072960"/>
    <w:rsid w:val="0007318C"/>
    <w:rsid w:val="00073ED8"/>
    <w:rsid w:val="00074076"/>
    <w:rsid w:val="0007456F"/>
    <w:rsid w:val="0007492F"/>
    <w:rsid w:val="00074DF8"/>
    <w:rsid w:val="00075190"/>
    <w:rsid w:val="00075918"/>
    <w:rsid w:val="000761D1"/>
    <w:rsid w:val="000762B7"/>
    <w:rsid w:val="0007647F"/>
    <w:rsid w:val="00076788"/>
    <w:rsid w:val="00076FE2"/>
    <w:rsid w:val="00077440"/>
    <w:rsid w:val="00077B6C"/>
    <w:rsid w:val="000803A1"/>
    <w:rsid w:val="0008102C"/>
    <w:rsid w:val="00081ADA"/>
    <w:rsid w:val="00082476"/>
    <w:rsid w:val="000825A7"/>
    <w:rsid w:val="0008326E"/>
    <w:rsid w:val="0008330F"/>
    <w:rsid w:val="00083B4C"/>
    <w:rsid w:val="00083E5C"/>
    <w:rsid w:val="00083F7B"/>
    <w:rsid w:val="00084279"/>
    <w:rsid w:val="000854B3"/>
    <w:rsid w:val="00085729"/>
    <w:rsid w:val="00085BBC"/>
    <w:rsid w:val="00086509"/>
    <w:rsid w:val="00086FD1"/>
    <w:rsid w:val="0008737E"/>
    <w:rsid w:val="000875E6"/>
    <w:rsid w:val="00087C7D"/>
    <w:rsid w:val="00090B2F"/>
    <w:rsid w:val="00090C82"/>
    <w:rsid w:val="00090EA9"/>
    <w:rsid w:val="000915F7"/>
    <w:rsid w:val="0009174E"/>
    <w:rsid w:val="0009298F"/>
    <w:rsid w:val="00092A13"/>
    <w:rsid w:val="00093004"/>
    <w:rsid w:val="00093539"/>
    <w:rsid w:val="000936FD"/>
    <w:rsid w:val="00093CFA"/>
    <w:rsid w:val="000947AD"/>
    <w:rsid w:val="00094B04"/>
    <w:rsid w:val="00094D11"/>
    <w:rsid w:val="0009530B"/>
    <w:rsid w:val="0009592D"/>
    <w:rsid w:val="00096CC5"/>
    <w:rsid w:val="000977AB"/>
    <w:rsid w:val="000A00C6"/>
    <w:rsid w:val="000A0B5F"/>
    <w:rsid w:val="000A0E86"/>
    <w:rsid w:val="000A153A"/>
    <w:rsid w:val="000A160A"/>
    <w:rsid w:val="000A1A48"/>
    <w:rsid w:val="000A1A72"/>
    <w:rsid w:val="000A1AC3"/>
    <w:rsid w:val="000A1DF2"/>
    <w:rsid w:val="000A206C"/>
    <w:rsid w:val="000A27AA"/>
    <w:rsid w:val="000A2E91"/>
    <w:rsid w:val="000A2EA5"/>
    <w:rsid w:val="000A33AA"/>
    <w:rsid w:val="000A37ED"/>
    <w:rsid w:val="000A3C44"/>
    <w:rsid w:val="000A45A8"/>
    <w:rsid w:val="000A61C6"/>
    <w:rsid w:val="000A6AC9"/>
    <w:rsid w:val="000A7619"/>
    <w:rsid w:val="000A7CAA"/>
    <w:rsid w:val="000B0843"/>
    <w:rsid w:val="000B0966"/>
    <w:rsid w:val="000B09DA"/>
    <w:rsid w:val="000B1827"/>
    <w:rsid w:val="000B1B76"/>
    <w:rsid w:val="000B1E5E"/>
    <w:rsid w:val="000B20FF"/>
    <w:rsid w:val="000B2669"/>
    <w:rsid w:val="000B2C45"/>
    <w:rsid w:val="000B361A"/>
    <w:rsid w:val="000B4AA7"/>
    <w:rsid w:val="000B4BF1"/>
    <w:rsid w:val="000B5A34"/>
    <w:rsid w:val="000B5C62"/>
    <w:rsid w:val="000B5DFB"/>
    <w:rsid w:val="000B667B"/>
    <w:rsid w:val="000B683F"/>
    <w:rsid w:val="000B6936"/>
    <w:rsid w:val="000B6A0C"/>
    <w:rsid w:val="000B7B45"/>
    <w:rsid w:val="000B7E32"/>
    <w:rsid w:val="000C0332"/>
    <w:rsid w:val="000C10DA"/>
    <w:rsid w:val="000C2472"/>
    <w:rsid w:val="000C3510"/>
    <w:rsid w:val="000C354F"/>
    <w:rsid w:val="000C387C"/>
    <w:rsid w:val="000C3F70"/>
    <w:rsid w:val="000C4155"/>
    <w:rsid w:val="000C5773"/>
    <w:rsid w:val="000C634C"/>
    <w:rsid w:val="000C6369"/>
    <w:rsid w:val="000C68D6"/>
    <w:rsid w:val="000C7476"/>
    <w:rsid w:val="000C7934"/>
    <w:rsid w:val="000C7CDE"/>
    <w:rsid w:val="000D0022"/>
    <w:rsid w:val="000D04CE"/>
    <w:rsid w:val="000D0631"/>
    <w:rsid w:val="000D0E99"/>
    <w:rsid w:val="000D0FA3"/>
    <w:rsid w:val="000D148F"/>
    <w:rsid w:val="000D22B9"/>
    <w:rsid w:val="000D2DEB"/>
    <w:rsid w:val="000D30C4"/>
    <w:rsid w:val="000D30CE"/>
    <w:rsid w:val="000D31C7"/>
    <w:rsid w:val="000D34ED"/>
    <w:rsid w:val="000D3766"/>
    <w:rsid w:val="000D3B7F"/>
    <w:rsid w:val="000D4195"/>
    <w:rsid w:val="000D491F"/>
    <w:rsid w:val="000D49B4"/>
    <w:rsid w:val="000D5101"/>
    <w:rsid w:val="000D57C5"/>
    <w:rsid w:val="000D5EBE"/>
    <w:rsid w:val="000D656F"/>
    <w:rsid w:val="000D6837"/>
    <w:rsid w:val="000D6A41"/>
    <w:rsid w:val="000D6C17"/>
    <w:rsid w:val="000D7D65"/>
    <w:rsid w:val="000E0602"/>
    <w:rsid w:val="000E0BAB"/>
    <w:rsid w:val="000E123C"/>
    <w:rsid w:val="000E13BB"/>
    <w:rsid w:val="000E14AE"/>
    <w:rsid w:val="000E16D3"/>
    <w:rsid w:val="000E39A5"/>
    <w:rsid w:val="000E3C02"/>
    <w:rsid w:val="000E3C19"/>
    <w:rsid w:val="000E4FF1"/>
    <w:rsid w:val="000E50BE"/>
    <w:rsid w:val="000E5126"/>
    <w:rsid w:val="000E5680"/>
    <w:rsid w:val="000E6782"/>
    <w:rsid w:val="000E6AB6"/>
    <w:rsid w:val="000E7125"/>
    <w:rsid w:val="000E7848"/>
    <w:rsid w:val="000E78A4"/>
    <w:rsid w:val="000E78AB"/>
    <w:rsid w:val="000E7B4D"/>
    <w:rsid w:val="000E7FF9"/>
    <w:rsid w:val="000F0160"/>
    <w:rsid w:val="000F0B0D"/>
    <w:rsid w:val="000F15AD"/>
    <w:rsid w:val="000F19D8"/>
    <w:rsid w:val="000F1FDF"/>
    <w:rsid w:val="000F2594"/>
    <w:rsid w:val="000F27C2"/>
    <w:rsid w:val="000F2934"/>
    <w:rsid w:val="000F2BD9"/>
    <w:rsid w:val="000F3985"/>
    <w:rsid w:val="000F3AEC"/>
    <w:rsid w:val="000F40B1"/>
    <w:rsid w:val="000F49BE"/>
    <w:rsid w:val="000F4BED"/>
    <w:rsid w:val="000F5122"/>
    <w:rsid w:val="000F5987"/>
    <w:rsid w:val="000F60DB"/>
    <w:rsid w:val="000F671B"/>
    <w:rsid w:val="000F6E81"/>
    <w:rsid w:val="000F74B0"/>
    <w:rsid w:val="000F764E"/>
    <w:rsid w:val="000F7BEA"/>
    <w:rsid w:val="0010025C"/>
    <w:rsid w:val="0010060E"/>
    <w:rsid w:val="00100F30"/>
    <w:rsid w:val="00100FCA"/>
    <w:rsid w:val="00100FE0"/>
    <w:rsid w:val="00101377"/>
    <w:rsid w:val="001015E2"/>
    <w:rsid w:val="00102908"/>
    <w:rsid w:val="0010347C"/>
    <w:rsid w:val="00103592"/>
    <w:rsid w:val="0010387F"/>
    <w:rsid w:val="00103F8B"/>
    <w:rsid w:val="00104F89"/>
    <w:rsid w:val="0010549E"/>
    <w:rsid w:val="00105F97"/>
    <w:rsid w:val="00106A3A"/>
    <w:rsid w:val="00106A57"/>
    <w:rsid w:val="001076A1"/>
    <w:rsid w:val="001077D0"/>
    <w:rsid w:val="00110E2D"/>
    <w:rsid w:val="001114A4"/>
    <w:rsid w:val="001114E5"/>
    <w:rsid w:val="0011177C"/>
    <w:rsid w:val="00111A28"/>
    <w:rsid w:val="00112378"/>
    <w:rsid w:val="00112DAF"/>
    <w:rsid w:val="00112E98"/>
    <w:rsid w:val="00113069"/>
    <w:rsid w:val="0011321E"/>
    <w:rsid w:val="0011407E"/>
    <w:rsid w:val="00114A5F"/>
    <w:rsid w:val="00114B8A"/>
    <w:rsid w:val="00115101"/>
    <w:rsid w:val="00115115"/>
    <w:rsid w:val="001164F9"/>
    <w:rsid w:val="00116ABE"/>
    <w:rsid w:val="00116B3C"/>
    <w:rsid w:val="001179EC"/>
    <w:rsid w:val="0012044A"/>
    <w:rsid w:val="0012063E"/>
    <w:rsid w:val="001206E4"/>
    <w:rsid w:val="00120AA8"/>
    <w:rsid w:val="001213BE"/>
    <w:rsid w:val="00121C16"/>
    <w:rsid w:val="00121F2E"/>
    <w:rsid w:val="0012296D"/>
    <w:rsid w:val="00123D27"/>
    <w:rsid w:val="001241F7"/>
    <w:rsid w:val="001243D5"/>
    <w:rsid w:val="00124552"/>
    <w:rsid w:val="001267C8"/>
    <w:rsid w:val="001306D6"/>
    <w:rsid w:val="00130A91"/>
    <w:rsid w:val="00130C96"/>
    <w:rsid w:val="001318D3"/>
    <w:rsid w:val="001323ED"/>
    <w:rsid w:val="00133BCC"/>
    <w:rsid w:val="00133DEF"/>
    <w:rsid w:val="0013463F"/>
    <w:rsid w:val="00134821"/>
    <w:rsid w:val="00134CBE"/>
    <w:rsid w:val="0013507F"/>
    <w:rsid w:val="001353A5"/>
    <w:rsid w:val="001355EF"/>
    <w:rsid w:val="00135A5D"/>
    <w:rsid w:val="00135E34"/>
    <w:rsid w:val="00135E50"/>
    <w:rsid w:val="001361B9"/>
    <w:rsid w:val="001364D0"/>
    <w:rsid w:val="001400DB"/>
    <w:rsid w:val="00140BF1"/>
    <w:rsid w:val="00141565"/>
    <w:rsid w:val="001416D2"/>
    <w:rsid w:val="00141A16"/>
    <w:rsid w:val="00142164"/>
    <w:rsid w:val="001427A1"/>
    <w:rsid w:val="00142CD4"/>
    <w:rsid w:val="001431DD"/>
    <w:rsid w:val="00143612"/>
    <w:rsid w:val="001436AD"/>
    <w:rsid w:val="00143745"/>
    <w:rsid w:val="001439AE"/>
    <w:rsid w:val="00145945"/>
    <w:rsid w:val="00145BEE"/>
    <w:rsid w:val="001460F1"/>
    <w:rsid w:val="00146594"/>
    <w:rsid w:val="00146693"/>
    <w:rsid w:val="001469BA"/>
    <w:rsid w:val="00146A8D"/>
    <w:rsid w:val="00146D4F"/>
    <w:rsid w:val="00147EA5"/>
    <w:rsid w:val="001501CC"/>
    <w:rsid w:val="0015064A"/>
    <w:rsid w:val="001511AC"/>
    <w:rsid w:val="0015198F"/>
    <w:rsid w:val="00151B7D"/>
    <w:rsid w:val="00151F24"/>
    <w:rsid w:val="00152F9C"/>
    <w:rsid w:val="00154A26"/>
    <w:rsid w:val="001554B8"/>
    <w:rsid w:val="001555F2"/>
    <w:rsid w:val="001556FE"/>
    <w:rsid w:val="0015571F"/>
    <w:rsid w:val="00156496"/>
    <w:rsid w:val="001569A0"/>
    <w:rsid w:val="00157C9F"/>
    <w:rsid w:val="00157DA4"/>
    <w:rsid w:val="00160118"/>
    <w:rsid w:val="0016037E"/>
    <w:rsid w:val="0016199C"/>
    <w:rsid w:val="00161A16"/>
    <w:rsid w:val="00161B74"/>
    <w:rsid w:val="00161BC4"/>
    <w:rsid w:val="00161C03"/>
    <w:rsid w:val="00162454"/>
    <w:rsid w:val="001627D5"/>
    <w:rsid w:val="00163A9B"/>
    <w:rsid w:val="00163E71"/>
    <w:rsid w:val="0016514F"/>
    <w:rsid w:val="00165177"/>
    <w:rsid w:val="00165CA3"/>
    <w:rsid w:val="00166542"/>
    <w:rsid w:val="00166BF5"/>
    <w:rsid w:val="00166CEE"/>
    <w:rsid w:val="00166FC9"/>
    <w:rsid w:val="001670CF"/>
    <w:rsid w:val="0016712A"/>
    <w:rsid w:val="001675DE"/>
    <w:rsid w:val="0017006C"/>
    <w:rsid w:val="00170519"/>
    <w:rsid w:val="0017092D"/>
    <w:rsid w:val="0017262E"/>
    <w:rsid w:val="001726E5"/>
    <w:rsid w:val="00172BF1"/>
    <w:rsid w:val="00173313"/>
    <w:rsid w:val="001733DC"/>
    <w:rsid w:val="00173F4C"/>
    <w:rsid w:val="00174409"/>
    <w:rsid w:val="001753F8"/>
    <w:rsid w:val="00176157"/>
    <w:rsid w:val="001767EE"/>
    <w:rsid w:val="00176BA3"/>
    <w:rsid w:val="00176D3B"/>
    <w:rsid w:val="00176FAE"/>
    <w:rsid w:val="00177390"/>
    <w:rsid w:val="0017764D"/>
    <w:rsid w:val="00180455"/>
    <w:rsid w:val="00180F61"/>
    <w:rsid w:val="0018104A"/>
    <w:rsid w:val="00181666"/>
    <w:rsid w:val="0018166F"/>
    <w:rsid w:val="00181D45"/>
    <w:rsid w:val="00182DF2"/>
    <w:rsid w:val="00182F2C"/>
    <w:rsid w:val="0018355A"/>
    <w:rsid w:val="00183805"/>
    <w:rsid w:val="001842C9"/>
    <w:rsid w:val="001844ED"/>
    <w:rsid w:val="00184D7F"/>
    <w:rsid w:val="00185CF2"/>
    <w:rsid w:val="001862DC"/>
    <w:rsid w:val="00186863"/>
    <w:rsid w:val="00187D39"/>
    <w:rsid w:val="00190396"/>
    <w:rsid w:val="001904F8"/>
    <w:rsid w:val="001915D4"/>
    <w:rsid w:val="001918B2"/>
    <w:rsid w:val="0019227A"/>
    <w:rsid w:val="0019238A"/>
    <w:rsid w:val="00192632"/>
    <w:rsid w:val="00192D5B"/>
    <w:rsid w:val="00193E0D"/>
    <w:rsid w:val="00193FF3"/>
    <w:rsid w:val="00194444"/>
    <w:rsid w:val="00195176"/>
    <w:rsid w:val="001957BE"/>
    <w:rsid w:val="00196863"/>
    <w:rsid w:val="00196D38"/>
    <w:rsid w:val="00197B26"/>
    <w:rsid w:val="00197CB2"/>
    <w:rsid w:val="00197F81"/>
    <w:rsid w:val="001A10BF"/>
    <w:rsid w:val="001A12E3"/>
    <w:rsid w:val="001A1A9D"/>
    <w:rsid w:val="001A1B76"/>
    <w:rsid w:val="001A2A13"/>
    <w:rsid w:val="001A363B"/>
    <w:rsid w:val="001A392D"/>
    <w:rsid w:val="001A3AB2"/>
    <w:rsid w:val="001A3E4C"/>
    <w:rsid w:val="001A422E"/>
    <w:rsid w:val="001A47A6"/>
    <w:rsid w:val="001A4BD6"/>
    <w:rsid w:val="001A4DE7"/>
    <w:rsid w:val="001A5F4D"/>
    <w:rsid w:val="001A6590"/>
    <w:rsid w:val="001A7940"/>
    <w:rsid w:val="001A7C88"/>
    <w:rsid w:val="001A7F1C"/>
    <w:rsid w:val="001B0508"/>
    <w:rsid w:val="001B0E07"/>
    <w:rsid w:val="001B1457"/>
    <w:rsid w:val="001B1D91"/>
    <w:rsid w:val="001B1E30"/>
    <w:rsid w:val="001B27F1"/>
    <w:rsid w:val="001B2BBA"/>
    <w:rsid w:val="001B38C0"/>
    <w:rsid w:val="001B4610"/>
    <w:rsid w:val="001B4EB6"/>
    <w:rsid w:val="001B4FA2"/>
    <w:rsid w:val="001B5B84"/>
    <w:rsid w:val="001B6084"/>
    <w:rsid w:val="001B7FDA"/>
    <w:rsid w:val="001C1BAC"/>
    <w:rsid w:val="001C1F83"/>
    <w:rsid w:val="001C21AD"/>
    <w:rsid w:val="001C2D6E"/>
    <w:rsid w:val="001C2F1A"/>
    <w:rsid w:val="001C34BE"/>
    <w:rsid w:val="001C3ECC"/>
    <w:rsid w:val="001C464A"/>
    <w:rsid w:val="001C488A"/>
    <w:rsid w:val="001C4C03"/>
    <w:rsid w:val="001C54B8"/>
    <w:rsid w:val="001C5522"/>
    <w:rsid w:val="001C5D34"/>
    <w:rsid w:val="001C60B1"/>
    <w:rsid w:val="001C6905"/>
    <w:rsid w:val="001C6D8A"/>
    <w:rsid w:val="001C6F23"/>
    <w:rsid w:val="001C7209"/>
    <w:rsid w:val="001C7BD6"/>
    <w:rsid w:val="001C7CC1"/>
    <w:rsid w:val="001D0677"/>
    <w:rsid w:val="001D09D2"/>
    <w:rsid w:val="001D0ED6"/>
    <w:rsid w:val="001D22B1"/>
    <w:rsid w:val="001D27A0"/>
    <w:rsid w:val="001D27E8"/>
    <w:rsid w:val="001D3188"/>
    <w:rsid w:val="001D3242"/>
    <w:rsid w:val="001D339A"/>
    <w:rsid w:val="001D3692"/>
    <w:rsid w:val="001D51F2"/>
    <w:rsid w:val="001D57F4"/>
    <w:rsid w:val="001D59E0"/>
    <w:rsid w:val="001D5D6B"/>
    <w:rsid w:val="001D723A"/>
    <w:rsid w:val="001D7454"/>
    <w:rsid w:val="001D7ABD"/>
    <w:rsid w:val="001E04C4"/>
    <w:rsid w:val="001E0740"/>
    <w:rsid w:val="001E0F62"/>
    <w:rsid w:val="001E1828"/>
    <w:rsid w:val="001E1C59"/>
    <w:rsid w:val="001E47BB"/>
    <w:rsid w:val="001E47EE"/>
    <w:rsid w:val="001E58EF"/>
    <w:rsid w:val="001E64C0"/>
    <w:rsid w:val="001E6A24"/>
    <w:rsid w:val="001E6A32"/>
    <w:rsid w:val="001E7C86"/>
    <w:rsid w:val="001E7FC2"/>
    <w:rsid w:val="001F07E3"/>
    <w:rsid w:val="001F10D9"/>
    <w:rsid w:val="001F167B"/>
    <w:rsid w:val="001F2739"/>
    <w:rsid w:val="001F293A"/>
    <w:rsid w:val="001F2A5C"/>
    <w:rsid w:val="001F2DA8"/>
    <w:rsid w:val="001F31D1"/>
    <w:rsid w:val="001F3BED"/>
    <w:rsid w:val="001F3F25"/>
    <w:rsid w:val="001F4366"/>
    <w:rsid w:val="001F4C53"/>
    <w:rsid w:val="001F56DE"/>
    <w:rsid w:val="001F5C82"/>
    <w:rsid w:val="001F6892"/>
    <w:rsid w:val="001F6C05"/>
    <w:rsid w:val="001F7E44"/>
    <w:rsid w:val="0020017A"/>
    <w:rsid w:val="00200B48"/>
    <w:rsid w:val="00200B9A"/>
    <w:rsid w:val="00201527"/>
    <w:rsid w:val="00201963"/>
    <w:rsid w:val="00201DAE"/>
    <w:rsid w:val="002023EE"/>
    <w:rsid w:val="002025BB"/>
    <w:rsid w:val="0020291B"/>
    <w:rsid w:val="00203081"/>
    <w:rsid w:val="0020356A"/>
    <w:rsid w:val="00203CD5"/>
    <w:rsid w:val="00203CE8"/>
    <w:rsid w:val="00204ED3"/>
    <w:rsid w:val="00205433"/>
    <w:rsid w:val="00205B52"/>
    <w:rsid w:val="00206344"/>
    <w:rsid w:val="00206541"/>
    <w:rsid w:val="002065D8"/>
    <w:rsid w:val="00206755"/>
    <w:rsid w:val="00206C23"/>
    <w:rsid w:val="00207705"/>
    <w:rsid w:val="00207C8C"/>
    <w:rsid w:val="00207FD9"/>
    <w:rsid w:val="0021032E"/>
    <w:rsid w:val="002108AF"/>
    <w:rsid w:val="00210D3D"/>
    <w:rsid w:val="00211151"/>
    <w:rsid w:val="00211780"/>
    <w:rsid w:val="00211E99"/>
    <w:rsid w:val="00212861"/>
    <w:rsid w:val="00212A3F"/>
    <w:rsid w:val="00212B4D"/>
    <w:rsid w:val="002133C3"/>
    <w:rsid w:val="002137D2"/>
    <w:rsid w:val="00213BB6"/>
    <w:rsid w:val="00213BD9"/>
    <w:rsid w:val="00214703"/>
    <w:rsid w:val="00214C03"/>
    <w:rsid w:val="00215114"/>
    <w:rsid w:val="00216091"/>
    <w:rsid w:val="002174B3"/>
    <w:rsid w:val="002202F0"/>
    <w:rsid w:val="00220D3C"/>
    <w:rsid w:val="00221A4B"/>
    <w:rsid w:val="00221C04"/>
    <w:rsid w:val="00221DC8"/>
    <w:rsid w:val="002223D7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075"/>
    <w:rsid w:val="00225662"/>
    <w:rsid w:val="00225808"/>
    <w:rsid w:val="00225AEC"/>
    <w:rsid w:val="002260E6"/>
    <w:rsid w:val="00226341"/>
    <w:rsid w:val="00226E21"/>
    <w:rsid w:val="002271A5"/>
    <w:rsid w:val="002279F4"/>
    <w:rsid w:val="00227F18"/>
    <w:rsid w:val="00230A76"/>
    <w:rsid w:val="00230ADF"/>
    <w:rsid w:val="002311C0"/>
    <w:rsid w:val="00232045"/>
    <w:rsid w:val="00232620"/>
    <w:rsid w:val="00232970"/>
    <w:rsid w:val="00232AC7"/>
    <w:rsid w:val="00232B1B"/>
    <w:rsid w:val="002333BA"/>
    <w:rsid w:val="0023379A"/>
    <w:rsid w:val="002339C2"/>
    <w:rsid w:val="00234024"/>
    <w:rsid w:val="00234051"/>
    <w:rsid w:val="00234645"/>
    <w:rsid w:val="0023558F"/>
    <w:rsid w:val="00236D73"/>
    <w:rsid w:val="0023757E"/>
    <w:rsid w:val="00237C26"/>
    <w:rsid w:val="002401DF"/>
    <w:rsid w:val="002406F9"/>
    <w:rsid w:val="002411FF"/>
    <w:rsid w:val="00241562"/>
    <w:rsid w:val="002416DB"/>
    <w:rsid w:val="00241860"/>
    <w:rsid w:val="00241914"/>
    <w:rsid w:val="00241E0A"/>
    <w:rsid w:val="00241E97"/>
    <w:rsid w:val="0024292E"/>
    <w:rsid w:val="0024339C"/>
    <w:rsid w:val="00243A8B"/>
    <w:rsid w:val="002442FF"/>
    <w:rsid w:val="00244664"/>
    <w:rsid w:val="00244B77"/>
    <w:rsid w:val="00244E25"/>
    <w:rsid w:val="00245178"/>
    <w:rsid w:val="002452B9"/>
    <w:rsid w:val="002452D6"/>
    <w:rsid w:val="00245F02"/>
    <w:rsid w:val="00246300"/>
    <w:rsid w:val="002469C9"/>
    <w:rsid w:val="00246A7A"/>
    <w:rsid w:val="00246CD0"/>
    <w:rsid w:val="0024750B"/>
    <w:rsid w:val="00247EAF"/>
    <w:rsid w:val="002508C6"/>
    <w:rsid w:val="00250D12"/>
    <w:rsid w:val="00250E74"/>
    <w:rsid w:val="00251EDC"/>
    <w:rsid w:val="002521B4"/>
    <w:rsid w:val="002521B6"/>
    <w:rsid w:val="00252291"/>
    <w:rsid w:val="00252439"/>
    <w:rsid w:val="0025288F"/>
    <w:rsid w:val="00253334"/>
    <w:rsid w:val="002543C3"/>
    <w:rsid w:val="00254D87"/>
    <w:rsid w:val="0025506F"/>
    <w:rsid w:val="00255173"/>
    <w:rsid w:val="00255208"/>
    <w:rsid w:val="00255631"/>
    <w:rsid w:val="00255694"/>
    <w:rsid w:val="002557D6"/>
    <w:rsid w:val="00255BDC"/>
    <w:rsid w:val="00255C9D"/>
    <w:rsid w:val="0025601E"/>
    <w:rsid w:val="0025623C"/>
    <w:rsid w:val="002563FF"/>
    <w:rsid w:val="002565A6"/>
    <w:rsid w:val="00256C88"/>
    <w:rsid w:val="00256CB9"/>
    <w:rsid w:val="00256F53"/>
    <w:rsid w:val="002570DF"/>
    <w:rsid w:val="0025735C"/>
    <w:rsid w:val="00257538"/>
    <w:rsid w:val="0025776E"/>
    <w:rsid w:val="00257FAD"/>
    <w:rsid w:val="00260729"/>
    <w:rsid w:val="002609DC"/>
    <w:rsid w:val="00260A08"/>
    <w:rsid w:val="00260B44"/>
    <w:rsid w:val="00260E12"/>
    <w:rsid w:val="00261241"/>
    <w:rsid w:val="002616C6"/>
    <w:rsid w:val="00261B77"/>
    <w:rsid w:val="00261D7B"/>
    <w:rsid w:val="0026200C"/>
    <w:rsid w:val="00262163"/>
    <w:rsid w:val="002629A0"/>
    <w:rsid w:val="00262AD0"/>
    <w:rsid w:val="00262BA0"/>
    <w:rsid w:val="00262D03"/>
    <w:rsid w:val="00262E8F"/>
    <w:rsid w:val="002633D8"/>
    <w:rsid w:val="00263A22"/>
    <w:rsid w:val="00263C7D"/>
    <w:rsid w:val="002642CC"/>
    <w:rsid w:val="002647D5"/>
    <w:rsid w:val="002647E0"/>
    <w:rsid w:val="0026534D"/>
    <w:rsid w:val="00265A31"/>
    <w:rsid w:val="002664A8"/>
    <w:rsid w:val="00266CC9"/>
    <w:rsid w:val="002671BD"/>
    <w:rsid w:val="00267CF4"/>
    <w:rsid w:val="00267DED"/>
    <w:rsid w:val="00267F7E"/>
    <w:rsid w:val="0027001C"/>
    <w:rsid w:val="002703B5"/>
    <w:rsid w:val="00270A20"/>
    <w:rsid w:val="002723CD"/>
    <w:rsid w:val="002733C5"/>
    <w:rsid w:val="002737DC"/>
    <w:rsid w:val="00273C05"/>
    <w:rsid w:val="00274380"/>
    <w:rsid w:val="002744A2"/>
    <w:rsid w:val="002749A4"/>
    <w:rsid w:val="002765F4"/>
    <w:rsid w:val="002769BD"/>
    <w:rsid w:val="00276F1D"/>
    <w:rsid w:val="00277875"/>
    <w:rsid w:val="00277C55"/>
    <w:rsid w:val="00277E70"/>
    <w:rsid w:val="00277F87"/>
    <w:rsid w:val="00281008"/>
    <w:rsid w:val="00281D9C"/>
    <w:rsid w:val="002832D0"/>
    <w:rsid w:val="00283BBA"/>
    <w:rsid w:val="002849FA"/>
    <w:rsid w:val="00284E19"/>
    <w:rsid w:val="002850FC"/>
    <w:rsid w:val="00285A84"/>
    <w:rsid w:val="00285BB2"/>
    <w:rsid w:val="002864D0"/>
    <w:rsid w:val="00287D7E"/>
    <w:rsid w:val="00290241"/>
    <w:rsid w:val="00290E27"/>
    <w:rsid w:val="00291984"/>
    <w:rsid w:val="002919EF"/>
    <w:rsid w:val="00291E45"/>
    <w:rsid w:val="002939F2"/>
    <w:rsid w:val="00294369"/>
    <w:rsid w:val="00294565"/>
    <w:rsid w:val="00294F2B"/>
    <w:rsid w:val="002966E3"/>
    <w:rsid w:val="002969C4"/>
    <w:rsid w:val="002974B7"/>
    <w:rsid w:val="002974F1"/>
    <w:rsid w:val="002A0148"/>
    <w:rsid w:val="002A0265"/>
    <w:rsid w:val="002A15FE"/>
    <w:rsid w:val="002A1AC9"/>
    <w:rsid w:val="002A2D9A"/>
    <w:rsid w:val="002A2F0A"/>
    <w:rsid w:val="002A3A66"/>
    <w:rsid w:val="002A3D19"/>
    <w:rsid w:val="002A4886"/>
    <w:rsid w:val="002A4F61"/>
    <w:rsid w:val="002A536C"/>
    <w:rsid w:val="002A53EC"/>
    <w:rsid w:val="002A556E"/>
    <w:rsid w:val="002A5DD0"/>
    <w:rsid w:val="002A5F91"/>
    <w:rsid w:val="002A667C"/>
    <w:rsid w:val="002A6AB0"/>
    <w:rsid w:val="002A6F09"/>
    <w:rsid w:val="002A7525"/>
    <w:rsid w:val="002A7A82"/>
    <w:rsid w:val="002B01DA"/>
    <w:rsid w:val="002B069F"/>
    <w:rsid w:val="002B0984"/>
    <w:rsid w:val="002B12AA"/>
    <w:rsid w:val="002B1411"/>
    <w:rsid w:val="002B1612"/>
    <w:rsid w:val="002B17E1"/>
    <w:rsid w:val="002B1A66"/>
    <w:rsid w:val="002B1B7D"/>
    <w:rsid w:val="002B23F9"/>
    <w:rsid w:val="002B284D"/>
    <w:rsid w:val="002B2927"/>
    <w:rsid w:val="002B2CB8"/>
    <w:rsid w:val="002B2D62"/>
    <w:rsid w:val="002B2F95"/>
    <w:rsid w:val="002B332D"/>
    <w:rsid w:val="002B349B"/>
    <w:rsid w:val="002B39B5"/>
    <w:rsid w:val="002B424B"/>
    <w:rsid w:val="002B43CC"/>
    <w:rsid w:val="002B4727"/>
    <w:rsid w:val="002B47F4"/>
    <w:rsid w:val="002B5533"/>
    <w:rsid w:val="002B62C3"/>
    <w:rsid w:val="002B645E"/>
    <w:rsid w:val="002B6EFF"/>
    <w:rsid w:val="002B77E2"/>
    <w:rsid w:val="002B7983"/>
    <w:rsid w:val="002C0165"/>
    <w:rsid w:val="002C04F4"/>
    <w:rsid w:val="002C05F7"/>
    <w:rsid w:val="002C16C8"/>
    <w:rsid w:val="002C27DC"/>
    <w:rsid w:val="002C323F"/>
    <w:rsid w:val="002C3837"/>
    <w:rsid w:val="002C46F8"/>
    <w:rsid w:val="002C4789"/>
    <w:rsid w:val="002C4940"/>
    <w:rsid w:val="002C4F7B"/>
    <w:rsid w:val="002C4FD1"/>
    <w:rsid w:val="002C5306"/>
    <w:rsid w:val="002C5329"/>
    <w:rsid w:val="002C5583"/>
    <w:rsid w:val="002C64FC"/>
    <w:rsid w:val="002C6E45"/>
    <w:rsid w:val="002C6FC7"/>
    <w:rsid w:val="002C7583"/>
    <w:rsid w:val="002D01B7"/>
    <w:rsid w:val="002D0227"/>
    <w:rsid w:val="002D049E"/>
    <w:rsid w:val="002D0C38"/>
    <w:rsid w:val="002D0D4D"/>
    <w:rsid w:val="002D1823"/>
    <w:rsid w:val="002D1E0B"/>
    <w:rsid w:val="002D1FC3"/>
    <w:rsid w:val="002D23E6"/>
    <w:rsid w:val="002D3003"/>
    <w:rsid w:val="002D33BD"/>
    <w:rsid w:val="002D3D21"/>
    <w:rsid w:val="002D425F"/>
    <w:rsid w:val="002D4A7C"/>
    <w:rsid w:val="002D5D69"/>
    <w:rsid w:val="002D6036"/>
    <w:rsid w:val="002D61CC"/>
    <w:rsid w:val="002D6696"/>
    <w:rsid w:val="002D67BA"/>
    <w:rsid w:val="002D7268"/>
    <w:rsid w:val="002D75E0"/>
    <w:rsid w:val="002D7ABE"/>
    <w:rsid w:val="002E0FF4"/>
    <w:rsid w:val="002E12C7"/>
    <w:rsid w:val="002E13E0"/>
    <w:rsid w:val="002E18A5"/>
    <w:rsid w:val="002E1F19"/>
    <w:rsid w:val="002E1FF6"/>
    <w:rsid w:val="002E202F"/>
    <w:rsid w:val="002E27F3"/>
    <w:rsid w:val="002E3609"/>
    <w:rsid w:val="002E448F"/>
    <w:rsid w:val="002E4825"/>
    <w:rsid w:val="002E50F8"/>
    <w:rsid w:val="002E577C"/>
    <w:rsid w:val="002E5A19"/>
    <w:rsid w:val="002E5ADB"/>
    <w:rsid w:val="002E5E04"/>
    <w:rsid w:val="002E5E12"/>
    <w:rsid w:val="002E616C"/>
    <w:rsid w:val="002E6D91"/>
    <w:rsid w:val="002E6EB4"/>
    <w:rsid w:val="002E75AA"/>
    <w:rsid w:val="002E789C"/>
    <w:rsid w:val="002E7E9C"/>
    <w:rsid w:val="002F0A65"/>
    <w:rsid w:val="002F15E1"/>
    <w:rsid w:val="002F3680"/>
    <w:rsid w:val="002F3773"/>
    <w:rsid w:val="002F4793"/>
    <w:rsid w:val="002F4CE0"/>
    <w:rsid w:val="002F50C1"/>
    <w:rsid w:val="002F5106"/>
    <w:rsid w:val="002F5786"/>
    <w:rsid w:val="002F5E84"/>
    <w:rsid w:val="002F649A"/>
    <w:rsid w:val="002F69AA"/>
    <w:rsid w:val="002F7281"/>
    <w:rsid w:val="002F728F"/>
    <w:rsid w:val="002F7A30"/>
    <w:rsid w:val="002F7A4E"/>
    <w:rsid w:val="002F7BBA"/>
    <w:rsid w:val="0030026C"/>
    <w:rsid w:val="003003CC"/>
    <w:rsid w:val="003004C3"/>
    <w:rsid w:val="00300E02"/>
    <w:rsid w:val="00300F72"/>
    <w:rsid w:val="0030117D"/>
    <w:rsid w:val="003012C8"/>
    <w:rsid w:val="003012FA"/>
    <w:rsid w:val="0030230B"/>
    <w:rsid w:val="003024C6"/>
    <w:rsid w:val="0030381E"/>
    <w:rsid w:val="00303863"/>
    <w:rsid w:val="00303C46"/>
    <w:rsid w:val="00303C69"/>
    <w:rsid w:val="003045C8"/>
    <w:rsid w:val="003045C9"/>
    <w:rsid w:val="00304C6C"/>
    <w:rsid w:val="00305C67"/>
    <w:rsid w:val="003062F4"/>
    <w:rsid w:val="00306638"/>
    <w:rsid w:val="00306841"/>
    <w:rsid w:val="003068A0"/>
    <w:rsid w:val="00306E3A"/>
    <w:rsid w:val="003076C2"/>
    <w:rsid w:val="003105F0"/>
    <w:rsid w:val="003108C4"/>
    <w:rsid w:val="003111B4"/>
    <w:rsid w:val="003116E2"/>
    <w:rsid w:val="003130BF"/>
    <w:rsid w:val="00314356"/>
    <w:rsid w:val="003148FE"/>
    <w:rsid w:val="00314BD9"/>
    <w:rsid w:val="00314DC6"/>
    <w:rsid w:val="003151A9"/>
    <w:rsid w:val="00316C09"/>
    <w:rsid w:val="00316C1F"/>
    <w:rsid w:val="00316CEB"/>
    <w:rsid w:val="003172EE"/>
    <w:rsid w:val="003174B6"/>
    <w:rsid w:val="003175BF"/>
    <w:rsid w:val="00317654"/>
    <w:rsid w:val="003178C1"/>
    <w:rsid w:val="0032036B"/>
    <w:rsid w:val="003214A0"/>
    <w:rsid w:val="00321D10"/>
    <w:rsid w:val="00321DA7"/>
    <w:rsid w:val="003224F3"/>
    <w:rsid w:val="00322B6A"/>
    <w:rsid w:val="003250F7"/>
    <w:rsid w:val="0032540D"/>
    <w:rsid w:val="00325CA8"/>
    <w:rsid w:val="00325CFF"/>
    <w:rsid w:val="00325D98"/>
    <w:rsid w:val="00325E1D"/>
    <w:rsid w:val="00325E36"/>
    <w:rsid w:val="0032600C"/>
    <w:rsid w:val="003269C2"/>
    <w:rsid w:val="00326A53"/>
    <w:rsid w:val="00326C44"/>
    <w:rsid w:val="00326FE1"/>
    <w:rsid w:val="00327712"/>
    <w:rsid w:val="00327815"/>
    <w:rsid w:val="00327822"/>
    <w:rsid w:val="00330CC2"/>
    <w:rsid w:val="0033116E"/>
    <w:rsid w:val="00332344"/>
    <w:rsid w:val="003323FD"/>
    <w:rsid w:val="003335C8"/>
    <w:rsid w:val="0033363E"/>
    <w:rsid w:val="0033381C"/>
    <w:rsid w:val="00333C08"/>
    <w:rsid w:val="003342B7"/>
    <w:rsid w:val="0033531F"/>
    <w:rsid w:val="00335FA2"/>
    <w:rsid w:val="003365DB"/>
    <w:rsid w:val="003371D1"/>
    <w:rsid w:val="00337B91"/>
    <w:rsid w:val="00341AF4"/>
    <w:rsid w:val="00341EA0"/>
    <w:rsid w:val="0034259B"/>
    <w:rsid w:val="0034269F"/>
    <w:rsid w:val="00342904"/>
    <w:rsid w:val="00342A11"/>
    <w:rsid w:val="00342AD1"/>
    <w:rsid w:val="00342B41"/>
    <w:rsid w:val="00342FA4"/>
    <w:rsid w:val="003433EF"/>
    <w:rsid w:val="0034348C"/>
    <w:rsid w:val="003435DC"/>
    <w:rsid w:val="00344AE8"/>
    <w:rsid w:val="00344C64"/>
    <w:rsid w:val="00344EC2"/>
    <w:rsid w:val="00344F30"/>
    <w:rsid w:val="0034502D"/>
    <w:rsid w:val="0034523D"/>
    <w:rsid w:val="00345615"/>
    <w:rsid w:val="0034593E"/>
    <w:rsid w:val="00345E55"/>
    <w:rsid w:val="00346AB0"/>
    <w:rsid w:val="0034749E"/>
    <w:rsid w:val="0034754B"/>
    <w:rsid w:val="00347AB0"/>
    <w:rsid w:val="00347AF3"/>
    <w:rsid w:val="00347B24"/>
    <w:rsid w:val="003516CE"/>
    <w:rsid w:val="00351BED"/>
    <w:rsid w:val="00352FD3"/>
    <w:rsid w:val="0035306D"/>
    <w:rsid w:val="00354032"/>
    <w:rsid w:val="0035420E"/>
    <w:rsid w:val="0035476F"/>
    <w:rsid w:val="00354A43"/>
    <w:rsid w:val="00354AA1"/>
    <w:rsid w:val="00354AD5"/>
    <w:rsid w:val="00354E35"/>
    <w:rsid w:val="00355501"/>
    <w:rsid w:val="00355AB4"/>
    <w:rsid w:val="00355D12"/>
    <w:rsid w:val="0035729C"/>
    <w:rsid w:val="003575EA"/>
    <w:rsid w:val="00357669"/>
    <w:rsid w:val="00357722"/>
    <w:rsid w:val="00357C71"/>
    <w:rsid w:val="00357FA3"/>
    <w:rsid w:val="00360473"/>
    <w:rsid w:val="00362073"/>
    <w:rsid w:val="003626DD"/>
    <w:rsid w:val="00363AB1"/>
    <w:rsid w:val="003648D5"/>
    <w:rsid w:val="00364DF6"/>
    <w:rsid w:val="003650D1"/>
    <w:rsid w:val="00365114"/>
    <w:rsid w:val="00365218"/>
    <w:rsid w:val="00365B96"/>
    <w:rsid w:val="00366B47"/>
    <w:rsid w:val="00367C33"/>
    <w:rsid w:val="00367DA3"/>
    <w:rsid w:val="0037013B"/>
    <w:rsid w:val="00370613"/>
    <w:rsid w:val="00370849"/>
    <w:rsid w:val="00370A69"/>
    <w:rsid w:val="0037147B"/>
    <w:rsid w:val="00371C44"/>
    <w:rsid w:val="003724E4"/>
    <w:rsid w:val="00373603"/>
    <w:rsid w:val="00373A1F"/>
    <w:rsid w:val="00373DE8"/>
    <w:rsid w:val="00374D0C"/>
    <w:rsid w:val="00374EB4"/>
    <w:rsid w:val="0037548C"/>
    <w:rsid w:val="00375CEC"/>
    <w:rsid w:val="003764DA"/>
    <w:rsid w:val="00376D7A"/>
    <w:rsid w:val="00376D94"/>
    <w:rsid w:val="00377192"/>
    <w:rsid w:val="003775E5"/>
    <w:rsid w:val="003801E1"/>
    <w:rsid w:val="003803B0"/>
    <w:rsid w:val="00380BCE"/>
    <w:rsid w:val="00380FAC"/>
    <w:rsid w:val="003815E5"/>
    <w:rsid w:val="00381998"/>
    <w:rsid w:val="00382AE3"/>
    <w:rsid w:val="00382ECD"/>
    <w:rsid w:val="00382F66"/>
    <w:rsid w:val="00384666"/>
    <w:rsid w:val="003868D2"/>
    <w:rsid w:val="00387115"/>
    <w:rsid w:val="00387848"/>
    <w:rsid w:val="00387ECD"/>
    <w:rsid w:val="00390373"/>
    <w:rsid w:val="00390655"/>
    <w:rsid w:val="00391374"/>
    <w:rsid w:val="0039176C"/>
    <w:rsid w:val="00392791"/>
    <w:rsid w:val="00392DEA"/>
    <w:rsid w:val="003931B3"/>
    <w:rsid w:val="003934D9"/>
    <w:rsid w:val="003934EB"/>
    <w:rsid w:val="003935C0"/>
    <w:rsid w:val="00393FBD"/>
    <w:rsid w:val="003943D9"/>
    <w:rsid w:val="00394A79"/>
    <w:rsid w:val="00394D64"/>
    <w:rsid w:val="00394DDB"/>
    <w:rsid w:val="00395AC9"/>
    <w:rsid w:val="003964F2"/>
    <w:rsid w:val="0039696C"/>
    <w:rsid w:val="00397B7B"/>
    <w:rsid w:val="003A09C0"/>
    <w:rsid w:val="003A181A"/>
    <w:rsid w:val="003A19A5"/>
    <w:rsid w:val="003A1E79"/>
    <w:rsid w:val="003A1FDE"/>
    <w:rsid w:val="003A20B8"/>
    <w:rsid w:val="003A2254"/>
    <w:rsid w:val="003A2C35"/>
    <w:rsid w:val="003A31CC"/>
    <w:rsid w:val="003A36C6"/>
    <w:rsid w:val="003A3B15"/>
    <w:rsid w:val="003A3BC7"/>
    <w:rsid w:val="003A5057"/>
    <w:rsid w:val="003A64CD"/>
    <w:rsid w:val="003A66F2"/>
    <w:rsid w:val="003A685D"/>
    <w:rsid w:val="003A6AA7"/>
    <w:rsid w:val="003A71BC"/>
    <w:rsid w:val="003A7370"/>
    <w:rsid w:val="003A73C8"/>
    <w:rsid w:val="003A7427"/>
    <w:rsid w:val="003A75E3"/>
    <w:rsid w:val="003A7A3D"/>
    <w:rsid w:val="003B0100"/>
    <w:rsid w:val="003B083C"/>
    <w:rsid w:val="003B11E4"/>
    <w:rsid w:val="003B122F"/>
    <w:rsid w:val="003B1281"/>
    <w:rsid w:val="003B18CA"/>
    <w:rsid w:val="003B19A9"/>
    <w:rsid w:val="003B1A5A"/>
    <w:rsid w:val="003B1DE0"/>
    <w:rsid w:val="003B23BD"/>
    <w:rsid w:val="003B29F4"/>
    <w:rsid w:val="003B2B2C"/>
    <w:rsid w:val="003B2B3F"/>
    <w:rsid w:val="003B302C"/>
    <w:rsid w:val="003B3395"/>
    <w:rsid w:val="003B34D2"/>
    <w:rsid w:val="003B36D1"/>
    <w:rsid w:val="003B408A"/>
    <w:rsid w:val="003B40DF"/>
    <w:rsid w:val="003B413C"/>
    <w:rsid w:val="003B553B"/>
    <w:rsid w:val="003B6070"/>
    <w:rsid w:val="003B65BA"/>
    <w:rsid w:val="003B69BA"/>
    <w:rsid w:val="003B6B06"/>
    <w:rsid w:val="003C0184"/>
    <w:rsid w:val="003C0281"/>
    <w:rsid w:val="003C0DAF"/>
    <w:rsid w:val="003C0F4E"/>
    <w:rsid w:val="003C1009"/>
    <w:rsid w:val="003C10AA"/>
    <w:rsid w:val="003C132C"/>
    <w:rsid w:val="003C14F7"/>
    <w:rsid w:val="003C2042"/>
    <w:rsid w:val="003C2509"/>
    <w:rsid w:val="003C290B"/>
    <w:rsid w:val="003C2CFB"/>
    <w:rsid w:val="003C2FE6"/>
    <w:rsid w:val="003C3BD1"/>
    <w:rsid w:val="003C3D11"/>
    <w:rsid w:val="003C4015"/>
    <w:rsid w:val="003C4344"/>
    <w:rsid w:val="003C4518"/>
    <w:rsid w:val="003C4B54"/>
    <w:rsid w:val="003C5154"/>
    <w:rsid w:val="003C54F4"/>
    <w:rsid w:val="003C62E7"/>
    <w:rsid w:val="003C65A8"/>
    <w:rsid w:val="003C7DAA"/>
    <w:rsid w:val="003D0946"/>
    <w:rsid w:val="003D0E47"/>
    <w:rsid w:val="003D10E2"/>
    <w:rsid w:val="003D1303"/>
    <w:rsid w:val="003D13A3"/>
    <w:rsid w:val="003D14B0"/>
    <w:rsid w:val="003D1CF8"/>
    <w:rsid w:val="003D1E39"/>
    <w:rsid w:val="003D2543"/>
    <w:rsid w:val="003D270B"/>
    <w:rsid w:val="003D31BA"/>
    <w:rsid w:val="003D35BE"/>
    <w:rsid w:val="003D3DE5"/>
    <w:rsid w:val="003D3F87"/>
    <w:rsid w:val="003D4541"/>
    <w:rsid w:val="003D4C88"/>
    <w:rsid w:val="003D522F"/>
    <w:rsid w:val="003D66A9"/>
    <w:rsid w:val="003D6A11"/>
    <w:rsid w:val="003D6AF1"/>
    <w:rsid w:val="003D7112"/>
    <w:rsid w:val="003D74FA"/>
    <w:rsid w:val="003D7722"/>
    <w:rsid w:val="003D7922"/>
    <w:rsid w:val="003E01F6"/>
    <w:rsid w:val="003E0516"/>
    <w:rsid w:val="003E0EA5"/>
    <w:rsid w:val="003E167C"/>
    <w:rsid w:val="003E22B8"/>
    <w:rsid w:val="003E2CDD"/>
    <w:rsid w:val="003E32E5"/>
    <w:rsid w:val="003E344B"/>
    <w:rsid w:val="003E3619"/>
    <w:rsid w:val="003E4150"/>
    <w:rsid w:val="003E4239"/>
    <w:rsid w:val="003E4EB2"/>
    <w:rsid w:val="003E4EEB"/>
    <w:rsid w:val="003E5265"/>
    <w:rsid w:val="003E52CB"/>
    <w:rsid w:val="003E56B9"/>
    <w:rsid w:val="003E5FFD"/>
    <w:rsid w:val="003E639C"/>
    <w:rsid w:val="003E65C0"/>
    <w:rsid w:val="003E6A8B"/>
    <w:rsid w:val="003E6EED"/>
    <w:rsid w:val="003E72A5"/>
    <w:rsid w:val="003E7D92"/>
    <w:rsid w:val="003E7EB1"/>
    <w:rsid w:val="003F0191"/>
    <w:rsid w:val="003F052B"/>
    <w:rsid w:val="003F0BD4"/>
    <w:rsid w:val="003F0DE1"/>
    <w:rsid w:val="003F188E"/>
    <w:rsid w:val="003F191C"/>
    <w:rsid w:val="003F259A"/>
    <w:rsid w:val="003F2CD6"/>
    <w:rsid w:val="003F327C"/>
    <w:rsid w:val="003F4100"/>
    <w:rsid w:val="003F514E"/>
    <w:rsid w:val="003F53CE"/>
    <w:rsid w:val="003F58CE"/>
    <w:rsid w:val="003F5AD3"/>
    <w:rsid w:val="003F5EF2"/>
    <w:rsid w:val="003F5FBC"/>
    <w:rsid w:val="003F60D1"/>
    <w:rsid w:val="003F686B"/>
    <w:rsid w:val="003F6981"/>
    <w:rsid w:val="003F6D68"/>
    <w:rsid w:val="003F6E0F"/>
    <w:rsid w:val="003F74DE"/>
    <w:rsid w:val="003F79A9"/>
    <w:rsid w:val="004009F0"/>
    <w:rsid w:val="00401715"/>
    <w:rsid w:val="004018C6"/>
    <w:rsid w:val="00401B7F"/>
    <w:rsid w:val="00402D8C"/>
    <w:rsid w:val="00402F7A"/>
    <w:rsid w:val="0040340A"/>
    <w:rsid w:val="0040420B"/>
    <w:rsid w:val="00404480"/>
    <w:rsid w:val="00405A88"/>
    <w:rsid w:val="00405DE9"/>
    <w:rsid w:val="00406EB6"/>
    <w:rsid w:val="00406F3A"/>
    <w:rsid w:val="004070C1"/>
    <w:rsid w:val="00407241"/>
    <w:rsid w:val="0040794E"/>
    <w:rsid w:val="00407A2D"/>
    <w:rsid w:val="004100B8"/>
    <w:rsid w:val="0041012F"/>
    <w:rsid w:val="0041087E"/>
    <w:rsid w:val="00410880"/>
    <w:rsid w:val="004112FA"/>
    <w:rsid w:val="004118A8"/>
    <w:rsid w:val="00411B0C"/>
    <w:rsid w:val="00411CEB"/>
    <w:rsid w:val="004123CF"/>
    <w:rsid w:val="00412651"/>
    <w:rsid w:val="00413216"/>
    <w:rsid w:val="0041357C"/>
    <w:rsid w:val="0041459E"/>
    <w:rsid w:val="004145AE"/>
    <w:rsid w:val="00414FF8"/>
    <w:rsid w:val="00415259"/>
    <w:rsid w:val="00415C24"/>
    <w:rsid w:val="0041613D"/>
    <w:rsid w:val="0041638B"/>
    <w:rsid w:val="0041638F"/>
    <w:rsid w:val="00416C29"/>
    <w:rsid w:val="004177A2"/>
    <w:rsid w:val="0041798C"/>
    <w:rsid w:val="00420011"/>
    <w:rsid w:val="0042007A"/>
    <w:rsid w:val="00420B7D"/>
    <w:rsid w:val="0042161D"/>
    <w:rsid w:val="00422000"/>
    <w:rsid w:val="00422DAF"/>
    <w:rsid w:val="00423390"/>
    <w:rsid w:val="004238CA"/>
    <w:rsid w:val="004247C8"/>
    <w:rsid w:val="004253CE"/>
    <w:rsid w:val="00425C81"/>
    <w:rsid w:val="00425CC7"/>
    <w:rsid w:val="00425DC0"/>
    <w:rsid w:val="0042680D"/>
    <w:rsid w:val="00426AB5"/>
    <w:rsid w:val="00426AC1"/>
    <w:rsid w:val="00426CBB"/>
    <w:rsid w:val="00427260"/>
    <w:rsid w:val="004279E0"/>
    <w:rsid w:val="00427B7F"/>
    <w:rsid w:val="00427DD6"/>
    <w:rsid w:val="00427E14"/>
    <w:rsid w:val="00430EAA"/>
    <w:rsid w:val="004317AA"/>
    <w:rsid w:val="00431BC0"/>
    <w:rsid w:val="004320F1"/>
    <w:rsid w:val="0043241D"/>
    <w:rsid w:val="00432BAF"/>
    <w:rsid w:val="004339E2"/>
    <w:rsid w:val="00433CF6"/>
    <w:rsid w:val="00433CFD"/>
    <w:rsid w:val="00434605"/>
    <w:rsid w:val="004347B4"/>
    <w:rsid w:val="00434A97"/>
    <w:rsid w:val="00434BC2"/>
    <w:rsid w:val="00435082"/>
    <w:rsid w:val="0043556D"/>
    <w:rsid w:val="00435B68"/>
    <w:rsid w:val="00435EA5"/>
    <w:rsid w:val="0043703D"/>
    <w:rsid w:val="00437051"/>
    <w:rsid w:val="004378E0"/>
    <w:rsid w:val="00440021"/>
    <w:rsid w:val="00441409"/>
    <w:rsid w:val="00441875"/>
    <w:rsid w:val="00441EBF"/>
    <w:rsid w:val="0044319A"/>
    <w:rsid w:val="00443E9A"/>
    <w:rsid w:val="00444633"/>
    <w:rsid w:val="0044476E"/>
    <w:rsid w:val="00445844"/>
    <w:rsid w:val="004459F8"/>
    <w:rsid w:val="0044628E"/>
    <w:rsid w:val="00446E12"/>
    <w:rsid w:val="00447287"/>
    <w:rsid w:val="00450695"/>
    <w:rsid w:val="00450C57"/>
    <w:rsid w:val="00451030"/>
    <w:rsid w:val="00451964"/>
    <w:rsid w:val="00452804"/>
    <w:rsid w:val="004541A8"/>
    <w:rsid w:val="00454F89"/>
    <w:rsid w:val="00455095"/>
    <w:rsid w:val="00455D5C"/>
    <w:rsid w:val="004568B0"/>
    <w:rsid w:val="00456AC3"/>
    <w:rsid w:val="0045707A"/>
    <w:rsid w:val="004570D9"/>
    <w:rsid w:val="004600A6"/>
    <w:rsid w:val="004603C4"/>
    <w:rsid w:val="0046043D"/>
    <w:rsid w:val="00460967"/>
    <w:rsid w:val="00460D1D"/>
    <w:rsid w:val="0046108A"/>
    <w:rsid w:val="00461456"/>
    <w:rsid w:val="0046183C"/>
    <w:rsid w:val="00461EA5"/>
    <w:rsid w:val="00461FB5"/>
    <w:rsid w:val="00462262"/>
    <w:rsid w:val="00462BCE"/>
    <w:rsid w:val="00462F57"/>
    <w:rsid w:val="0046382D"/>
    <w:rsid w:val="00463BBA"/>
    <w:rsid w:val="00463C3E"/>
    <w:rsid w:val="00464A9F"/>
    <w:rsid w:val="004652DD"/>
    <w:rsid w:val="004658E0"/>
    <w:rsid w:val="0046649D"/>
    <w:rsid w:val="004678B5"/>
    <w:rsid w:val="00467E19"/>
    <w:rsid w:val="00470203"/>
    <w:rsid w:val="004708BC"/>
    <w:rsid w:val="00470A91"/>
    <w:rsid w:val="00470CA6"/>
    <w:rsid w:val="00471885"/>
    <w:rsid w:val="004718A6"/>
    <w:rsid w:val="004719CD"/>
    <w:rsid w:val="00471C1E"/>
    <w:rsid w:val="00471CEF"/>
    <w:rsid w:val="00471E1C"/>
    <w:rsid w:val="00472334"/>
    <w:rsid w:val="00472ECA"/>
    <w:rsid w:val="004732FF"/>
    <w:rsid w:val="00473929"/>
    <w:rsid w:val="00473BE1"/>
    <w:rsid w:val="0047434D"/>
    <w:rsid w:val="00475151"/>
    <w:rsid w:val="00475230"/>
    <w:rsid w:val="00475484"/>
    <w:rsid w:val="004756E0"/>
    <w:rsid w:val="00475ECC"/>
    <w:rsid w:val="00475FA1"/>
    <w:rsid w:val="004760F9"/>
    <w:rsid w:val="00476BD6"/>
    <w:rsid w:val="004773D1"/>
    <w:rsid w:val="0047748B"/>
    <w:rsid w:val="004774DF"/>
    <w:rsid w:val="0047761F"/>
    <w:rsid w:val="0047780E"/>
    <w:rsid w:val="004821E8"/>
    <w:rsid w:val="0048235E"/>
    <w:rsid w:val="00482ACE"/>
    <w:rsid w:val="00482B39"/>
    <w:rsid w:val="0048333B"/>
    <w:rsid w:val="00483AB2"/>
    <w:rsid w:val="0048475F"/>
    <w:rsid w:val="00484D71"/>
    <w:rsid w:val="004863AC"/>
    <w:rsid w:val="00486D04"/>
    <w:rsid w:val="004873A0"/>
    <w:rsid w:val="00487413"/>
    <w:rsid w:val="00487A62"/>
    <w:rsid w:val="004908F4"/>
    <w:rsid w:val="00490AA7"/>
    <w:rsid w:val="00490F8D"/>
    <w:rsid w:val="0049105F"/>
    <w:rsid w:val="004912BD"/>
    <w:rsid w:val="00491CFE"/>
    <w:rsid w:val="004924F7"/>
    <w:rsid w:val="00492560"/>
    <w:rsid w:val="00493DFB"/>
    <w:rsid w:val="00494D3D"/>
    <w:rsid w:val="00494D83"/>
    <w:rsid w:val="004952A0"/>
    <w:rsid w:val="0049537B"/>
    <w:rsid w:val="00495B23"/>
    <w:rsid w:val="0049622B"/>
    <w:rsid w:val="0049708C"/>
    <w:rsid w:val="00497167"/>
    <w:rsid w:val="004974F6"/>
    <w:rsid w:val="004977A5"/>
    <w:rsid w:val="00497BC2"/>
    <w:rsid w:val="004A09C6"/>
    <w:rsid w:val="004A09F5"/>
    <w:rsid w:val="004A19EC"/>
    <w:rsid w:val="004A2635"/>
    <w:rsid w:val="004A2BA2"/>
    <w:rsid w:val="004A3217"/>
    <w:rsid w:val="004A37B2"/>
    <w:rsid w:val="004A3EFC"/>
    <w:rsid w:val="004A3F12"/>
    <w:rsid w:val="004A52C4"/>
    <w:rsid w:val="004A5410"/>
    <w:rsid w:val="004A57A7"/>
    <w:rsid w:val="004A5B64"/>
    <w:rsid w:val="004A6CCF"/>
    <w:rsid w:val="004A6CDA"/>
    <w:rsid w:val="004A6D28"/>
    <w:rsid w:val="004A72CD"/>
    <w:rsid w:val="004A7C34"/>
    <w:rsid w:val="004A7C6D"/>
    <w:rsid w:val="004B0368"/>
    <w:rsid w:val="004B06D2"/>
    <w:rsid w:val="004B0F3D"/>
    <w:rsid w:val="004B1311"/>
    <w:rsid w:val="004B1659"/>
    <w:rsid w:val="004B18B4"/>
    <w:rsid w:val="004B1C46"/>
    <w:rsid w:val="004B2164"/>
    <w:rsid w:val="004B2E16"/>
    <w:rsid w:val="004B3ADD"/>
    <w:rsid w:val="004B3CE7"/>
    <w:rsid w:val="004B3DF6"/>
    <w:rsid w:val="004B4E59"/>
    <w:rsid w:val="004B557E"/>
    <w:rsid w:val="004B58E7"/>
    <w:rsid w:val="004B6192"/>
    <w:rsid w:val="004B61C9"/>
    <w:rsid w:val="004B62F9"/>
    <w:rsid w:val="004B6827"/>
    <w:rsid w:val="004B6946"/>
    <w:rsid w:val="004B71C3"/>
    <w:rsid w:val="004B7214"/>
    <w:rsid w:val="004B7524"/>
    <w:rsid w:val="004C0BF9"/>
    <w:rsid w:val="004C0F87"/>
    <w:rsid w:val="004C10C3"/>
    <w:rsid w:val="004C136D"/>
    <w:rsid w:val="004C1743"/>
    <w:rsid w:val="004C2C03"/>
    <w:rsid w:val="004C2D6B"/>
    <w:rsid w:val="004C34E0"/>
    <w:rsid w:val="004C41C9"/>
    <w:rsid w:val="004C422C"/>
    <w:rsid w:val="004C481E"/>
    <w:rsid w:val="004C53B1"/>
    <w:rsid w:val="004C5511"/>
    <w:rsid w:val="004C5C96"/>
    <w:rsid w:val="004C6457"/>
    <w:rsid w:val="004C665D"/>
    <w:rsid w:val="004C6697"/>
    <w:rsid w:val="004C66A0"/>
    <w:rsid w:val="004C71AB"/>
    <w:rsid w:val="004C75DC"/>
    <w:rsid w:val="004C76B2"/>
    <w:rsid w:val="004D0534"/>
    <w:rsid w:val="004D0977"/>
    <w:rsid w:val="004D0A4E"/>
    <w:rsid w:val="004D1182"/>
    <w:rsid w:val="004D19E8"/>
    <w:rsid w:val="004D1B4F"/>
    <w:rsid w:val="004D2257"/>
    <w:rsid w:val="004D23C5"/>
    <w:rsid w:val="004D2A3C"/>
    <w:rsid w:val="004D3F90"/>
    <w:rsid w:val="004D410B"/>
    <w:rsid w:val="004D43D5"/>
    <w:rsid w:val="004D52E2"/>
    <w:rsid w:val="004D56F8"/>
    <w:rsid w:val="004D59EF"/>
    <w:rsid w:val="004D675E"/>
    <w:rsid w:val="004D724A"/>
    <w:rsid w:val="004D7C80"/>
    <w:rsid w:val="004E0496"/>
    <w:rsid w:val="004E064D"/>
    <w:rsid w:val="004E08A0"/>
    <w:rsid w:val="004E1E64"/>
    <w:rsid w:val="004E1FA4"/>
    <w:rsid w:val="004E20BF"/>
    <w:rsid w:val="004E22AB"/>
    <w:rsid w:val="004E2734"/>
    <w:rsid w:val="004E33AA"/>
    <w:rsid w:val="004E37FD"/>
    <w:rsid w:val="004E56FF"/>
    <w:rsid w:val="004E586D"/>
    <w:rsid w:val="004E5C8B"/>
    <w:rsid w:val="004E748D"/>
    <w:rsid w:val="004F0413"/>
    <w:rsid w:val="004F0CFA"/>
    <w:rsid w:val="004F0D4E"/>
    <w:rsid w:val="004F1247"/>
    <w:rsid w:val="004F26A4"/>
    <w:rsid w:val="004F2E87"/>
    <w:rsid w:val="004F351A"/>
    <w:rsid w:val="004F3EA9"/>
    <w:rsid w:val="004F4CB5"/>
    <w:rsid w:val="004F56AB"/>
    <w:rsid w:val="004F585D"/>
    <w:rsid w:val="004F671E"/>
    <w:rsid w:val="004F6768"/>
    <w:rsid w:val="004F7003"/>
    <w:rsid w:val="004F7F4E"/>
    <w:rsid w:val="005006E4"/>
    <w:rsid w:val="00500911"/>
    <w:rsid w:val="00501360"/>
    <w:rsid w:val="00501A14"/>
    <w:rsid w:val="00501BC3"/>
    <w:rsid w:val="00501E97"/>
    <w:rsid w:val="00502096"/>
    <w:rsid w:val="0050254F"/>
    <w:rsid w:val="005027F0"/>
    <w:rsid w:val="00504140"/>
    <w:rsid w:val="00504260"/>
    <w:rsid w:val="005042F6"/>
    <w:rsid w:val="005046FD"/>
    <w:rsid w:val="005048BC"/>
    <w:rsid w:val="00504989"/>
    <w:rsid w:val="00504A22"/>
    <w:rsid w:val="0050543C"/>
    <w:rsid w:val="0050588A"/>
    <w:rsid w:val="00505B91"/>
    <w:rsid w:val="00505C13"/>
    <w:rsid w:val="00505E12"/>
    <w:rsid w:val="005060CE"/>
    <w:rsid w:val="0050646B"/>
    <w:rsid w:val="00506D04"/>
    <w:rsid w:val="00506E2E"/>
    <w:rsid w:val="0050705E"/>
    <w:rsid w:val="0050708F"/>
    <w:rsid w:val="005079C1"/>
    <w:rsid w:val="00507A62"/>
    <w:rsid w:val="00507BCB"/>
    <w:rsid w:val="0051032B"/>
    <w:rsid w:val="00510368"/>
    <w:rsid w:val="0051094F"/>
    <w:rsid w:val="00510DF0"/>
    <w:rsid w:val="005114C9"/>
    <w:rsid w:val="00512289"/>
    <w:rsid w:val="005124C0"/>
    <w:rsid w:val="00513492"/>
    <w:rsid w:val="00513529"/>
    <w:rsid w:val="0051358E"/>
    <w:rsid w:val="005136BA"/>
    <w:rsid w:val="00513EBE"/>
    <w:rsid w:val="00514AB3"/>
    <w:rsid w:val="00514C81"/>
    <w:rsid w:val="00515346"/>
    <w:rsid w:val="00515767"/>
    <w:rsid w:val="005159B3"/>
    <w:rsid w:val="005165B0"/>
    <w:rsid w:val="00516DB2"/>
    <w:rsid w:val="00517502"/>
    <w:rsid w:val="00517FE5"/>
    <w:rsid w:val="005203DA"/>
    <w:rsid w:val="00520C9C"/>
    <w:rsid w:val="0052166B"/>
    <w:rsid w:val="005221AD"/>
    <w:rsid w:val="005221DD"/>
    <w:rsid w:val="0052264F"/>
    <w:rsid w:val="00522B30"/>
    <w:rsid w:val="00522D93"/>
    <w:rsid w:val="00523709"/>
    <w:rsid w:val="00523F32"/>
    <w:rsid w:val="00525A08"/>
    <w:rsid w:val="00525C69"/>
    <w:rsid w:val="00526CA2"/>
    <w:rsid w:val="005272C9"/>
    <w:rsid w:val="00527568"/>
    <w:rsid w:val="00527891"/>
    <w:rsid w:val="00527BA2"/>
    <w:rsid w:val="00530242"/>
    <w:rsid w:val="00530B0F"/>
    <w:rsid w:val="00530DD7"/>
    <w:rsid w:val="00530F41"/>
    <w:rsid w:val="005312AF"/>
    <w:rsid w:val="0053146B"/>
    <w:rsid w:val="00531FF5"/>
    <w:rsid w:val="00532A93"/>
    <w:rsid w:val="005338AF"/>
    <w:rsid w:val="0053679A"/>
    <w:rsid w:val="00536E98"/>
    <w:rsid w:val="00537396"/>
    <w:rsid w:val="00537798"/>
    <w:rsid w:val="00537EE9"/>
    <w:rsid w:val="00541503"/>
    <w:rsid w:val="00541741"/>
    <w:rsid w:val="00541A5B"/>
    <w:rsid w:val="005423D0"/>
    <w:rsid w:val="005426C2"/>
    <w:rsid w:val="00542BFD"/>
    <w:rsid w:val="00542C0F"/>
    <w:rsid w:val="00542D88"/>
    <w:rsid w:val="005432B6"/>
    <w:rsid w:val="0054347A"/>
    <w:rsid w:val="00543786"/>
    <w:rsid w:val="00543824"/>
    <w:rsid w:val="00543CBB"/>
    <w:rsid w:val="00544A81"/>
    <w:rsid w:val="005464EE"/>
    <w:rsid w:val="005476E2"/>
    <w:rsid w:val="0055050E"/>
    <w:rsid w:val="00550547"/>
    <w:rsid w:val="005512BE"/>
    <w:rsid w:val="005519D0"/>
    <w:rsid w:val="00551A75"/>
    <w:rsid w:val="00551A8A"/>
    <w:rsid w:val="005531F8"/>
    <w:rsid w:val="00553BA3"/>
    <w:rsid w:val="00553C76"/>
    <w:rsid w:val="0055423A"/>
    <w:rsid w:val="0055497F"/>
    <w:rsid w:val="00554A65"/>
    <w:rsid w:val="00555186"/>
    <w:rsid w:val="005557A7"/>
    <w:rsid w:val="00556901"/>
    <w:rsid w:val="00556D04"/>
    <w:rsid w:val="0055713E"/>
    <w:rsid w:val="00557370"/>
    <w:rsid w:val="005573BF"/>
    <w:rsid w:val="00560928"/>
    <w:rsid w:val="00561414"/>
    <w:rsid w:val="005617A8"/>
    <w:rsid w:val="005619A6"/>
    <w:rsid w:val="00561E45"/>
    <w:rsid w:val="005620AE"/>
    <w:rsid w:val="0056217D"/>
    <w:rsid w:val="00562445"/>
    <w:rsid w:val="00563288"/>
    <w:rsid w:val="0056341E"/>
    <w:rsid w:val="00564574"/>
    <w:rsid w:val="005650B5"/>
    <w:rsid w:val="0056514B"/>
    <w:rsid w:val="00565505"/>
    <w:rsid w:val="00565684"/>
    <w:rsid w:val="005658DF"/>
    <w:rsid w:val="00565999"/>
    <w:rsid w:val="005659FA"/>
    <w:rsid w:val="005665F2"/>
    <w:rsid w:val="005667A2"/>
    <w:rsid w:val="00566BDA"/>
    <w:rsid w:val="00567CF1"/>
    <w:rsid w:val="0057104D"/>
    <w:rsid w:val="00571105"/>
    <w:rsid w:val="005714DB"/>
    <w:rsid w:val="00571780"/>
    <w:rsid w:val="0057178D"/>
    <w:rsid w:val="005717D9"/>
    <w:rsid w:val="00571864"/>
    <w:rsid w:val="00571A2F"/>
    <w:rsid w:val="00571F5C"/>
    <w:rsid w:val="00572000"/>
    <w:rsid w:val="005721A9"/>
    <w:rsid w:val="00572D02"/>
    <w:rsid w:val="00573191"/>
    <w:rsid w:val="00573ECC"/>
    <w:rsid w:val="00574931"/>
    <w:rsid w:val="005751FD"/>
    <w:rsid w:val="005758F9"/>
    <w:rsid w:val="00575A3B"/>
    <w:rsid w:val="00575D26"/>
    <w:rsid w:val="00577854"/>
    <w:rsid w:val="00580512"/>
    <w:rsid w:val="00580866"/>
    <w:rsid w:val="00580A5B"/>
    <w:rsid w:val="00580DAB"/>
    <w:rsid w:val="005810BC"/>
    <w:rsid w:val="00581464"/>
    <w:rsid w:val="00582AA0"/>
    <w:rsid w:val="00582CA9"/>
    <w:rsid w:val="0058375A"/>
    <w:rsid w:val="00583B08"/>
    <w:rsid w:val="00583E2F"/>
    <w:rsid w:val="00583EC3"/>
    <w:rsid w:val="0058424C"/>
    <w:rsid w:val="00585054"/>
    <w:rsid w:val="005858C3"/>
    <w:rsid w:val="005858F6"/>
    <w:rsid w:val="0058590D"/>
    <w:rsid w:val="00587380"/>
    <w:rsid w:val="00587AF6"/>
    <w:rsid w:val="00587D97"/>
    <w:rsid w:val="00590055"/>
    <w:rsid w:val="00590104"/>
    <w:rsid w:val="005902CA"/>
    <w:rsid w:val="00590BD0"/>
    <w:rsid w:val="00590FF6"/>
    <w:rsid w:val="00591711"/>
    <w:rsid w:val="00592069"/>
    <w:rsid w:val="00592428"/>
    <w:rsid w:val="00592F63"/>
    <w:rsid w:val="0059361A"/>
    <w:rsid w:val="005939F9"/>
    <w:rsid w:val="00593EFF"/>
    <w:rsid w:val="00594D45"/>
    <w:rsid w:val="005950DE"/>
    <w:rsid w:val="005953DA"/>
    <w:rsid w:val="00595479"/>
    <w:rsid w:val="005958E6"/>
    <w:rsid w:val="00595F1A"/>
    <w:rsid w:val="0059676C"/>
    <w:rsid w:val="00596892"/>
    <w:rsid w:val="00596ED0"/>
    <w:rsid w:val="0059732D"/>
    <w:rsid w:val="00597394"/>
    <w:rsid w:val="005975C9"/>
    <w:rsid w:val="00597858"/>
    <w:rsid w:val="00597F10"/>
    <w:rsid w:val="005A03A0"/>
    <w:rsid w:val="005A0613"/>
    <w:rsid w:val="005A06DC"/>
    <w:rsid w:val="005A2831"/>
    <w:rsid w:val="005A2B5C"/>
    <w:rsid w:val="005A2D52"/>
    <w:rsid w:val="005A304F"/>
    <w:rsid w:val="005A3624"/>
    <w:rsid w:val="005A3AE5"/>
    <w:rsid w:val="005A3B03"/>
    <w:rsid w:val="005A3E88"/>
    <w:rsid w:val="005A4A9C"/>
    <w:rsid w:val="005A4FCF"/>
    <w:rsid w:val="005A521E"/>
    <w:rsid w:val="005A60C6"/>
    <w:rsid w:val="005A6463"/>
    <w:rsid w:val="005A672D"/>
    <w:rsid w:val="005A675A"/>
    <w:rsid w:val="005A6FE7"/>
    <w:rsid w:val="005A7328"/>
    <w:rsid w:val="005A7C0D"/>
    <w:rsid w:val="005A7C3C"/>
    <w:rsid w:val="005B04C4"/>
    <w:rsid w:val="005B051A"/>
    <w:rsid w:val="005B076A"/>
    <w:rsid w:val="005B0871"/>
    <w:rsid w:val="005B0B53"/>
    <w:rsid w:val="005B0C4B"/>
    <w:rsid w:val="005B14A7"/>
    <w:rsid w:val="005B1729"/>
    <w:rsid w:val="005B27B0"/>
    <w:rsid w:val="005B2A2D"/>
    <w:rsid w:val="005B3042"/>
    <w:rsid w:val="005B330E"/>
    <w:rsid w:val="005B34E6"/>
    <w:rsid w:val="005B3BDC"/>
    <w:rsid w:val="005B3C10"/>
    <w:rsid w:val="005B4D3C"/>
    <w:rsid w:val="005B4D66"/>
    <w:rsid w:val="005B4F5D"/>
    <w:rsid w:val="005B517D"/>
    <w:rsid w:val="005B538B"/>
    <w:rsid w:val="005B60D4"/>
    <w:rsid w:val="005B6264"/>
    <w:rsid w:val="005B62AE"/>
    <w:rsid w:val="005B63FE"/>
    <w:rsid w:val="005B6937"/>
    <w:rsid w:val="005B6C6D"/>
    <w:rsid w:val="005B78B8"/>
    <w:rsid w:val="005B7D0B"/>
    <w:rsid w:val="005C03E0"/>
    <w:rsid w:val="005C0540"/>
    <w:rsid w:val="005C0BAD"/>
    <w:rsid w:val="005C1C49"/>
    <w:rsid w:val="005C2602"/>
    <w:rsid w:val="005C301C"/>
    <w:rsid w:val="005C3AE9"/>
    <w:rsid w:val="005C3F05"/>
    <w:rsid w:val="005C4D50"/>
    <w:rsid w:val="005C597F"/>
    <w:rsid w:val="005C60A2"/>
    <w:rsid w:val="005C63D1"/>
    <w:rsid w:val="005C6AA8"/>
    <w:rsid w:val="005C7307"/>
    <w:rsid w:val="005C7506"/>
    <w:rsid w:val="005C7524"/>
    <w:rsid w:val="005C7B64"/>
    <w:rsid w:val="005C7D6E"/>
    <w:rsid w:val="005D0F6B"/>
    <w:rsid w:val="005D1056"/>
    <w:rsid w:val="005D1FF0"/>
    <w:rsid w:val="005D28EB"/>
    <w:rsid w:val="005D369A"/>
    <w:rsid w:val="005D37D2"/>
    <w:rsid w:val="005D4A76"/>
    <w:rsid w:val="005D4ED3"/>
    <w:rsid w:val="005D5C8F"/>
    <w:rsid w:val="005D6056"/>
    <w:rsid w:val="005D62E1"/>
    <w:rsid w:val="005D64DB"/>
    <w:rsid w:val="005D6978"/>
    <w:rsid w:val="005D6A43"/>
    <w:rsid w:val="005D7B6A"/>
    <w:rsid w:val="005D7E9A"/>
    <w:rsid w:val="005E0E41"/>
    <w:rsid w:val="005E15E9"/>
    <w:rsid w:val="005E164D"/>
    <w:rsid w:val="005E16F9"/>
    <w:rsid w:val="005E1A9E"/>
    <w:rsid w:val="005E22D1"/>
    <w:rsid w:val="005E2741"/>
    <w:rsid w:val="005E3319"/>
    <w:rsid w:val="005E38A0"/>
    <w:rsid w:val="005E3C34"/>
    <w:rsid w:val="005E40F7"/>
    <w:rsid w:val="005E43BD"/>
    <w:rsid w:val="005E45BA"/>
    <w:rsid w:val="005E4CCA"/>
    <w:rsid w:val="005E4F77"/>
    <w:rsid w:val="005E5D0E"/>
    <w:rsid w:val="005E5DF3"/>
    <w:rsid w:val="005E5E9B"/>
    <w:rsid w:val="005E672F"/>
    <w:rsid w:val="005E6970"/>
    <w:rsid w:val="005E70F0"/>
    <w:rsid w:val="005E77F3"/>
    <w:rsid w:val="005F025B"/>
    <w:rsid w:val="005F110E"/>
    <w:rsid w:val="005F12A5"/>
    <w:rsid w:val="005F169D"/>
    <w:rsid w:val="005F1ADE"/>
    <w:rsid w:val="005F1B07"/>
    <w:rsid w:val="005F2303"/>
    <w:rsid w:val="005F24BC"/>
    <w:rsid w:val="005F2687"/>
    <w:rsid w:val="005F2C90"/>
    <w:rsid w:val="005F369F"/>
    <w:rsid w:val="005F4184"/>
    <w:rsid w:val="005F463D"/>
    <w:rsid w:val="005F655E"/>
    <w:rsid w:val="005F70AF"/>
    <w:rsid w:val="005F7A4F"/>
    <w:rsid w:val="005F7C89"/>
    <w:rsid w:val="005F7D32"/>
    <w:rsid w:val="00600511"/>
    <w:rsid w:val="00600545"/>
    <w:rsid w:val="00600693"/>
    <w:rsid w:val="00600741"/>
    <w:rsid w:val="0060135C"/>
    <w:rsid w:val="00602579"/>
    <w:rsid w:val="00602A8E"/>
    <w:rsid w:val="0060381D"/>
    <w:rsid w:val="006043C8"/>
    <w:rsid w:val="00605D8B"/>
    <w:rsid w:val="00606FA6"/>
    <w:rsid w:val="0060787E"/>
    <w:rsid w:val="006078D8"/>
    <w:rsid w:val="0061169E"/>
    <w:rsid w:val="00611E49"/>
    <w:rsid w:val="0061201F"/>
    <w:rsid w:val="00612040"/>
    <w:rsid w:val="006123FA"/>
    <w:rsid w:val="0061280A"/>
    <w:rsid w:val="00612B11"/>
    <w:rsid w:val="00613019"/>
    <w:rsid w:val="006131BB"/>
    <w:rsid w:val="006136F9"/>
    <w:rsid w:val="00614155"/>
    <w:rsid w:val="00614700"/>
    <w:rsid w:val="0061526D"/>
    <w:rsid w:val="006157A2"/>
    <w:rsid w:val="00616677"/>
    <w:rsid w:val="00616A40"/>
    <w:rsid w:val="00616E86"/>
    <w:rsid w:val="00617753"/>
    <w:rsid w:val="00617961"/>
    <w:rsid w:val="00620FB5"/>
    <w:rsid w:val="0062184B"/>
    <w:rsid w:val="0062279B"/>
    <w:rsid w:val="00623454"/>
    <w:rsid w:val="00624EDE"/>
    <w:rsid w:val="006256FD"/>
    <w:rsid w:val="00626A89"/>
    <w:rsid w:val="00627721"/>
    <w:rsid w:val="006277C2"/>
    <w:rsid w:val="00627B62"/>
    <w:rsid w:val="00627EBE"/>
    <w:rsid w:val="00630430"/>
    <w:rsid w:val="006307D4"/>
    <w:rsid w:val="0063123D"/>
    <w:rsid w:val="0063158F"/>
    <w:rsid w:val="00631732"/>
    <w:rsid w:val="00631C72"/>
    <w:rsid w:val="006323CF"/>
    <w:rsid w:val="0063244D"/>
    <w:rsid w:val="006324E8"/>
    <w:rsid w:val="0063354F"/>
    <w:rsid w:val="00634318"/>
    <w:rsid w:val="0063454F"/>
    <w:rsid w:val="00635093"/>
    <w:rsid w:val="006357D5"/>
    <w:rsid w:val="006366DF"/>
    <w:rsid w:val="006368A9"/>
    <w:rsid w:val="0063694F"/>
    <w:rsid w:val="00636E4C"/>
    <w:rsid w:val="00637589"/>
    <w:rsid w:val="00637D9A"/>
    <w:rsid w:val="00640EE8"/>
    <w:rsid w:val="00641218"/>
    <w:rsid w:val="006428F2"/>
    <w:rsid w:val="006431F0"/>
    <w:rsid w:val="006445E5"/>
    <w:rsid w:val="00644892"/>
    <w:rsid w:val="00644D66"/>
    <w:rsid w:val="006456AF"/>
    <w:rsid w:val="00645CD6"/>
    <w:rsid w:val="00646451"/>
    <w:rsid w:val="00647645"/>
    <w:rsid w:val="006477FF"/>
    <w:rsid w:val="006479B4"/>
    <w:rsid w:val="00647BF3"/>
    <w:rsid w:val="00647C81"/>
    <w:rsid w:val="00647E6B"/>
    <w:rsid w:val="00647EAA"/>
    <w:rsid w:val="00647F31"/>
    <w:rsid w:val="006508F4"/>
    <w:rsid w:val="00650C52"/>
    <w:rsid w:val="00651765"/>
    <w:rsid w:val="00651E72"/>
    <w:rsid w:val="00651FE7"/>
    <w:rsid w:val="0065240D"/>
    <w:rsid w:val="00652BF5"/>
    <w:rsid w:val="00652DA6"/>
    <w:rsid w:val="00652E11"/>
    <w:rsid w:val="006538D9"/>
    <w:rsid w:val="006540BF"/>
    <w:rsid w:val="0065487C"/>
    <w:rsid w:val="006549EF"/>
    <w:rsid w:val="00654BFD"/>
    <w:rsid w:val="00656211"/>
    <w:rsid w:val="00656243"/>
    <w:rsid w:val="006570BB"/>
    <w:rsid w:val="0066152C"/>
    <w:rsid w:val="00661D63"/>
    <w:rsid w:val="00661ECC"/>
    <w:rsid w:val="00662244"/>
    <w:rsid w:val="006631F4"/>
    <w:rsid w:val="00664200"/>
    <w:rsid w:val="00664979"/>
    <w:rsid w:val="00664B99"/>
    <w:rsid w:val="00664F03"/>
    <w:rsid w:val="00665227"/>
    <w:rsid w:val="0066542E"/>
    <w:rsid w:val="0066565A"/>
    <w:rsid w:val="00666456"/>
    <w:rsid w:val="00666609"/>
    <w:rsid w:val="00666BC6"/>
    <w:rsid w:val="00666EF8"/>
    <w:rsid w:val="0066743F"/>
    <w:rsid w:val="00667824"/>
    <w:rsid w:val="00667DF2"/>
    <w:rsid w:val="0067016F"/>
    <w:rsid w:val="006708E0"/>
    <w:rsid w:val="0067099D"/>
    <w:rsid w:val="006709B6"/>
    <w:rsid w:val="00670FC0"/>
    <w:rsid w:val="0067104F"/>
    <w:rsid w:val="006714B2"/>
    <w:rsid w:val="00671803"/>
    <w:rsid w:val="00671D01"/>
    <w:rsid w:val="006723B7"/>
    <w:rsid w:val="00672D6B"/>
    <w:rsid w:val="00673B1D"/>
    <w:rsid w:val="00673BB2"/>
    <w:rsid w:val="00673F8A"/>
    <w:rsid w:val="00674066"/>
    <w:rsid w:val="00674607"/>
    <w:rsid w:val="00674EF5"/>
    <w:rsid w:val="00675772"/>
    <w:rsid w:val="00676271"/>
    <w:rsid w:val="00676A74"/>
    <w:rsid w:val="00676DD5"/>
    <w:rsid w:val="0067783B"/>
    <w:rsid w:val="00677B71"/>
    <w:rsid w:val="006803F0"/>
    <w:rsid w:val="006806AC"/>
    <w:rsid w:val="006806C5"/>
    <w:rsid w:val="0068112B"/>
    <w:rsid w:val="006815F7"/>
    <w:rsid w:val="00681F4D"/>
    <w:rsid w:val="00682259"/>
    <w:rsid w:val="006823B0"/>
    <w:rsid w:val="0068271C"/>
    <w:rsid w:val="00682C30"/>
    <w:rsid w:val="00683F69"/>
    <w:rsid w:val="00683FC6"/>
    <w:rsid w:val="00684049"/>
    <w:rsid w:val="006847B9"/>
    <w:rsid w:val="00685254"/>
    <w:rsid w:val="00685B13"/>
    <w:rsid w:val="006863E4"/>
    <w:rsid w:val="006866DA"/>
    <w:rsid w:val="00686F4A"/>
    <w:rsid w:val="00687169"/>
    <w:rsid w:val="006875B3"/>
    <w:rsid w:val="0068765B"/>
    <w:rsid w:val="00690198"/>
    <w:rsid w:val="00690C10"/>
    <w:rsid w:val="00692204"/>
    <w:rsid w:val="006925C9"/>
    <w:rsid w:val="00692614"/>
    <w:rsid w:val="006938E8"/>
    <w:rsid w:val="0069471D"/>
    <w:rsid w:val="00694F48"/>
    <w:rsid w:val="0069520E"/>
    <w:rsid w:val="00695335"/>
    <w:rsid w:val="0069593F"/>
    <w:rsid w:val="00695F3D"/>
    <w:rsid w:val="0069611D"/>
    <w:rsid w:val="00696CB1"/>
    <w:rsid w:val="0069752A"/>
    <w:rsid w:val="00697838"/>
    <w:rsid w:val="006979B6"/>
    <w:rsid w:val="006A09A5"/>
    <w:rsid w:val="006A0C89"/>
    <w:rsid w:val="006A114B"/>
    <w:rsid w:val="006A17C7"/>
    <w:rsid w:val="006A1BCB"/>
    <w:rsid w:val="006A22E5"/>
    <w:rsid w:val="006A293C"/>
    <w:rsid w:val="006A30B4"/>
    <w:rsid w:val="006A3D40"/>
    <w:rsid w:val="006A3D5B"/>
    <w:rsid w:val="006A3EBE"/>
    <w:rsid w:val="006A503D"/>
    <w:rsid w:val="006A533C"/>
    <w:rsid w:val="006A57F2"/>
    <w:rsid w:val="006A5AC7"/>
    <w:rsid w:val="006A5B16"/>
    <w:rsid w:val="006A6349"/>
    <w:rsid w:val="006A6FB8"/>
    <w:rsid w:val="006A7F2A"/>
    <w:rsid w:val="006A7FBD"/>
    <w:rsid w:val="006B2FD2"/>
    <w:rsid w:val="006B32F2"/>
    <w:rsid w:val="006B4869"/>
    <w:rsid w:val="006B4E41"/>
    <w:rsid w:val="006B4ED5"/>
    <w:rsid w:val="006B4FD0"/>
    <w:rsid w:val="006B5036"/>
    <w:rsid w:val="006B5321"/>
    <w:rsid w:val="006B71AA"/>
    <w:rsid w:val="006B724D"/>
    <w:rsid w:val="006B7BCE"/>
    <w:rsid w:val="006C001B"/>
    <w:rsid w:val="006C03FF"/>
    <w:rsid w:val="006C067F"/>
    <w:rsid w:val="006C0E37"/>
    <w:rsid w:val="006C136C"/>
    <w:rsid w:val="006C16BE"/>
    <w:rsid w:val="006C1907"/>
    <w:rsid w:val="006C1986"/>
    <w:rsid w:val="006C1FA2"/>
    <w:rsid w:val="006C24CE"/>
    <w:rsid w:val="006C24DE"/>
    <w:rsid w:val="006C3758"/>
    <w:rsid w:val="006C392F"/>
    <w:rsid w:val="006C39B6"/>
    <w:rsid w:val="006C3A5A"/>
    <w:rsid w:val="006C3D3E"/>
    <w:rsid w:val="006C3FD4"/>
    <w:rsid w:val="006C42F1"/>
    <w:rsid w:val="006C455E"/>
    <w:rsid w:val="006C4F7C"/>
    <w:rsid w:val="006C5A63"/>
    <w:rsid w:val="006C5B35"/>
    <w:rsid w:val="006C64DD"/>
    <w:rsid w:val="006C68F4"/>
    <w:rsid w:val="006C7EB0"/>
    <w:rsid w:val="006C7F7D"/>
    <w:rsid w:val="006D048E"/>
    <w:rsid w:val="006D0506"/>
    <w:rsid w:val="006D0BD9"/>
    <w:rsid w:val="006D18C1"/>
    <w:rsid w:val="006D230B"/>
    <w:rsid w:val="006D2FFA"/>
    <w:rsid w:val="006D3B2C"/>
    <w:rsid w:val="006D3F55"/>
    <w:rsid w:val="006D4370"/>
    <w:rsid w:val="006D4674"/>
    <w:rsid w:val="006D4EDC"/>
    <w:rsid w:val="006D56D0"/>
    <w:rsid w:val="006D57A2"/>
    <w:rsid w:val="006D5FA7"/>
    <w:rsid w:val="006D66F7"/>
    <w:rsid w:val="006D7E01"/>
    <w:rsid w:val="006E0159"/>
    <w:rsid w:val="006E01D6"/>
    <w:rsid w:val="006E0A3F"/>
    <w:rsid w:val="006E135B"/>
    <w:rsid w:val="006E17FB"/>
    <w:rsid w:val="006E1E50"/>
    <w:rsid w:val="006E2B4E"/>
    <w:rsid w:val="006E2B8A"/>
    <w:rsid w:val="006E2CA3"/>
    <w:rsid w:val="006E3C5A"/>
    <w:rsid w:val="006E42B8"/>
    <w:rsid w:val="006E47ED"/>
    <w:rsid w:val="006E4FB1"/>
    <w:rsid w:val="006E4FBE"/>
    <w:rsid w:val="006E5AE9"/>
    <w:rsid w:val="006E5BD6"/>
    <w:rsid w:val="006E649D"/>
    <w:rsid w:val="006E76D9"/>
    <w:rsid w:val="006E78FC"/>
    <w:rsid w:val="006E7A37"/>
    <w:rsid w:val="006E7D00"/>
    <w:rsid w:val="006F09F5"/>
    <w:rsid w:val="006F1497"/>
    <w:rsid w:val="006F226F"/>
    <w:rsid w:val="006F2B5D"/>
    <w:rsid w:val="006F3F0E"/>
    <w:rsid w:val="006F4B39"/>
    <w:rsid w:val="006F4B6C"/>
    <w:rsid w:val="006F5154"/>
    <w:rsid w:val="006F5207"/>
    <w:rsid w:val="006F534D"/>
    <w:rsid w:val="006F5754"/>
    <w:rsid w:val="006F5D41"/>
    <w:rsid w:val="006F5F3A"/>
    <w:rsid w:val="006F648D"/>
    <w:rsid w:val="006F64DD"/>
    <w:rsid w:val="006F6EB2"/>
    <w:rsid w:val="006F715C"/>
    <w:rsid w:val="006F7672"/>
    <w:rsid w:val="006F7FD3"/>
    <w:rsid w:val="00700BFA"/>
    <w:rsid w:val="00701416"/>
    <w:rsid w:val="00702305"/>
    <w:rsid w:val="007038FA"/>
    <w:rsid w:val="00703943"/>
    <w:rsid w:val="00704156"/>
    <w:rsid w:val="0070422B"/>
    <w:rsid w:val="00704461"/>
    <w:rsid w:val="007044A7"/>
    <w:rsid w:val="00704802"/>
    <w:rsid w:val="007049D0"/>
    <w:rsid w:val="00704A54"/>
    <w:rsid w:val="00704B5A"/>
    <w:rsid w:val="00704D7E"/>
    <w:rsid w:val="007053AE"/>
    <w:rsid w:val="00705E60"/>
    <w:rsid w:val="00705EC8"/>
    <w:rsid w:val="0070603A"/>
    <w:rsid w:val="00706245"/>
    <w:rsid w:val="00706BDD"/>
    <w:rsid w:val="0070773D"/>
    <w:rsid w:val="00707811"/>
    <w:rsid w:val="00707F16"/>
    <w:rsid w:val="007100AD"/>
    <w:rsid w:val="007106BE"/>
    <w:rsid w:val="00710903"/>
    <w:rsid w:val="007111C0"/>
    <w:rsid w:val="0071138A"/>
    <w:rsid w:val="00711D2C"/>
    <w:rsid w:val="00712154"/>
    <w:rsid w:val="007124C4"/>
    <w:rsid w:val="007129E1"/>
    <w:rsid w:val="00712BC7"/>
    <w:rsid w:val="007134C5"/>
    <w:rsid w:val="00713599"/>
    <w:rsid w:val="007138E8"/>
    <w:rsid w:val="00713EA9"/>
    <w:rsid w:val="007140E8"/>
    <w:rsid w:val="00714137"/>
    <w:rsid w:val="00714953"/>
    <w:rsid w:val="00714CA0"/>
    <w:rsid w:val="00714CAE"/>
    <w:rsid w:val="00715B3B"/>
    <w:rsid w:val="00715BE6"/>
    <w:rsid w:val="00716405"/>
    <w:rsid w:val="0071663F"/>
    <w:rsid w:val="00716BBC"/>
    <w:rsid w:val="00716E1F"/>
    <w:rsid w:val="00716E45"/>
    <w:rsid w:val="0071725E"/>
    <w:rsid w:val="007203F8"/>
    <w:rsid w:val="00720969"/>
    <w:rsid w:val="00720EBF"/>
    <w:rsid w:val="00721709"/>
    <w:rsid w:val="007220B5"/>
    <w:rsid w:val="0072250F"/>
    <w:rsid w:val="00722F90"/>
    <w:rsid w:val="00723012"/>
    <w:rsid w:val="00723339"/>
    <w:rsid w:val="00724100"/>
    <w:rsid w:val="00724366"/>
    <w:rsid w:val="00724B74"/>
    <w:rsid w:val="00724EF7"/>
    <w:rsid w:val="007251D6"/>
    <w:rsid w:val="00725242"/>
    <w:rsid w:val="00725382"/>
    <w:rsid w:val="007258AB"/>
    <w:rsid w:val="00726271"/>
    <w:rsid w:val="007268BC"/>
    <w:rsid w:val="0072705B"/>
    <w:rsid w:val="007279AF"/>
    <w:rsid w:val="00727D14"/>
    <w:rsid w:val="00727EAD"/>
    <w:rsid w:val="00731F42"/>
    <w:rsid w:val="0073206A"/>
    <w:rsid w:val="0073280F"/>
    <w:rsid w:val="00732971"/>
    <w:rsid w:val="007329D7"/>
    <w:rsid w:val="00732BDD"/>
    <w:rsid w:val="00732FE7"/>
    <w:rsid w:val="007332A3"/>
    <w:rsid w:val="0073368D"/>
    <w:rsid w:val="007338E8"/>
    <w:rsid w:val="00733931"/>
    <w:rsid w:val="00733A8C"/>
    <w:rsid w:val="00734072"/>
    <w:rsid w:val="00734A20"/>
    <w:rsid w:val="00735464"/>
    <w:rsid w:val="0073551C"/>
    <w:rsid w:val="00735958"/>
    <w:rsid w:val="00736611"/>
    <w:rsid w:val="00736C79"/>
    <w:rsid w:val="0073700B"/>
    <w:rsid w:val="007370F2"/>
    <w:rsid w:val="00740398"/>
    <w:rsid w:val="00742085"/>
    <w:rsid w:val="007424A2"/>
    <w:rsid w:val="007424D2"/>
    <w:rsid w:val="007429FC"/>
    <w:rsid w:val="00742E5E"/>
    <w:rsid w:val="007438AC"/>
    <w:rsid w:val="0074428D"/>
    <w:rsid w:val="007444AB"/>
    <w:rsid w:val="00744A80"/>
    <w:rsid w:val="00745150"/>
    <w:rsid w:val="0074523B"/>
    <w:rsid w:val="00745263"/>
    <w:rsid w:val="007452CC"/>
    <w:rsid w:val="00745CBB"/>
    <w:rsid w:val="00745F09"/>
    <w:rsid w:val="00746024"/>
    <w:rsid w:val="00746220"/>
    <w:rsid w:val="00746843"/>
    <w:rsid w:val="00746958"/>
    <w:rsid w:val="00747388"/>
    <w:rsid w:val="007473C4"/>
    <w:rsid w:val="00750964"/>
    <w:rsid w:val="007511D5"/>
    <w:rsid w:val="00751313"/>
    <w:rsid w:val="007515EF"/>
    <w:rsid w:val="00752328"/>
    <w:rsid w:val="007528B8"/>
    <w:rsid w:val="00753150"/>
    <w:rsid w:val="007535D7"/>
    <w:rsid w:val="00753808"/>
    <w:rsid w:val="00754203"/>
    <w:rsid w:val="0075429F"/>
    <w:rsid w:val="007546E9"/>
    <w:rsid w:val="007548D5"/>
    <w:rsid w:val="0075537B"/>
    <w:rsid w:val="007557CB"/>
    <w:rsid w:val="0075581D"/>
    <w:rsid w:val="0075624C"/>
    <w:rsid w:val="00756931"/>
    <w:rsid w:val="00756D4A"/>
    <w:rsid w:val="0075724D"/>
    <w:rsid w:val="00757709"/>
    <w:rsid w:val="00757922"/>
    <w:rsid w:val="00760027"/>
    <w:rsid w:val="007603D9"/>
    <w:rsid w:val="00760958"/>
    <w:rsid w:val="00760ACD"/>
    <w:rsid w:val="00760B89"/>
    <w:rsid w:val="00760C85"/>
    <w:rsid w:val="00761271"/>
    <w:rsid w:val="0076150C"/>
    <w:rsid w:val="0076155B"/>
    <w:rsid w:val="0076161B"/>
    <w:rsid w:val="00762089"/>
    <w:rsid w:val="00762161"/>
    <w:rsid w:val="00763CDF"/>
    <w:rsid w:val="0076468D"/>
    <w:rsid w:val="007648FC"/>
    <w:rsid w:val="00764CFC"/>
    <w:rsid w:val="007654E0"/>
    <w:rsid w:val="00765A73"/>
    <w:rsid w:val="00766892"/>
    <w:rsid w:val="0076691D"/>
    <w:rsid w:val="00766D7C"/>
    <w:rsid w:val="0076718D"/>
    <w:rsid w:val="0076741D"/>
    <w:rsid w:val="00767728"/>
    <w:rsid w:val="00767AEE"/>
    <w:rsid w:val="00767E6B"/>
    <w:rsid w:val="00767F30"/>
    <w:rsid w:val="0077186B"/>
    <w:rsid w:val="007721F2"/>
    <w:rsid w:val="007724B7"/>
    <w:rsid w:val="00772617"/>
    <w:rsid w:val="00772AD8"/>
    <w:rsid w:val="00773242"/>
    <w:rsid w:val="00773506"/>
    <w:rsid w:val="007737F1"/>
    <w:rsid w:val="007744C4"/>
    <w:rsid w:val="00774833"/>
    <w:rsid w:val="0077491C"/>
    <w:rsid w:val="007749E7"/>
    <w:rsid w:val="00774C49"/>
    <w:rsid w:val="007771B6"/>
    <w:rsid w:val="0077735C"/>
    <w:rsid w:val="00777735"/>
    <w:rsid w:val="0078016F"/>
    <w:rsid w:val="0078022C"/>
    <w:rsid w:val="007805DC"/>
    <w:rsid w:val="00781BEC"/>
    <w:rsid w:val="00783014"/>
    <w:rsid w:val="00783238"/>
    <w:rsid w:val="00783AA1"/>
    <w:rsid w:val="00783E0E"/>
    <w:rsid w:val="00784052"/>
    <w:rsid w:val="007842C6"/>
    <w:rsid w:val="00784460"/>
    <w:rsid w:val="0078451C"/>
    <w:rsid w:val="007846DA"/>
    <w:rsid w:val="00784908"/>
    <w:rsid w:val="00784C48"/>
    <w:rsid w:val="00785073"/>
    <w:rsid w:val="00785086"/>
    <w:rsid w:val="007858BD"/>
    <w:rsid w:val="00785979"/>
    <w:rsid w:val="00785FC6"/>
    <w:rsid w:val="00786459"/>
    <w:rsid w:val="0078691C"/>
    <w:rsid w:val="00786AE8"/>
    <w:rsid w:val="00786DC4"/>
    <w:rsid w:val="00787174"/>
    <w:rsid w:val="00787A56"/>
    <w:rsid w:val="007902FB"/>
    <w:rsid w:val="007906DE"/>
    <w:rsid w:val="00790C30"/>
    <w:rsid w:val="007919C3"/>
    <w:rsid w:val="00791F95"/>
    <w:rsid w:val="0079213B"/>
    <w:rsid w:val="00792447"/>
    <w:rsid w:val="00792643"/>
    <w:rsid w:val="00792C1B"/>
    <w:rsid w:val="00793711"/>
    <w:rsid w:val="00793937"/>
    <w:rsid w:val="00793A8F"/>
    <w:rsid w:val="00793AF4"/>
    <w:rsid w:val="00793F9F"/>
    <w:rsid w:val="007940BE"/>
    <w:rsid w:val="0079416D"/>
    <w:rsid w:val="007943DB"/>
    <w:rsid w:val="0079447F"/>
    <w:rsid w:val="00795005"/>
    <w:rsid w:val="00795303"/>
    <w:rsid w:val="00795763"/>
    <w:rsid w:val="007959F9"/>
    <w:rsid w:val="00796C33"/>
    <w:rsid w:val="00796E05"/>
    <w:rsid w:val="00797C19"/>
    <w:rsid w:val="007A0314"/>
    <w:rsid w:val="007A0A8C"/>
    <w:rsid w:val="007A0CF0"/>
    <w:rsid w:val="007A16F5"/>
    <w:rsid w:val="007A18E5"/>
    <w:rsid w:val="007A1D4F"/>
    <w:rsid w:val="007A264A"/>
    <w:rsid w:val="007A278C"/>
    <w:rsid w:val="007A2ACD"/>
    <w:rsid w:val="007A2B60"/>
    <w:rsid w:val="007A2CEF"/>
    <w:rsid w:val="007A3EDF"/>
    <w:rsid w:val="007A411B"/>
    <w:rsid w:val="007A4E61"/>
    <w:rsid w:val="007A57D6"/>
    <w:rsid w:val="007A5938"/>
    <w:rsid w:val="007A5AC4"/>
    <w:rsid w:val="007A5CA8"/>
    <w:rsid w:val="007A68D5"/>
    <w:rsid w:val="007A6CA5"/>
    <w:rsid w:val="007A7B7A"/>
    <w:rsid w:val="007A7D11"/>
    <w:rsid w:val="007B0035"/>
    <w:rsid w:val="007B0582"/>
    <w:rsid w:val="007B0654"/>
    <w:rsid w:val="007B086A"/>
    <w:rsid w:val="007B2967"/>
    <w:rsid w:val="007B2C0D"/>
    <w:rsid w:val="007B2E17"/>
    <w:rsid w:val="007B44E6"/>
    <w:rsid w:val="007B4EF3"/>
    <w:rsid w:val="007B4F29"/>
    <w:rsid w:val="007B548D"/>
    <w:rsid w:val="007B56B7"/>
    <w:rsid w:val="007B577A"/>
    <w:rsid w:val="007B5CBF"/>
    <w:rsid w:val="007B60B2"/>
    <w:rsid w:val="007B61E0"/>
    <w:rsid w:val="007B7449"/>
    <w:rsid w:val="007B77DC"/>
    <w:rsid w:val="007B7E0C"/>
    <w:rsid w:val="007C02CC"/>
    <w:rsid w:val="007C10AA"/>
    <w:rsid w:val="007C16BF"/>
    <w:rsid w:val="007C25BD"/>
    <w:rsid w:val="007C2F22"/>
    <w:rsid w:val="007C40B5"/>
    <w:rsid w:val="007C4B2A"/>
    <w:rsid w:val="007C4CFF"/>
    <w:rsid w:val="007C4FEC"/>
    <w:rsid w:val="007C53DD"/>
    <w:rsid w:val="007C5530"/>
    <w:rsid w:val="007C567D"/>
    <w:rsid w:val="007C5841"/>
    <w:rsid w:val="007C5A72"/>
    <w:rsid w:val="007C5D61"/>
    <w:rsid w:val="007C5FC5"/>
    <w:rsid w:val="007C6506"/>
    <w:rsid w:val="007C6866"/>
    <w:rsid w:val="007C6A4E"/>
    <w:rsid w:val="007C6B04"/>
    <w:rsid w:val="007C76D6"/>
    <w:rsid w:val="007D0223"/>
    <w:rsid w:val="007D114C"/>
    <w:rsid w:val="007D14A1"/>
    <w:rsid w:val="007D174B"/>
    <w:rsid w:val="007D230E"/>
    <w:rsid w:val="007D23C3"/>
    <w:rsid w:val="007D24FD"/>
    <w:rsid w:val="007D36DA"/>
    <w:rsid w:val="007D4541"/>
    <w:rsid w:val="007D5885"/>
    <w:rsid w:val="007D6B9E"/>
    <w:rsid w:val="007D743A"/>
    <w:rsid w:val="007D76C4"/>
    <w:rsid w:val="007E036E"/>
    <w:rsid w:val="007E0660"/>
    <w:rsid w:val="007E06C3"/>
    <w:rsid w:val="007E097D"/>
    <w:rsid w:val="007E09C1"/>
    <w:rsid w:val="007E14EB"/>
    <w:rsid w:val="007E1E97"/>
    <w:rsid w:val="007E2152"/>
    <w:rsid w:val="007E327A"/>
    <w:rsid w:val="007E3837"/>
    <w:rsid w:val="007E4C0F"/>
    <w:rsid w:val="007E5786"/>
    <w:rsid w:val="007E58AE"/>
    <w:rsid w:val="007E62A2"/>
    <w:rsid w:val="007E62CD"/>
    <w:rsid w:val="007E65C5"/>
    <w:rsid w:val="007E6A56"/>
    <w:rsid w:val="007E71AE"/>
    <w:rsid w:val="007E77E5"/>
    <w:rsid w:val="007E78F1"/>
    <w:rsid w:val="007E7F9C"/>
    <w:rsid w:val="007F03CC"/>
    <w:rsid w:val="007F0B69"/>
    <w:rsid w:val="007F0E72"/>
    <w:rsid w:val="007F1BE4"/>
    <w:rsid w:val="007F2380"/>
    <w:rsid w:val="007F3CFA"/>
    <w:rsid w:val="007F3E36"/>
    <w:rsid w:val="007F4769"/>
    <w:rsid w:val="007F4B8C"/>
    <w:rsid w:val="007F5171"/>
    <w:rsid w:val="007F5CBA"/>
    <w:rsid w:val="007F620D"/>
    <w:rsid w:val="007F6623"/>
    <w:rsid w:val="007F7A04"/>
    <w:rsid w:val="007F7BEE"/>
    <w:rsid w:val="007F7E81"/>
    <w:rsid w:val="008006EF"/>
    <w:rsid w:val="00800854"/>
    <w:rsid w:val="00800E34"/>
    <w:rsid w:val="00801005"/>
    <w:rsid w:val="008013B7"/>
    <w:rsid w:val="00801504"/>
    <w:rsid w:val="00802045"/>
    <w:rsid w:val="008035EB"/>
    <w:rsid w:val="00804D56"/>
    <w:rsid w:val="00805306"/>
    <w:rsid w:val="008055A3"/>
    <w:rsid w:val="00805701"/>
    <w:rsid w:val="00805A41"/>
    <w:rsid w:val="00805D64"/>
    <w:rsid w:val="008060F4"/>
    <w:rsid w:val="00806555"/>
    <w:rsid w:val="00806B06"/>
    <w:rsid w:val="00807016"/>
    <w:rsid w:val="008071E2"/>
    <w:rsid w:val="008075E5"/>
    <w:rsid w:val="008101EE"/>
    <w:rsid w:val="00810A71"/>
    <w:rsid w:val="00811BD0"/>
    <w:rsid w:val="00811C83"/>
    <w:rsid w:val="0081204B"/>
    <w:rsid w:val="0081254C"/>
    <w:rsid w:val="00812A68"/>
    <w:rsid w:val="00813229"/>
    <w:rsid w:val="008134C0"/>
    <w:rsid w:val="00813F8C"/>
    <w:rsid w:val="00813F9B"/>
    <w:rsid w:val="008146EA"/>
    <w:rsid w:val="0081611A"/>
    <w:rsid w:val="0082059A"/>
    <w:rsid w:val="00820AF8"/>
    <w:rsid w:val="00820C26"/>
    <w:rsid w:val="008210CC"/>
    <w:rsid w:val="00821760"/>
    <w:rsid w:val="008220DC"/>
    <w:rsid w:val="00822455"/>
    <w:rsid w:val="00822523"/>
    <w:rsid w:val="00822E71"/>
    <w:rsid w:val="0082340E"/>
    <w:rsid w:val="008235C4"/>
    <w:rsid w:val="00824027"/>
    <w:rsid w:val="00824147"/>
    <w:rsid w:val="00824159"/>
    <w:rsid w:val="00824C86"/>
    <w:rsid w:val="008250E2"/>
    <w:rsid w:val="0082514E"/>
    <w:rsid w:val="0082644E"/>
    <w:rsid w:val="008269E9"/>
    <w:rsid w:val="00830345"/>
    <w:rsid w:val="00830CE8"/>
    <w:rsid w:val="00830E58"/>
    <w:rsid w:val="00830F56"/>
    <w:rsid w:val="00831591"/>
    <w:rsid w:val="00832156"/>
    <w:rsid w:val="00832945"/>
    <w:rsid w:val="0083334B"/>
    <w:rsid w:val="008336E3"/>
    <w:rsid w:val="008340B9"/>
    <w:rsid w:val="00834E0B"/>
    <w:rsid w:val="008352BD"/>
    <w:rsid w:val="0083556F"/>
    <w:rsid w:val="00836789"/>
    <w:rsid w:val="00836B1C"/>
    <w:rsid w:val="00837081"/>
    <w:rsid w:val="0083720C"/>
    <w:rsid w:val="00837714"/>
    <w:rsid w:val="00837CE7"/>
    <w:rsid w:val="00840C15"/>
    <w:rsid w:val="00841F96"/>
    <w:rsid w:val="00842091"/>
    <w:rsid w:val="00843D69"/>
    <w:rsid w:val="008441AB"/>
    <w:rsid w:val="00844FF4"/>
    <w:rsid w:val="00845124"/>
    <w:rsid w:val="00845187"/>
    <w:rsid w:val="00845514"/>
    <w:rsid w:val="008455D7"/>
    <w:rsid w:val="008460FA"/>
    <w:rsid w:val="00847E08"/>
    <w:rsid w:val="00850087"/>
    <w:rsid w:val="00850386"/>
    <w:rsid w:val="0085193E"/>
    <w:rsid w:val="00851ACB"/>
    <w:rsid w:val="00851F91"/>
    <w:rsid w:val="008525C3"/>
    <w:rsid w:val="008528E9"/>
    <w:rsid w:val="00852A23"/>
    <w:rsid w:val="00852B47"/>
    <w:rsid w:val="00853394"/>
    <w:rsid w:val="008534C4"/>
    <w:rsid w:val="00853A80"/>
    <w:rsid w:val="00854644"/>
    <w:rsid w:val="00855291"/>
    <w:rsid w:val="008558DD"/>
    <w:rsid w:val="00855C20"/>
    <w:rsid w:val="00855D67"/>
    <w:rsid w:val="0085609E"/>
    <w:rsid w:val="00856108"/>
    <w:rsid w:val="00856291"/>
    <w:rsid w:val="0085661B"/>
    <w:rsid w:val="00856CE8"/>
    <w:rsid w:val="008573AA"/>
    <w:rsid w:val="00857F3D"/>
    <w:rsid w:val="00860CFE"/>
    <w:rsid w:val="00861381"/>
    <w:rsid w:val="00861F8C"/>
    <w:rsid w:val="0086204F"/>
    <w:rsid w:val="00862244"/>
    <w:rsid w:val="008623C0"/>
    <w:rsid w:val="00862D05"/>
    <w:rsid w:val="0086306E"/>
    <w:rsid w:val="008639F5"/>
    <w:rsid w:val="00863BC8"/>
    <w:rsid w:val="00863CCB"/>
    <w:rsid w:val="00863D27"/>
    <w:rsid w:val="00864044"/>
    <w:rsid w:val="008643AD"/>
    <w:rsid w:val="00865342"/>
    <w:rsid w:val="00866028"/>
    <w:rsid w:val="00866194"/>
    <w:rsid w:val="008662A6"/>
    <w:rsid w:val="0086684A"/>
    <w:rsid w:val="00866C4A"/>
    <w:rsid w:val="008713A5"/>
    <w:rsid w:val="008716DE"/>
    <w:rsid w:val="00871931"/>
    <w:rsid w:val="00871AF6"/>
    <w:rsid w:val="00871C6D"/>
    <w:rsid w:val="00871F64"/>
    <w:rsid w:val="00872780"/>
    <w:rsid w:val="00872A40"/>
    <w:rsid w:val="00872A44"/>
    <w:rsid w:val="00872C85"/>
    <w:rsid w:val="00872C8B"/>
    <w:rsid w:val="00873741"/>
    <w:rsid w:val="008743DF"/>
    <w:rsid w:val="00874D5B"/>
    <w:rsid w:val="00874F06"/>
    <w:rsid w:val="00875101"/>
    <w:rsid w:val="008765C1"/>
    <w:rsid w:val="008766F3"/>
    <w:rsid w:val="008774D3"/>
    <w:rsid w:val="0087775B"/>
    <w:rsid w:val="00877859"/>
    <w:rsid w:val="00877AE2"/>
    <w:rsid w:val="00877AEC"/>
    <w:rsid w:val="00877C84"/>
    <w:rsid w:val="00880190"/>
    <w:rsid w:val="00880664"/>
    <w:rsid w:val="0088079C"/>
    <w:rsid w:val="00880F6E"/>
    <w:rsid w:val="0088148B"/>
    <w:rsid w:val="008816E0"/>
    <w:rsid w:val="008818A4"/>
    <w:rsid w:val="00881D36"/>
    <w:rsid w:val="008829E6"/>
    <w:rsid w:val="00882E4F"/>
    <w:rsid w:val="00883719"/>
    <w:rsid w:val="00883D2E"/>
    <w:rsid w:val="008844A5"/>
    <w:rsid w:val="00885005"/>
    <w:rsid w:val="00886378"/>
    <w:rsid w:val="00886AD0"/>
    <w:rsid w:val="008875BB"/>
    <w:rsid w:val="00890A7C"/>
    <w:rsid w:val="00890BF9"/>
    <w:rsid w:val="00891888"/>
    <w:rsid w:val="00892010"/>
    <w:rsid w:val="008922D8"/>
    <w:rsid w:val="00892735"/>
    <w:rsid w:val="00893AB9"/>
    <w:rsid w:val="00894352"/>
    <w:rsid w:val="00894472"/>
    <w:rsid w:val="0089554A"/>
    <w:rsid w:val="00895D2E"/>
    <w:rsid w:val="00897659"/>
    <w:rsid w:val="008976BD"/>
    <w:rsid w:val="00897A01"/>
    <w:rsid w:val="00897EF4"/>
    <w:rsid w:val="008A0073"/>
    <w:rsid w:val="008A07FA"/>
    <w:rsid w:val="008A15D5"/>
    <w:rsid w:val="008A17CB"/>
    <w:rsid w:val="008A2501"/>
    <w:rsid w:val="008A2952"/>
    <w:rsid w:val="008A2BA4"/>
    <w:rsid w:val="008A38F2"/>
    <w:rsid w:val="008A4076"/>
    <w:rsid w:val="008A4167"/>
    <w:rsid w:val="008A4D6E"/>
    <w:rsid w:val="008A5043"/>
    <w:rsid w:val="008A5B23"/>
    <w:rsid w:val="008A5EB8"/>
    <w:rsid w:val="008A64E1"/>
    <w:rsid w:val="008A73FD"/>
    <w:rsid w:val="008B0BB0"/>
    <w:rsid w:val="008B0E2F"/>
    <w:rsid w:val="008B1205"/>
    <w:rsid w:val="008B2830"/>
    <w:rsid w:val="008B2850"/>
    <w:rsid w:val="008B2C72"/>
    <w:rsid w:val="008B2C8A"/>
    <w:rsid w:val="008B3C59"/>
    <w:rsid w:val="008B3CF1"/>
    <w:rsid w:val="008B4181"/>
    <w:rsid w:val="008B4896"/>
    <w:rsid w:val="008B4DC9"/>
    <w:rsid w:val="008B5266"/>
    <w:rsid w:val="008B5843"/>
    <w:rsid w:val="008B5B5D"/>
    <w:rsid w:val="008B5B7E"/>
    <w:rsid w:val="008B5C9C"/>
    <w:rsid w:val="008B658E"/>
    <w:rsid w:val="008B67D6"/>
    <w:rsid w:val="008B72A8"/>
    <w:rsid w:val="008B7458"/>
    <w:rsid w:val="008B769F"/>
    <w:rsid w:val="008B77C0"/>
    <w:rsid w:val="008C0682"/>
    <w:rsid w:val="008C1258"/>
    <w:rsid w:val="008C13A3"/>
    <w:rsid w:val="008C19EC"/>
    <w:rsid w:val="008C1B7C"/>
    <w:rsid w:val="008C1EE8"/>
    <w:rsid w:val="008C21B8"/>
    <w:rsid w:val="008C227B"/>
    <w:rsid w:val="008C23BA"/>
    <w:rsid w:val="008C2BA0"/>
    <w:rsid w:val="008C2C99"/>
    <w:rsid w:val="008C2D3D"/>
    <w:rsid w:val="008C2DF5"/>
    <w:rsid w:val="008C3B73"/>
    <w:rsid w:val="008C513C"/>
    <w:rsid w:val="008C5567"/>
    <w:rsid w:val="008C5D3D"/>
    <w:rsid w:val="008C64E9"/>
    <w:rsid w:val="008C6667"/>
    <w:rsid w:val="008C6C98"/>
    <w:rsid w:val="008C6DBF"/>
    <w:rsid w:val="008C6E86"/>
    <w:rsid w:val="008C6EC5"/>
    <w:rsid w:val="008C7113"/>
    <w:rsid w:val="008C732A"/>
    <w:rsid w:val="008D004C"/>
    <w:rsid w:val="008D032A"/>
    <w:rsid w:val="008D0435"/>
    <w:rsid w:val="008D065E"/>
    <w:rsid w:val="008D12D8"/>
    <w:rsid w:val="008D179F"/>
    <w:rsid w:val="008D257B"/>
    <w:rsid w:val="008D26B8"/>
    <w:rsid w:val="008D2E9A"/>
    <w:rsid w:val="008D386F"/>
    <w:rsid w:val="008D3C72"/>
    <w:rsid w:val="008D3E06"/>
    <w:rsid w:val="008D4A08"/>
    <w:rsid w:val="008D4ACF"/>
    <w:rsid w:val="008D4DBA"/>
    <w:rsid w:val="008D5458"/>
    <w:rsid w:val="008D6540"/>
    <w:rsid w:val="008D765F"/>
    <w:rsid w:val="008D7877"/>
    <w:rsid w:val="008E03B0"/>
    <w:rsid w:val="008E073A"/>
    <w:rsid w:val="008E178C"/>
    <w:rsid w:val="008E1EBC"/>
    <w:rsid w:val="008E24CF"/>
    <w:rsid w:val="008E2659"/>
    <w:rsid w:val="008E2C53"/>
    <w:rsid w:val="008E2E2E"/>
    <w:rsid w:val="008E311A"/>
    <w:rsid w:val="008E32FD"/>
    <w:rsid w:val="008E34E2"/>
    <w:rsid w:val="008E4A3C"/>
    <w:rsid w:val="008E4B4C"/>
    <w:rsid w:val="008E4C92"/>
    <w:rsid w:val="008E4F81"/>
    <w:rsid w:val="008E58C7"/>
    <w:rsid w:val="008E5A58"/>
    <w:rsid w:val="008E5B7F"/>
    <w:rsid w:val="008E6150"/>
    <w:rsid w:val="008E64B8"/>
    <w:rsid w:val="008E67D6"/>
    <w:rsid w:val="008E6CE8"/>
    <w:rsid w:val="008E7921"/>
    <w:rsid w:val="008E7F90"/>
    <w:rsid w:val="008F0168"/>
    <w:rsid w:val="008F0309"/>
    <w:rsid w:val="008F1115"/>
    <w:rsid w:val="008F152A"/>
    <w:rsid w:val="008F229C"/>
    <w:rsid w:val="008F2B62"/>
    <w:rsid w:val="008F3719"/>
    <w:rsid w:val="008F4318"/>
    <w:rsid w:val="008F5103"/>
    <w:rsid w:val="008F542D"/>
    <w:rsid w:val="008F561A"/>
    <w:rsid w:val="008F5D4B"/>
    <w:rsid w:val="008F5F4C"/>
    <w:rsid w:val="008F6643"/>
    <w:rsid w:val="008F7479"/>
    <w:rsid w:val="008F7812"/>
    <w:rsid w:val="008F7D0A"/>
    <w:rsid w:val="00900186"/>
    <w:rsid w:val="00900794"/>
    <w:rsid w:val="00901482"/>
    <w:rsid w:val="009014D1"/>
    <w:rsid w:val="00901754"/>
    <w:rsid w:val="00902A9D"/>
    <w:rsid w:val="0090322F"/>
    <w:rsid w:val="00903C81"/>
    <w:rsid w:val="0090612C"/>
    <w:rsid w:val="00906BCB"/>
    <w:rsid w:val="00907958"/>
    <w:rsid w:val="00907FCB"/>
    <w:rsid w:val="009100DA"/>
    <w:rsid w:val="009109CD"/>
    <w:rsid w:val="009109EA"/>
    <w:rsid w:val="00910ED1"/>
    <w:rsid w:val="00910FE7"/>
    <w:rsid w:val="009112BD"/>
    <w:rsid w:val="00911419"/>
    <w:rsid w:val="00911C85"/>
    <w:rsid w:val="00912859"/>
    <w:rsid w:val="00912B91"/>
    <w:rsid w:val="00912D37"/>
    <w:rsid w:val="00912FF5"/>
    <w:rsid w:val="009132BE"/>
    <w:rsid w:val="009137CF"/>
    <w:rsid w:val="0091380C"/>
    <w:rsid w:val="00913F8B"/>
    <w:rsid w:val="00914914"/>
    <w:rsid w:val="00914F7F"/>
    <w:rsid w:val="009152EF"/>
    <w:rsid w:val="009163D9"/>
    <w:rsid w:val="009163E9"/>
    <w:rsid w:val="00917575"/>
    <w:rsid w:val="009179F5"/>
    <w:rsid w:val="00917A21"/>
    <w:rsid w:val="009206F2"/>
    <w:rsid w:val="00920E9E"/>
    <w:rsid w:val="00920F30"/>
    <w:rsid w:val="00921677"/>
    <w:rsid w:val="009219CC"/>
    <w:rsid w:val="00921A58"/>
    <w:rsid w:val="00921F1B"/>
    <w:rsid w:val="00923E94"/>
    <w:rsid w:val="0092456C"/>
    <w:rsid w:val="00924B6E"/>
    <w:rsid w:val="00924F18"/>
    <w:rsid w:val="00925342"/>
    <w:rsid w:val="00925607"/>
    <w:rsid w:val="00925A0C"/>
    <w:rsid w:val="00925CE1"/>
    <w:rsid w:val="009261D9"/>
    <w:rsid w:val="00926459"/>
    <w:rsid w:val="009265D2"/>
    <w:rsid w:val="009267E3"/>
    <w:rsid w:val="00926933"/>
    <w:rsid w:val="009278AE"/>
    <w:rsid w:val="00927A22"/>
    <w:rsid w:val="00927C4F"/>
    <w:rsid w:val="0093114E"/>
    <w:rsid w:val="00931620"/>
    <w:rsid w:val="009318BC"/>
    <w:rsid w:val="00931F05"/>
    <w:rsid w:val="00932333"/>
    <w:rsid w:val="009324E3"/>
    <w:rsid w:val="00932F52"/>
    <w:rsid w:val="00933328"/>
    <w:rsid w:val="00933A3B"/>
    <w:rsid w:val="00933D80"/>
    <w:rsid w:val="00933E39"/>
    <w:rsid w:val="00935435"/>
    <w:rsid w:val="009357DA"/>
    <w:rsid w:val="009364C5"/>
    <w:rsid w:val="00936A64"/>
    <w:rsid w:val="009371D0"/>
    <w:rsid w:val="00937402"/>
    <w:rsid w:val="009377EB"/>
    <w:rsid w:val="00937EDB"/>
    <w:rsid w:val="009410E9"/>
    <w:rsid w:val="00941CF0"/>
    <w:rsid w:val="0094271F"/>
    <w:rsid w:val="00942C6E"/>
    <w:rsid w:val="0094308F"/>
    <w:rsid w:val="009434A4"/>
    <w:rsid w:val="00944615"/>
    <w:rsid w:val="009446B5"/>
    <w:rsid w:val="00944D0F"/>
    <w:rsid w:val="009451FE"/>
    <w:rsid w:val="00945400"/>
    <w:rsid w:val="009458F1"/>
    <w:rsid w:val="009475E2"/>
    <w:rsid w:val="009479EF"/>
    <w:rsid w:val="00947BDB"/>
    <w:rsid w:val="00950138"/>
    <w:rsid w:val="0095119D"/>
    <w:rsid w:val="009512C2"/>
    <w:rsid w:val="00951A3A"/>
    <w:rsid w:val="009531DB"/>
    <w:rsid w:val="00953223"/>
    <w:rsid w:val="00954058"/>
    <w:rsid w:val="00954508"/>
    <w:rsid w:val="009547EE"/>
    <w:rsid w:val="00954828"/>
    <w:rsid w:val="00954B2E"/>
    <w:rsid w:val="00955BCF"/>
    <w:rsid w:val="00955EB4"/>
    <w:rsid w:val="009564DF"/>
    <w:rsid w:val="009568CC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189E"/>
    <w:rsid w:val="00962E7F"/>
    <w:rsid w:val="0096305F"/>
    <w:rsid w:val="0096379C"/>
    <w:rsid w:val="009645BE"/>
    <w:rsid w:val="009647D0"/>
    <w:rsid w:val="0096491A"/>
    <w:rsid w:val="00964BFC"/>
    <w:rsid w:val="00964C99"/>
    <w:rsid w:val="009652EE"/>
    <w:rsid w:val="009657ED"/>
    <w:rsid w:val="00965C9A"/>
    <w:rsid w:val="00965DD7"/>
    <w:rsid w:val="009663B5"/>
    <w:rsid w:val="0096666B"/>
    <w:rsid w:val="00966FE5"/>
    <w:rsid w:val="0096769B"/>
    <w:rsid w:val="00967BC9"/>
    <w:rsid w:val="00967C92"/>
    <w:rsid w:val="00967EB0"/>
    <w:rsid w:val="00970A9D"/>
    <w:rsid w:val="00970CF9"/>
    <w:rsid w:val="00971D19"/>
    <w:rsid w:val="00971E3D"/>
    <w:rsid w:val="00972166"/>
    <w:rsid w:val="009727C1"/>
    <w:rsid w:val="00972A90"/>
    <w:rsid w:val="00972AC7"/>
    <w:rsid w:val="00972C50"/>
    <w:rsid w:val="00973317"/>
    <w:rsid w:val="00973AC3"/>
    <w:rsid w:val="00973B94"/>
    <w:rsid w:val="00973FCF"/>
    <w:rsid w:val="00974081"/>
    <w:rsid w:val="009740BC"/>
    <w:rsid w:val="00974AF7"/>
    <w:rsid w:val="00975404"/>
    <w:rsid w:val="0097596F"/>
    <w:rsid w:val="00975E3B"/>
    <w:rsid w:val="00976077"/>
    <w:rsid w:val="0097645A"/>
    <w:rsid w:val="00976BC3"/>
    <w:rsid w:val="00976FDD"/>
    <w:rsid w:val="0097701F"/>
    <w:rsid w:val="00977A09"/>
    <w:rsid w:val="00977A6D"/>
    <w:rsid w:val="00977FDC"/>
    <w:rsid w:val="009809A2"/>
    <w:rsid w:val="00980A77"/>
    <w:rsid w:val="00981222"/>
    <w:rsid w:val="00981D38"/>
    <w:rsid w:val="00981EFB"/>
    <w:rsid w:val="009821BC"/>
    <w:rsid w:val="00982416"/>
    <w:rsid w:val="009837A5"/>
    <w:rsid w:val="00983922"/>
    <w:rsid w:val="00983A21"/>
    <w:rsid w:val="00984A27"/>
    <w:rsid w:val="00985B61"/>
    <w:rsid w:val="00986276"/>
    <w:rsid w:val="00986364"/>
    <w:rsid w:val="009869AE"/>
    <w:rsid w:val="009870A6"/>
    <w:rsid w:val="009870B7"/>
    <w:rsid w:val="00987218"/>
    <w:rsid w:val="00987678"/>
    <w:rsid w:val="00990197"/>
    <w:rsid w:val="009904EB"/>
    <w:rsid w:val="00991156"/>
    <w:rsid w:val="009914DD"/>
    <w:rsid w:val="009914DE"/>
    <w:rsid w:val="0099185B"/>
    <w:rsid w:val="009923DC"/>
    <w:rsid w:val="0099274F"/>
    <w:rsid w:val="00992758"/>
    <w:rsid w:val="00992912"/>
    <w:rsid w:val="00992E8B"/>
    <w:rsid w:val="00993948"/>
    <w:rsid w:val="0099575E"/>
    <w:rsid w:val="00995CC4"/>
    <w:rsid w:val="00995DA8"/>
    <w:rsid w:val="009970F1"/>
    <w:rsid w:val="00997333"/>
    <w:rsid w:val="009973BC"/>
    <w:rsid w:val="0099793E"/>
    <w:rsid w:val="009A1552"/>
    <w:rsid w:val="009A1B45"/>
    <w:rsid w:val="009A1C55"/>
    <w:rsid w:val="009A1DF5"/>
    <w:rsid w:val="009A28CD"/>
    <w:rsid w:val="009A28D1"/>
    <w:rsid w:val="009A30E8"/>
    <w:rsid w:val="009A3178"/>
    <w:rsid w:val="009A321F"/>
    <w:rsid w:val="009A32CA"/>
    <w:rsid w:val="009A34E8"/>
    <w:rsid w:val="009A375A"/>
    <w:rsid w:val="009A6B5A"/>
    <w:rsid w:val="009A7553"/>
    <w:rsid w:val="009A7A43"/>
    <w:rsid w:val="009A7D67"/>
    <w:rsid w:val="009B044E"/>
    <w:rsid w:val="009B05A5"/>
    <w:rsid w:val="009B08F0"/>
    <w:rsid w:val="009B0AC5"/>
    <w:rsid w:val="009B0F17"/>
    <w:rsid w:val="009B171A"/>
    <w:rsid w:val="009B24FD"/>
    <w:rsid w:val="009B273F"/>
    <w:rsid w:val="009B3353"/>
    <w:rsid w:val="009B35FD"/>
    <w:rsid w:val="009B3630"/>
    <w:rsid w:val="009B4086"/>
    <w:rsid w:val="009B4378"/>
    <w:rsid w:val="009B4955"/>
    <w:rsid w:val="009B5FC4"/>
    <w:rsid w:val="009B6481"/>
    <w:rsid w:val="009B6A17"/>
    <w:rsid w:val="009B6BFA"/>
    <w:rsid w:val="009C0C0A"/>
    <w:rsid w:val="009C0CF5"/>
    <w:rsid w:val="009C0F72"/>
    <w:rsid w:val="009C1319"/>
    <w:rsid w:val="009C1592"/>
    <w:rsid w:val="009C167B"/>
    <w:rsid w:val="009C24EF"/>
    <w:rsid w:val="009C28EC"/>
    <w:rsid w:val="009C2986"/>
    <w:rsid w:val="009C30C5"/>
    <w:rsid w:val="009C3B4A"/>
    <w:rsid w:val="009C3C3D"/>
    <w:rsid w:val="009C3EA8"/>
    <w:rsid w:val="009C4404"/>
    <w:rsid w:val="009C50D4"/>
    <w:rsid w:val="009C5B46"/>
    <w:rsid w:val="009C6AEB"/>
    <w:rsid w:val="009C7EB4"/>
    <w:rsid w:val="009C7FCD"/>
    <w:rsid w:val="009D0672"/>
    <w:rsid w:val="009D0B3A"/>
    <w:rsid w:val="009D0D15"/>
    <w:rsid w:val="009D0F34"/>
    <w:rsid w:val="009D0F59"/>
    <w:rsid w:val="009D28F9"/>
    <w:rsid w:val="009D2A83"/>
    <w:rsid w:val="009D3F8D"/>
    <w:rsid w:val="009D4057"/>
    <w:rsid w:val="009D4719"/>
    <w:rsid w:val="009D4B19"/>
    <w:rsid w:val="009D4E5D"/>
    <w:rsid w:val="009D6B79"/>
    <w:rsid w:val="009D6DFF"/>
    <w:rsid w:val="009D6E75"/>
    <w:rsid w:val="009D72F7"/>
    <w:rsid w:val="009D7304"/>
    <w:rsid w:val="009D7A0C"/>
    <w:rsid w:val="009D7D4A"/>
    <w:rsid w:val="009E0E68"/>
    <w:rsid w:val="009E1ECD"/>
    <w:rsid w:val="009E227C"/>
    <w:rsid w:val="009E2973"/>
    <w:rsid w:val="009E329C"/>
    <w:rsid w:val="009E3D5E"/>
    <w:rsid w:val="009E3E1C"/>
    <w:rsid w:val="009E4025"/>
    <w:rsid w:val="009E45F4"/>
    <w:rsid w:val="009E5FF5"/>
    <w:rsid w:val="009E6090"/>
    <w:rsid w:val="009E6AC1"/>
    <w:rsid w:val="009E6B0D"/>
    <w:rsid w:val="009E6FCC"/>
    <w:rsid w:val="009E7AED"/>
    <w:rsid w:val="009F070F"/>
    <w:rsid w:val="009F07EE"/>
    <w:rsid w:val="009F0C71"/>
    <w:rsid w:val="009F1273"/>
    <w:rsid w:val="009F205A"/>
    <w:rsid w:val="009F2666"/>
    <w:rsid w:val="009F310F"/>
    <w:rsid w:val="009F35CE"/>
    <w:rsid w:val="009F3FAC"/>
    <w:rsid w:val="009F4260"/>
    <w:rsid w:val="009F4447"/>
    <w:rsid w:val="009F4FC1"/>
    <w:rsid w:val="009F5B59"/>
    <w:rsid w:val="009F610A"/>
    <w:rsid w:val="009F61CB"/>
    <w:rsid w:val="009F6F44"/>
    <w:rsid w:val="009F70A1"/>
    <w:rsid w:val="009F7120"/>
    <w:rsid w:val="009F741D"/>
    <w:rsid w:val="009F7857"/>
    <w:rsid w:val="00A0024C"/>
    <w:rsid w:val="00A004FA"/>
    <w:rsid w:val="00A00D67"/>
    <w:rsid w:val="00A00F32"/>
    <w:rsid w:val="00A01448"/>
    <w:rsid w:val="00A0147F"/>
    <w:rsid w:val="00A0278C"/>
    <w:rsid w:val="00A02C1B"/>
    <w:rsid w:val="00A02D67"/>
    <w:rsid w:val="00A0366B"/>
    <w:rsid w:val="00A03D24"/>
    <w:rsid w:val="00A04006"/>
    <w:rsid w:val="00A040B3"/>
    <w:rsid w:val="00A04751"/>
    <w:rsid w:val="00A05804"/>
    <w:rsid w:val="00A07260"/>
    <w:rsid w:val="00A07C5F"/>
    <w:rsid w:val="00A10205"/>
    <w:rsid w:val="00A1020F"/>
    <w:rsid w:val="00A103C0"/>
    <w:rsid w:val="00A1040D"/>
    <w:rsid w:val="00A10784"/>
    <w:rsid w:val="00A10C8F"/>
    <w:rsid w:val="00A113BB"/>
    <w:rsid w:val="00A1165F"/>
    <w:rsid w:val="00A11C9E"/>
    <w:rsid w:val="00A1254A"/>
    <w:rsid w:val="00A12797"/>
    <w:rsid w:val="00A12B4D"/>
    <w:rsid w:val="00A13758"/>
    <w:rsid w:val="00A13870"/>
    <w:rsid w:val="00A14871"/>
    <w:rsid w:val="00A151B0"/>
    <w:rsid w:val="00A15945"/>
    <w:rsid w:val="00A15B44"/>
    <w:rsid w:val="00A16442"/>
    <w:rsid w:val="00A16EB8"/>
    <w:rsid w:val="00A1742E"/>
    <w:rsid w:val="00A200B1"/>
    <w:rsid w:val="00A21291"/>
    <w:rsid w:val="00A22407"/>
    <w:rsid w:val="00A2264C"/>
    <w:rsid w:val="00A22A75"/>
    <w:rsid w:val="00A239BA"/>
    <w:rsid w:val="00A23C8D"/>
    <w:rsid w:val="00A24947"/>
    <w:rsid w:val="00A24B1B"/>
    <w:rsid w:val="00A25001"/>
    <w:rsid w:val="00A2530A"/>
    <w:rsid w:val="00A2530C"/>
    <w:rsid w:val="00A255F7"/>
    <w:rsid w:val="00A259CE"/>
    <w:rsid w:val="00A25AC2"/>
    <w:rsid w:val="00A25DAF"/>
    <w:rsid w:val="00A25E73"/>
    <w:rsid w:val="00A2649E"/>
    <w:rsid w:val="00A265C2"/>
    <w:rsid w:val="00A266BE"/>
    <w:rsid w:val="00A272B0"/>
    <w:rsid w:val="00A2751C"/>
    <w:rsid w:val="00A27EC4"/>
    <w:rsid w:val="00A300D2"/>
    <w:rsid w:val="00A303C8"/>
    <w:rsid w:val="00A303CA"/>
    <w:rsid w:val="00A312D0"/>
    <w:rsid w:val="00A31842"/>
    <w:rsid w:val="00A31ED7"/>
    <w:rsid w:val="00A32E5D"/>
    <w:rsid w:val="00A33215"/>
    <w:rsid w:val="00A33AC9"/>
    <w:rsid w:val="00A33AD5"/>
    <w:rsid w:val="00A34E14"/>
    <w:rsid w:val="00A3510A"/>
    <w:rsid w:val="00A35372"/>
    <w:rsid w:val="00A35791"/>
    <w:rsid w:val="00A358F2"/>
    <w:rsid w:val="00A35E3E"/>
    <w:rsid w:val="00A36341"/>
    <w:rsid w:val="00A37068"/>
    <w:rsid w:val="00A37310"/>
    <w:rsid w:val="00A376B5"/>
    <w:rsid w:val="00A377CF"/>
    <w:rsid w:val="00A37DEE"/>
    <w:rsid w:val="00A37F72"/>
    <w:rsid w:val="00A4001C"/>
    <w:rsid w:val="00A4059E"/>
    <w:rsid w:val="00A4064F"/>
    <w:rsid w:val="00A4243D"/>
    <w:rsid w:val="00A426FC"/>
    <w:rsid w:val="00A42DC1"/>
    <w:rsid w:val="00A42E60"/>
    <w:rsid w:val="00A4320C"/>
    <w:rsid w:val="00A439EB"/>
    <w:rsid w:val="00A45223"/>
    <w:rsid w:val="00A4574A"/>
    <w:rsid w:val="00A46422"/>
    <w:rsid w:val="00A4665D"/>
    <w:rsid w:val="00A46836"/>
    <w:rsid w:val="00A46858"/>
    <w:rsid w:val="00A46AE2"/>
    <w:rsid w:val="00A46F45"/>
    <w:rsid w:val="00A47374"/>
    <w:rsid w:val="00A47936"/>
    <w:rsid w:val="00A47C91"/>
    <w:rsid w:val="00A47D20"/>
    <w:rsid w:val="00A502F0"/>
    <w:rsid w:val="00A50613"/>
    <w:rsid w:val="00A50759"/>
    <w:rsid w:val="00A50BA3"/>
    <w:rsid w:val="00A50CBE"/>
    <w:rsid w:val="00A50F79"/>
    <w:rsid w:val="00A5185A"/>
    <w:rsid w:val="00A51B69"/>
    <w:rsid w:val="00A527A4"/>
    <w:rsid w:val="00A52C5E"/>
    <w:rsid w:val="00A534AD"/>
    <w:rsid w:val="00A53F34"/>
    <w:rsid w:val="00A54AD0"/>
    <w:rsid w:val="00A54BF5"/>
    <w:rsid w:val="00A5528D"/>
    <w:rsid w:val="00A553E0"/>
    <w:rsid w:val="00A5570C"/>
    <w:rsid w:val="00A56701"/>
    <w:rsid w:val="00A56CA0"/>
    <w:rsid w:val="00A56FD9"/>
    <w:rsid w:val="00A571B9"/>
    <w:rsid w:val="00A5726A"/>
    <w:rsid w:val="00A60172"/>
    <w:rsid w:val="00A601B5"/>
    <w:rsid w:val="00A60949"/>
    <w:rsid w:val="00A61202"/>
    <w:rsid w:val="00A613AE"/>
    <w:rsid w:val="00A616E4"/>
    <w:rsid w:val="00A61D01"/>
    <w:rsid w:val="00A62AC9"/>
    <w:rsid w:val="00A62EB1"/>
    <w:rsid w:val="00A62F52"/>
    <w:rsid w:val="00A6434F"/>
    <w:rsid w:val="00A648D6"/>
    <w:rsid w:val="00A64CA4"/>
    <w:rsid w:val="00A663A8"/>
    <w:rsid w:val="00A6669D"/>
    <w:rsid w:val="00A67DA2"/>
    <w:rsid w:val="00A70AF3"/>
    <w:rsid w:val="00A70CB2"/>
    <w:rsid w:val="00A70F68"/>
    <w:rsid w:val="00A71B11"/>
    <w:rsid w:val="00A7201D"/>
    <w:rsid w:val="00A72CD8"/>
    <w:rsid w:val="00A72E36"/>
    <w:rsid w:val="00A72F25"/>
    <w:rsid w:val="00A733E1"/>
    <w:rsid w:val="00A73858"/>
    <w:rsid w:val="00A74292"/>
    <w:rsid w:val="00A74487"/>
    <w:rsid w:val="00A745DA"/>
    <w:rsid w:val="00A74952"/>
    <w:rsid w:val="00A74D78"/>
    <w:rsid w:val="00A7535D"/>
    <w:rsid w:val="00A75AF2"/>
    <w:rsid w:val="00A75B96"/>
    <w:rsid w:val="00A76453"/>
    <w:rsid w:val="00A76899"/>
    <w:rsid w:val="00A76A29"/>
    <w:rsid w:val="00A76BE7"/>
    <w:rsid w:val="00A76C89"/>
    <w:rsid w:val="00A770F8"/>
    <w:rsid w:val="00A774BA"/>
    <w:rsid w:val="00A77789"/>
    <w:rsid w:val="00A77E87"/>
    <w:rsid w:val="00A807BE"/>
    <w:rsid w:val="00A80849"/>
    <w:rsid w:val="00A80CE6"/>
    <w:rsid w:val="00A80E1D"/>
    <w:rsid w:val="00A81CF2"/>
    <w:rsid w:val="00A82115"/>
    <w:rsid w:val="00A821B9"/>
    <w:rsid w:val="00A821BF"/>
    <w:rsid w:val="00A83534"/>
    <w:rsid w:val="00A84709"/>
    <w:rsid w:val="00A850BC"/>
    <w:rsid w:val="00A85403"/>
    <w:rsid w:val="00A8597F"/>
    <w:rsid w:val="00A86772"/>
    <w:rsid w:val="00A86EBF"/>
    <w:rsid w:val="00A870CE"/>
    <w:rsid w:val="00A8797E"/>
    <w:rsid w:val="00A87AC8"/>
    <w:rsid w:val="00A9022A"/>
    <w:rsid w:val="00A9046F"/>
    <w:rsid w:val="00A90749"/>
    <w:rsid w:val="00A91006"/>
    <w:rsid w:val="00A916BC"/>
    <w:rsid w:val="00A9242E"/>
    <w:rsid w:val="00A92C04"/>
    <w:rsid w:val="00A92E23"/>
    <w:rsid w:val="00A92F34"/>
    <w:rsid w:val="00A93D24"/>
    <w:rsid w:val="00A93E16"/>
    <w:rsid w:val="00A945F1"/>
    <w:rsid w:val="00A946DD"/>
    <w:rsid w:val="00A95548"/>
    <w:rsid w:val="00A96708"/>
    <w:rsid w:val="00A96726"/>
    <w:rsid w:val="00A96E43"/>
    <w:rsid w:val="00A97BCE"/>
    <w:rsid w:val="00AA0613"/>
    <w:rsid w:val="00AA06C4"/>
    <w:rsid w:val="00AA0D36"/>
    <w:rsid w:val="00AA1B04"/>
    <w:rsid w:val="00AA1BDE"/>
    <w:rsid w:val="00AA3470"/>
    <w:rsid w:val="00AA3E52"/>
    <w:rsid w:val="00AA4785"/>
    <w:rsid w:val="00AA4B7B"/>
    <w:rsid w:val="00AA4C45"/>
    <w:rsid w:val="00AA4F39"/>
    <w:rsid w:val="00AA500D"/>
    <w:rsid w:val="00AA511D"/>
    <w:rsid w:val="00AA5E3B"/>
    <w:rsid w:val="00AA611B"/>
    <w:rsid w:val="00AA647D"/>
    <w:rsid w:val="00AA6681"/>
    <w:rsid w:val="00AA66E0"/>
    <w:rsid w:val="00AA6701"/>
    <w:rsid w:val="00AA6B06"/>
    <w:rsid w:val="00AA764F"/>
    <w:rsid w:val="00AA7BE9"/>
    <w:rsid w:val="00AB00B5"/>
    <w:rsid w:val="00AB076D"/>
    <w:rsid w:val="00AB0C9A"/>
    <w:rsid w:val="00AB1138"/>
    <w:rsid w:val="00AB11D5"/>
    <w:rsid w:val="00AB13D3"/>
    <w:rsid w:val="00AB1C26"/>
    <w:rsid w:val="00AB200A"/>
    <w:rsid w:val="00AB31E3"/>
    <w:rsid w:val="00AB3CF1"/>
    <w:rsid w:val="00AB4410"/>
    <w:rsid w:val="00AB4D56"/>
    <w:rsid w:val="00AB4EB4"/>
    <w:rsid w:val="00AB58DE"/>
    <w:rsid w:val="00AB5CD7"/>
    <w:rsid w:val="00AB5CE5"/>
    <w:rsid w:val="00AB61D6"/>
    <w:rsid w:val="00AB63A7"/>
    <w:rsid w:val="00AB63BA"/>
    <w:rsid w:val="00AB6978"/>
    <w:rsid w:val="00AB715D"/>
    <w:rsid w:val="00AC052A"/>
    <w:rsid w:val="00AC0D9D"/>
    <w:rsid w:val="00AC1015"/>
    <w:rsid w:val="00AC1883"/>
    <w:rsid w:val="00AC1C73"/>
    <w:rsid w:val="00AC2AD0"/>
    <w:rsid w:val="00AC3162"/>
    <w:rsid w:val="00AC3198"/>
    <w:rsid w:val="00AC31F2"/>
    <w:rsid w:val="00AC3A69"/>
    <w:rsid w:val="00AC488E"/>
    <w:rsid w:val="00AC493F"/>
    <w:rsid w:val="00AC4DBA"/>
    <w:rsid w:val="00AC586B"/>
    <w:rsid w:val="00AC58EA"/>
    <w:rsid w:val="00AC6029"/>
    <w:rsid w:val="00AC70D5"/>
    <w:rsid w:val="00AC7207"/>
    <w:rsid w:val="00AD06B8"/>
    <w:rsid w:val="00AD0A00"/>
    <w:rsid w:val="00AD0A6B"/>
    <w:rsid w:val="00AD0B67"/>
    <w:rsid w:val="00AD0F1B"/>
    <w:rsid w:val="00AD14EA"/>
    <w:rsid w:val="00AD1755"/>
    <w:rsid w:val="00AD1A94"/>
    <w:rsid w:val="00AD2D70"/>
    <w:rsid w:val="00AD2FA3"/>
    <w:rsid w:val="00AD3207"/>
    <w:rsid w:val="00AD33DB"/>
    <w:rsid w:val="00AD3D9A"/>
    <w:rsid w:val="00AD45B3"/>
    <w:rsid w:val="00AD4C6E"/>
    <w:rsid w:val="00AD5261"/>
    <w:rsid w:val="00AD5361"/>
    <w:rsid w:val="00AD5758"/>
    <w:rsid w:val="00AD5FBE"/>
    <w:rsid w:val="00AD614A"/>
    <w:rsid w:val="00AD63F5"/>
    <w:rsid w:val="00AD7186"/>
    <w:rsid w:val="00AD75D6"/>
    <w:rsid w:val="00AD7A90"/>
    <w:rsid w:val="00AD7D0D"/>
    <w:rsid w:val="00AE0EE1"/>
    <w:rsid w:val="00AE213A"/>
    <w:rsid w:val="00AE4793"/>
    <w:rsid w:val="00AE47BF"/>
    <w:rsid w:val="00AE47D0"/>
    <w:rsid w:val="00AE49A5"/>
    <w:rsid w:val="00AE60EB"/>
    <w:rsid w:val="00AE744C"/>
    <w:rsid w:val="00AE7C06"/>
    <w:rsid w:val="00AF01AE"/>
    <w:rsid w:val="00AF0E0A"/>
    <w:rsid w:val="00AF15FD"/>
    <w:rsid w:val="00AF1733"/>
    <w:rsid w:val="00AF224F"/>
    <w:rsid w:val="00AF23B4"/>
    <w:rsid w:val="00AF2640"/>
    <w:rsid w:val="00AF2B02"/>
    <w:rsid w:val="00AF2C47"/>
    <w:rsid w:val="00AF2EBF"/>
    <w:rsid w:val="00AF30EA"/>
    <w:rsid w:val="00AF3497"/>
    <w:rsid w:val="00AF4235"/>
    <w:rsid w:val="00AF5111"/>
    <w:rsid w:val="00AF54C5"/>
    <w:rsid w:val="00AF5C00"/>
    <w:rsid w:val="00AF66F2"/>
    <w:rsid w:val="00AF6777"/>
    <w:rsid w:val="00AF6841"/>
    <w:rsid w:val="00AF71A7"/>
    <w:rsid w:val="00AF76BE"/>
    <w:rsid w:val="00AF780F"/>
    <w:rsid w:val="00AF7A99"/>
    <w:rsid w:val="00AF7AC8"/>
    <w:rsid w:val="00B010F1"/>
    <w:rsid w:val="00B01297"/>
    <w:rsid w:val="00B016CD"/>
    <w:rsid w:val="00B0193A"/>
    <w:rsid w:val="00B020A1"/>
    <w:rsid w:val="00B02110"/>
    <w:rsid w:val="00B029A4"/>
    <w:rsid w:val="00B02BC1"/>
    <w:rsid w:val="00B03429"/>
    <w:rsid w:val="00B048CF"/>
    <w:rsid w:val="00B067E2"/>
    <w:rsid w:val="00B0775A"/>
    <w:rsid w:val="00B10175"/>
    <w:rsid w:val="00B10B68"/>
    <w:rsid w:val="00B114A0"/>
    <w:rsid w:val="00B11526"/>
    <w:rsid w:val="00B11AE2"/>
    <w:rsid w:val="00B12799"/>
    <w:rsid w:val="00B12929"/>
    <w:rsid w:val="00B13082"/>
    <w:rsid w:val="00B1368F"/>
    <w:rsid w:val="00B13AC5"/>
    <w:rsid w:val="00B1490A"/>
    <w:rsid w:val="00B14B61"/>
    <w:rsid w:val="00B1519F"/>
    <w:rsid w:val="00B151E7"/>
    <w:rsid w:val="00B1560F"/>
    <w:rsid w:val="00B15C99"/>
    <w:rsid w:val="00B16928"/>
    <w:rsid w:val="00B20215"/>
    <w:rsid w:val="00B20AEF"/>
    <w:rsid w:val="00B20ECC"/>
    <w:rsid w:val="00B213B0"/>
    <w:rsid w:val="00B22874"/>
    <w:rsid w:val="00B23A02"/>
    <w:rsid w:val="00B23C5B"/>
    <w:rsid w:val="00B23D99"/>
    <w:rsid w:val="00B23F04"/>
    <w:rsid w:val="00B23FFF"/>
    <w:rsid w:val="00B242AE"/>
    <w:rsid w:val="00B268E4"/>
    <w:rsid w:val="00B26A37"/>
    <w:rsid w:val="00B274A8"/>
    <w:rsid w:val="00B27A15"/>
    <w:rsid w:val="00B27CB9"/>
    <w:rsid w:val="00B30364"/>
    <w:rsid w:val="00B30AC4"/>
    <w:rsid w:val="00B30E20"/>
    <w:rsid w:val="00B30E67"/>
    <w:rsid w:val="00B30F01"/>
    <w:rsid w:val="00B3100C"/>
    <w:rsid w:val="00B311C9"/>
    <w:rsid w:val="00B3130A"/>
    <w:rsid w:val="00B31A53"/>
    <w:rsid w:val="00B31EE5"/>
    <w:rsid w:val="00B322B4"/>
    <w:rsid w:val="00B32479"/>
    <w:rsid w:val="00B325BD"/>
    <w:rsid w:val="00B326F9"/>
    <w:rsid w:val="00B32BF8"/>
    <w:rsid w:val="00B330E7"/>
    <w:rsid w:val="00B33454"/>
    <w:rsid w:val="00B3387D"/>
    <w:rsid w:val="00B33A63"/>
    <w:rsid w:val="00B342EC"/>
    <w:rsid w:val="00B347FD"/>
    <w:rsid w:val="00B34AC9"/>
    <w:rsid w:val="00B34CE3"/>
    <w:rsid w:val="00B34CFD"/>
    <w:rsid w:val="00B34DE0"/>
    <w:rsid w:val="00B35284"/>
    <w:rsid w:val="00B35550"/>
    <w:rsid w:val="00B35D2E"/>
    <w:rsid w:val="00B3759A"/>
    <w:rsid w:val="00B377AB"/>
    <w:rsid w:val="00B404D6"/>
    <w:rsid w:val="00B40700"/>
    <w:rsid w:val="00B40900"/>
    <w:rsid w:val="00B4161F"/>
    <w:rsid w:val="00B43538"/>
    <w:rsid w:val="00B4380E"/>
    <w:rsid w:val="00B43AAF"/>
    <w:rsid w:val="00B43C8F"/>
    <w:rsid w:val="00B43F4D"/>
    <w:rsid w:val="00B443B4"/>
    <w:rsid w:val="00B4555E"/>
    <w:rsid w:val="00B45845"/>
    <w:rsid w:val="00B45CF2"/>
    <w:rsid w:val="00B46130"/>
    <w:rsid w:val="00B46A57"/>
    <w:rsid w:val="00B472F9"/>
    <w:rsid w:val="00B474EE"/>
    <w:rsid w:val="00B475C8"/>
    <w:rsid w:val="00B47AD5"/>
    <w:rsid w:val="00B517BE"/>
    <w:rsid w:val="00B53057"/>
    <w:rsid w:val="00B5349B"/>
    <w:rsid w:val="00B53A32"/>
    <w:rsid w:val="00B543E3"/>
    <w:rsid w:val="00B54AAA"/>
    <w:rsid w:val="00B55968"/>
    <w:rsid w:val="00B56561"/>
    <w:rsid w:val="00B56AA4"/>
    <w:rsid w:val="00B572A5"/>
    <w:rsid w:val="00B5744C"/>
    <w:rsid w:val="00B5765B"/>
    <w:rsid w:val="00B57AF0"/>
    <w:rsid w:val="00B6142C"/>
    <w:rsid w:val="00B61EA0"/>
    <w:rsid w:val="00B62987"/>
    <w:rsid w:val="00B62F81"/>
    <w:rsid w:val="00B63143"/>
    <w:rsid w:val="00B63A86"/>
    <w:rsid w:val="00B63B84"/>
    <w:rsid w:val="00B64249"/>
    <w:rsid w:val="00B64354"/>
    <w:rsid w:val="00B651C7"/>
    <w:rsid w:val="00B6542C"/>
    <w:rsid w:val="00B65A8E"/>
    <w:rsid w:val="00B65CE3"/>
    <w:rsid w:val="00B66057"/>
    <w:rsid w:val="00B66740"/>
    <w:rsid w:val="00B668AA"/>
    <w:rsid w:val="00B67FA1"/>
    <w:rsid w:val="00B7027A"/>
    <w:rsid w:val="00B70D7B"/>
    <w:rsid w:val="00B7187B"/>
    <w:rsid w:val="00B7194A"/>
    <w:rsid w:val="00B72945"/>
    <w:rsid w:val="00B733A5"/>
    <w:rsid w:val="00B74CD1"/>
    <w:rsid w:val="00B7535E"/>
    <w:rsid w:val="00B75EF3"/>
    <w:rsid w:val="00B76851"/>
    <w:rsid w:val="00B7735B"/>
    <w:rsid w:val="00B77583"/>
    <w:rsid w:val="00B7758E"/>
    <w:rsid w:val="00B80112"/>
    <w:rsid w:val="00B80923"/>
    <w:rsid w:val="00B80BD9"/>
    <w:rsid w:val="00B81198"/>
    <w:rsid w:val="00B812D9"/>
    <w:rsid w:val="00B8151D"/>
    <w:rsid w:val="00B81E96"/>
    <w:rsid w:val="00B823F7"/>
    <w:rsid w:val="00B8271E"/>
    <w:rsid w:val="00B827A0"/>
    <w:rsid w:val="00B82D45"/>
    <w:rsid w:val="00B83C9B"/>
    <w:rsid w:val="00B840AF"/>
    <w:rsid w:val="00B84427"/>
    <w:rsid w:val="00B84D73"/>
    <w:rsid w:val="00B84F38"/>
    <w:rsid w:val="00B86174"/>
    <w:rsid w:val="00B873E6"/>
    <w:rsid w:val="00B875D4"/>
    <w:rsid w:val="00B90427"/>
    <w:rsid w:val="00B90523"/>
    <w:rsid w:val="00B90B70"/>
    <w:rsid w:val="00B90BEE"/>
    <w:rsid w:val="00B90C3C"/>
    <w:rsid w:val="00B91A1E"/>
    <w:rsid w:val="00B92CB8"/>
    <w:rsid w:val="00B9308B"/>
    <w:rsid w:val="00B944A1"/>
    <w:rsid w:val="00B9559C"/>
    <w:rsid w:val="00B95CAF"/>
    <w:rsid w:val="00B961DD"/>
    <w:rsid w:val="00B967D1"/>
    <w:rsid w:val="00B96BFF"/>
    <w:rsid w:val="00B96C06"/>
    <w:rsid w:val="00B9785B"/>
    <w:rsid w:val="00BA0664"/>
    <w:rsid w:val="00BA0ABD"/>
    <w:rsid w:val="00BA0C0B"/>
    <w:rsid w:val="00BA1561"/>
    <w:rsid w:val="00BA17F2"/>
    <w:rsid w:val="00BA19B0"/>
    <w:rsid w:val="00BA3362"/>
    <w:rsid w:val="00BA3EDF"/>
    <w:rsid w:val="00BA4028"/>
    <w:rsid w:val="00BA4DC3"/>
    <w:rsid w:val="00BA5457"/>
    <w:rsid w:val="00BA5BE4"/>
    <w:rsid w:val="00BA60A7"/>
    <w:rsid w:val="00BA6586"/>
    <w:rsid w:val="00BA689F"/>
    <w:rsid w:val="00BA69E0"/>
    <w:rsid w:val="00BA70D3"/>
    <w:rsid w:val="00BA7560"/>
    <w:rsid w:val="00BA7FA2"/>
    <w:rsid w:val="00BB03BA"/>
    <w:rsid w:val="00BB03D7"/>
    <w:rsid w:val="00BB0F49"/>
    <w:rsid w:val="00BB118B"/>
    <w:rsid w:val="00BB252C"/>
    <w:rsid w:val="00BB2949"/>
    <w:rsid w:val="00BB2B1E"/>
    <w:rsid w:val="00BB2D93"/>
    <w:rsid w:val="00BB3172"/>
    <w:rsid w:val="00BB38EF"/>
    <w:rsid w:val="00BB3BAF"/>
    <w:rsid w:val="00BB3D98"/>
    <w:rsid w:val="00BB3DBB"/>
    <w:rsid w:val="00BB4171"/>
    <w:rsid w:val="00BB5883"/>
    <w:rsid w:val="00BB5E99"/>
    <w:rsid w:val="00BB5F57"/>
    <w:rsid w:val="00BB61F8"/>
    <w:rsid w:val="00BB64FB"/>
    <w:rsid w:val="00BB65DB"/>
    <w:rsid w:val="00BB6882"/>
    <w:rsid w:val="00BB7089"/>
    <w:rsid w:val="00BB7A23"/>
    <w:rsid w:val="00BC0D81"/>
    <w:rsid w:val="00BC1E6E"/>
    <w:rsid w:val="00BC2171"/>
    <w:rsid w:val="00BC22A2"/>
    <w:rsid w:val="00BC2E95"/>
    <w:rsid w:val="00BC3218"/>
    <w:rsid w:val="00BC3A35"/>
    <w:rsid w:val="00BC4522"/>
    <w:rsid w:val="00BC5642"/>
    <w:rsid w:val="00BC5D85"/>
    <w:rsid w:val="00BC6938"/>
    <w:rsid w:val="00BC6AC7"/>
    <w:rsid w:val="00BC6F92"/>
    <w:rsid w:val="00BC72BF"/>
    <w:rsid w:val="00BC7429"/>
    <w:rsid w:val="00BD02DD"/>
    <w:rsid w:val="00BD03EC"/>
    <w:rsid w:val="00BD0A07"/>
    <w:rsid w:val="00BD1026"/>
    <w:rsid w:val="00BD1424"/>
    <w:rsid w:val="00BD1E8F"/>
    <w:rsid w:val="00BD2986"/>
    <w:rsid w:val="00BD2B01"/>
    <w:rsid w:val="00BD2DC1"/>
    <w:rsid w:val="00BD31ED"/>
    <w:rsid w:val="00BD366B"/>
    <w:rsid w:val="00BD4005"/>
    <w:rsid w:val="00BD4842"/>
    <w:rsid w:val="00BD486F"/>
    <w:rsid w:val="00BD59DC"/>
    <w:rsid w:val="00BD6A92"/>
    <w:rsid w:val="00BD6C11"/>
    <w:rsid w:val="00BD7072"/>
    <w:rsid w:val="00BE0146"/>
    <w:rsid w:val="00BE10F7"/>
    <w:rsid w:val="00BE13DD"/>
    <w:rsid w:val="00BE2E84"/>
    <w:rsid w:val="00BE3D77"/>
    <w:rsid w:val="00BE4372"/>
    <w:rsid w:val="00BE43E8"/>
    <w:rsid w:val="00BE45CA"/>
    <w:rsid w:val="00BE4CDE"/>
    <w:rsid w:val="00BE530B"/>
    <w:rsid w:val="00BE5B71"/>
    <w:rsid w:val="00BE6297"/>
    <w:rsid w:val="00BE7AF7"/>
    <w:rsid w:val="00BE7BFD"/>
    <w:rsid w:val="00BE7E44"/>
    <w:rsid w:val="00BF0032"/>
    <w:rsid w:val="00BF015C"/>
    <w:rsid w:val="00BF0991"/>
    <w:rsid w:val="00BF0C0B"/>
    <w:rsid w:val="00BF0FA5"/>
    <w:rsid w:val="00BF1611"/>
    <w:rsid w:val="00BF2633"/>
    <w:rsid w:val="00BF277A"/>
    <w:rsid w:val="00BF3189"/>
    <w:rsid w:val="00BF32CC"/>
    <w:rsid w:val="00BF4151"/>
    <w:rsid w:val="00BF4238"/>
    <w:rsid w:val="00BF4477"/>
    <w:rsid w:val="00BF47B1"/>
    <w:rsid w:val="00BF49A9"/>
    <w:rsid w:val="00BF4AE7"/>
    <w:rsid w:val="00BF530C"/>
    <w:rsid w:val="00BF54C8"/>
    <w:rsid w:val="00BF54D8"/>
    <w:rsid w:val="00BF55ED"/>
    <w:rsid w:val="00BF63D4"/>
    <w:rsid w:val="00BF6A4D"/>
    <w:rsid w:val="00BF783D"/>
    <w:rsid w:val="00BF7FAE"/>
    <w:rsid w:val="00C004F9"/>
    <w:rsid w:val="00C012B6"/>
    <w:rsid w:val="00C01472"/>
    <w:rsid w:val="00C016B9"/>
    <w:rsid w:val="00C016C3"/>
    <w:rsid w:val="00C017FD"/>
    <w:rsid w:val="00C01B18"/>
    <w:rsid w:val="00C02165"/>
    <w:rsid w:val="00C028BF"/>
    <w:rsid w:val="00C0376B"/>
    <w:rsid w:val="00C03DF5"/>
    <w:rsid w:val="00C03E81"/>
    <w:rsid w:val="00C046B8"/>
    <w:rsid w:val="00C047A3"/>
    <w:rsid w:val="00C052E5"/>
    <w:rsid w:val="00C0537E"/>
    <w:rsid w:val="00C065B6"/>
    <w:rsid w:val="00C065FB"/>
    <w:rsid w:val="00C0669E"/>
    <w:rsid w:val="00C06B4C"/>
    <w:rsid w:val="00C07A4F"/>
    <w:rsid w:val="00C07A90"/>
    <w:rsid w:val="00C100EC"/>
    <w:rsid w:val="00C102E1"/>
    <w:rsid w:val="00C10591"/>
    <w:rsid w:val="00C10BCA"/>
    <w:rsid w:val="00C10F7D"/>
    <w:rsid w:val="00C117CC"/>
    <w:rsid w:val="00C11B75"/>
    <w:rsid w:val="00C12517"/>
    <w:rsid w:val="00C12E35"/>
    <w:rsid w:val="00C12F6E"/>
    <w:rsid w:val="00C137F8"/>
    <w:rsid w:val="00C1483F"/>
    <w:rsid w:val="00C14943"/>
    <w:rsid w:val="00C149DA"/>
    <w:rsid w:val="00C14E8E"/>
    <w:rsid w:val="00C15157"/>
    <w:rsid w:val="00C15492"/>
    <w:rsid w:val="00C15DBF"/>
    <w:rsid w:val="00C1606F"/>
    <w:rsid w:val="00C1655A"/>
    <w:rsid w:val="00C16DBF"/>
    <w:rsid w:val="00C16E9E"/>
    <w:rsid w:val="00C17429"/>
    <w:rsid w:val="00C17D21"/>
    <w:rsid w:val="00C17DE1"/>
    <w:rsid w:val="00C17F4B"/>
    <w:rsid w:val="00C205FD"/>
    <w:rsid w:val="00C20B03"/>
    <w:rsid w:val="00C216B2"/>
    <w:rsid w:val="00C216B3"/>
    <w:rsid w:val="00C217F7"/>
    <w:rsid w:val="00C21818"/>
    <w:rsid w:val="00C21B0C"/>
    <w:rsid w:val="00C22BA8"/>
    <w:rsid w:val="00C22DB6"/>
    <w:rsid w:val="00C2308B"/>
    <w:rsid w:val="00C23230"/>
    <w:rsid w:val="00C2355C"/>
    <w:rsid w:val="00C24A96"/>
    <w:rsid w:val="00C262F9"/>
    <w:rsid w:val="00C263C5"/>
    <w:rsid w:val="00C26C3B"/>
    <w:rsid w:val="00C26F43"/>
    <w:rsid w:val="00C27360"/>
    <w:rsid w:val="00C27505"/>
    <w:rsid w:val="00C27A9E"/>
    <w:rsid w:val="00C30627"/>
    <w:rsid w:val="00C306B6"/>
    <w:rsid w:val="00C3125B"/>
    <w:rsid w:val="00C3275A"/>
    <w:rsid w:val="00C332D4"/>
    <w:rsid w:val="00C33656"/>
    <w:rsid w:val="00C33A99"/>
    <w:rsid w:val="00C33DC3"/>
    <w:rsid w:val="00C3435A"/>
    <w:rsid w:val="00C3495E"/>
    <w:rsid w:val="00C3496A"/>
    <w:rsid w:val="00C351C1"/>
    <w:rsid w:val="00C356F6"/>
    <w:rsid w:val="00C359B0"/>
    <w:rsid w:val="00C370DA"/>
    <w:rsid w:val="00C3740A"/>
    <w:rsid w:val="00C374BF"/>
    <w:rsid w:val="00C37A3E"/>
    <w:rsid w:val="00C401A0"/>
    <w:rsid w:val="00C4053C"/>
    <w:rsid w:val="00C4055A"/>
    <w:rsid w:val="00C40BC6"/>
    <w:rsid w:val="00C40FF0"/>
    <w:rsid w:val="00C41193"/>
    <w:rsid w:val="00C41630"/>
    <w:rsid w:val="00C41687"/>
    <w:rsid w:val="00C41CB4"/>
    <w:rsid w:val="00C423E1"/>
    <w:rsid w:val="00C43116"/>
    <w:rsid w:val="00C43331"/>
    <w:rsid w:val="00C4363B"/>
    <w:rsid w:val="00C43770"/>
    <w:rsid w:val="00C43DC0"/>
    <w:rsid w:val="00C44830"/>
    <w:rsid w:val="00C4556C"/>
    <w:rsid w:val="00C45A9F"/>
    <w:rsid w:val="00C45AEA"/>
    <w:rsid w:val="00C46623"/>
    <w:rsid w:val="00C471BF"/>
    <w:rsid w:val="00C5055D"/>
    <w:rsid w:val="00C508D5"/>
    <w:rsid w:val="00C510CC"/>
    <w:rsid w:val="00C510DA"/>
    <w:rsid w:val="00C5130A"/>
    <w:rsid w:val="00C51ECA"/>
    <w:rsid w:val="00C523D7"/>
    <w:rsid w:val="00C52F84"/>
    <w:rsid w:val="00C530F2"/>
    <w:rsid w:val="00C53209"/>
    <w:rsid w:val="00C53C0B"/>
    <w:rsid w:val="00C54040"/>
    <w:rsid w:val="00C543F6"/>
    <w:rsid w:val="00C55202"/>
    <w:rsid w:val="00C55524"/>
    <w:rsid w:val="00C558D0"/>
    <w:rsid w:val="00C55A38"/>
    <w:rsid w:val="00C55A4C"/>
    <w:rsid w:val="00C55BBB"/>
    <w:rsid w:val="00C55C35"/>
    <w:rsid w:val="00C56228"/>
    <w:rsid w:val="00C56D28"/>
    <w:rsid w:val="00C56D7B"/>
    <w:rsid w:val="00C56E1C"/>
    <w:rsid w:val="00C56F45"/>
    <w:rsid w:val="00C57695"/>
    <w:rsid w:val="00C5785C"/>
    <w:rsid w:val="00C61162"/>
    <w:rsid w:val="00C61928"/>
    <w:rsid w:val="00C61B73"/>
    <w:rsid w:val="00C624AF"/>
    <w:rsid w:val="00C625CD"/>
    <w:rsid w:val="00C62BCD"/>
    <w:rsid w:val="00C62C93"/>
    <w:rsid w:val="00C62E60"/>
    <w:rsid w:val="00C630DA"/>
    <w:rsid w:val="00C635EC"/>
    <w:rsid w:val="00C63663"/>
    <w:rsid w:val="00C63A64"/>
    <w:rsid w:val="00C64129"/>
    <w:rsid w:val="00C64542"/>
    <w:rsid w:val="00C64BCE"/>
    <w:rsid w:val="00C652A2"/>
    <w:rsid w:val="00C656EA"/>
    <w:rsid w:val="00C65DB4"/>
    <w:rsid w:val="00C6647A"/>
    <w:rsid w:val="00C6692C"/>
    <w:rsid w:val="00C66B6F"/>
    <w:rsid w:val="00C672D5"/>
    <w:rsid w:val="00C67907"/>
    <w:rsid w:val="00C70A45"/>
    <w:rsid w:val="00C70AB2"/>
    <w:rsid w:val="00C70F11"/>
    <w:rsid w:val="00C7128E"/>
    <w:rsid w:val="00C71496"/>
    <w:rsid w:val="00C71629"/>
    <w:rsid w:val="00C716AD"/>
    <w:rsid w:val="00C718D3"/>
    <w:rsid w:val="00C722A3"/>
    <w:rsid w:val="00C72B06"/>
    <w:rsid w:val="00C7309B"/>
    <w:rsid w:val="00C745FF"/>
    <w:rsid w:val="00C74CA6"/>
    <w:rsid w:val="00C74D31"/>
    <w:rsid w:val="00C75EC2"/>
    <w:rsid w:val="00C7648D"/>
    <w:rsid w:val="00C76809"/>
    <w:rsid w:val="00C76D66"/>
    <w:rsid w:val="00C76E4A"/>
    <w:rsid w:val="00C777E0"/>
    <w:rsid w:val="00C7787D"/>
    <w:rsid w:val="00C8025E"/>
    <w:rsid w:val="00C8034D"/>
    <w:rsid w:val="00C80532"/>
    <w:rsid w:val="00C80A2D"/>
    <w:rsid w:val="00C81139"/>
    <w:rsid w:val="00C83C8A"/>
    <w:rsid w:val="00C848B5"/>
    <w:rsid w:val="00C85539"/>
    <w:rsid w:val="00C8562A"/>
    <w:rsid w:val="00C862D6"/>
    <w:rsid w:val="00C8641C"/>
    <w:rsid w:val="00C86B4A"/>
    <w:rsid w:val="00C86DD2"/>
    <w:rsid w:val="00C90AFA"/>
    <w:rsid w:val="00C9151A"/>
    <w:rsid w:val="00C9152F"/>
    <w:rsid w:val="00C91E43"/>
    <w:rsid w:val="00C91FB0"/>
    <w:rsid w:val="00C92714"/>
    <w:rsid w:val="00C93F99"/>
    <w:rsid w:val="00C944C2"/>
    <w:rsid w:val="00C95032"/>
    <w:rsid w:val="00C950E1"/>
    <w:rsid w:val="00C9559F"/>
    <w:rsid w:val="00C95709"/>
    <w:rsid w:val="00C96779"/>
    <w:rsid w:val="00C96E7E"/>
    <w:rsid w:val="00C97889"/>
    <w:rsid w:val="00C979A1"/>
    <w:rsid w:val="00C97FF1"/>
    <w:rsid w:val="00CA002A"/>
    <w:rsid w:val="00CA023F"/>
    <w:rsid w:val="00CA051B"/>
    <w:rsid w:val="00CA05AA"/>
    <w:rsid w:val="00CA07CB"/>
    <w:rsid w:val="00CA0B14"/>
    <w:rsid w:val="00CA0D11"/>
    <w:rsid w:val="00CA24A3"/>
    <w:rsid w:val="00CA345B"/>
    <w:rsid w:val="00CA413D"/>
    <w:rsid w:val="00CA52A7"/>
    <w:rsid w:val="00CA52F3"/>
    <w:rsid w:val="00CA5A81"/>
    <w:rsid w:val="00CA5D48"/>
    <w:rsid w:val="00CA6288"/>
    <w:rsid w:val="00CA64D3"/>
    <w:rsid w:val="00CA65C7"/>
    <w:rsid w:val="00CA665E"/>
    <w:rsid w:val="00CA6D12"/>
    <w:rsid w:val="00CA6E31"/>
    <w:rsid w:val="00CA7357"/>
    <w:rsid w:val="00CA7A57"/>
    <w:rsid w:val="00CB00A7"/>
    <w:rsid w:val="00CB11F1"/>
    <w:rsid w:val="00CB1781"/>
    <w:rsid w:val="00CB1AB5"/>
    <w:rsid w:val="00CB33AC"/>
    <w:rsid w:val="00CB4C8B"/>
    <w:rsid w:val="00CB6151"/>
    <w:rsid w:val="00CB6CC9"/>
    <w:rsid w:val="00CB7589"/>
    <w:rsid w:val="00CB7839"/>
    <w:rsid w:val="00CC0584"/>
    <w:rsid w:val="00CC0676"/>
    <w:rsid w:val="00CC081E"/>
    <w:rsid w:val="00CC1FF6"/>
    <w:rsid w:val="00CC2009"/>
    <w:rsid w:val="00CC2235"/>
    <w:rsid w:val="00CC2579"/>
    <w:rsid w:val="00CC28A5"/>
    <w:rsid w:val="00CC305A"/>
    <w:rsid w:val="00CC319F"/>
    <w:rsid w:val="00CC3206"/>
    <w:rsid w:val="00CC37F0"/>
    <w:rsid w:val="00CC3856"/>
    <w:rsid w:val="00CC493C"/>
    <w:rsid w:val="00CC518F"/>
    <w:rsid w:val="00CC6702"/>
    <w:rsid w:val="00CC69CC"/>
    <w:rsid w:val="00CC7420"/>
    <w:rsid w:val="00CC7892"/>
    <w:rsid w:val="00CC7A7E"/>
    <w:rsid w:val="00CC7BE1"/>
    <w:rsid w:val="00CC7C8E"/>
    <w:rsid w:val="00CD0355"/>
    <w:rsid w:val="00CD12B2"/>
    <w:rsid w:val="00CD1562"/>
    <w:rsid w:val="00CD1A8D"/>
    <w:rsid w:val="00CD1B3E"/>
    <w:rsid w:val="00CD2270"/>
    <w:rsid w:val="00CD23D4"/>
    <w:rsid w:val="00CD24D2"/>
    <w:rsid w:val="00CD2975"/>
    <w:rsid w:val="00CD30BA"/>
    <w:rsid w:val="00CD315C"/>
    <w:rsid w:val="00CD31AD"/>
    <w:rsid w:val="00CD3DC7"/>
    <w:rsid w:val="00CD3DF5"/>
    <w:rsid w:val="00CD3EC2"/>
    <w:rsid w:val="00CD4155"/>
    <w:rsid w:val="00CD4905"/>
    <w:rsid w:val="00CD4F09"/>
    <w:rsid w:val="00CD4F4C"/>
    <w:rsid w:val="00CD5F8D"/>
    <w:rsid w:val="00CD5F93"/>
    <w:rsid w:val="00CD64C5"/>
    <w:rsid w:val="00CD7F58"/>
    <w:rsid w:val="00CE008E"/>
    <w:rsid w:val="00CE0A7F"/>
    <w:rsid w:val="00CE1451"/>
    <w:rsid w:val="00CE166C"/>
    <w:rsid w:val="00CE18D7"/>
    <w:rsid w:val="00CE1949"/>
    <w:rsid w:val="00CE1AA7"/>
    <w:rsid w:val="00CE1F62"/>
    <w:rsid w:val="00CE1FE9"/>
    <w:rsid w:val="00CE208B"/>
    <w:rsid w:val="00CE2149"/>
    <w:rsid w:val="00CE2479"/>
    <w:rsid w:val="00CE25D5"/>
    <w:rsid w:val="00CE2A59"/>
    <w:rsid w:val="00CE2CFA"/>
    <w:rsid w:val="00CE30D4"/>
    <w:rsid w:val="00CE37C1"/>
    <w:rsid w:val="00CE42D9"/>
    <w:rsid w:val="00CE4A2B"/>
    <w:rsid w:val="00CE5D17"/>
    <w:rsid w:val="00CE5D3B"/>
    <w:rsid w:val="00CE6375"/>
    <w:rsid w:val="00CE6E81"/>
    <w:rsid w:val="00CE7899"/>
    <w:rsid w:val="00CE7A6F"/>
    <w:rsid w:val="00CF007F"/>
    <w:rsid w:val="00CF2CAB"/>
    <w:rsid w:val="00CF2FF7"/>
    <w:rsid w:val="00CF4046"/>
    <w:rsid w:val="00CF47F0"/>
    <w:rsid w:val="00CF5856"/>
    <w:rsid w:val="00CF6531"/>
    <w:rsid w:val="00CF6731"/>
    <w:rsid w:val="00CF6881"/>
    <w:rsid w:val="00CF6DF7"/>
    <w:rsid w:val="00CF74DA"/>
    <w:rsid w:val="00CF7DCB"/>
    <w:rsid w:val="00CF7E67"/>
    <w:rsid w:val="00CF7FB7"/>
    <w:rsid w:val="00D007A7"/>
    <w:rsid w:val="00D00DE7"/>
    <w:rsid w:val="00D01071"/>
    <w:rsid w:val="00D0133F"/>
    <w:rsid w:val="00D01360"/>
    <w:rsid w:val="00D02DFE"/>
    <w:rsid w:val="00D0399D"/>
    <w:rsid w:val="00D0428A"/>
    <w:rsid w:val="00D05DFE"/>
    <w:rsid w:val="00D065CF"/>
    <w:rsid w:val="00D06691"/>
    <w:rsid w:val="00D0689A"/>
    <w:rsid w:val="00D06A3D"/>
    <w:rsid w:val="00D06CA5"/>
    <w:rsid w:val="00D0733A"/>
    <w:rsid w:val="00D07369"/>
    <w:rsid w:val="00D106B4"/>
    <w:rsid w:val="00D1082B"/>
    <w:rsid w:val="00D11051"/>
    <w:rsid w:val="00D110A2"/>
    <w:rsid w:val="00D110B1"/>
    <w:rsid w:val="00D11483"/>
    <w:rsid w:val="00D1161A"/>
    <w:rsid w:val="00D11A52"/>
    <w:rsid w:val="00D12F53"/>
    <w:rsid w:val="00D13338"/>
    <w:rsid w:val="00D1337E"/>
    <w:rsid w:val="00D135BA"/>
    <w:rsid w:val="00D13CB9"/>
    <w:rsid w:val="00D144B0"/>
    <w:rsid w:val="00D15C88"/>
    <w:rsid w:val="00D15C8F"/>
    <w:rsid w:val="00D15D47"/>
    <w:rsid w:val="00D16E22"/>
    <w:rsid w:val="00D16F19"/>
    <w:rsid w:val="00D16F82"/>
    <w:rsid w:val="00D17610"/>
    <w:rsid w:val="00D204DC"/>
    <w:rsid w:val="00D207EA"/>
    <w:rsid w:val="00D2163F"/>
    <w:rsid w:val="00D223A7"/>
    <w:rsid w:val="00D22821"/>
    <w:rsid w:val="00D2327C"/>
    <w:rsid w:val="00D234FB"/>
    <w:rsid w:val="00D23521"/>
    <w:rsid w:val="00D23DE7"/>
    <w:rsid w:val="00D242D0"/>
    <w:rsid w:val="00D24C86"/>
    <w:rsid w:val="00D24F3F"/>
    <w:rsid w:val="00D251D0"/>
    <w:rsid w:val="00D25AE8"/>
    <w:rsid w:val="00D25D09"/>
    <w:rsid w:val="00D2630B"/>
    <w:rsid w:val="00D270FA"/>
    <w:rsid w:val="00D27E79"/>
    <w:rsid w:val="00D27EB6"/>
    <w:rsid w:val="00D27FB4"/>
    <w:rsid w:val="00D30084"/>
    <w:rsid w:val="00D30956"/>
    <w:rsid w:val="00D31AD6"/>
    <w:rsid w:val="00D31ED4"/>
    <w:rsid w:val="00D32F73"/>
    <w:rsid w:val="00D33170"/>
    <w:rsid w:val="00D331AD"/>
    <w:rsid w:val="00D331B5"/>
    <w:rsid w:val="00D333EB"/>
    <w:rsid w:val="00D33791"/>
    <w:rsid w:val="00D33BA6"/>
    <w:rsid w:val="00D34499"/>
    <w:rsid w:val="00D3587A"/>
    <w:rsid w:val="00D35C41"/>
    <w:rsid w:val="00D36080"/>
    <w:rsid w:val="00D36473"/>
    <w:rsid w:val="00D36DE4"/>
    <w:rsid w:val="00D3705C"/>
    <w:rsid w:val="00D37591"/>
    <w:rsid w:val="00D3764C"/>
    <w:rsid w:val="00D37826"/>
    <w:rsid w:val="00D37B7D"/>
    <w:rsid w:val="00D37E04"/>
    <w:rsid w:val="00D37EDE"/>
    <w:rsid w:val="00D40A16"/>
    <w:rsid w:val="00D42C0A"/>
    <w:rsid w:val="00D43012"/>
    <w:rsid w:val="00D436DF"/>
    <w:rsid w:val="00D443BE"/>
    <w:rsid w:val="00D447CA"/>
    <w:rsid w:val="00D44976"/>
    <w:rsid w:val="00D449BE"/>
    <w:rsid w:val="00D45201"/>
    <w:rsid w:val="00D454DF"/>
    <w:rsid w:val="00D46EE1"/>
    <w:rsid w:val="00D4708D"/>
    <w:rsid w:val="00D47275"/>
    <w:rsid w:val="00D47670"/>
    <w:rsid w:val="00D501E3"/>
    <w:rsid w:val="00D50C83"/>
    <w:rsid w:val="00D51248"/>
    <w:rsid w:val="00D51451"/>
    <w:rsid w:val="00D51956"/>
    <w:rsid w:val="00D51C5D"/>
    <w:rsid w:val="00D52490"/>
    <w:rsid w:val="00D525CD"/>
    <w:rsid w:val="00D52ED5"/>
    <w:rsid w:val="00D52F5B"/>
    <w:rsid w:val="00D53642"/>
    <w:rsid w:val="00D53EBE"/>
    <w:rsid w:val="00D5405C"/>
    <w:rsid w:val="00D55AD4"/>
    <w:rsid w:val="00D55DFC"/>
    <w:rsid w:val="00D55F16"/>
    <w:rsid w:val="00D57644"/>
    <w:rsid w:val="00D57D3B"/>
    <w:rsid w:val="00D57D9B"/>
    <w:rsid w:val="00D6033F"/>
    <w:rsid w:val="00D60582"/>
    <w:rsid w:val="00D6078A"/>
    <w:rsid w:val="00D615B6"/>
    <w:rsid w:val="00D617F3"/>
    <w:rsid w:val="00D61E10"/>
    <w:rsid w:val="00D62091"/>
    <w:rsid w:val="00D62BB1"/>
    <w:rsid w:val="00D62D86"/>
    <w:rsid w:val="00D62F9A"/>
    <w:rsid w:val="00D63057"/>
    <w:rsid w:val="00D63D97"/>
    <w:rsid w:val="00D63E2B"/>
    <w:rsid w:val="00D64738"/>
    <w:rsid w:val="00D64FA5"/>
    <w:rsid w:val="00D6587B"/>
    <w:rsid w:val="00D66673"/>
    <w:rsid w:val="00D66A5E"/>
    <w:rsid w:val="00D67152"/>
    <w:rsid w:val="00D677D9"/>
    <w:rsid w:val="00D67C0B"/>
    <w:rsid w:val="00D70753"/>
    <w:rsid w:val="00D70929"/>
    <w:rsid w:val="00D70A48"/>
    <w:rsid w:val="00D70B81"/>
    <w:rsid w:val="00D70C92"/>
    <w:rsid w:val="00D710A4"/>
    <w:rsid w:val="00D713E1"/>
    <w:rsid w:val="00D7146A"/>
    <w:rsid w:val="00D7159E"/>
    <w:rsid w:val="00D71BDB"/>
    <w:rsid w:val="00D73267"/>
    <w:rsid w:val="00D73403"/>
    <w:rsid w:val="00D73650"/>
    <w:rsid w:val="00D73D30"/>
    <w:rsid w:val="00D745D0"/>
    <w:rsid w:val="00D747D0"/>
    <w:rsid w:val="00D74C46"/>
    <w:rsid w:val="00D75413"/>
    <w:rsid w:val="00D7588E"/>
    <w:rsid w:val="00D75C63"/>
    <w:rsid w:val="00D76860"/>
    <w:rsid w:val="00D76E83"/>
    <w:rsid w:val="00D770A8"/>
    <w:rsid w:val="00D77282"/>
    <w:rsid w:val="00D8019B"/>
    <w:rsid w:val="00D805A5"/>
    <w:rsid w:val="00D80AEA"/>
    <w:rsid w:val="00D81306"/>
    <w:rsid w:val="00D822BC"/>
    <w:rsid w:val="00D82447"/>
    <w:rsid w:val="00D82578"/>
    <w:rsid w:val="00D826F2"/>
    <w:rsid w:val="00D82E7F"/>
    <w:rsid w:val="00D83177"/>
    <w:rsid w:val="00D83987"/>
    <w:rsid w:val="00D85450"/>
    <w:rsid w:val="00D86840"/>
    <w:rsid w:val="00D86A89"/>
    <w:rsid w:val="00D86D6E"/>
    <w:rsid w:val="00D87696"/>
    <w:rsid w:val="00D8787A"/>
    <w:rsid w:val="00D87950"/>
    <w:rsid w:val="00D9116F"/>
    <w:rsid w:val="00D915C9"/>
    <w:rsid w:val="00D91F4B"/>
    <w:rsid w:val="00D91F77"/>
    <w:rsid w:val="00D92190"/>
    <w:rsid w:val="00D9230B"/>
    <w:rsid w:val="00D92B33"/>
    <w:rsid w:val="00D931A1"/>
    <w:rsid w:val="00D93FB8"/>
    <w:rsid w:val="00D94000"/>
    <w:rsid w:val="00D94064"/>
    <w:rsid w:val="00D940D1"/>
    <w:rsid w:val="00D94B89"/>
    <w:rsid w:val="00D94C72"/>
    <w:rsid w:val="00D94F04"/>
    <w:rsid w:val="00D955A1"/>
    <w:rsid w:val="00D95DF1"/>
    <w:rsid w:val="00D96465"/>
    <w:rsid w:val="00D96726"/>
    <w:rsid w:val="00D968C0"/>
    <w:rsid w:val="00D96950"/>
    <w:rsid w:val="00D96EC1"/>
    <w:rsid w:val="00D978ED"/>
    <w:rsid w:val="00D97ADE"/>
    <w:rsid w:val="00DA0080"/>
    <w:rsid w:val="00DA0683"/>
    <w:rsid w:val="00DA0B11"/>
    <w:rsid w:val="00DA10B9"/>
    <w:rsid w:val="00DA12D2"/>
    <w:rsid w:val="00DA1324"/>
    <w:rsid w:val="00DA184E"/>
    <w:rsid w:val="00DA190D"/>
    <w:rsid w:val="00DA19FB"/>
    <w:rsid w:val="00DA2397"/>
    <w:rsid w:val="00DA3724"/>
    <w:rsid w:val="00DA3817"/>
    <w:rsid w:val="00DA3D91"/>
    <w:rsid w:val="00DA4469"/>
    <w:rsid w:val="00DA4513"/>
    <w:rsid w:val="00DA4DF8"/>
    <w:rsid w:val="00DA5088"/>
    <w:rsid w:val="00DA6011"/>
    <w:rsid w:val="00DA74AE"/>
    <w:rsid w:val="00DB0294"/>
    <w:rsid w:val="00DB02B7"/>
    <w:rsid w:val="00DB0344"/>
    <w:rsid w:val="00DB03D3"/>
    <w:rsid w:val="00DB05AA"/>
    <w:rsid w:val="00DB06FB"/>
    <w:rsid w:val="00DB0AFB"/>
    <w:rsid w:val="00DB15B2"/>
    <w:rsid w:val="00DB24AD"/>
    <w:rsid w:val="00DB2B54"/>
    <w:rsid w:val="00DB2C31"/>
    <w:rsid w:val="00DB2D53"/>
    <w:rsid w:val="00DB335F"/>
    <w:rsid w:val="00DB58B4"/>
    <w:rsid w:val="00DB5970"/>
    <w:rsid w:val="00DB5CE6"/>
    <w:rsid w:val="00DB6093"/>
    <w:rsid w:val="00DB68AC"/>
    <w:rsid w:val="00DB6D0D"/>
    <w:rsid w:val="00DB7EC0"/>
    <w:rsid w:val="00DC008D"/>
    <w:rsid w:val="00DC076B"/>
    <w:rsid w:val="00DC08E5"/>
    <w:rsid w:val="00DC1FD2"/>
    <w:rsid w:val="00DC2B71"/>
    <w:rsid w:val="00DC31CA"/>
    <w:rsid w:val="00DC32C7"/>
    <w:rsid w:val="00DC338B"/>
    <w:rsid w:val="00DC33E5"/>
    <w:rsid w:val="00DC3884"/>
    <w:rsid w:val="00DC47FE"/>
    <w:rsid w:val="00DC4AB2"/>
    <w:rsid w:val="00DC4DFC"/>
    <w:rsid w:val="00DC5712"/>
    <w:rsid w:val="00DC5EFC"/>
    <w:rsid w:val="00DC61F2"/>
    <w:rsid w:val="00DC67B0"/>
    <w:rsid w:val="00DC70C3"/>
    <w:rsid w:val="00DC7111"/>
    <w:rsid w:val="00DC7D59"/>
    <w:rsid w:val="00DD1588"/>
    <w:rsid w:val="00DD2072"/>
    <w:rsid w:val="00DD2767"/>
    <w:rsid w:val="00DD3386"/>
    <w:rsid w:val="00DD3413"/>
    <w:rsid w:val="00DD3770"/>
    <w:rsid w:val="00DD3968"/>
    <w:rsid w:val="00DD3A8F"/>
    <w:rsid w:val="00DD3D2C"/>
    <w:rsid w:val="00DD3D94"/>
    <w:rsid w:val="00DD3F50"/>
    <w:rsid w:val="00DD554A"/>
    <w:rsid w:val="00DD5EC8"/>
    <w:rsid w:val="00DD658B"/>
    <w:rsid w:val="00DD66D7"/>
    <w:rsid w:val="00DD67A6"/>
    <w:rsid w:val="00DD6E8C"/>
    <w:rsid w:val="00DD7308"/>
    <w:rsid w:val="00DD7938"/>
    <w:rsid w:val="00DD7960"/>
    <w:rsid w:val="00DE0298"/>
    <w:rsid w:val="00DE0A51"/>
    <w:rsid w:val="00DE0A53"/>
    <w:rsid w:val="00DE0C83"/>
    <w:rsid w:val="00DE0E71"/>
    <w:rsid w:val="00DE13FB"/>
    <w:rsid w:val="00DE1572"/>
    <w:rsid w:val="00DE1615"/>
    <w:rsid w:val="00DE1B89"/>
    <w:rsid w:val="00DE264E"/>
    <w:rsid w:val="00DE2A62"/>
    <w:rsid w:val="00DE307A"/>
    <w:rsid w:val="00DE3138"/>
    <w:rsid w:val="00DE3687"/>
    <w:rsid w:val="00DE3A2A"/>
    <w:rsid w:val="00DE3EE6"/>
    <w:rsid w:val="00DE4202"/>
    <w:rsid w:val="00DE4B36"/>
    <w:rsid w:val="00DE5A53"/>
    <w:rsid w:val="00DE6C38"/>
    <w:rsid w:val="00DE6DA6"/>
    <w:rsid w:val="00DE6E65"/>
    <w:rsid w:val="00DE725B"/>
    <w:rsid w:val="00DE7A62"/>
    <w:rsid w:val="00DF03CD"/>
    <w:rsid w:val="00DF176E"/>
    <w:rsid w:val="00DF2301"/>
    <w:rsid w:val="00DF23C4"/>
    <w:rsid w:val="00DF24AD"/>
    <w:rsid w:val="00DF2E6D"/>
    <w:rsid w:val="00DF3603"/>
    <w:rsid w:val="00DF5136"/>
    <w:rsid w:val="00DF5338"/>
    <w:rsid w:val="00DF5BBB"/>
    <w:rsid w:val="00DF5F02"/>
    <w:rsid w:val="00DF6546"/>
    <w:rsid w:val="00DF66B0"/>
    <w:rsid w:val="00DF6CBD"/>
    <w:rsid w:val="00DF6DB4"/>
    <w:rsid w:val="00DF7254"/>
    <w:rsid w:val="00DF744C"/>
    <w:rsid w:val="00DF7695"/>
    <w:rsid w:val="00DF7A5B"/>
    <w:rsid w:val="00E01294"/>
    <w:rsid w:val="00E01A91"/>
    <w:rsid w:val="00E01BE0"/>
    <w:rsid w:val="00E02048"/>
    <w:rsid w:val="00E02BC7"/>
    <w:rsid w:val="00E031FC"/>
    <w:rsid w:val="00E03697"/>
    <w:rsid w:val="00E03862"/>
    <w:rsid w:val="00E03C88"/>
    <w:rsid w:val="00E03D9C"/>
    <w:rsid w:val="00E03FFE"/>
    <w:rsid w:val="00E04159"/>
    <w:rsid w:val="00E0469E"/>
    <w:rsid w:val="00E049FB"/>
    <w:rsid w:val="00E04BFC"/>
    <w:rsid w:val="00E05FBE"/>
    <w:rsid w:val="00E07509"/>
    <w:rsid w:val="00E1063D"/>
    <w:rsid w:val="00E106DB"/>
    <w:rsid w:val="00E10F03"/>
    <w:rsid w:val="00E11783"/>
    <w:rsid w:val="00E11EBB"/>
    <w:rsid w:val="00E1274E"/>
    <w:rsid w:val="00E13057"/>
    <w:rsid w:val="00E133C7"/>
    <w:rsid w:val="00E133F8"/>
    <w:rsid w:val="00E13407"/>
    <w:rsid w:val="00E136A9"/>
    <w:rsid w:val="00E13A83"/>
    <w:rsid w:val="00E1406C"/>
    <w:rsid w:val="00E1413B"/>
    <w:rsid w:val="00E14432"/>
    <w:rsid w:val="00E14543"/>
    <w:rsid w:val="00E14AAC"/>
    <w:rsid w:val="00E15DFD"/>
    <w:rsid w:val="00E160A8"/>
    <w:rsid w:val="00E16B79"/>
    <w:rsid w:val="00E16E9B"/>
    <w:rsid w:val="00E174EF"/>
    <w:rsid w:val="00E176FD"/>
    <w:rsid w:val="00E17E30"/>
    <w:rsid w:val="00E23AA3"/>
    <w:rsid w:val="00E24529"/>
    <w:rsid w:val="00E245DC"/>
    <w:rsid w:val="00E24638"/>
    <w:rsid w:val="00E24687"/>
    <w:rsid w:val="00E24907"/>
    <w:rsid w:val="00E25CAB"/>
    <w:rsid w:val="00E25E6C"/>
    <w:rsid w:val="00E25F53"/>
    <w:rsid w:val="00E26DC4"/>
    <w:rsid w:val="00E278DB"/>
    <w:rsid w:val="00E27A75"/>
    <w:rsid w:val="00E27AC7"/>
    <w:rsid w:val="00E27C98"/>
    <w:rsid w:val="00E303CA"/>
    <w:rsid w:val="00E305C9"/>
    <w:rsid w:val="00E309B5"/>
    <w:rsid w:val="00E30D35"/>
    <w:rsid w:val="00E30D65"/>
    <w:rsid w:val="00E31000"/>
    <w:rsid w:val="00E31F0B"/>
    <w:rsid w:val="00E326E4"/>
    <w:rsid w:val="00E32AFA"/>
    <w:rsid w:val="00E32F6E"/>
    <w:rsid w:val="00E33CC2"/>
    <w:rsid w:val="00E33FD5"/>
    <w:rsid w:val="00E34B4C"/>
    <w:rsid w:val="00E35065"/>
    <w:rsid w:val="00E3515E"/>
    <w:rsid w:val="00E3539F"/>
    <w:rsid w:val="00E35653"/>
    <w:rsid w:val="00E360FF"/>
    <w:rsid w:val="00E363B7"/>
    <w:rsid w:val="00E363C8"/>
    <w:rsid w:val="00E3701E"/>
    <w:rsid w:val="00E37081"/>
    <w:rsid w:val="00E374BB"/>
    <w:rsid w:val="00E374E5"/>
    <w:rsid w:val="00E375E6"/>
    <w:rsid w:val="00E3787F"/>
    <w:rsid w:val="00E40355"/>
    <w:rsid w:val="00E408D0"/>
    <w:rsid w:val="00E41AD2"/>
    <w:rsid w:val="00E41D9B"/>
    <w:rsid w:val="00E42E36"/>
    <w:rsid w:val="00E42F31"/>
    <w:rsid w:val="00E439EE"/>
    <w:rsid w:val="00E44138"/>
    <w:rsid w:val="00E44342"/>
    <w:rsid w:val="00E45141"/>
    <w:rsid w:val="00E45B90"/>
    <w:rsid w:val="00E45C74"/>
    <w:rsid w:val="00E45D98"/>
    <w:rsid w:val="00E46725"/>
    <w:rsid w:val="00E47355"/>
    <w:rsid w:val="00E5040F"/>
    <w:rsid w:val="00E507EE"/>
    <w:rsid w:val="00E509D5"/>
    <w:rsid w:val="00E50FA8"/>
    <w:rsid w:val="00E511FA"/>
    <w:rsid w:val="00E514FE"/>
    <w:rsid w:val="00E51D69"/>
    <w:rsid w:val="00E521FB"/>
    <w:rsid w:val="00E524B8"/>
    <w:rsid w:val="00E5322D"/>
    <w:rsid w:val="00E5370F"/>
    <w:rsid w:val="00E538AF"/>
    <w:rsid w:val="00E53CA4"/>
    <w:rsid w:val="00E56096"/>
    <w:rsid w:val="00E566E2"/>
    <w:rsid w:val="00E57A34"/>
    <w:rsid w:val="00E60494"/>
    <w:rsid w:val="00E60632"/>
    <w:rsid w:val="00E60998"/>
    <w:rsid w:val="00E60A6F"/>
    <w:rsid w:val="00E6100C"/>
    <w:rsid w:val="00E6175F"/>
    <w:rsid w:val="00E61D00"/>
    <w:rsid w:val="00E6228A"/>
    <w:rsid w:val="00E624A6"/>
    <w:rsid w:val="00E62684"/>
    <w:rsid w:val="00E62B63"/>
    <w:rsid w:val="00E63AD5"/>
    <w:rsid w:val="00E64432"/>
    <w:rsid w:val="00E64529"/>
    <w:rsid w:val="00E65522"/>
    <w:rsid w:val="00E6592C"/>
    <w:rsid w:val="00E659C0"/>
    <w:rsid w:val="00E65A7B"/>
    <w:rsid w:val="00E65D46"/>
    <w:rsid w:val="00E66583"/>
    <w:rsid w:val="00E665FC"/>
    <w:rsid w:val="00E66858"/>
    <w:rsid w:val="00E668D4"/>
    <w:rsid w:val="00E66A6F"/>
    <w:rsid w:val="00E6708D"/>
    <w:rsid w:val="00E671C0"/>
    <w:rsid w:val="00E674F8"/>
    <w:rsid w:val="00E6760A"/>
    <w:rsid w:val="00E67695"/>
    <w:rsid w:val="00E67823"/>
    <w:rsid w:val="00E70954"/>
    <w:rsid w:val="00E70F28"/>
    <w:rsid w:val="00E711E9"/>
    <w:rsid w:val="00E7121A"/>
    <w:rsid w:val="00E719A9"/>
    <w:rsid w:val="00E71CC5"/>
    <w:rsid w:val="00E721C4"/>
    <w:rsid w:val="00E72FED"/>
    <w:rsid w:val="00E74349"/>
    <w:rsid w:val="00E74F69"/>
    <w:rsid w:val="00E74F7B"/>
    <w:rsid w:val="00E75E62"/>
    <w:rsid w:val="00E75F91"/>
    <w:rsid w:val="00E76BB9"/>
    <w:rsid w:val="00E81A18"/>
    <w:rsid w:val="00E81CB2"/>
    <w:rsid w:val="00E81CCC"/>
    <w:rsid w:val="00E82533"/>
    <w:rsid w:val="00E82FDE"/>
    <w:rsid w:val="00E832F1"/>
    <w:rsid w:val="00E8404A"/>
    <w:rsid w:val="00E84E74"/>
    <w:rsid w:val="00E859A5"/>
    <w:rsid w:val="00E85F90"/>
    <w:rsid w:val="00E85FC8"/>
    <w:rsid w:val="00E8632A"/>
    <w:rsid w:val="00E863A9"/>
    <w:rsid w:val="00E86EA5"/>
    <w:rsid w:val="00E86EBD"/>
    <w:rsid w:val="00E86FFE"/>
    <w:rsid w:val="00E8748C"/>
    <w:rsid w:val="00E874F1"/>
    <w:rsid w:val="00E8754E"/>
    <w:rsid w:val="00E878BA"/>
    <w:rsid w:val="00E87B12"/>
    <w:rsid w:val="00E90CD3"/>
    <w:rsid w:val="00E90E6E"/>
    <w:rsid w:val="00E916F5"/>
    <w:rsid w:val="00E917BB"/>
    <w:rsid w:val="00E91E4A"/>
    <w:rsid w:val="00E91EF0"/>
    <w:rsid w:val="00E92C55"/>
    <w:rsid w:val="00E93B4A"/>
    <w:rsid w:val="00E9459A"/>
    <w:rsid w:val="00E94AA4"/>
    <w:rsid w:val="00E95311"/>
    <w:rsid w:val="00E95526"/>
    <w:rsid w:val="00E9630A"/>
    <w:rsid w:val="00E96713"/>
    <w:rsid w:val="00E96BC3"/>
    <w:rsid w:val="00E96C01"/>
    <w:rsid w:val="00E96F6B"/>
    <w:rsid w:val="00E9719F"/>
    <w:rsid w:val="00E97615"/>
    <w:rsid w:val="00E97914"/>
    <w:rsid w:val="00EA0101"/>
    <w:rsid w:val="00EA02B0"/>
    <w:rsid w:val="00EA0B1E"/>
    <w:rsid w:val="00EA0B77"/>
    <w:rsid w:val="00EA1A19"/>
    <w:rsid w:val="00EA2218"/>
    <w:rsid w:val="00EA24B0"/>
    <w:rsid w:val="00EA2618"/>
    <w:rsid w:val="00EA2E1A"/>
    <w:rsid w:val="00EA4746"/>
    <w:rsid w:val="00EA5046"/>
    <w:rsid w:val="00EA5538"/>
    <w:rsid w:val="00EA5AFC"/>
    <w:rsid w:val="00EA5CB4"/>
    <w:rsid w:val="00EA6199"/>
    <w:rsid w:val="00EA6CC3"/>
    <w:rsid w:val="00EA6E36"/>
    <w:rsid w:val="00EA75C7"/>
    <w:rsid w:val="00EA7767"/>
    <w:rsid w:val="00EA7CB5"/>
    <w:rsid w:val="00EB00CD"/>
    <w:rsid w:val="00EB1A30"/>
    <w:rsid w:val="00EB1BDC"/>
    <w:rsid w:val="00EB2EE1"/>
    <w:rsid w:val="00EB305D"/>
    <w:rsid w:val="00EB3069"/>
    <w:rsid w:val="00EB309D"/>
    <w:rsid w:val="00EB30F8"/>
    <w:rsid w:val="00EB42F2"/>
    <w:rsid w:val="00EB526A"/>
    <w:rsid w:val="00EB52E1"/>
    <w:rsid w:val="00EB5BC8"/>
    <w:rsid w:val="00EB62FA"/>
    <w:rsid w:val="00EB6765"/>
    <w:rsid w:val="00EB6D4C"/>
    <w:rsid w:val="00EB6E48"/>
    <w:rsid w:val="00EB6E88"/>
    <w:rsid w:val="00EB72EC"/>
    <w:rsid w:val="00EB73C9"/>
    <w:rsid w:val="00EB743E"/>
    <w:rsid w:val="00EB7E5B"/>
    <w:rsid w:val="00EC19DE"/>
    <w:rsid w:val="00EC2064"/>
    <w:rsid w:val="00EC38B0"/>
    <w:rsid w:val="00EC4720"/>
    <w:rsid w:val="00EC4DDF"/>
    <w:rsid w:val="00EC51EF"/>
    <w:rsid w:val="00EC54E5"/>
    <w:rsid w:val="00EC5BF6"/>
    <w:rsid w:val="00EC6BBB"/>
    <w:rsid w:val="00EC6C05"/>
    <w:rsid w:val="00EC71EE"/>
    <w:rsid w:val="00EC724B"/>
    <w:rsid w:val="00EC7768"/>
    <w:rsid w:val="00ED01ED"/>
    <w:rsid w:val="00ED02DA"/>
    <w:rsid w:val="00ED069E"/>
    <w:rsid w:val="00ED07AD"/>
    <w:rsid w:val="00ED10A1"/>
    <w:rsid w:val="00ED10D6"/>
    <w:rsid w:val="00ED1941"/>
    <w:rsid w:val="00ED257F"/>
    <w:rsid w:val="00ED28DD"/>
    <w:rsid w:val="00ED2B43"/>
    <w:rsid w:val="00ED38A3"/>
    <w:rsid w:val="00ED3DE7"/>
    <w:rsid w:val="00ED40FE"/>
    <w:rsid w:val="00ED4191"/>
    <w:rsid w:val="00ED41B7"/>
    <w:rsid w:val="00ED4330"/>
    <w:rsid w:val="00ED503C"/>
    <w:rsid w:val="00ED5358"/>
    <w:rsid w:val="00ED5566"/>
    <w:rsid w:val="00ED5BBD"/>
    <w:rsid w:val="00ED5CC7"/>
    <w:rsid w:val="00ED6F04"/>
    <w:rsid w:val="00ED7116"/>
    <w:rsid w:val="00ED7141"/>
    <w:rsid w:val="00EE0995"/>
    <w:rsid w:val="00EE0D8B"/>
    <w:rsid w:val="00EE14CE"/>
    <w:rsid w:val="00EE2CF7"/>
    <w:rsid w:val="00EE2DFD"/>
    <w:rsid w:val="00EE2F77"/>
    <w:rsid w:val="00EE31AD"/>
    <w:rsid w:val="00EE3553"/>
    <w:rsid w:val="00EE373E"/>
    <w:rsid w:val="00EE409C"/>
    <w:rsid w:val="00EE443B"/>
    <w:rsid w:val="00EE48A7"/>
    <w:rsid w:val="00EE4C2A"/>
    <w:rsid w:val="00EE4E6C"/>
    <w:rsid w:val="00EE51C2"/>
    <w:rsid w:val="00EE55A6"/>
    <w:rsid w:val="00EE5DA3"/>
    <w:rsid w:val="00EE6829"/>
    <w:rsid w:val="00EE6C20"/>
    <w:rsid w:val="00EE734F"/>
    <w:rsid w:val="00EE7FF5"/>
    <w:rsid w:val="00EF00CC"/>
    <w:rsid w:val="00EF0378"/>
    <w:rsid w:val="00EF06C7"/>
    <w:rsid w:val="00EF187A"/>
    <w:rsid w:val="00EF228F"/>
    <w:rsid w:val="00EF2808"/>
    <w:rsid w:val="00EF28A0"/>
    <w:rsid w:val="00EF29D8"/>
    <w:rsid w:val="00EF2B4F"/>
    <w:rsid w:val="00EF3224"/>
    <w:rsid w:val="00EF3829"/>
    <w:rsid w:val="00EF4CE1"/>
    <w:rsid w:val="00EF4F62"/>
    <w:rsid w:val="00EF58B5"/>
    <w:rsid w:val="00EF63CB"/>
    <w:rsid w:val="00EF68CB"/>
    <w:rsid w:val="00EF68E2"/>
    <w:rsid w:val="00EF6AFC"/>
    <w:rsid w:val="00EF710D"/>
    <w:rsid w:val="00EF7DCC"/>
    <w:rsid w:val="00EF7E0D"/>
    <w:rsid w:val="00F00755"/>
    <w:rsid w:val="00F01714"/>
    <w:rsid w:val="00F01AE0"/>
    <w:rsid w:val="00F01CAF"/>
    <w:rsid w:val="00F024EC"/>
    <w:rsid w:val="00F03C91"/>
    <w:rsid w:val="00F03EED"/>
    <w:rsid w:val="00F03F8B"/>
    <w:rsid w:val="00F044B4"/>
    <w:rsid w:val="00F0456E"/>
    <w:rsid w:val="00F047F6"/>
    <w:rsid w:val="00F05077"/>
    <w:rsid w:val="00F05871"/>
    <w:rsid w:val="00F059E2"/>
    <w:rsid w:val="00F05A8A"/>
    <w:rsid w:val="00F063B2"/>
    <w:rsid w:val="00F0645E"/>
    <w:rsid w:val="00F06565"/>
    <w:rsid w:val="00F07108"/>
    <w:rsid w:val="00F111D6"/>
    <w:rsid w:val="00F11C9E"/>
    <w:rsid w:val="00F12467"/>
    <w:rsid w:val="00F12F25"/>
    <w:rsid w:val="00F133BF"/>
    <w:rsid w:val="00F141BB"/>
    <w:rsid w:val="00F1456A"/>
    <w:rsid w:val="00F14725"/>
    <w:rsid w:val="00F14972"/>
    <w:rsid w:val="00F14D8A"/>
    <w:rsid w:val="00F14F68"/>
    <w:rsid w:val="00F15876"/>
    <w:rsid w:val="00F16039"/>
    <w:rsid w:val="00F164E2"/>
    <w:rsid w:val="00F16B31"/>
    <w:rsid w:val="00F1733A"/>
    <w:rsid w:val="00F17AD8"/>
    <w:rsid w:val="00F17CE5"/>
    <w:rsid w:val="00F20093"/>
    <w:rsid w:val="00F20745"/>
    <w:rsid w:val="00F20CEA"/>
    <w:rsid w:val="00F20EAF"/>
    <w:rsid w:val="00F216F8"/>
    <w:rsid w:val="00F21726"/>
    <w:rsid w:val="00F2172D"/>
    <w:rsid w:val="00F22B14"/>
    <w:rsid w:val="00F230DA"/>
    <w:rsid w:val="00F23322"/>
    <w:rsid w:val="00F23500"/>
    <w:rsid w:val="00F23750"/>
    <w:rsid w:val="00F237F8"/>
    <w:rsid w:val="00F239E4"/>
    <w:rsid w:val="00F2463C"/>
    <w:rsid w:val="00F25163"/>
    <w:rsid w:val="00F25AE2"/>
    <w:rsid w:val="00F25FC5"/>
    <w:rsid w:val="00F262BF"/>
    <w:rsid w:val="00F26B93"/>
    <w:rsid w:val="00F27469"/>
    <w:rsid w:val="00F27F48"/>
    <w:rsid w:val="00F30071"/>
    <w:rsid w:val="00F300D1"/>
    <w:rsid w:val="00F30195"/>
    <w:rsid w:val="00F30E34"/>
    <w:rsid w:val="00F312C2"/>
    <w:rsid w:val="00F31A41"/>
    <w:rsid w:val="00F3215F"/>
    <w:rsid w:val="00F32375"/>
    <w:rsid w:val="00F32531"/>
    <w:rsid w:val="00F32D0B"/>
    <w:rsid w:val="00F330B0"/>
    <w:rsid w:val="00F3315A"/>
    <w:rsid w:val="00F33C45"/>
    <w:rsid w:val="00F3464B"/>
    <w:rsid w:val="00F3473C"/>
    <w:rsid w:val="00F34DEB"/>
    <w:rsid w:val="00F351E9"/>
    <w:rsid w:val="00F353F2"/>
    <w:rsid w:val="00F353FF"/>
    <w:rsid w:val="00F35476"/>
    <w:rsid w:val="00F355A0"/>
    <w:rsid w:val="00F362A3"/>
    <w:rsid w:val="00F374D6"/>
    <w:rsid w:val="00F374E3"/>
    <w:rsid w:val="00F375B5"/>
    <w:rsid w:val="00F37B51"/>
    <w:rsid w:val="00F37F65"/>
    <w:rsid w:val="00F37F7A"/>
    <w:rsid w:val="00F4011E"/>
    <w:rsid w:val="00F407DD"/>
    <w:rsid w:val="00F40E90"/>
    <w:rsid w:val="00F4174D"/>
    <w:rsid w:val="00F42334"/>
    <w:rsid w:val="00F42B92"/>
    <w:rsid w:val="00F434BD"/>
    <w:rsid w:val="00F439B2"/>
    <w:rsid w:val="00F43D6E"/>
    <w:rsid w:val="00F43D78"/>
    <w:rsid w:val="00F43F03"/>
    <w:rsid w:val="00F44102"/>
    <w:rsid w:val="00F44EE5"/>
    <w:rsid w:val="00F45298"/>
    <w:rsid w:val="00F45AE5"/>
    <w:rsid w:val="00F45C9D"/>
    <w:rsid w:val="00F45E67"/>
    <w:rsid w:val="00F462FC"/>
    <w:rsid w:val="00F46CD8"/>
    <w:rsid w:val="00F46FF7"/>
    <w:rsid w:val="00F47120"/>
    <w:rsid w:val="00F471E3"/>
    <w:rsid w:val="00F47908"/>
    <w:rsid w:val="00F47B04"/>
    <w:rsid w:val="00F5003A"/>
    <w:rsid w:val="00F50731"/>
    <w:rsid w:val="00F5140D"/>
    <w:rsid w:val="00F51FE7"/>
    <w:rsid w:val="00F52187"/>
    <w:rsid w:val="00F53482"/>
    <w:rsid w:val="00F5478C"/>
    <w:rsid w:val="00F547D8"/>
    <w:rsid w:val="00F54FE5"/>
    <w:rsid w:val="00F55324"/>
    <w:rsid w:val="00F55A63"/>
    <w:rsid w:val="00F55EDA"/>
    <w:rsid w:val="00F5633C"/>
    <w:rsid w:val="00F56829"/>
    <w:rsid w:val="00F60347"/>
    <w:rsid w:val="00F608C2"/>
    <w:rsid w:val="00F609FD"/>
    <w:rsid w:val="00F60CA3"/>
    <w:rsid w:val="00F60E86"/>
    <w:rsid w:val="00F6103D"/>
    <w:rsid w:val="00F61864"/>
    <w:rsid w:val="00F61BEB"/>
    <w:rsid w:val="00F61FFF"/>
    <w:rsid w:val="00F62C4D"/>
    <w:rsid w:val="00F63052"/>
    <w:rsid w:val="00F63380"/>
    <w:rsid w:val="00F63AAF"/>
    <w:rsid w:val="00F6410C"/>
    <w:rsid w:val="00F647C0"/>
    <w:rsid w:val="00F648ED"/>
    <w:rsid w:val="00F64A2A"/>
    <w:rsid w:val="00F64B24"/>
    <w:rsid w:val="00F64BEB"/>
    <w:rsid w:val="00F6548F"/>
    <w:rsid w:val="00F6577D"/>
    <w:rsid w:val="00F6579D"/>
    <w:rsid w:val="00F65918"/>
    <w:rsid w:val="00F65A4C"/>
    <w:rsid w:val="00F65E49"/>
    <w:rsid w:val="00F66B22"/>
    <w:rsid w:val="00F672D8"/>
    <w:rsid w:val="00F67375"/>
    <w:rsid w:val="00F707C6"/>
    <w:rsid w:val="00F709EB"/>
    <w:rsid w:val="00F70A3C"/>
    <w:rsid w:val="00F70A42"/>
    <w:rsid w:val="00F7172B"/>
    <w:rsid w:val="00F71855"/>
    <w:rsid w:val="00F71975"/>
    <w:rsid w:val="00F71AC0"/>
    <w:rsid w:val="00F71F84"/>
    <w:rsid w:val="00F7219B"/>
    <w:rsid w:val="00F731FE"/>
    <w:rsid w:val="00F73472"/>
    <w:rsid w:val="00F73BA3"/>
    <w:rsid w:val="00F740A3"/>
    <w:rsid w:val="00F74C4D"/>
    <w:rsid w:val="00F74EAC"/>
    <w:rsid w:val="00F75742"/>
    <w:rsid w:val="00F75D5D"/>
    <w:rsid w:val="00F76BAD"/>
    <w:rsid w:val="00F77010"/>
    <w:rsid w:val="00F77C5C"/>
    <w:rsid w:val="00F81716"/>
    <w:rsid w:val="00F81910"/>
    <w:rsid w:val="00F81D41"/>
    <w:rsid w:val="00F824DA"/>
    <w:rsid w:val="00F828CF"/>
    <w:rsid w:val="00F82EF5"/>
    <w:rsid w:val="00F83053"/>
    <w:rsid w:val="00F8314C"/>
    <w:rsid w:val="00F836A4"/>
    <w:rsid w:val="00F83758"/>
    <w:rsid w:val="00F83857"/>
    <w:rsid w:val="00F83858"/>
    <w:rsid w:val="00F843B2"/>
    <w:rsid w:val="00F84D32"/>
    <w:rsid w:val="00F855FD"/>
    <w:rsid w:val="00F858D5"/>
    <w:rsid w:val="00F8679D"/>
    <w:rsid w:val="00F87052"/>
    <w:rsid w:val="00F901C6"/>
    <w:rsid w:val="00F901DA"/>
    <w:rsid w:val="00F9050D"/>
    <w:rsid w:val="00F91E74"/>
    <w:rsid w:val="00F91E97"/>
    <w:rsid w:val="00F91EA1"/>
    <w:rsid w:val="00F928AC"/>
    <w:rsid w:val="00F92B7E"/>
    <w:rsid w:val="00F92F41"/>
    <w:rsid w:val="00F92FDD"/>
    <w:rsid w:val="00F9320C"/>
    <w:rsid w:val="00F93B0A"/>
    <w:rsid w:val="00F93B61"/>
    <w:rsid w:val="00F940E2"/>
    <w:rsid w:val="00F949AA"/>
    <w:rsid w:val="00F959A9"/>
    <w:rsid w:val="00F96CA5"/>
    <w:rsid w:val="00F971C0"/>
    <w:rsid w:val="00F978D3"/>
    <w:rsid w:val="00F9792E"/>
    <w:rsid w:val="00FA0021"/>
    <w:rsid w:val="00FA14B7"/>
    <w:rsid w:val="00FA1C96"/>
    <w:rsid w:val="00FA1D65"/>
    <w:rsid w:val="00FA2E36"/>
    <w:rsid w:val="00FA343E"/>
    <w:rsid w:val="00FA42AE"/>
    <w:rsid w:val="00FA467C"/>
    <w:rsid w:val="00FA4CCF"/>
    <w:rsid w:val="00FA6047"/>
    <w:rsid w:val="00FA7DAB"/>
    <w:rsid w:val="00FB01DE"/>
    <w:rsid w:val="00FB04F6"/>
    <w:rsid w:val="00FB0984"/>
    <w:rsid w:val="00FB12AC"/>
    <w:rsid w:val="00FB2279"/>
    <w:rsid w:val="00FB26ED"/>
    <w:rsid w:val="00FB2E8B"/>
    <w:rsid w:val="00FB3373"/>
    <w:rsid w:val="00FB357F"/>
    <w:rsid w:val="00FB37C0"/>
    <w:rsid w:val="00FB4495"/>
    <w:rsid w:val="00FB4A3B"/>
    <w:rsid w:val="00FB558B"/>
    <w:rsid w:val="00FB579D"/>
    <w:rsid w:val="00FB58AB"/>
    <w:rsid w:val="00FB5D3C"/>
    <w:rsid w:val="00FB68A9"/>
    <w:rsid w:val="00FB755C"/>
    <w:rsid w:val="00FB797A"/>
    <w:rsid w:val="00FB7E10"/>
    <w:rsid w:val="00FC0C86"/>
    <w:rsid w:val="00FC191F"/>
    <w:rsid w:val="00FC1966"/>
    <w:rsid w:val="00FC20D2"/>
    <w:rsid w:val="00FC2635"/>
    <w:rsid w:val="00FC2EA5"/>
    <w:rsid w:val="00FC2F49"/>
    <w:rsid w:val="00FC3AA6"/>
    <w:rsid w:val="00FC3BE4"/>
    <w:rsid w:val="00FC3FB8"/>
    <w:rsid w:val="00FC4292"/>
    <w:rsid w:val="00FC4CAA"/>
    <w:rsid w:val="00FC51BC"/>
    <w:rsid w:val="00FC5947"/>
    <w:rsid w:val="00FC6508"/>
    <w:rsid w:val="00FC66CD"/>
    <w:rsid w:val="00FC71AB"/>
    <w:rsid w:val="00FC727D"/>
    <w:rsid w:val="00FC76BD"/>
    <w:rsid w:val="00FC7911"/>
    <w:rsid w:val="00FC7ACD"/>
    <w:rsid w:val="00FD002C"/>
    <w:rsid w:val="00FD00D4"/>
    <w:rsid w:val="00FD0574"/>
    <w:rsid w:val="00FD1476"/>
    <w:rsid w:val="00FD1B58"/>
    <w:rsid w:val="00FD2242"/>
    <w:rsid w:val="00FD2446"/>
    <w:rsid w:val="00FD2CBE"/>
    <w:rsid w:val="00FD31BF"/>
    <w:rsid w:val="00FD3881"/>
    <w:rsid w:val="00FD3BD2"/>
    <w:rsid w:val="00FD3E07"/>
    <w:rsid w:val="00FD408A"/>
    <w:rsid w:val="00FD446C"/>
    <w:rsid w:val="00FD460F"/>
    <w:rsid w:val="00FD4A7D"/>
    <w:rsid w:val="00FD4B0A"/>
    <w:rsid w:val="00FD4BB0"/>
    <w:rsid w:val="00FD4E81"/>
    <w:rsid w:val="00FD597D"/>
    <w:rsid w:val="00FD61E9"/>
    <w:rsid w:val="00FD6322"/>
    <w:rsid w:val="00FD6912"/>
    <w:rsid w:val="00FD6F93"/>
    <w:rsid w:val="00FE08F1"/>
    <w:rsid w:val="00FE0954"/>
    <w:rsid w:val="00FE0BC2"/>
    <w:rsid w:val="00FE0DCD"/>
    <w:rsid w:val="00FE11A4"/>
    <w:rsid w:val="00FE1645"/>
    <w:rsid w:val="00FE2176"/>
    <w:rsid w:val="00FE2185"/>
    <w:rsid w:val="00FE26C9"/>
    <w:rsid w:val="00FE2ACC"/>
    <w:rsid w:val="00FE3108"/>
    <w:rsid w:val="00FE3502"/>
    <w:rsid w:val="00FE362B"/>
    <w:rsid w:val="00FE38EA"/>
    <w:rsid w:val="00FE3965"/>
    <w:rsid w:val="00FE3BBF"/>
    <w:rsid w:val="00FE4022"/>
    <w:rsid w:val="00FE53F7"/>
    <w:rsid w:val="00FE5D24"/>
    <w:rsid w:val="00FE5D76"/>
    <w:rsid w:val="00FE704D"/>
    <w:rsid w:val="00FE71C7"/>
    <w:rsid w:val="00FE748F"/>
    <w:rsid w:val="00FE7712"/>
    <w:rsid w:val="00FE795A"/>
    <w:rsid w:val="00FE7D4B"/>
    <w:rsid w:val="00FF05F6"/>
    <w:rsid w:val="00FF0769"/>
    <w:rsid w:val="00FF19B3"/>
    <w:rsid w:val="00FF1A95"/>
    <w:rsid w:val="00FF1E84"/>
    <w:rsid w:val="00FF2475"/>
    <w:rsid w:val="00FF2626"/>
    <w:rsid w:val="00FF2890"/>
    <w:rsid w:val="00FF38AE"/>
    <w:rsid w:val="00FF3FE8"/>
    <w:rsid w:val="00FF4A37"/>
    <w:rsid w:val="00FF4B03"/>
    <w:rsid w:val="00FF4D2F"/>
    <w:rsid w:val="00FF54AD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026576F"/>
  <w15:docId w15:val="{9181D3B4-A36A-40BB-8AFF-B8512F8BA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26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2632"/>
    <w:pPr>
      <w:ind w:left="284"/>
    </w:pPr>
  </w:style>
  <w:style w:type="paragraph" w:customStyle="1" w:styleId="AAFrameAddress">
    <w:name w:val="AA Frame Address"/>
    <w:basedOn w:val="Heading1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92632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semiHidden/>
    <w:rsid w:val="00192632"/>
    <w:pPr>
      <w:ind w:left="1134"/>
    </w:pPr>
  </w:style>
  <w:style w:type="paragraph" w:styleId="TOC6">
    <w:name w:val="toc 6"/>
    <w:basedOn w:val="Normal"/>
    <w:next w:val="Normal"/>
    <w:semiHidden/>
    <w:rsid w:val="00192632"/>
    <w:pPr>
      <w:ind w:left="1418"/>
    </w:pPr>
  </w:style>
  <w:style w:type="paragraph" w:styleId="TOC7">
    <w:name w:val="toc 7"/>
    <w:basedOn w:val="Normal"/>
    <w:next w:val="Normal"/>
    <w:semiHidden/>
    <w:rsid w:val="00192632"/>
    <w:pPr>
      <w:ind w:left="1701"/>
    </w:pPr>
  </w:style>
  <w:style w:type="paragraph" w:styleId="TOC8">
    <w:name w:val="toc 8"/>
    <w:basedOn w:val="Normal"/>
    <w:next w:val="Normal"/>
    <w:semiHidden/>
    <w:rsid w:val="00192632"/>
    <w:pPr>
      <w:ind w:left="1985"/>
    </w:pPr>
  </w:style>
  <w:style w:type="paragraph" w:styleId="TOC9">
    <w:name w:val="toc 9"/>
    <w:basedOn w:val="Normal"/>
    <w:next w:val="Normal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semiHidden/>
    <w:rsid w:val="00192632"/>
    <w:pPr>
      <w:ind w:left="567" w:hanging="567"/>
    </w:pPr>
  </w:style>
  <w:style w:type="paragraph" w:styleId="ListBullet5">
    <w:name w:val="List Bullet 5"/>
    <w:basedOn w:val="Normal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192632"/>
    <w:pPr>
      <w:spacing w:after="120"/>
    </w:pPr>
  </w:style>
  <w:style w:type="paragraph" w:styleId="BodyTextFirstIndent">
    <w:name w:val="Body Text First Indent"/>
    <w:basedOn w:val="BodyText"/>
    <w:rsid w:val="00192632"/>
    <w:pPr>
      <w:ind w:firstLine="284"/>
    </w:pPr>
  </w:style>
  <w:style w:type="paragraph" w:styleId="BodyTextIndent">
    <w:name w:val="Body Text Indent"/>
    <w:basedOn w:val="Normal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2632"/>
    <w:pPr>
      <w:ind w:left="284" w:firstLine="284"/>
    </w:pPr>
  </w:style>
  <w:style w:type="character" w:styleId="Strong">
    <w:name w:val="Strong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rsid w:val="00192632"/>
    <w:pPr>
      <w:framePr w:h="443" w:wrap="around" w:y="8223"/>
    </w:pPr>
  </w:style>
  <w:style w:type="paragraph" w:customStyle="1" w:styleId="a">
    <w:name w:val="¢éÍ¤ÇÒ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semiHidden/>
    <w:rsid w:val="00FF4D2F"/>
    <w:rPr>
      <w:sz w:val="16"/>
      <w:szCs w:val="18"/>
    </w:rPr>
  </w:style>
  <w:style w:type="paragraph" w:styleId="CommentText">
    <w:name w:val="annotation text"/>
    <w:basedOn w:val="Normal"/>
    <w:semiHidden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FF4D2F"/>
    <w:rPr>
      <w:b/>
      <w:bCs/>
    </w:rPr>
  </w:style>
  <w:style w:type="paragraph" w:styleId="ListParagraph">
    <w:name w:val="List Paragraph"/>
    <w:basedOn w:val="Normal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151A7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0151A7"/>
    <w:rPr>
      <w:vertAlign w:val="superscript"/>
    </w:rPr>
  </w:style>
  <w:style w:type="paragraph" w:customStyle="1" w:styleId="FSContent">
    <w:name w:val="FS_Content"/>
    <w:basedOn w:val="Normal"/>
    <w:link w:val="FSContentChar"/>
    <w:qFormat/>
    <w:rsid w:val="00495B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FSContentChar">
    <w:name w:val="FS_Content Char"/>
    <w:link w:val="FSContent"/>
    <w:rsid w:val="00495B23"/>
    <w:rPr>
      <w:rFonts w:ascii="Angsana New" w:hAnsi="Angsana New"/>
      <w:sz w:val="30"/>
      <w:szCs w:val="30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F5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55324"/>
    <w:rPr>
      <w:rFonts w:ascii="Angsana New" w:eastAsia="Calibri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2C4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6Char">
    <w:name w:val="Heading 6 Char"/>
    <w:link w:val="Heading6"/>
    <w:rsid w:val="002C4FD1"/>
    <w:rPr>
      <w:rFonts w:cs="EucrosiaUPC"/>
      <w:b/>
      <w:bCs/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C4FD1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C4FD1"/>
    <w:rPr>
      <w:rFonts w:ascii="Book Antiqua" w:hAnsi="Book Antiqua"/>
      <w:sz w:val="22"/>
      <w:szCs w:val="22"/>
    </w:rPr>
  </w:style>
  <w:style w:type="paragraph" w:styleId="BodyTextIndent2">
    <w:name w:val="Body Text Indent 2"/>
    <w:basedOn w:val="Normal"/>
    <w:link w:val="BodyTextIndent2Char"/>
    <w:semiHidden/>
    <w:unhideWhenUsed/>
    <w:rsid w:val="00F23322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23322"/>
    <w:rPr>
      <w:rFonts w:ascii="Arial" w:hAnsi="Arial"/>
      <w:sz w:val="18"/>
      <w:szCs w:val="22"/>
    </w:rPr>
  </w:style>
  <w:style w:type="paragraph" w:customStyle="1" w:styleId="E">
    <w:name w:val="ª×èÍºÃÔÉÑ· E"/>
    <w:basedOn w:val="Normal"/>
    <w:rsid w:val="00DE16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semiHidden/>
    <w:unhideWhenUsed/>
    <w:rsid w:val="00A4059E"/>
  </w:style>
  <w:style w:type="paragraph" w:styleId="NoSpacing">
    <w:name w:val="No Spacing"/>
    <w:uiPriority w:val="1"/>
    <w:qFormat/>
    <w:rsid w:val="003D0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3A50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 Char Char Char1"/>
    <w:basedOn w:val="DefaultParagraphFont"/>
    <w:uiPriority w:val="99"/>
    <w:locked/>
    <w:rsid w:val="00374EB4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A353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B0AC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B0AC5"/>
    <w:rPr>
      <w:rFonts w:ascii="Univers 45 Light" w:eastAsia="MS Mincho" w:hAnsi="Univers 45 Light" w:cs="Univers 45 Light"/>
      <w:color w:val="00000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lientReportedDelayTwo xmlns="2A5E164A-2D2B-44A7-B273-8F9FA06F7EB8" xsi:nil="true"/>
    <StatusChangedToOpen xmlns="2A5E164A-2D2B-44A7-B273-8F9FA06F7EB8" xsi:nil="true"/>
    <PBCReceivedOn xmlns="2A5E164A-2D2B-44A7-B273-8F9FA06F7EB8">2021-10-21T16:00:00+00:00</PBCReceivedOn>
    <AdditionalDetails xmlns="2A5E164A-2D2B-44A7-B273-8F9FA06F7EB8" xsi:nil="true"/>
    <ProvidedDate xmlns="2A5E164A-2D2B-44A7-B273-8F9FA06F7EB8" xsi:nil="true"/>
    <RevisedDateOne xmlns="2A5E164A-2D2B-44A7-B273-8F9FA06F7EB8" xsi:nil="true"/>
    <PBCRequestedBy xmlns="2A5E164A-2D2B-44A7-B273-8F9FA06F7EB8" xsi:nil="true"/>
    <ClientReportedDelayThree xmlns="2A5E164A-2D2B-44A7-B273-8F9FA06F7EB8" xsi:nil="true"/>
    <ClientReportedDelayOne xmlns="2A5E164A-2D2B-44A7-B273-8F9FA06F7EB8" xsi:nil="true"/>
    <RevisedDateThree xmlns="2A5E164A-2D2B-44A7-B273-8F9FA06F7EB8" xsi:nil="true"/>
    <PBCCategory xmlns="2A5E164A-2D2B-44A7-B273-8F9FA06F7EB8">7</PBCCategory>
    <UAuditIsUpdated xmlns="2A5E164A-2D2B-44A7-B273-8F9FA06F7EB8">1</UAuditIsUpdated>
    <DocumentNames xmlns="2A5E164A-2D2B-44A7-B273-8F9FA06F7EB8" xsi:nil="true"/>
    <ClientComments xmlns="2A5E164A-2D2B-44A7-B273-8F9FA06F7EB8" xsi:nil="true"/>
    <PBCCompletedOn xmlns="2A5E164A-2D2B-44A7-B273-8F9FA06F7EB8" xsi:nil="true"/>
    <PBCType xmlns="2A5E164A-2D2B-44A7-B273-8F9FA06F7EB8" xsi:nil="true"/>
    <eAuditReference xmlns="2A5E164A-2D2B-44A7-B273-8F9FA06F7EB8" xsi:nil="true"/>
    <IsRevised xmlns="2A5E164A-2D2B-44A7-B273-8F9FA06F7EB8" xsi:nil="true"/>
    <PBCID xmlns="2A5E164A-2D2B-44A7-B273-8F9FA06F7EB8">3</PBCID>
    <Originalduedate xmlns="2A5E164A-2D2B-44A7-B273-8F9FA06F7EB8" xsi:nil="true"/>
    <DocumentUploadedDate xmlns="2A5E164A-2D2B-44A7-B273-8F9FA06F7EB8" xsi:nil="true"/>
    <PBCStatus xmlns="2A5E164A-2D2B-44A7-B273-8F9FA06F7EB8" xsi:nil="true"/>
    <ReasonForDelayTwo xmlns="2A5E164A-2D2B-44A7-B273-8F9FA06F7EB8" xsi:nil="true"/>
    <PBCName xmlns="2A5E164A-2D2B-44A7-B273-8F9FA06F7EB8">Q3</PBCName>
    <ReminderEmailGenerate xmlns="2A5E164A-2D2B-44A7-B273-8F9FA06F7EB8" xsi:nil="true"/>
    <KPMGComments xmlns="2A5E164A-2D2B-44A7-B273-8F9FA06F7EB8" xsi:nil="true"/>
    <ReasonForDelayThree xmlns="2A5E164A-2D2B-44A7-B273-8F9FA06F7EB8" xsi:nil="true"/>
    <KPMGContact xmlns="2A5E164A-2D2B-44A7-B273-8F9FA06F7EB8" xsi:nil="true"/>
    <FinalDueDate xmlns="2A5E164A-2D2B-44A7-B273-8F9FA06F7EB8" xsi:nil="true"/>
    <DetailedDescription xmlns="2A5E164A-2D2B-44A7-B273-8F9FA06F7EB8">-</DetailedDescription>
    <ReasonForDelayOne xmlns="2A5E164A-2D2B-44A7-B273-8F9FA06F7EB8" xsi:nil="true"/>
    <ClientContact xmlns="2A5E164A-2D2B-44A7-B273-8F9FA06F7EB8"/>
    <FlagAfterTheDueDate xmlns="2A5E164A-2D2B-44A7-B273-8F9FA06F7EB8" xsi:nil="true"/>
    <RevisedDateTwo xmlns="2A5E164A-2D2B-44A7-B273-8F9FA06F7EB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BCDocument" ma:contentTypeID="0x010100316F22CA15254FD88A9A38B06C35BF8000EA207B7F7D6D5C42BB2C29732758CAE1" ma:contentTypeVersion="0" ma:contentTypeDescription="PBCDocument Content Type is used for maintaing PBC documents and uploading client documents." ma:contentTypeScope="" ma:versionID="d3a0c50cb2391cc8755c2330b9e68e61">
  <xsd:schema xmlns:xsd="http://www.w3.org/2001/XMLSchema" xmlns:xs="http://www.w3.org/2001/XMLSchema" xmlns:p="http://schemas.microsoft.com/office/2006/metadata/properties" xmlns:ns2="2A5E164A-2D2B-44A7-B273-8F9FA06F7EB8" targetNamespace="http://schemas.microsoft.com/office/2006/metadata/properties" ma:root="true" ma:fieldsID="469b9df85147927ae387fa43ca7a3ca5" ns2:_="">
    <xsd:import namespace="2A5E164A-2D2B-44A7-B273-8F9FA06F7EB8"/>
    <xsd:element name="properties">
      <xsd:complexType>
        <xsd:sequence>
          <xsd:element name="documentManagement">
            <xsd:complexType>
              <xsd:all>
                <xsd:element ref="ns2:ClientComments" minOccurs="0"/>
                <xsd:element ref="ns2:RevisedDateOne" minOccurs="0"/>
                <xsd:element ref="ns2:RevisedDateTwo" minOccurs="0"/>
                <xsd:element ref="ns2:RevisedDateThree" minOccurs="0"/>
                <xsd:element ref="ns2:ClientReportedDelayOne" minOccurs="0"/>
                <xsd:element ref="ns2:ClientReportedDelayTwo" minOccurs="0"/>
                <xsd:element ref="ns2:ClientReportedDelayThree" minOccurs="0"/>
                <xsd:element ref="ns2:ReasonForDelayOne" minOccurs="0"/>
                <xsd:element ref="ns2:ReasonForDelayTwo" minOccurs="0"/>
                <xsd:element ref="ns2:ReasonForDelayThree" minOccurs="0"/>
                <xsd:element ref="ns2:PBCName"/>
                <xsd:element ref="ns2:PBCID"/>
                <xsd:element ref="ns2:PBCCompletedOn" minOccurs="0"/>
                <xsd:element ref="ns2:PBCReceivedOn" minOccurs="0"/>
                <xsd:element ref="ns2:PBCRequestedBy" minOccurs="0"/>
                <xsd:element ref="ns2:KPMGContact" minOccurs="0"/>
                <xsd:element ref="ns2:KPMGComments" minOccurs="0"/>
                <xsd:element ref="ns2:DocumentNames" minOccurs="0"/>
                <xsd:element ref="ns2:eAuditReference" minOccurs="0"/>
                <xsd:element ref="ns2:IsRevised" minOccurs="0"/>
                <xsd:element ref="ns2:ProvidedDate" minOccurs="0"/>
                <xsd:element ref="ns2:DocumentUploadedDate" minOccurs="0"/>
                <xsd:element ref="ns2:UAuditIsUpdated" minOccurs="0"/>
                <xsd:element ref="ns2:FlagAfterTheDueDate" minOccurs="0"/>
                <xsd:element ref="ns2:StatusChangedToOpen" minOccurs="0"/>
                <xsd:element ref="ns2:ReminderEmailGenerate" minOccurs="0"/>
                <xsd:element ref="ns2:PBCType" minOccurs="0"/>
                <xsd:element ref="ns2:PBCStatus" minOccurs="0"/>
                <xsd:element ref="ns2:ClientContact" minOccurs="0"/>
                <xsd:element ref="ns2:DetailedDescription"/>
                <xsd:element ref="ns2:AdditionalDetails" minOccurs="0"/>
                <xsd:element ref="ns2:FinalDueDate" minOccurs="0"/>
                <xsd:element ref="ns2:Originalduedate" minOccurs="0"/>
                <xsd:element ref="ns2:PBCCategory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5E164A-2D2B-44A7-B273-8F9FA06F7EB8" elementFormDefault="qualified">
    <xsd:import namespace="http://schemas.microsoft.com/office/2006/documentManagement/types"/>
    <xsd:import namespace="http://schemas.microsoft.com/office/infopath/2007/PartnerControls"/>
    <xsd:element name="ClientComments" ma:index="8" nillable="true" ma:displayName="Client comments" ma:internalName="ClientComments">
      <xsd:simpleType>
        <xsd:restriction base="dms:Note">
          <xsd:maxLength value="255"/>
        </xsd:restriction>
      </xsd:simpleType>
    </xsd:element>
    <xsd:element name="RevisedDateOne" ma:index="9" nillable="true" ma:displayName="Revised date one" ma:internalName="RevisedDateOne">
      <xsd:simpleType>
        <xsd:restriction base="dms:DateTime"/>
      </xsd:simpleType>
    </xsd:element>
    <xsd:element name="RevisedDateTwo" ma:index="10" nillable="true" ma:displayName="Revised date two" ma:internalName="RevisedDateTwo">
      <xsd:simpleType>
        <xsd:restriction base="dms:DateTime"/>
      </xsd:simpleType>
    </xsd:element>
    <xsd:element name="RevisedDateThree" ma:index="11" nillable="true" ma:displayName="Revised date three" ma:internalName="RevisedDateThree">
      <xsd:simpleType>
        <xsd:restriction base="dms:DateTime"/>
      </xsd:simpleType>
    </xsd:element>
    <xsd:element name="ClientReportedDelayOne" ma:index="12" nillable="true" ma:displayName="Client reported delay one" ma:internalName="ClientReportedDelayOne">
      <xsd:simpleType>
        <xsd:restriction base="dms:Text"/>
      </xsd:simpleType>
    </xsd:element>
    <xsd:element name="ClientReportedDelayTwo" ma:index="13" nillable="true" ma:displayName="Client reported delay two" ma:internalName="ClientReportedDelayTwo">
      <xsd:simpleType>
        <xsd:restriction base="dms:Text"/>
      </xsd:simpleType>
    </xsd:element>
    <xsd:element name="ClientReportedDelayThree" ma:index="14" nillable="true" ma:displayName="Client reported delay three" ma:internalName="ClientReportedDelayThree">
      <xsd:simpleType>
        <xsd:restriction base="dms:Text"/>
      </xsd:simpleType>
    </xsd:element>
    <xsd:element name="ReasonForDelayOne" ma:index="15" nillable="true" ma:displayName="Reason for delay one" ma:internalName="ReasonForDelayOne">
      <xsd:simpleType>
        <xsd:restriction base="dms:Note">
          <xsd:maxLength value="255"/>
        </xsd:restriction>
      </xsd:simpleType>
    </xsd:element>
    <xsd:element name="ReasonForDelayTwo" ma:index="16" nillable="true" ma:displayName="Reason for delay two" ma:internalName="ReasonForDelayTwo">
      <xsd:simpleType>
        <xsd:restriction base="dms:Note">
          <xsd:maxLength value="255"/>
        </xsd:restriction>
      </xsd:simpleType>
    </xsd:element>
    <xsd:element name="ReasonForDelayThree" ma:index="17" nillable="true" ma:displayName="Reason for delay three" ma:internalName="ReasonForDelayThree">
      <xsd:simpleType>
        <xsd:restriction base="dms:Note">
          <xsd:maxLength value="255"/>
        </xsd:restriction>
      </xsd:simpleType>
    </xsd:element>
    <xsd:element name="PBCName" ma:index="18" ma:displayName="PBC name" ma:internalName="PBCName">
      <xsd:simpleType>
        <xsd:restriction base="dms:Text"/>
      </xsd:simpleType>
    </xsd:element>
    <xsd:element name="PBCID" ma:index="19" ma:displayName="PBC ID" ma:internalName="PBCID">
      <xsd:simpleType>
        <xsd:restriction base="dms:Number"/>
      </xsd:simpleType>
    </xsd:element>
    <xsd:element name="PBCCompletedOn" ma:index="20" nillable="true" ma:displayName="PBC completed on" ma:internalName="PBCCompletedOn">
      <xsd:simpleType>
        <xsd:restriction base="dms:DateTime"/>
      </xsd:simpleType>
    </xsd:element>
    <xsd:element name="PBCReceivedOn" ma:index="21" nillable="true" ma:displayName="PBC received on" ma:internalName="PBCReceivedOn">
      <xsd:simpleType>
        <xsd:restriction base="dms:DateTime"/>
      </xsd:simpleType>
    </xsd:element>
    <xsd:element name="PBCRequestedBy" ma:index="22" nillable="true" ma:displayName="PBC requested by" ma:internalName="PBCRequestedBy">
      <xsd:simpleType>
        <xsd:restriction base="dms:DateTime"/>
      </xsd:simpleType>
    </xsd:element>
    <xsd:element name="KPMGContact" ma:index="23" nillable="true" ma:displayName="KPMG contact" ma:list="{A9D98648-16B2-4F44-A8AD-69873DBB2C9E}" ma:internalName="KPMGContact" ma:showField="DAPUserDataName">
      <xsd:simpleType>
        <xsd:restriction base="dms:Lookup"/>
      </xsd:simpleType>
    </xsd:element>
    <xsd:element name="KPMGComments" ma:index="24" nillable="true" ma:displayName="KPMG comments" ma:internalName="KPMGComments">
      <xsd:simpleType>
        <xsd:restriction base="dms:Note">
          <xsd:maxLength value="255"/>
        </xsd:restriction>
      </xsd:simpleType>
    </xsd:element>
    <xsd:element name="DocumentNames" ma:index="25" nillable="true" ma:displayName="Document names" ma:internalName="DocumentNames">
      <xsd:simpleType>
        <xsd:restriction base="dms:Note">
          <xsd:maxLength value="255"/>
        </xsd:restriction>
      </xsd:simpleType>
    </xsd:element>
    <xsd:element name="eAuditReference" ma:index="26" nillable="true" ma:displayName="eAudit reference" ma:internalName="eAuditReference">
      <xsd:simpleType>
        <xsd:restriction base="dms:Text"/>
      </xsd:simpleType>
    </xsd:element>
    <xsd:element name="IsRevised" ma:index="27" nillable="true" ma:displayName="Is revised" ma:internalName="IsRevised">
      <xsd:simpleType>
        <xsd:restriction base="dms:Text"/>
      </xsd:simpleType>
    </xsd:element>
    <xsd:element name="ProvidedDate" ma:index="28" nillable="true" ma:displayName="Provided date" ma:internalName="ProvidedDate">
      <xsd:simpleType>
        <xsd:restriction base="dms:DateTime"/>
      </xsd:simpleType>
    </xsd:element>
    <xsd:element name="DocumentUploadedDate" ma:index="29" nillable="true" ma:displayName="Document uploaded date" ma:internalName="DocumentUploadedDate">
      <xsd:simpleType>
        <xsd:restriction base="dms:DateTime"/>
      </xsd:simpleType>
    </xsd:element>
    <xsd:element name="UAuditIsUpdated" ma:index="30" nillable="true" ma:displayName="US audit is updated" ma:internalName="UAuditIsUpdated">
      <xsd:simpleType>
        <xsd:restriction base="dms:Text"/>
      </xsd:simpleType>
    </xsd:element>
    <xsd:element name="FlagAfterTheDueDate" ma:index="31" nillable="true" ma:displayName="Flag after the due date" ma:internalName="FlagAfterTheDueDate">
      <xsd:simpleType>
        <xsd:restriction base="dms:Text"/>
      </xsd:simpleType>
    </xsd:element>
    <xsd:element name="StatusChangedToOpen" ma:index="32" nillable="true" ma:displayName="Status changed to open" ma:internalName="StatusChangedToOpen">
      <xsd:simpleType>
        <xsd:restriction base="dms:DateTime"/>
      </xsd:simpleType>
    </xsd:element>
    <xsd:element name="ReminderEmailGenerate" ma:index="33" nillable="true" ma:displayName="Reminder email generated on" ma:internalName="ReminderEmailGenerate">
      <xsd:simpleType>
        <xsd:restriction base="dms:DateTime"/>
      </xsd:simpleType>
    </xsd:element>
    <xsd:element name="PBCType" ma:index="34" nillable="true" ma:displayName="PBC type" ma:internalName="PBCType">
      <xsd:simpleType>
        <xsd:restriction base="dms:Choice">
          <xsd:enumeration value="Open"/>
          <xsd:enumeration value="Closed"/>
        </xsd:restriction>
      </xsd:simpleType>
    </xsd:element>
    <xsd:element name="PBCStatus" ma:index="35" nillable="true" ma:displayName="Status" ma:internalName="PBCStatus">
      <xsd:simpleType>
        <xsd:restriction base="dms:Choice">
          <xsd:enumeration value="Not Started"/>
          <xsd:enumeration value="Uploaded"/>
          <xsd:enumeration value="Reopened"/>
          <xsd:enumeration value="Fully Provided"/>
          <xsd:enumeration value="Completed"/>
        </xsd:restriction>
      </xsd:simpleType>
    </xsd:element>
    <xsd:element name="ClientContact" ma:index="36" nillable="true" ma:displayName="Client contact" ma:list="{A9D98648-16B2-4F44-A8AD-69873DBB2C9E}" ma:internalName="ClientContact" ma:showField="DAPUserData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etailedDescription" ma:index="37" ma:displayName="Detailed description" ma:internalName="DetailedDescription">
      <xsd:simpleType>
        <xsd:restriction base="dms:Note">
          <xsd:maxLength value="255"/>
        </xsd:restriction>
      </xsd:simpleType>
    </xsd:element>
    <xsd:element name="AdditionalDetails" ma:index="38" nillable="true" ma:displayName="Additional details" ma:internalName="AdditionalDetails">
      <xsd:simpleType>
        <xsd:restriction base="dms:Note">
          <xsd:maxLength value="255"/>
        </xsd:restriction>
      </xsd:simpleType>
    </xsd:element>
    <xsd:element name="FinalDueDate" ma:index="39" nillable="true" ma:displayName="Due date" ma:format="DateOnly" ma:internalName="FinalDueDate">
      <xsd:simpleType>
        <xsd:restriction base="dms:DateTime"/>
      </xsd:simpleType>
    </xsd:element>
    <xsd:element name="Originalduedate" ma:index="40" nillable="true" ma:displayName="Original due date" ma:format="DateOnly" ma:internalName="Originalduedate">
      <xsd:simpleType>
        <xsd:restriction base="dms:DateTime"/>
      </xsd:simpleType>
    </xsd:element>
    <xsd:element name="PBCCategory" ma:index="41" ma:displayName="Category" ma:list="{1B3D23A0-CF81-4533-AA99-63A2ED13A376}" ma:internalName="PBCCategory" ma:showField="CategoryNam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90DDDD-849C-497C-AC6E-B2A39489DB14}">
  <ds:schemaRefs>
    <ds:schemaRef ds:uri="http://schemas.microsoft.com/office/2006/metadata/properties"/>
    <ds:schemaRef ds:uri="http://schemas.microsoft.com/office/infopath/2007/PartnerControls"/>
    <ds:schemaRef ds:uri="2A5E164A-2D2B-44A7-B273-8F9FA06F7EB8"/>
  </ds:schemaRefs>
</ds:datastoreItem>
</file>

<file path=customXml/itemProps2.xml><?xml version="1.0" encoding="utf-8"?>
<ds:datastoreItem xmlns:ds="http://schemas.openxmlformats.org/officeDocument/2006/customXml" ds:itemID="{1C0E9BB8-6FFC-4B48-B04F-B83B84F640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D62E89-E5BE-4E11-B980-73902E5464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5E164A-2D2B-44A7-B273-8F9FA06F7E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D25E0C-1FE7-4F94-A016-F5934A9E17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26</Pages>
  <Words>4251</Words>
  <Characters>24235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JSP</vt:lpstr>
    </vt:vector>
  </TitlesOfParts>
  <Company>KPMG</Company>
  <LinksUpToDate>false</LinksUpToDate>
  <CharactersWithSpaces>28430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JSP</dc:title>
  <dc:creator>tadsong_h22</dc:creator>
  <cp:lastModifiedBy>Somjai, Nigonyanont</cp:lastModifiedBy>
  <cp:revision>2</cp:revision>
  <cp:lastPrinted>2021-11-09T02:56:00Z</cp:lastPrinted>
  <dcterms:created xsi:type="dcterms:W3CDTF">2021-11-09T14:42:00Z</dcterms:created>
  <dcterms:modified xsi:type="dcterms:W3CDTF">2021-11-09T14:42:00Z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0x010100316F22CA15254FD88A9A38B06C35BF8000EA207B7F7D6D5C42BB2C29732758CAE1</vt:lpwstr>
  </property>
  <property fmtid="{D5CDD505-2E9C-101B-9397-08002B2CF9AE}" pid="3" name="PBCListName">
    <vt:lpwstr>Q3</vt:lpwstr>
  </property>
</Properties>
</file>