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5CD51" w14:textId="7FAA2308" w:rsidR="00AD3B26" w:rsidRPr="00A52E1B" w:rsidRDefault="00AD3B26" w:rsidP="005B0B7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DD23C9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9F065A" w:rsidRPr="009F065A">
        <w:rPr>
          <w:rFonts w:ascii="Angsana New" w:hAnsi="Angsana New" w:cs="Angsana New"/>
          <w:b/>
          <w:bCs/>
          <w:sz w:val="32"/>
          <w:szCs w:val="32"/>
          <w:cs/>
        </w:rPr>
        <w:t>บริษัท บลูบิค กรุ๊ป จำกัด</w:t>
      </w:r>
      <w:r w:rsidR="00637EE6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(มหาชน)</w:t>
      </w:r>
    </w:p>
    <w:p w14:paraId="0B6E3847" w14:textId="730F9EC8" w:rsidR="009F065A" w:rsidRPr="00B121C3" w:rsidRDefault="009F065A" w:rsidP="00360375">
      <w:pPr>
        <w:pStyle w:val="Header"/>
        <w:jc w:val="thaiDistribute"/>
        <w:rPr>
          <w:rFonts w:ascii="Angsana New" w:hAnsi="Angsana New" w:cs="Angsana New"/>
          <w:b w:val="0"/>
          <w:bCs/>
          <w:color w:val="auto"/>
          <w:sz w:val="36"/>
          <w:szCs w:val="36"/>
        </w:rPr>
      </w:pPr>
    </w:p>
    <w:p w14:paraId="33857DB1" w14:textId="1D1E9786" w:rsidR="00A05F0A" w:rsidRPr="00481D8F" w:rsidRDefault="00E114D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ข้าพเจ้าได้สอบทานงบแสดงฐานะการเงินรวมและเฉพาะของ</w:t>
      </w:r>
      <w:r w:rsidR="006C1459" w:rsidRPr="00481D8F">
        <w:rPr>
          <w:rFonts w:ascii="Angsana New" w:hAnsi="Angsana New" w:cs="Angsana New"/>
          <w:sz w:val="32"/>
          <w:szCs w:val="32"/>
          <w:cs/>
        </w:rPr>
        <w:t>บริษัท บลูบิค กรุ๊ป จำกัด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 (มหาชน)</w:t>
      </w:r>
      <w:r w:rsidRPr="00481D8F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และบริษัทย่อย </w:t>
      </w:r>
      <w:r w:rsidR="00A05F0A"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ณ วันที่ </w:t>
      </w:r>
      <w:r w:rsidRPr="00481D8F">
        <w:rPr>
          <w:rFonts w:ascii="Angsana New" w:hAnsi="Angsana New" w:cs="Angsana New"/>
          <w:sz w:val="32"/>
          <w:szCs w:val="32"/>
          <w:lang w:bidi="th-TH"/>
        </w:rPr>
        <w:t>3</w:t>
      </w:r>
      <w:r w:rsidR="00C403D8" w:rsidRPr="00481D8F">
        <w:rPr>
          <w:rFonts w:ascii="Angsana New" w:hAnsi="Angsana New" w:cs="Angsana New"/>
          <w:sz w:val="32"/>
          <w:szCs w:val="32"/>
          <w:lang w:bidi="th-TH"/>
        </w:rPr>
        <w:t xml:space="preserve">0 </w:t>
      </w:r>
      <w:r w:rsidR="00F142B1">
        <w:rPr>
          <w:rFonts w:ascii="Angsana New" w:hAnsi="Angsana New" w:cs="Angsana New" w:hint="cs"/>
          <w:sz w:val="32"/>
          <w:szCs w:val="32"/>
          <w:cs/>
          <w:lang w:bidi="th-TH"/>
        </w:rPr>
        <w:t>กันย</w:t>
      </w:r>
      <w:r w:rsidR="00C403D8" w:rsidRPr="00481D8F">
        <w:rPr>
          <w:rFonts w:ascii="Angsana New" w:hAnsi="Angsana New" w:cs="Angsana New" w:hint="cs"/>
          <w:sz w:val="32"/>
          <w:szCs w:val="32"/>
          <w:cs/>
          <w:lang w:bidi="th-TH"/>
        </w:rPr>
        <w:t>ายน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481D8F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DD45F9" w:rsidRPr="00481D8F">
        <w:rPr>
          <w:rFonts w:ascii="Angsana New" w:hAnsi="Angsana New" w:cs="Angsana New"/>
          <w:sz w:val="32"/>
          <w:szCs w:val="32"/>
          <w:lang w:val="en-US" w:bidi="th-TH"/>
        </w:rPr>
        <w:t>4</w:t>
      </w:r>
      <w:r w:rsidR="00A05F0A"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 งบกำไรขาดทุนและกำไรขาดทุนเบ็ดเสร็จอื่นรวม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เฉพาะของบริษัท</w:t>
      </w:r>
      <w:r w:rsidR="00A05F0A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 </w:t>
      </w:r>
      <w:r w:rsidR="00C403D8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สำหรับงวดสามเดือนและ</w:t>
      </w:r>
      <w:r w:rsidR="00F142B1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เ</w:t>
      </w:r>
      <w:r w:rsidR="00C403D8" w:rsidRPr="00481D8F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ก</w:t>
      </w:r>
      <w:r w:rsidR="00F142B1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้า</w:t>
      </w:r>
      <w:r w:rsidR="00C403D8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เดือนสิ้นสุดวันที่ </w:t>
      </w:r>
      <w:r w:rsidR="00C403D8" w:rsidRPr="00481D8F">
        <w:rPr>
          <w:rFonts w:ascii="Angsana New" w:hAnsi="Angsana New" w:cs="Angsana New"/>
          <w:spacing w:val="6"/>
          <w:sz w:val="32"/>
          <w:szCs w:val="32"/>
          <w:lang w:bidi="th-TH"/>
        </w:rPr>
        <w:t xml:space="preserve">30 </w:t>
      </w:r>
      <w:r w:rsidR="00F142B1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กันย</w:t>
      </w:r>
      <w:r w:rsidR="00C403D8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ายน</w:t>
      </w:r>
      <w:r w:rsidR="00C403D8" w:rsidRPr="00481D8F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 xml:space="preserve"> </w:t>
      </w:r>
      <w:r w:rsidR="00C403D8" w:rsidRPr="00481D8F">
        <w:rPr>
          <w:rFonts w:ascii="Angsana New" w:hAnsi="Angsana New" w:cs="Angsana New"/>
          <w:spacing w:val="6"/>
          <w:sz w:val="32"/>
          <w:szCs w:val="32"/>
          <w:lang w:val="en-US" w:bidi="th-TH"/>
        </w:rPr>
        <w:t xml:space="preserve">2564 </w:t>
      </w:r>
      <w:r w:rsidR="00233EDD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งบแสดงการ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เปลี่ยนแปลงส่วนของผู้ถือหุ้นรวม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Pr="00481D8F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</w:t>
      </w:r>
      <w:r w:rsidR="00014B86" w:rsidRPr="00481D8F">
        <w:rPr>
          <w:rFonts w:ascii="Angsana New" w:hAnsi="Angsana New" w:cs="Angsana New" w:hint="cs"/>
          <w:sz w:val="32"/>
          <w:szCs w:val="32"/>
          <w:cs/>
          <w:lang w:bidi="th-TH"/>
        </w:rPr>
        <w:t>ด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รวม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Pr="00481D8F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สำหรับงวด</w:t>
      </w:r>
      <w:r w:rsidR="00F142B1">
        <w:rPr>
          <w:rFonts w:ascii="Angsana New" w:hAnsi="Angsana New" w:cs="Angsana New" w:hint="cs"/>
          <w:sz w:val="32"/>
          <w:szCs w:val="32"/>
          <w:cs/>
          <w:lang w:bidi="th-TH"/>
        </w:rPr>
        <w:t>เ</w:t>
      </w:r>
      <w:r w:rsidR="00C403D8" w:rsidRPr="00481D8F">
        <w:rPr>
          <w:rFonts w:ascii="Angsana New" w:hAnsi="Angsana New" w:cs="Angsana New" w:hint="cs"/>
          <w:sz w:val="32"/>
          <w:szCs w:val="32"/>
          <w:cs/>
          <w:lang w:bidi="th-TH"/>
        </w:rPr>
        <w:t>ก</w:t>
      </w:r>
      <w:r w:rsidR="00F142B1">
        <w:rPr>
          <w:rFonts w:ascii="Angsana New" w:hAnsi="Angsana New" w:cs="Angsana New" w:hint="cs"/>
          <w:sz w:val="32"/>
          <w:szCs w:val="32"/>
          <w:cs/>
          <w:lang w:bidi="th-TH"/>
        </w:rPr>
        <w:t>้า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เดือนสิ้นสุด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วันเดียวกันและหมายเหตุประกอบงบการเงินระหว่างกาล</w:t>
      </w:r>
      <w:r w:rsidRPr="00481D8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แบบย่อ </w:t>
      </w:r>
      <w:r w:rsidRPr="00481D8F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bidi="th-TH"/>
        </w:rPr>
        <w:t>ซึ่งผู้บ</w:t>
      </w:r>
      <w:r w:rsidRPr="00481D8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กาลเหล่านี้ตามมาตรฐานการบัญชี ฉบับที่ </w:t>
      </w:r>
      <w:r w:rsidRPr="00481D8F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ส่วนข้าพเจ้าเป็น</w:t>
      </w:r>
      <w:r w:rsidRPr="00481D8F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ผู้รับผิดชอบในการรายงานให้ข้อสรุปเกี่ยวกับข้อมูลทางการเงินระหว่างกาลดังกล่าวจากผลการสอบ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ทานของข้าพเจ้า</w:t>
      </w:r>
    </w:p>
    <w:p w14:paraId="63B7B407" w14:textId="77777777" w:rsidR="00CD4D4E" w:rsidRPr="006F7673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198252B4" w14:textId="77777777" w:rsidR="003F16DE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49414C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AA599F5" w14:textId="55BBC3E8" w:rsidR="00A05F0A" w:rsidRPr="00C403D8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C403D8">
        <w:rPr>
          <w:rFonts w:ascii="Angsana New" w:hAnsi="Angsana New" w:cs="Angsana New"/>
          <w:spacing w:val="-4"/>
          <w:sz w:val="32"/>
          <w:szCs w:val="32"/>
          <w:lang w:bidi="th-TH"/>
        </w:rPr>
        <w:t>2410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“การสอบทานข้อมูลทางการเงิน</w:t>
      </w:r>
      <w:r w:rsidRPr="00C403D8">
        <w:rPr>
          <w:rFonts w:ascii="Angsana New" w:hAnsi="Angsana New" w:cs="Angsana New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C403D8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C403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</w:t>
      </w:r>
      <w:r w:rsidR="00DB0D30" w:rsidRPr="00C403D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</w:t>
      </w:r>
      <w:r w:rsidRPr="00C403D8">
        <w:rPr>
          <w:rFonts w:ascii="Angsana New" w:hAnsi="Angsana New" w:cs="Angsana New"/>
          <w:sz w:val="32"/>
          <w:szCs w:val="32"/>
          <w:cs/>
          <w:lang w:bidi="th-TH"/>
        </w:rPr>
        <w:t>บัญชี</w:t>
      </w:r>
      <w:r w:rsidRPr="00C403D8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C403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</w:t>
      </w:r>
      <w:r w:rsidRPr="00C403D8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C403D8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4A7535BC" w:rsidR="0028089B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D9B4EEF" w14:textId="4BC79F73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43CE056" w14:textId="3962E3D5" w:rsidR="00C403D8" w:rsidRDefault="00C403D8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1CB4270" w14:textId="6A567760" w:rsidR="003401E6" w:rsidRDefault="003401E6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22E9AC9" w14:textId="77777777" w:rsidR="003401E6" w:rsidRDefault="003401E6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6FC42FC" w14:textId="06A28C60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57BEE847" w14:textId="77777777" w:rsidR="00330AA1" w:rsidRPr="00880A9C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270DEE9F" w14:textId="39A7A960" w:rsidR="00A05F0A" w:rsidRPr="00A52E1B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A52E1B">
        <w:rPr>
          <w:rFonts w:ascii="Angsana New" w:hAnsi="Angsana New" w:cs="Angsana New"/>
          <w:sz w:val="32"/>
          <w:szCs w:val="32"/>
          <w:lang w:bidi="th-TH"/>
        </w:rPr>
        <w:t>34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การรายงานทางการเงินระหว่างกาลในสาระสำคัญ</w:t>
      </w:r>
    </w:p>
    <w:p w14:paraId="155AF4B7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745CDF86" w14:textId="154FB0DC" w:rsidR="005B65F3" w:rsidRDefault="005B65F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D40B194" w14:textId="24F9E13B" w:rsidR="00880A9C" w:rsidRDefault="00880A9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1426BA7" w14:textId="77777777" w:rsidR="0026343C" w:rsidRPr="00880A9C" w:rsidRDefault="0026343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26343C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1000E7D7" w14:textId="58673138" w:rsidR="007C5A37" w:rsidRPr="00A52E1B" w:rsidRDefault="007C5A37" w:rsidP="00DD23C9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</w:t>
      </w:r>
      <w:r w:rsidR="005C091F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ศันสนีย์ </w:t>
      </w:r>
      <w:r w:rsidR="00880A9C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="005C091F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พูลสวัสดิ์</w:t>
      </w:r>
    </w:p>
    <w:p w14:paraId="170ECB0B" w14:textId="6EA3765E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2D902297" w14:textId="614CBDC9" w:rsidR="00D20C85" w:rsidRPr="0028089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="005C091F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0D8BBA2C" w14:textId="4A8B9D15" w:rsidR="00D20C85" w:rsidRPr="002D6D96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</w:p>
    <w:p w14:paraId="40289EF9" w14:textId="01C649FA" w:rsidR="00637EE6" w:rsidRPr="00A52E1B" w:rsidRDefault="00637EE6" w:rsidP="00DD23C9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>
        <w:rPr>
          <w:rFonts w:ascii="Angsana New" w:hAnsi="Angsana New" w:cs="Angsana New" w:hint="cs"/>
          <w:sz w:val="32"/>
          <w:szCs w:val="32"/>
          <w:cs/>
          <w:lang w:bidi="th-TH"/>
        </w:rPr>
        <w:t>พราวด์ อิน โปร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471F01E" w14:textId="77777777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35B0CA95" w14:textId="0A6CD3E4" w:rsidR="00021AE1" w:rsidRPr="00021AE1" w:rsidRDefault="00F142B1" w:rsidP="00350E8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303E0A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303E0A" w:rsidRPr="00303E0A">
        <w:rPr>
          <w:rFonts w:ascii="Angsana New" w:hAnsi="Angsana New" w:cs="Angsana New"/>
          <w:sz w:val="32"/>
          <w:szCs w:val="32"/>
          <w:lang w:val="en-US" w:bidi="th-TH"/>
        </w:rPr>
        <w:t>0</w:t>
      </w:r>
      <w:r w:rsidRPr="00303E0A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Pr="00303E0A">
        <w:rPr>
          <w:rFonts w:ascii="Angsana New" w:hAnsi="Angsana New" w:cs="Angsana New" w:hint="cs"/>
          <w:sz w:val="32"/>
          <w:szCs w:val="32"/>
          <w:cs/>
          <w:lang w:val="en-US" w:bidi="th-TH"/>
        </w:rPr>
        <w:t>พฤศจิกายน</w:t>
      </w:r>
      <w:r w:rsidR="00927590" w:rsidRPr="00303E0A">
        <w:rPr>
          <w:rFonts w:ascii="Angsana New" w:hAnsi="Angsana New" w:cs="Angsana New"/>
          <w:sz w:val="32"/>
          <w:szCs w:val="32"/>
          <w:lang w:val="en-US" w:bidi="th-TH"/>
        </w:rPr>
        <w:t xml:space="preserve"> 256</w:t>
      </w:r>
      <w:r w:rsidR="0080665B" w:rsidRPr="00303E0A">
        <w:rPr>
          <w:rFonts w:ascii="Angsana New" w:hAnsi="Angsana New" w:cs="Angsana New"/>
          <w:sz w:val="32"/>
          <w:szCs w:val="32"/>
          <w:lang w:val="en-US" w:bidi="th-TH"/>
        </w:rPr>
        <w:t>4</w:t>
      </w:r>
    </w:p>
    <w:sectPr w:rsidR="00021AE1" w:rsidRPr="00021AE1" w:rsidSect="00481D8F">
      <w:headerReference w:type="even" r:id="rId11"/>
      <w:headerReference w:type="default" r:id="rId12"/>
      <w:headerReference w:type="first" r:id="rId13"/>
      <w:pgSz w:w="11907" w:h="16840" w:code="9"/>
      <w:pgMar w:top="2160" w:right="1152" w:bottom="576" w:left="2448" w:header="749" w:footer="6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91C89" w14:textId="77777777" w:rsidR="009F3BA3" w:rsidRDefault="009F3BA3">
      <w:r>
        <w:separator/>
      </w:r>
    </w:p>
  </w:endnote>
  <w:endnote w:type="continuationSeparator" w:id="0">
    <w:p w14:paraId="206E5573" w14:textId="77777777" w:rsidR="009F3BA3" w:rsidRDefault="009F3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9986F" w14:textId="77777777" w:rsidR="009F3BA3" w:rsidRDefault="009F3BA3">
      <w:bookmarkStart w:id="0" w:name="_Hlk482348182"/>
      <w:bookmarkEnd w:id="0"/>
      <w:r>
        <w:separator/>
      </w:r>
    </w:p>
  </w:footnote>
  <w:footnote w:type="continuationSeparator" w:id="0">
    <w:p w14:paraId="6444B7D2" w14:textId="77777777" w:rsidR="009F3BA3" w:rsidRDefault="009F3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3E27" w14:textId="030394AC" w:rsidR="00B63D0E" w:rsidRDefault="00B63D0E" w:rsidP="00D96128">
    <w:pPr>
      <w:pStyle w:val="Header"/>
      <w:jc w:val="right"/>
    </w:pPr>
  </w:p>
  <w:p w14:paraId="6E8E3DA0" w14:textId="2366D259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2589" w14:textId="6A6BB688" w:rsidR="00D15EA5" w:rsidRDefault="00D15EA5" w:rsidP="003401E6">
    <w:pPr>
      <w:pStyle w:val="Header"/>
      <w:tabs>
        <w:tab w:val="clear" w:pos="8562"/>
        <w:tab w:val="left" w:pos="5328"/>
      </w:tabs>
      <w:spacing w:after="1560"/>
    </w:pPr>
  </w:p>
  <w:p w14:paraId="796F4BA7" w14:textId="77777777" w:rsidR="003401E6" w:rsidRDefault="003401E6" w:rsidP="003401E6">
    <w:pPr>
      <w:pStyle w:val="Header"/>
      <w:tabs>
        <w:tab w:val="clear" w:pos="8562"/>
        <w:tab w:val="left" w:pos="5328"/>
      </w:tabs>
      <w:spacing w:after="480"/>
      <w:rPr>
        <w:rFonts w:ascii="Angsana New" w:hAnsi="Angsana New" w:cs="Angsana New"/>
        <w:b w:val="0"/>
        <w:bCs/>
        <w:color w:val="auto"/>
        <w:sz w:val="40"/>
        <w:szCs w:val="40"/>
        <w:lang w:val="en-US" w:bidi="th-TH"/>
      </w:rPr>
    </w:pPr>
  </w:p>
  <w:p w14:paraId="1B1B7861" w14:textId="0E554CC8" w:rsidR="00637EE6" w:rsidRPr="00A52E1B" w:rsidRDefault="00637EE6" w:rsidP="00881C08">
    <w:pPr>
      <w:pStyle w:val="Header"/>
      <w:tabs>
        <w:tab w:val="clear" w:pos="8562"/>
        <w:tab w:val="left" w:pos="5328"/>
      </w:tabs>
      <w:spacing w:after="84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65E3"/>
    <w:rsid w:val="000B7090"/>
    <w:rsid w:val="000E19EA"/>
    <w:rsid w:val="000E52CE"/>
    <w:rsid w:val="000F3AAB"/>
    <w:rsid w:val="000F6E25"/>
    <w:rsid w:val="001011DF"/>
    <w:rsid w:val="00107DF2"/>
    <w:rsid w:val="00112B69"/>
    <w:rsid w:val="001275E9"/>
    <w:rsid w:val="001316D3"/>
    <w:rsid w:val="00134B1D"/>
    <w:rsid w:val="001554CD"/>
    <w:rsid w:val="00155A91"/>
    <w:rsid w:val="001613E2"/>
    <w:rsid w:val="001632CA"/>
    <w:rsid w:val="0016459D"/>
    <w:rsid w:val="00167017"/>
    <w:rsid w:val="0019210D"/>
    <w:rsid w:val="001A3BFB"/>
    <w:rsid w:val="001A3C20"/>
    <w:rsid w:val="001B198C"/>
    <w:rsid w:val="001B7388"/>
    <w:rsid w:val="001D2302"/>
    <w:rsid w:val="001D7BB3"/>
    <w:rsid w:val="001E0CE3"/>
    <w:rsid w:val="001E12A6"/>
    <w:rsid w:val="001E498F"/>
    <w:rsid w:val="001E691A"/>
    <w:rsid w:val="00212251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6343C"/>
    <w:rsid w:val="00277EBE"/>
    <w:rsid w:val="0028089B"/>
    <w:rsid w:val="00281DAB"/>
    <w:rsid w:val="002838FB"/>
    <w:rsid w:val="002845C8"/>
    <w:rsid w:val="00285249"/>
    <w:rsid w:val="002A252E"/>
    <w:rsid w:val="002A4B34"/>
    <w:rsid w:val="002B5A4A"/>
    <w:rsid w:val="002C623D"/>
    <w:rsid w:val="002D4255"/>
    <w:rsid w:val="002D5A0F"/>
    <w:rsid w:val="002D6D96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3E0A"/>
    <w:rsid w:val="00304204"/>
    <w:rsid w:val="00305173"/>
    <w:rsid w:val="00312057"/>
    <w:rsid w:val="00321A76"/>
    <w:rsid w:val="00330AA1"/>
    <w:rsid w:val="00335E5B"/>
    <w:rsid w:val="003401E6"/>
    <w:rsid w:val="00350E8E"/>
    <w:rsid w:val="00354F5D"/>
    <w:rsid w:val="00360375"/>
    <w:rsid w:val="00362E31"/>
    <w:rsid w:val="00365ECE"/>
    <w:rsid w:val="003744DA"/>
    <w:rsid w:val="00384904"/>
    <w:rsid w:val="003A1389"/>
    <w:rsid w:val="003B4CCD"/>
    <w:rsid w:val="003B4DED"/>
    <w:rsid w:val="003B5889"/>
    <w:rsid w:val="003C12C5"/>
    <w:rsid w:val="003C27EF"/>
    <w:rsid w:val="003C32E9"/>
    <w:rsid w:val="003C3898"/>
    <w:rsid w:val="003C5A55"/>
    <w:rsid w:val="003D2605"/>
    <w:rsid w:val="003D64D6"/>
    <w:rsid w:val="003E034A"/>
    <w:rsid w:val="003E3E21"/>
    <w:rsid w:val="003F16DE"/>
    <w:rsid w:val="003F1782"/>
    <w:rsid w:val="00416281"/>
    <w:rsid w:val="00422353"/>
    <w:rsid w:val="00426915"/>
    <w:rsid w:val="00433F63"/>
    <w:rsid w:val="00435788"/>
    <w:rsid w:val="004359E6"/>
    <w:rsid w:val="00440CCC"/>
    <w:rsid w:val="00443CE3"/>
    <w:rsid w:val="00452E7B"/>
    <w:rsid w:val="004546FA"/>
    <w:rsid w:val="00481D8F"/>
    <w:rsid w:val="00481FE7"/>
    <w:rsid w:val="0048532C"/>
    <w:rsid w:val="004865EB"/>
    <w:rsid w:val="0049103F"/>
    <w:rsid w:val="0049414C"/>
    <w:rsid w:val="004A0DFE"/>
    <w:rsid w:val="004A21F1"/>
    <w:rsid w:val="004A3C62"/>
    <w:rsid w:val="004B281E"/>
    <w:rsid w:val="004C0971"/>
    <w:rsid w:val="004C0C25"/>
    <w:rsid w:val="004C2111"/>
    <w:rsid w:val="004C732E"/>
    <w:rsid w:val="004C77BF"/>
    <w:rsid w:val="004D20AE"/>
    <w:rsid w:val="004D3578"/>
    <w:rsid w:val="004E0394"/>
    <w:rsid w:val="004F1A16"/>
    <w:rsid w:val="004F207F"/>
    <w:rsid w:val="004F5D91"/>
    <w:rsid w:val="005070FA"/>
    <w:rsid w:val="0052186A"/>
    <w:rsid w:val="005248F3"/>
    <w:rsid w:val="00527E02"/>
    <w:rsid w:val="005321DA"/>
    <w:rsid w:val="00547541"/>
    <w:rsid w:val="00551365"/>
    <w:rsid w:val="005514D6"/>
    <w:rsid w:val="005627FF"/>
    <w:rsid w:val="00577D61"/>
    <w:rsid w:val="005822AC"/>
    <w:rsid w:val="005A7C19"/>
    <w:rsid w:val="005B0B76"/>
    <w:rsid w:val="005B405A"/>
    <w:rsid w:val="005B50CC"/>
    <w:rsid w:val="005B65F3"/>
    <w:rsid w:val="005C091F"/>
    <w:rsid w:val="005C2CCB"/>
    <w:rsid w:val="005C6479"/>
    <w:rsid w:val="005C69FD"/>
    <w:rsid w:val="005C759F"/>
    <w:rsid w:val="005D7025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47AE6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B06A2"/>
    <w:rsid w:val="006C1459"/>
    <w:rsid w:val="006C3D37"/>
    <w:rsid w:val="006C6376"/>
    <w:rsid w:val="006D6FF5"/>
    <w:rsid w:val="006E12E7"/>
    <w:rsid w:val="006F1B19"/>
    <w:rsid w:val="006F29ED"/>
    <w:rsid w:val="006F4F77"/>
    <w:rsid w:val="006F7673"/>
    <w:rsid w:val="0070147C"/>
    <w:rsid w:val="00706D05"/>
    <w:rsid w:val="00714FD6"/>
    <w:rsid w:val="0072166A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0665B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FDF"/>
    <w:rsid w:val="00880A9C"/>
    <w:rsid w:val="00881C08"/>
    <w:rsid w:val="00884FF7"/>
    <w:rsid w:val="00894ACE"/>
    <w:rsid w:val="008963DB"/>
    <w:rsid w:val="008A5924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A1787"/>
    <w:rsid w:val="009A38A5"/>
    <w:rsid w:val="009A4F5A"/>
    <w:rsid w:val="009B1F44"/>
    <w:rsid w:val="009B4573"/>
    <w:rsid w:val="009C002A"/>
    <w:rsid w:val="009E278C"/>
    <w:rsid w:val="009E72B7"/>
    <w:rsid w:val="009F065A"/>
    <w:rsid w:val="009F3BA3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52E1B"/>
    <w:rsid w:val="00A5746F"/>
    <w:rsid w:val="00A60F49"/>
    <w:rsid w:val="00A61E15"/>
    <w:rsid w:val="00A66F91"/>
    <w:rsid w:val="00A70229"/>
    <w:rsid w:val="00A918D1"/>
    <w:rsid w:val="00A93A9A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302E"/>
    <w:rsid w:val="00AF5F4A"/>
    <w:rsid w:val="00AF7092"/>
    <w:rsid w:val="00B121C3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21E3B"/>
    <w:rsid w:val="00C23EE0"/>
    <w:rsid w:val="00C35B1A"/>
    <w:rsid w:val="00C403D8"/>
    <w:rsid w:val="00C41C7D"/>
    <w:rsid w:val="00C63023"/>
    <w:rsid w:val="00C63743"/>
    <w:rsid w:val="00C76C6C"/>
    <w:rsid w:val="00C80EC5"/>
    <w:rsid w:val="00C86BB9"/>
    <w:rsid w:val="00C8772C"/>
    <w:rsid w:val="00CA43FD"/>
    <w:rsid w:val="00CB18EB"/>
    <w:rsid w:val="00CB3613"/>
    <w:rsid w:val="00CB441E"/>
    <w:rsid w:val="00CC72E9"/>
    <w:rsid w:val="00CD25C2"/>
    <w:rsid w:val="00CD4D4E"/>
    <w:rsid w:val="00CE0C9A"/>
    <w:rsid w:val="00CE24E5"/>
    <w:rsid w:val="00CE41DB"/>
    <w:rsid w:val="00CE4D96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36663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308D"/>
    <w:rsid w:val="00DB5F40"/>
    <w:rsid w:val="00DD1E47"/>
    <w:rsid w:val="00DD23C9"/>
    <w:rsid w:val="00DD45F9"/>
    <w:rsid w:val="00DD61A9"/>
    <w:rsid w:val="00DD6EF1"/>
    <w:rsid w:val="00DE4958"/>
    <w:rsid w:val="00DF0ABD"/>
    <w:rsid w:val="00E04361"/>
    <w:rsid w:val="00E064FD"/>
    <w:rsid w:val="00E1053A"/>
    <w:rsid w:val="00E114D3"/>
    <w:rsid w:val="00E263EA"/>
    <w:rsid w:val="00E26AF3"/>
    <w:rsid w:val="00E276E0"/>
    <w:rsid w:val="00E314EA"/>
    <w:rsid w:val="00E33FDA"/>
    <w:rsid w:val="00E406D5"/>
    <w:rsid w:val="00E56701"/>
    <w:rsid w:val="00E62754"/>
    <w:rsid w:val="00E64D2D"/>
    <w:rsid w:val="00E83203"/>
    <w:rsid w:val="00E86B53"/>
    <w:rsid w:val="00E9110B"/>
    <w:rsid w:val="00EA2B6F"/>
    <w:rsid w:val="00EB3478"/>
    <w:rsid w:val="00EB4B39"/>
    <w:rsid w:val="00EB6FE3"/>
    <w:rsid w:val="00EC09A6"/>
    <w:rsid w:val="00EE0F65"/>
    <w:rsid w:val="00F11892"/>
    <w:rsid w:val="00F142B1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81D0D"/>
    <w:rsid w:val="00F909CD"/>
    <w:rsid w:val="00F974D1"/>
    <w:rsid w:val="00FA16E0"/>
    <w:rsid w:val="00FA3966"/>
    <w:rsid w:val="00FC1304"/>
    <w:rsid w:val="00FC4397"/>
    <w:rsid w:val="00FC66BB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2" ma:contentTypeDescription="Create a new document." ma:contentTypeScope="" ma:versionID="c99c56297d8f1b179f12075f3324ab7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f67bcbaa081f1670a9d92767e5f4f366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3D001E-273B-415E-9815-333FC06F6D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 01</cp:lastModifiedBy>
  <cp:revision>2</cp:revision>
  <cp:lastPrinted>2021-04-21T05:25:00Z</cp:lastPrinted>
  <dcterms:created xsi:type="dcterms:W3CDTF">2021-11-10T11:11:00Z</dcterms:created>
  <dcterms:modified xsi:type="dcterms:W3CDTF">2021-11-10T11:11:00Z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