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3E4D60" w14:textId="317F4C00" w:rsidR="00804175" w:rsidRPr="0005480F" w:rsidRDefault="00804175" w:rsidP="009777AF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 w:rsidRPr="0005480F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05480F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05480F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182B45F8" w14:textId="77777777" w:rsidR="00081F88" w:rsidRPr="0005480F" w:rsidRDefault="00081F88" w:rsidP="009777AF">
      <w:pPr>
        <w:pStyle w:val="IndexHeading1"/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</w:p>
    <w:p w14:paraId="48D8B5A5" w14:textId="77777777" w:rsidR="00804175" w:rsidRPr="0005480F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</w:t>
      </w:r>
      <w:r w:rsidR="00D25073" w:rsidRPr="0005480F">
        <w:rPr>
          <w:rFonts w:asciiTheme="majorBidi" w:hAnsiTheme="majorBidi" w:cstheme="majorBidi"/>
          <w:sz w:val="28"/>
          <w:szCs w:val="28"/>
          <w:cs/>
          <w:lang w:bidi="th-TH"/>
        </w:rPr>
        <w:t>งบ</w:t>
      </w:r>
      <w:r w:rsidRPr="0005480F">
        <w:rPr>
          <w:rFonts w:asciiTheme="majorBidi" w:hAnsiTheme="majorBidi" w:cstheme="majorBidi"/>
          <w:sz w:val="28"/>
          <w:szCs w:val="28"/>
          <w:cs/>
          <w:lang w:bidi="th-TH"/>
        </w:rPr>
        <w:t>การเงินระหว่างกาล</w:t>
      </w:r>
    </w:p>
    <w:p w14:paraId="0556B0FF" w14:textId="73147DF0" w:rsidR="00804175" w:rsidRPr="0005480F" w:rsidRDefault="00804175" w:rsidP="00D36ED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  <w:lang w:bidi="th-TH"/>
        </w:rPr>
        <w:t>การ</w:t>
      </w:r>
      <w:r w:rsidR="005D6004" w:rsidRPr="0005480F">
        <w:rPr>
          <w:rFonts w:asciiTheme="majorBidi" w:hAnsiTheme="majorBidi" w:cstheme="majorBidi"/>
          <w:sz w:val="28"/>
          <w:szCs w:val="28"/>
          <w:cs/>
          <w:lang w:bidi="th-TH"/>
        </w:rPr>
        <w:t>ซื้อ</w:t>
      </w:r>
      <w:r w:rsidR="004370F4" w:rsidRPr="0005480F">
        <w:rPr>
          <w:rFonts w:asciiTheme="majorBidi" w:hAnsiTheme="majorBidi" w:cstheme="majorBidi" w:hint="cs"/>
          <w:sz w:val="28"/>
          <w:szCs w:val="28"/>
          <w:cs/>
          <w:lang w:bidi="th-TH"/>
        </w:rPr>
        <w:t>บริษัทย่อยและ</w:t>
      </w:r>
      <w:r w:rsidRPr="0005480F">
        <w:rPr>
          <w:rFonts w:asciiTheme="majorBidi" w:hAnsiTheme="majorBidi" w:cstheme="majorBidi"/>
          <w:sz w:val="28"/>
          <w:szCs w:val="28"/>
          <w:cs/>
          <w:lang w:bidi="th-TH"/>
        </w:rPr>
        <w:t>ส่วนได้เสียที่ไม่มีอำนาจควบคุม</w:t>
      </w:r>
    </w:p>
    <w:p w14:paraId="03B64113" w14:textId="4D8E6D7A" w:rsidR="00804175" w:rsidRPr="0005480F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05480F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6C0AB457" w14:textId="5DA66278" w:rsidR="009E3765" w:rsidRPr="0005480F" w:rsidRDefault="009E376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05480F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</w:t>
      </w:r>
    </w:p>
    <w:p w14:paraId="2E496665" w14:textId="77777777" w:rsidR="00804175" w:rsidRPr="0005480F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05480F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</w:t>
      </w:r>
      <w:r w:rsidR="00D75CE8" w:rsidRPr="0005480F">
        <w:rPr>
          <w:rFonts w:asciiTheme="majorBidi" w:hAnsiTheme="majorBidi" w:cstheme="majorBidi"/>
          <w:sz w:val="28"/>
          <w:szCs w:val="28"/>
          <w:cs/>
          <w:lang w:bidi="th-TH"/>
        </w:rPr>
        <w:t>บริษัทร่วมและการร่วมค้า</w:t>
      </w:r>
    </w:p>
    <w:p w14:paraId="2D170565" w14:textId="77777777" w:rsidR="0069033F" w:rsidRPr="0005480F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05480F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3A139E13" w14:textId="07A81A69" w:rsidR="00804175" w:rsidRPr="0005480F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5709DF5F" w14:textId="3044037A" w:rsidR="0063146B" w:rsidRPr="0005480F" w:rsidRDefault="0063146B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สินทรัพย์สิทธิการใช้</w:t>
      </w:r>
    </w:p>
    <w:p w14:paraId="14BB60B4" w14:textId="148EA248" w:rsidR="00E63169" w:rsidRPr="0005480F" w:rsidRDefault="00E63169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  <w:lang w:bidi="th-TH"/>
        </w:rPr>
        <w:t>ค่าความนิยม</w:t>
      </w:r>
    </w:p>
    <w:p w14:paraId="3EF45B74" w14:textId="4F1A22A7" w:rsidR="001647E3" w:rsidRPr="0005480F" w:rsidRDefault="001647E3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2B329EA4" w14:textId="3BEFC557" w:rsidR="00804175" w:rsidRPr="0005480F" w:rsidRDefault="00F82A3D" w:rsidP="00A43F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F85C2F" w:rsidRPr="0005480F">
        <w:rPr>
          <w:rFonts w:asciiTheme="majorBidi" w:hAnsiTheme="majorBidi" w:cstheme="majorBidi"/>
          <w:sz w:val="28"/>
          <w:szCs w:val="28"/>
          <w:cs/>
          <w:lang w:bidi="th-TH"/>
        </w:rPr>
        <w:t>และการจำแนกรายได้</w:t>
      </w:r>
    </w:p>
    <w:p w14:paraId="5B0C9649" w14:textId="4CE8E7BC" w:rsidR="00A43F70" w:rsidRPr="0005480F" w:rsidRDefault="00A43F70" w:rsidP="00A43F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เงินปันผล</w:t>
      </w:r>
    </w:p>
    <w:p w14:paraId="2EA3FFF0" w14:textId="34A9396B" w:rsidR="0096673C" w:rsidRPr="0005480F" w:rsidRDefault="00202B12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7F9A7A62" w14:textId="56E25264" w:rsidR="00B51A41" w:rsidRPr="0005480F" w:rsidRDefault="00804175" w:rsidP="00A43F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37F9DC5" w14:textId="16556C36" w:rsidR="00FF5CEB" w:rsidRPr="0005480F" w:rsidRDefault="00FF5CEB" w:rsidP="00A43F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หนี้สินที่อาจเกิดขึ้น</w:t>
      </w:r>
    </w:p>
    <w:p w14:paraId="6C71D5DB" w14:textId="6EA308EE" w:rsidR="00B11F89" w:rsidRPr="0005480F" w:rsidRDefault="00B11F89" w:rsidP="00B11F89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6007CD67" w14:textId="77777777" w:rsidR="00804175" w:rsidRPr="0005480F" w:rsidRDefault="00804175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pacing w:val="-4"/>
          <w:sz w:val="32"/>
          <w:szCs w:val="32"/>
          <w:rtl/>
          <w:cs/>
        </w:rPr>
      </w:pPr>
      <w:r w:rsidRPr="0005480F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br w:type="page"/>
      </w:r>
    </w:p>
    <w:p w14:paraId="265FCFF9" w14:textId="45571585" w:rsidR="00804175" w:rsidRPr="0005480F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</w:t>
      </w:r>
      <w:r w:rsidR="00D25073" w:rsidRPr="0005480F">
        <w:rPr>
          <w:rFonts w:asciiTheme="majorBidi" w:hAnsiTheme="majorBidi" w:cstheme="majorBidi"/>
          <w:sz w:val="28"/>
          <w:szCs w:val="28"/>
          <w:cs/>
        </w:rPr>
        <w:t>งบ</w:t>
      </w:r>
      <w:r w:rsidRPr="0005480F">
        <w:rPr>
          <w:rFonts w:asciiTheme="majorBidi" w:hAnsiTheme="majorBidi" w:cstheme="majorBidi"/>
          <w:sz w:val="28"/>
          <w:szCs w:val="28"/>
          <w:cs/>
        </w:rPr>
        <w:t>การเงินเป็นส่วนหนึ่งของ</w:t>
      </w:r>
      <w:r w:rsidR="00D25073" w:rsidRPr="0005480F">
        <w:rPr>
          <w:rFonts w:asciiTheme="majorBidi" w:hAnsiTheme="majorBidi" w:cstheme="majorBidi"/>
          <w:sz w:val="28"/>
          <w:szCs w:val="28"/>
          <w:cs/>
        </w:rPr>
        <w:t>งบ</w:t>
      </w:r>
      <w:r w:rsidRPr="0005480F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</w:t>
      </w:r>
    </w:p>
    <w:p w14:paraId="44BA37FB" w14:textId="77777777" w:rsidR="00804175" w:rsidRPr="0005480F" w:rsidRDefault="00804175" w:rsidP="001F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7027EB0" w14:textId="62F0EF12" w:rsidR="00804175" w:rsidRPr="0005480F" w:rsidRDefault="00D25073" w:rsidP="00373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05480F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การเงินระหว่างกาลนี้ได้รับอนุมัติให้ออก</w:t>
      </w:r>
      <w:r w:rsidRPr="0005480F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05480F">
        <w:rPr>
          <w:rFonts w:asciiTheme="majorBidi" w:hAnsiTheme="majorBidi" w:cstheme="majorBidi"/>
          <w:sz w:val="28"/>
          <w:szCs w:val="28"/>
          <w:cs/>
        </w:rPr>
        <w:t>การเงินจากคณะกรรมการเมื่อวันที่</w:t>
      </w:r>
      <w:r w:rsidR="00A321DF"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="00CC0072" w:rsidRPr="0005480F">
        <w:rPr>
          <w:rFonts w:asciiTheme="majorBidi" w:hAnsiTheme="majorBidi" w:cstheme="majorBidi"/>
          <w:sz w:val="28"/>
          <w:szCs w:val="28"/>
        </w:rPr>
        <w:t xml:space="preserve">10 </w:t>
      </w:r>
      <w:r w:rsidR="00CC0072" w:rsidRPr="0005480F">
        <w:rPr>
          <w:rFonts w:asciiTheme="majorBidi" w:hAnsiTheme="majorBidi" w:cstheme="majorBidi" w:hint="cs"/>
          <w:sz w:val="28"/>
          <w:szCs w:val="28"/>
          <w:cs/>
        </w:rPr>
        <w:t>พฤศจิกายน</w:t>
      </w:r>
      <w:r w:rsidR="00A321DF" w:rsidRPr="0005480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321DF" w:rsidRPr="0005480F">
        <w:rPr>
          <w:rFonts w:asciiTheme="majorBidi" w:hAnsiTheme="majorBidi" w:cstheme="majorBidi"/>
          <w:sz w:val="28"/>
          <w:szCs w:val="28"/>
        </w:rPr>
        <w:t>2564</w:t>
      </w:r>
    </w:p>
    <w:p w14:paraId="75C2EBFE" w14:textId="77777777" w:rsidR="00804175" w:rsidRPr="0005480F" w:rsidRDefault="00804175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2009F4A" w14:textId="237B8C78" w:rsidR="00C11916" w:rsidRPr="0005480F" w:rsidRDefault="00804175" w:rsidP="00A10C6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olor w:val="0000FF"/>
          <w:sz w:val="28"/>
          <w:szCs w:val="28"/>
          <w:u w:val="none"/>
          <w:cs/>
          <w:lang w:val="th-TH"/>
        </w:rPr>
      </w:pPr>
      <w:r w:rsidRPr="0005480F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เกณฑ์การจัดทำ</w:t>
      </w:r>
      <w:r w:rsidR="00D25073" w:rsidRPr="0005480F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งบ</w:t>
      </w:r>
      <w:r w:rsidRPr="0005480F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การเงินระหว่างกาล </w:t>
      </w:r>
    </w:p>
    <w:p w14:paraId="55C89CAD" w14:textId="77777777" w:rsidR="000F4CA1" w:rsidRPr="0005480F" w:rsidRDefault="000F4CA1" w:rsidP="000F4CA1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66C456BA" w14:textId="7F47E85A" w:rsidR="000F4CA1" w:rsidRPr="0005480F" w:rsidRDefault="000F4CA1" w:rsidP="0045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1F2771" w:rsidRPr="0005480F">
        <w:rPr>
          <w:rFonts w:asciiTheme="majorBidi" w:hAnsiTheme="majorBidi" w:cstheme="majorBidi"/>
          <w:sz w:val="28"/>
          <w:szCs w:val="28"/>
        </w:rPr>
        <w:t>34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>เรื่อง</w:t>
      </w:r>
      <w:r w:rsidR="0000190F" w:rsidRPr="0005480F">
        <w:rPr>
          <w:rFonts w:asciiTheme="majorBidi" w:hAnsiTheme="majorBidi" w:cstheme="majorBidi"/>
          <w:sz w:val="28"/>
          <w:szCs w:val="28"/>
        </w:rPr>
        <w:br/>
      </w:r>
      <w:r w:rsidRPr="0005480F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="008946EB" w:rsidRPr="0005480F">
        <w:rPr>
          <w:rFonts w:ascii="Angsana New" w:hAnsi="Angsana New" w:cs="Angsana New" w:hint="cs"/>
          <w:sz w:val="28"/>
          <w:szCs w:val="28"/>
          <w:cs/>
        </w:rPr>
        <w:t>โดย</w:t>
      </w:r>
      <w:r w:rsidR="008946EB" w:rsidRPr="0005480F">
        <w:rPr>
          <w:rFonts w:ascii="Angsana New" w:hAnsi="Angsana New" w:cs="Angsana New"/>
          <w:sz w:val="28"/>
          <w:szCs w:val="28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="008946EB" w:rsidRPr="0005480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946EB" w:rsidRPr="0005480F">
        <w:rPr>
          <w:rFonts w:ascii="Angsana New" w:hAnsi="Angsana New" w:cs="Angsana New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8946EB" w:rsidRPr="0005480F">
        <w:rPr>
          <w:rFonts w:ascii="Angsana New" w:hAnsi="Angsana New" w:cs="Angsana New"/>
          <w:sz w:val="28"/>
          <w:szCs w:val="28"/>
        </w:rPr>
        <w:t xml:space="preserve"> </w:t>
      </w:r>
      <w:r w:rsidR="000B048B" w:rsidRPr="0005480F">
        <w:rPr>
          <w:rFonts w:ascii="Angsana New" w:hAnsi="Angsana New" w:cs="Angsana New"/>
          <w:sz w:val="28"/>
          <w:szCs w:val="28"/>
        </w:rPr>
        <w:t xml:space="preserve"> </w:t>
      </w:r>
      <w:r w:rsidR="000B048B" w:rsidRPr="0005480F">
        <w:rPr>
          <w:rFonts w:ascii="Angsana New" w:hAnsi="Angsana New" w:cs="Angsana New"/>
          <w:sz w:val="28"/>
          <w:szCs w:val="28"/>
        </w:rPr>
        <w:br/>
      </w:r>
      <w:r w:rsidR="008946EB" w:rsidRPr="0005480F">
        <w:rPr>
          <w:rFonts w:ascii="Angsana New" w:hAnsi="Angsana New" w:cs="Angsana New"/>
          <w:sz w:val="28"/>
          <w:szCs w:val="28"/>
        </w:rPr>
        <w:t xml:space="preserve">31 </w:t>
      </w:r>
      <w:r w:rsidR="008946EB" w:rsidRPr="0005480F">
        <w:rPr>
          <w:rFonts w:ascii="Angsana New" w:hAnsi="Angsana New" w:cs="Angsana New"/>
          <w:sz w:val="28"/>
          <w:szCs w:val="28"/>
          <w:cs/>
        </w:rPr>
        <w:t>ธันวาคม</w:t>
      </w:r>
      <w:r w:rsidR="008946EB" w:rsidRPr="0005480F">
        <w:rPr>
          <w:rFonts w:ascii="Angsana New" w:hAnsi="Angsana New" w:cs="Angsana New"/>
          <w:sz w:val="28"/>
          <w:szCs w:val="28"/>
        </w:rPr>
        <w:t xml:space="preserve"> 2563</w:t>
      </w:r>
    </w:p>
    <w:p w14:paraId="04A9AF06" w14:textId="7CAC2310" w:rsidR="000B048B" w:rsidRPr="0005480F" w:rsidRDefault="000B048B" w:rsidP="0045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4C1EB2ED" w14:textId="2F7C9853" w:rsidR="000B048B" w:rsidRPr="0005480F" w:rsidRDefault="000B048B" w:rsidP="000B0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8"/>
          <w:szCs w:val="28"/>
        </w:rPr>
      </w:pPr>
      <w:r w:rsidRPr="0005480F">
        <w:rPr>
          <w:rFonts w:ascii="Angsana New" w:hAnsi="Angsana New" w:cs="Angsana New"/>
          <w:sz w:val="28"/>
          <w:szCs w:val="28"/>
          <w:cs/>
        </w:rPr>
        <w:t>กลุ่มบริษัทได้</w:t>
      </w:r>
      <w:r w:rsidRPr="0005480F">
        <w:rPr>
          <w:rFonts w:ascii="Angsana New" w:hAnsi="Angsana New" w:cs="Angsana New" w:hint="cs"/>
          <w:sz w:val="28"/>
          <w:szCs w:val="28"/>
          <w:cs/>
        </w:rPr>
        <w:t>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</w:t>
      </w:r>
      <w:r w:rsidRPr="0005480F">
        <w:rPr>
          <w:rFonts w:ascii="Angsana New" w:hAnsi="Angsana New" w:cs="Angsana New"/>
          <w:sz w:val="28"/>
          <w:szCs w:val="28"/>
          <w:cs/>
        </w:rPr>
        <w:t xml:space="preserve"> </w:t>
      </w:r>
      <w:r w:rsidRPr="0005480F">
        <w:rPr>
          <w:rFonts w:ascii="Angsana New" w:hAnsi="Angsana New" w:cs="Angsana New"/>
          <w:sz w:val="28"/>
          <w:szCs w:val="28"/>
        </w:rPr>
        <w:t xml:space="preserve">1 </w:t>
      </w:r>
      <w:r w:rsidRPr="0005480F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Pr="0005480F">
        <w:rPr>
          <w:rFonts w:ascii="Angsana New" w:hAnsi="Angsana New" w:cs="Angsana New"/>
          <w:sz w:val="28"/>
          <w:szCs w:val="28"/>
          <w:cs/>
        </w:rPr>
        <w:t xml:space="preserve"> </w:t>
      </w:r>
      <w:r w:rsidRPr="0005480F">
        <w:rPr>
          <w:rFonts w:ascii="Angsana New" w:hAnsi="Angsana New" w:cs="Angsana New"/>
          <w:sz w:val="28"/>
          <w:szCs w:val="28"/>
        </w:rPr>
        <w:t>2564</w:t>
      </w:r>
      <w:r w:rsidRPr="0005480F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Pr="0005480F">
        <w:rPr>
          <w:rFonts w:ascii="Angsana New" w:hAnsi="Angsana New" w:cs="Angsana New" w:hint="cs"/>
          <w:sz w:val="28"/>
          <w:szCs w:val="28"/>
          <w:cs/>
        </w:rPr>
        <w:t>ถือปฏิบัติตามข้อผ่อนปรนในทางปฏิบัติเรื่องการยินยอมการลดค่าเช่าที่เกี่ยวข้องกับ</w:t>
      </w:r>
      <w:r w:rsidRPr="0005480F">
        <w:rPr>
          <w:rFonts w:ascii="Angsana New" w:hAnsi="Angsana New" w:cs="Angsana New"/>
          <w:sz w:val="28"/>
          <w:szCs w:val="28"/>
          <w:cs/>
        </w:rPr>
        <w:t xml:space="preserve"> </w:t>
      </w:r>
      <w:r w:rsidRPr="0005480F">
        <w:rPr>
          <w:rFonts w:ascii="Angsana New" w:hAnsi="Angsana New" w:cs="Angsana New"/>
          <w:sz w:val="28"/>
          <w:szCs w:val="28"/>
        </w:rPr>
        <w:t>COVID-</w:t>
      </w:r>
      <w:r w:rsidRPr="0005480F">
        <w:rPr>
          <w:rFonts w:ascii="Angsana New" w:hAnsi="Angsana New" w:cs="Angsana New"/>
          <w:sz w:val="28"/>
          <w:szCs w:val="28"/>
          <w:cs/>
        </w:rPr>
        <w:t xml:space="preserve">19 </w:t>
      </w:r>
      <w:r w:rsidRPr="0005480F">
        <w:rPr>
          <w:rFonts w:ascii="Angsana New" w:hAnsi="Angsana New" w:cs="Angsana New" w:hint="cs"/>
          <w:sz w:val="28"/>
          <w:szCs w:val="28"/>
          <w:cs/>
        </w:rPr>
        <w:t>ตามมาตรฐานการรายงานทางการเงิน</w:t>
      </w:r>
      <w:r w:rsidRPr="0005480F">
        <w:rPr>
          <w:rFonts w:ascii="Angsana New" w:hAnsi="Angsana New" w:cs="Angsana New"/>
          <w:sz w:val="28"/>
          <w:szCs w:val="28"/>
          <w:cs/>
        </w:rPr>
        <w:t xml:space="preserve"> </w:t>
      </w:r>
      <w:r w:rsidRPr="0005480F">
        <w:rPr>
          <w:rFonts w:ascii="Angsana New" w:hAnsi="Angsana New" w:cs="Angsana New" w:hint="cs"/>
          <w:sz w:val="28"/>
          <w:szCs w:val="28"/>
          <w:cs/>
        </w:rPr>
        <w:t>ฉบับที่</w:t>
      </w:r>
      <w:r w:rsidRPr="0005480F">
        <w:rPr>
          <w:rFonts w:ascii="Angsana New" w:hAnsi="Angsana New" w:cs="Angsana New"/>
          <w:sz w:val="28"/>
          <w:szCs w:val="28"/>
          <w:cs/>
        </w:rPr>
        <w:t xml:space="preserve"> 16 </w:t>
      </w:r>
      <w:r w:rsidRPr="0005480F">
        <w:rPr>
          <w:rFonts w:ascii="Angsana New" w:hAnsi="Angsana New" w:cs="Angsana New" w:hint="cs"/>
          <w:sz w:val="28"/>
          <w:szCs w:val="28"/>
          <w:cs/>
        </w:rPr>
        <w:t>เรื่อง</w:t>
      </w:r>
      <w:r w:rsidRPr="0005480F">
        <w:rPr>
          <w:rFonts w:ascii="Angsana New" w:hAnsi="Angsana New" w:cs="Angsana New"/>
          <w:sz w:val="28"/>
          <w:szCs w:val="28"/>
          <w:cs/>
        </w:rPr>
        <w:t xml:space="preserve"> </w:t>
      </w:r>
      <w:r w:rsidRPr="0005480F">
        <w:rPr>
          <w:rFonts w:ascii="Angsana New" w:hAnsi="Angsana New" w:cs="Angsana New" w:hint="cs"/>
          <w:sz w:val="28"/>
          <w:szCs w:val="28"/>
          <w:cs/>
        </w:rPr>
        <w:t>สัญญาเช่า</w:t>
      </w:r>
      <w:r w:rsidRPr="0005480F">
        <w:rPr>
          <w:rFonts w:ascii="Angsana New" w:hAnsi="Angsana New" w:cs="Angsana New"/>
          <w:sz w:val="28"/>
          <w:szCs w:val="28"/>
          <w:cs/>
        </w:rPr>
        <w:t xml:space="preserve"> (</w:t>
      </w:r>
      <w:r w:rsidRPr="0005480F">
        <w:rPr>
          <w:rFonts w:ascii="Angsana New" w:hAnsi="Angsana New" w:cs="Angsana New"/>
          <w:sz w:val="28"/>
          <w:szCs w:val="28"/>
        </w:rPr>
        <w:t xml:space="preserve">TFRS </w:t>
      </w:r>
      <w:r w:rsidRPr="0005480F">
        <w:rPr>
          <w:rFonts w:ascii="Angsana New" w:hAnsi="Angsana New" w:cs="Angsana New"/>
          <w:sz w:val="28"/>
          <w:szCs w:val="28"/>
          <w:cs/>
        </w:rPr>
        <w:t xml:space="preserve">16) </w:t>
      </w:r>
      <w:r w:rsidRPr="0005480F">
        <w:rPr>
          <w:rFonts w:ascii="Angsana New" w:hAnsi="Angsana New" w:cs="Angsana New" w:hint="cs"/>
          <w:sz w:val="28"/>
          <w:szCs w:val="28"/>
          <w:cs/>
        </w:rPr>
        <w:t>ทั้งนี้ การถือปฏิบัติดังกล่าว</w:t>
      </w:r>
      <w:r w:rsidRPr="0005480F">
        <w:rPr>
          <w:rFonts w:ascii="Angsana New" w:hAnsi="Angsana New" w:cs="Angsana New"/>
          <w:sz w:val="28"/>
          <w:szCs w:val="28"/>
          <w:cs/>
        </w:rPr>
        <w:t>ไม่มีผลกระทบ</w:t>
      </w:r>
      <w:r w:rsidRPr="0005480F">
        <w:rPr>
          <w:rFonts w:ascii="Angsana New" w:hAnsi="Angsana New" w:cs="Angsana New" w:hint="cs"/>
          <w:sz w:val="28"/>
          <w:szCs w:val="28"/>
          <w:cs/>
        </w:rPr>
        <w:t>อย่างมีสาระสำคัญ</w:t>
      </w:r>
      <w:r w:rsidRPr="0005480F">
        <w:rPr>
          <w:rFonts w:ascii="Angsana New" w:hAnsi="Angsana New" w:cs="Angsana New"/>
          <w:sz w:val="28"/>
          <w:szCs w:val="28"/>
          <w:cs/>
        </w:rPr>
        <w:t>ต่องบการเงิน</w:t>
      </w:r>
    </w:p>
    <w:p w14:paraId="74197007" w14:textId="0EEBB841" w:rsidR="000F4CA1" w:rsidRPr="0005480F" w:rsidRDefault="000F4CA1" w:rsidP="000F4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08CC9C4" w14:textId="17F7FDFC" w:rsidR="007A0AF1" w:rsidRPr="0005480F" w:rsidRDefault="00844784" w:rsidP="007B1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 xml:space="preserve">ในการจัดทำงบการเงินระหว่างกาล </w:t>
      </w:r>
      <w:r w:rsidR="00592E37" w:rsidRPr="0005480F">
        <w:rPr>
          <w:rFonts w:asciiTheme="majorBidi" w:hAnsiTheme="majorBidi" w:cstheme="majorBidi"/>
          <w:sz w:val="28"/>
          <w:szCs w:val="28"/>
          <w:cs/>
        </w:rPr>
        <w:t xml:space="preserve">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</w:t>
      </w:r>
      <w:r w:rsidR="007A0AF1" w:rsidRPr="0005480F">
        <w:rPr>
          <w:rFonts w:asciiTheme="majorBidi" w:hAnsiTheme="majorBidi" w:cstheme="majorBidi"/>
          <w:sz w:val="28"/>
          <w:szCs w:val="28"/>
          <w:cs/>
        </w:rPr>
        <w:t>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F21AC7" w:rsidRPr="0005480F">
        <w:rPr>
          <w:rFonts w:asciiTheme="majorBidi" w:hAnsiTheme="majorBidi" w:cstheme="majorBidi"/>
          <w:sz w:val="28"/>
          <w:szCs w:val="28"/>
          <w:cs/>
        </w:rPr>
        <w:t>ไม่แตกต่างจาก</w:t>
      </w:r>
      <w:r w:rsidR="007A0AF1" w:rsidRPr="0005480F">
        <w:rPr>
          <w:rFonts w:asciiTheme="majorBidi" w:hAnsiTheme="majorBidi" w:cstheme="majorBidi"/>
          <w:sz w:val="28"/>
          <w:szCs w:val="28"/>
          <w:cs/>
        </w:rPr>
        <w:t>ที่</w:t>
      </w:r>
      <w:r w:rsidR="00F21AC7" w:rsidRPr="0005480F">
        <w:rPr>
          <w:rFonts w:asciiTheme="majorBidi" w:hAnsiTheme="majorBidi" w:cstheme="majorBidi"/>
          <w:sz w:val="28"/>
          <w:szCs w:val="28"/>
          <w:cs/>
        </w:rPr>
        <w:t>ได้</w:t>
      </w:r>
      <w:r w:rsidR="00F819C8" w:rsidRPr="0005480F">
        <w:rPr>
          <w:rFonts w:asciiTheme="majorBidi" w:hAnsiTheme="majorBidi" w:cstheme="majorBidi"/>
          <w:sz w:val="28"/>
          <w:szCs w:val="28"/>
          <w:cs/>
        </w:rPr>
        <w:t>อธิบาย</w:t>
      </w:r>
      <w:r w:rsidR="00F21AC7" w:rsidRPr="0005480F">
        <w:rPr>
          <w:rFonts w:asciiTheme="majorBidi" w:hAnsiTheme="majorBidi" w:cstheme="majorBidi"/>
          <w:sz w:val="28"/>
          <w:szCs w:val="28"/>
          <w:cs/>
        </w:rPr>
        <w:t>ไว้</w:t>
      </w:r>
      <w:r w:rsidR="00F819C8" w:rsidRPr="0005480F">
        <w:rPr>
          <w:rFonts w:asciiTheme="majorBidi" w:hAnsiTheme="majorBidi" w:cstheme="majorBidi"/>
          <w:sz w:val="28"/>
          <w:szCs w:val="28"/>
          <w:cs/>
        </w:rPr>
        <w:t>ใน</w:t>
      </w:r>
      <w:r w:rsidR="007A0AF1" w:rsidRPr="0005480F">
        <w:rPr>
          <w:rFonts w:asciiTheme="majorBidi" w:hAnsiTheme="majorBidi" w:cstheme="majorBidi"/>
          <w:sz w:val="28"/>
          <w:szCs w:val="28"/>
          <w:cs/>
        </w:rPr>
        <w:t xml:space="preserve">งบการเงินสำหรับปีสิ้นสุดวันที่ </w:t>
      </w:r>
      <w:r w:rsidR="001F2771" w:rsidRPr="0005480F">
        <w:rPr>
          <w:rFonts w:asciiTheme="majorBidi" w:hAnsiTheme="majorBidi" w:cstheme="majorBidi"/>
          <w:sz w:val="28"/>
          <w:szCs w:val="28"/>
        </w:rPr>
        <w:t>31</w:t>
      </w:r>
      <w:r w:rsidR="007A0AF1"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="007A0AF1" w:rsidRPr="0005480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1F2771" w:rsidRPr="0005480F">
        <w:rPr>
          <w:rFonts w:asciiTheme="majorBidi" w:hAnsiTheme="majorBidi" w:cstheme="majorBidi"/>
          <w:sz w:val="28"/>
          <w:szCs w:val="28"/>
        </w:rPr>
        <w:t>2563</w:t>
      </w:r>
      <w:r w:rsidR="00AA4B08" w:rsidRPr="0005480F">
        <w:rPr>
          <w:rFonts w:asciiTheme="majorBidi" w:hAnsiTheme="majorBidi" w:cstheme="majorBidi"/>
          <w:sz w:val="28"/>
          <w:szCs w:val="28"/>
        </w:rPr>
        <w:t xml:space="preserve"> </w:t>
      </w:r>
    </w:p>
    <w:p w14:paraId="54C78515" w14:textId="77777777" w:rsidR="007B1DB6" w:rsidRPr="0005480F" w:rsidRDefault="007B1DB6" w:rsidP="007B1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C8A7FCE" w14:textId="5DE60CB1" w:rsidR="006051C7" w:rsidRPr="0005480F" w:rsidRDefault="00B218BD" w:rsidP="00EC563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05480F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การ</w:t>
      </w:r>
      <w:r w:rsidR="004E67CC" w:rsidRPr="0005480F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ซื้อบริษัทย่อยและส่วนได้เสียที่ไม่มีอำนาจควบคุม</w:t>
      </w:r>
    </w:p>
    <w:p w14:paraId="3D2F0C43" w14:textId="77777777" w:rsidR="005148FE" w:rsidRPr="0005480F" w:rsidRDefault="005148FE" w:rsidP="00514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right="-45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7B9CB7A2" w14:textId="7C872AFB" w:rsidR="00A52441" w:rsidRPr="0005480F" w:rsidRDefault="005148FE" w:rsidP="00514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5480F">
        <w:rPr>
          <w:rFonts w:ascii="Angsana New" w:hAnsi="Angsana New" w:cs="Angsana New"/>
          <w:i/>
          <w:iCs/>
          <w:sz w:val="28"/>
          <w:szCs w:val="28"/>
          <w:cs/>
        </w:rPr>
        <w:t>(ก)</w:t>
      </w:r>
      <w:r w:rsidRPr="0005480F">
        <w:rPr>
          <w:rFonts w:ascii="Angsana New" w:hAnsi="Angsana New" w:cs="Angsana New"/>
          <w:i/>
          <w:iCs/>
          <w:sz w:val="28"/>
          <w:szCs w:val="28"/>
          <w:cs/>
        </w:rPr>
        <w:tab/>
      </w:r>
      <w:r w:rsidR="00A52441" w:rsidRPr="0005480F">
        <w:rPr>
          <w:rFonts w:asciiTheme="majorBidi" w:hAnsiTheme="majorBidi" w:cstheme="majorBidi"/>
          <w:i/>
          <w:iCs/>
          <w:sz w:val="28"/>
          <w:szCs w:val="28"/>
          <w:cs/>
        </w:rPr>
        <w:t>การซื้อ</w:t>
      </w:r>
      <w:r w:rsidR="00792D74" w:rsidRPr="0005480F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เงินลงทุนใน </w:t>
      </w:r>
      <w:r w:rsidR="00792D74" w:rsidRPr="0005480F">
        <w:rPr>
          <w:rFonts w:asciiTheme="majorBidi" w:hAnsiTheme="majorBidi" w:cstheme="majorBidi"/>
          <w:i/>
          <w:iCs/>
          <w:sz w:val="28"/>
          <w:szCs w:val="28"/>
        </w:rPr>
        <w:t>EM Logistics &amp; Warehousing Pte. Ltd. (“EMLOG”)</w:t>
      </w:r>
    </w:p>
    <w:p w14:paraId="487B99BB" w14:textId="1BDB16FA" w:rsidR="00A52441" w:rsidRPr="0005480F" w:rsidRDefault="00A52441" w:rsidP="00A52441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47B130BB" w14:textId="5C4BF185" w:rsidR="005B5143" w:rsidRPr="0005480F" w:rsidRDefault="00605468" w:rsidP="00C34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F2771" w:rsidRPr="0005480F">
        <w:rPr>
          <w:rFonts w:asciiTheme="majorBidi" w:hAnsiTheme="majorBidi" w:cstheme="majorBidi"/>
          <w:sz w:val="28"/>
          <w:szCs w:val="28"/>
        </w:rPr>
        <w:t>22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1F2771" w:rsidRPr="0005480F">
        <w:rPr>
          <w:rFonts w:asciiTheme="majorBidi" w:hAnsiTheme="majorBidi" w:cstheme="majorBidi"/>
          <w:sz w:val="28"/>
          <w:szCs w:val="28"/>
        </w:rPr>
        <w:t>2564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กลุ่มบริษัทได้มาซึ่งอำนาจควบคุมใน </w:t>
      </w:r>
      <w:r w:rsidRPr="0005480F">
        <w:rPr>
          <w:rFonts w:asciiTheme="majorBidi" w:hAnsiTheme="majorBidi" w:cstheme="majorBidi"/>
          <w:sz w:val="28"/>
          <w:szCs w:val="28"/>
        </w:rPr>
        <w:t xml:space="preserve">EM Logistics &amp; Warehousing Pte. Ltd. (“EMLOG”) </w:t>
      </w:r>
      <w:r w:rsidRPr="0005480F">
        <w:rPr>
          <w:rFonts w:asciiTheme="majorBidi" w:hAnsiTheme="majorBidi" w:cstheme="majorBidi"/>
          <w:sz w:val="28"/>
          <w:szCs w:val="28"/>
          <w:cs/>
        </w:rPr>
        <w:t>ซึ่ง</w:t>
      </w:r>
      <w:r w:rsidR="00C348B1" w:rsidRPr="0005480F">
        <w:rPr>
          <w:rFonts w:asciiTheme="majorBidi" w:hAnsiTheme="majorBidi" w:cstheme="majorBidi"/>
          <w:sz w:val="28"/>
          <w:szCs w:val="28"/>
        </w:rPr>
        <w:br/>
      </w:r>
      <w:r w:rsidRPr="0005480F">
        <w:rPr>
          <w:rFonts w:asciiTheme="majorBidi" w:hAnsiTheme="majorBidi" w:cstheme="majorBidi"/>
          <w:sz w:val="28"/>
          <w:szCs w:val="28"/>
          <w:cs/>
        </w:rPr>
        <w:t>เป็นบริษัท</w:t>
      </w:r>
      <w:r w:rsidR="00025942" w:rsidRPr="0005480F">
        <w:rPr>
          <w:rFonts w:asciiTheme="majorBidi" w:hAnsiTheme="majorBidi" w:cstheme="majorBidi"/>
          <w:sz w:val="28"/>
          <w:szCs w:val="28"/>
          <w:cs/>
        </w:rPr>
        <w:t>ที่</w:t>
      </w:r>
      <w:r w:rsidR="007D7AD0" w:rsidRPr="0005480F">
        <w:rPr>
          <w:rFonts w:asciiTheme="majorBidi" w:hAnsiTheme="majorBidi" w:cstheme="majorBidi"/>
          <w:sz w:val="28"/>
          <w:szCs w:val="28"/>
          <w:cs/>
        </w:rPr>
        <w:t>จดทะเบียนใน</w:t>
      </w:r>
      <w:r w:rsidR="00B45A9F" w:rsidRPr="0005480F">
        <w:rPr>
          <w:rFonts w:asciiTheme="majorBidi" w:hAnsiTheme="majorBidi" w:cstheme="majorBidi"/>
          <w:sz w:val="28"/>
          <w:szCs w:val="28"/>
          <w:cs/>
        </w:rPr>
        <w:t>สาธารณรัฐ</w:t>
      </w:r>
      <w:r w:rsidR="007D7AD0" w:rsidRPr="0005480F">
        <w:rPr>
          <w:rFonts w:asciiTheme="majorBidi" w:hAnsiTheme="majorBidi" w:cstheme="majorBidi"/>
          <w:sz w:val="28"/>
          <w:szCs w:val="28"/>
          <w:cs/>
        </w:rPr>
        <w:t xml:space="preserve">สิงคโปร์ </w:t>
      </w:r>
      <w:r w:rsidR="007B12A7" w:rsidRPr="0005480F">
        <w:rPr>
          <w:rFonts w:asciiTheme="majorBidi" w:hAnsiTheme="majorBidi" w:cstheme="majorBidi"/>
          <w:sz w:val="28"/>
          <w:szCs w:val="28"/>
          <w:cs/>
        </w:rPr>
        <w:t>ประกอบธุรกิจ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ลงทุนในบริษัทอื่น โดยการซื้อหุ้นสามัญของบริษัทดังกล่าวจำนวนร้อยละ </w:t>
      </w:r>
      <w:r w:rsidR="001F2771" w:rsidRPr="0005480F">
        <w:rPr>
          <w:rFonts w:asciiTheme="majorBidi" w:hAnsiTheme="majorBidi" w:cstheme="majorBidi"/>
          <w:sz w:val="28"/>
          <w:szCs w:val="28"/>
        </w:rPr>
        <w:t>10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จากผู้ถือหุ้นเดิมรายหนึ่ง โดยชำระ</w:t>
      </w:r>
      <w:r w:rsidR="007B12A7" w:rsidRPr="0005480F">
        <w:rPr>
          <w:rFonts w:asciiTheme="majorBidi" w:hAnsiTheme="majorBidi" w:cstheme="majorBidi"/>
          <w:sz w:val="28"/>
          <w:szCs w:val="28"/>
          <w:cs/>
        </w:rPr>
        <w:t>เป็น</w:t>
      </w:r>
      <w:r w:rsidRPr="0005480F">
        <w:rPr>
          <w:rFonts w:asciiTheme="majorBidi" w:hAnsiTheme="majorBidi" w:cstheme="majorBidi"/>
          <w:sz w:val="28"/>
          <w:szCs w:val="28"/>
          <w:cs/>
        </w:rPr>
        <w:t>เงิน</w:t>
      </w:r>
      <w:r w:rsidR="007A46A5" w:rsidRPr="0005480F">
        <w:rPr>
          <w:rFonts w:asciiTheme="majorBidi" w:hAnsiTheme="majorBidi" w:cstheme="majorBidi"/>
          <w:sz w:val="28"/>
          <w:szCs w:val="28"/>
          <w:cs/>
        </w:rPr>
        <w:t>จำนวน</w:t>
      </w:r>
      <w:r w:rsidR="007B06F2" w:rsidRPr="0005480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230AA" w:rsidRPr="0005480F">
        <w:rPr>
          <w:rFonts w:asciiTheme="majorBidi" w:hAnsiTheme="majorBidi" w:cstheme="majorBidi"/>
          <w:sz w:val="28"/>
          <w:szCs w:val="28"/>
        </w:rPr>
        <w:t>20</w:t>
      </w:r>
      <w:r w:rsidR="007A46A5" w:rsidRPr="0005480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>ล</w:t>
      </w:r>
      <w:r w:rsidR="007A46A5" w:rsidRPr="0005480F">
        <w:rPr>
          <w:rFonts w:asciiTheme="majorBidi" w:hAnsiTheme="majorBidi" w:cstheme="majorBidi"/>
          <w:sz w:val="28"/>
          <w:szCs w:val="28"/>
          <w:cs/>
        </w:rPr>
        <w:t>้</w:t>
      </w:r>
      <w:r w:rsidRPr="0005480F">
        <w:rPr>
          <w:rFonts w:asciiTheme="majorBidi" w:hAnsiTheme="majorBidi" w:cstheme="majorBidi"/>
          <w:sz w:val="28"/>
          <w:szCs w:val="28"/>
          <w:cs/>
        </w:rPr>
        <w:t>านบาท มีผลทำให้</w:t>
      </w:r>
      <w:r w:rsidR="007B12A7" w:rsidRPr="0005480F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บริษัทมีสัดส่วนการถือหุ้นในบริษัทดังกล่าวเพิ่มจากร้อยละ </w:t>
      </w:r>
      <w:r w:rsidR="001F2771" w:rsidRPr="0005480F">
        <w:rPr>
          <w:rFonts w:asciiTheme="majorBidi" w:hAnsiTheme="majorBidi" w:cstheme="majorBidi"/>
          <w:sz w:val="28"/>
          <w:szCs w:val="28"/>
        </w:rPr>
        <w:t>50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เป็นร้อยละ </w:t>
      </w:r>
      <w:r w:rsidR="001F2771" w:rsidRPr="0005480F">
        <w:rPr>
          <w:rFonts w:asciiTheme="majorBidi" w:hAnsiTheme="majorBidi" w:cstheme="majorBidi"/>
          <w:sz w:val="28"/>
          <w:szCs w:val="28"/>
        </w:rPr>
        <w:t>60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และเปลี่ยนสถานะจากเงินลงทุนในการร่วมค้าเป็นเงินลงทุนใน</w:t>
      </w:r>
      <w:r w:rsidR="00680D3C" w:rsidRPr="0005480F">
        <w:rPr>
          <w:rFonts w:asciiTheme="majorBidi" w:hAnsiTheme="majorBidi" w:cstheme="majorBidi"/>
          <w:sz w:val="28"/>
          <w:szCs w:val="28"/>
        </w:rPr>
        <w:br/>
      </w:r>
      <w:r w:rsidRPr="0005480F">
        <w:rPr>
          <w:rFonts w:asciiTheme="majorBidi" w:hAnsiTheme="majorBidi" w:cstheme="majorBidi"/>
          <w:sz w:val="28"/>
          <w:szCs w:val="28"/>
          <w:cs/>
        </w:rPr>
        <w:t>บริษัทย่อย</w:t>
      </w:r>
    </w:p>
    <w:p w14:paraId="19AA82A3" w14:textId="346F0B94" w:rsidR="00605468" w:rsidRPr="0005480F" w:rsidRDefault="00605468" w:rsidP="005B5143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8155902" w14:textId="000E2B60" w:rsidR="00A52441" w:rsidRPr="0005480F" w:rsidRDefault="009B5CC1" w:rsidP="009B5CC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</w:rPr>
        <w:t xml:space="preserve">EMLOG 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มีเงินลงทุนใน </w:t>
      </w:r>
      <w:r w:rsidRPr="0005480F">
        <w:rPr>
          <w:rFonts w:asciiTheme="majorBidi" w:hAnsiTheme="majorBidi" w:cstheme="majorBidi"/>
          <w:sz w:val="28"/>
          <w:szCs w:val="28"/>
        </w:rPr>
        <w:t xml:space="preserve">JWD Asia Logistics (Cambodia) Co., Ltd </w:t>
      </w:r>
      <w:r w:rsidR="000A3A81" w:rsidRPr="0005480F">
        <w:rPr>
          <w:rFonts w:asciiTheme="majorBidi" w:hAnsiTheme="majorBidi" w:cstheme="majorBidi"/>
          <w:sz w:val="28"/>
          <w:szCs w:val="28"/>
        </w:rPr>
        <w:t xml:space="preserve">(“JWDALC”) 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โดยถือหุ้นในสัดส่วนร้อยละ </w:t>
      </w:r>
      <w:r w:rsidRPr="0005480F">
        <w:rPr>
          <w:rFonts w:asciiTheme="majorBidi" w:hAnsiTheme="majorBidi" w:cstheme="majorBidi"/>
          <w:sz w:val="28"/>
          <w:szCs w:val="28"/>
        </w:rPr>
        <w:t>100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ดังนั้น</w:t>
      </w:r>
      <w:r w:rsidR="008C3F66" w:rsidRPr="0005480F">
        <w:rPr>
          <w:rFonts w:asciiTheme="majorBidi" w:hAnsiTheme="majorBidi" w:cstheme="majorBidi"/>
          <w:sz w:val="28"/>
          <w:szCs w:val="28"/>
          <w:cs/>
        </w:rPr>
        <w:t xml:space="preserve">การมีอำนาจควบคุมใน </w:t>
      </w:r>
      <w:r w:rsidR="008C3F66" w:rsidRPr="0005480F">
        <w:rPr>
          <w:rFonts w:asciiTheme="majorBidi" w:hAnsiTheme="majorBidi" w:cstheme="majorBidi"/>
          <w:sz w:val="28"/>
          <w:szCs w:val="28"/>
        </w:rPr>
        <w:t xml:space="preserve">EMLOG </w:t>
      </w:r>
      <w:r w:rsidRPr="0005480F">
        <w:rPr>
          <w:rFonts w:asciiTheme="majorBidi" w:hAnsiTheme="majorBidi" w:cstheme="majorBidi"/>
          <w:sz w:val="28"/>
          <w:szCs w:val="28"/>
          <w:cs/>
        </w:rPr>
        <w:t>จะ</w:t>
      </w:r>
      <w:r w:rsidR="008C3F66" w:rsidRPr="0005480F">
        <w:rPr>
          <w:rFonts w:asciiTheme="majorBidi" w:hAnsiTheme="majorBidi" w:cstheme="majorBidi"/>
          <w:sz w:val="28"/>
          <w:szCs w:val="28"/>
          <w:cs/>
        </w:rPr>
        <w:t>เป็นการขยายธุรกิจบริการเก็บของให้เช่าและบริการขนส่งในต่างประเทศของกลุ่มบริษัท</w:t>
      </w:r>
    </w:p>
    <w:p w14:paraId="3C860C35" w14:textId="77777777" w:rsidR="008C3F66" w:rsidRPr="0005480F" w:rsidRDefault="008C3F66" w:rsidP="00792D74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515CEE3" w14:textId="7FD67F0A" w:rsidR="008C3F66" w:rsidRPr="0005480F" w:rsidRDefault="008C3F66" w:rsidP="008C3F66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วันที่ซื้อสำหรับสินทรัพย์ที่ได้มาและหนี้สินที่รับมาแต่ละประเภทที่สำคัญ ดังนี้</w:t>
      </w:r>
    </w:p>
    <w:p w14:paraId="62D4A89A" w14:textId="0FAC1AF9" w:rsidR="008C3F66" w:rsidRPr="0005480F" w:rsidRDefault="008C3F66" w:rsidP="00792D74">
      <w:pPr>
        <w:pStyle w:val="BodyText2"/>
        <w:ind w:left="540" w:firstLine="0"/>
        <w:rPr>
          <w:rFonts w:asciiTheme="majorBidi" w:hAnsiTheme="majorBidi" w:cstheme="majorBidi"/>
          <w:sz w:val="28"/>
          <w:szCs w:val="28"/>
        </w:rPr>
      </w:pP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300"/>
        <w:gridCol w:w="255"/>
        <w:gridCol w:w="1013"/>
        <w:gridCol w:w="254"/>
        <w:gridCol w:w="1389"/>
      </w:tblGrid>
      <w:tr w:rsidR="005C4C49" w:rsidRPr="0005480F" w14:paraId="05436CF6" w14:textId="77777777" w:rsidTr="00F604B2">
        <w:tc>
          <w:tcPr>
            <w:tcW w:w="6300" w:type="dxa"/>
          </w:tcPr>
          <w:p w14:paraId="26BDBBF3" w14:textId="77777777" w:rsidR="005C4C49" w:rsidRPr="0005480F" w:rsidRDefault="005C4C49" w:rsidP="00F6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สินทรัพย์ที่ได้มาและหนี้สินที่รับมา</w:t>
            </w:r>
            <w:r w:rsidRPr="0005480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55" w:type="dxa"/>
          </w:tcPr>
          <w:p w14:paraId="57E02986" w14:textId="77777777" w:rsidR="005C4C49" w:rsidRPr="0005480F" w:rsidRDefault="005C4C49" w:rsidP="00F6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DA5E820" w14:textId="77777777" w:rsidR="005C4C49" w:rsidRPr="0005480F" w:rsidRDefault="005C4C49" w:rsidP="00F6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</w:tcPr>
          <w:p w14:paraId="70C6E36C" w14:textId="77777777" w:rsidR="005C4C49" w:rsidRPr="0005480F" w:rsidRDefault="005C4C49" w:rsidP="00F6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9" w:type="dxa"/>
          </w:tcPr>
          <w:p w14:paraId="190F913C" w14:textId="77777777" w:rsidR="005C4C49" w:rsidRPr="0005480F" w:rsidRDefault="005C4C49" w:rsidP="00F6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E5570" w:rsidRPr="0005480F" w14:paraId="6A413B5A" w14:textId="77777777" w:rsidTr="00F604B2">
        <w:tc>
          <w:tcPr>
            <w:tcW w:w="6300" w:type="dxa"/>
          </w:tcPr>
          <w:p w14:paraId="06B7DBC2" w14:textId="77777777" w:rsidR="001E5570" w:rsidRPr="0005480F" w:rsidRDefault="001E5570" w:rsidP="001E557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56765267" w14:textId="77777777" w:rsidR="001E5570" w:rsidRPr="0005480F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14442AB6" w14:textId="79FAD77A" w:rsidR="001E5570" w:rsidRPr="0005480F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54" w:type="dxa"/>
          </w:tcPr>
          <w:p w14:paraId="1627542C" w14:textId="77777777" w:rsidR="001E5570" w:rsidRPr="0005480F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DD4DD78" w14:textId="77777777" w:rsidR="001E5570" w:rsidRPr="0005480F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5480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05480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E1F03" w:rsidRPr="0005480F" w14:paraId="048D7961" w14:textId="77777777" w:rsidTr="00F604B2">
        <w:trPr>
          <w:trHeight w:val="80"/>
        </w:trPr>
        <w:tc>
          <w:tcPr>
            <w:tcW w:w="6300" w:type="dxa"/>
          </w:tcPr>
          <w:p w14:paraId="638EE826" w14:textId="77777777" w:rsidR="004E1F03" w:rsidRPr="0005480F" w:rsidRDefault="004E1F03" w:rsidP="004E1F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255" w:type="dxa"/>
          </w:tcPr>
          <w:p w14:paraId="7C6CEEB1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7A0DE3EC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01EDDD08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D453EF8" w14:textId="7D5B8264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25,622</w:t>
            </w:r>
          </w:p>
        </w:tc>
      </w:tr>
      <w:tr w:rsidR="004E1F03" w:rsidRPr="0005480F" w14:paraId="4C9B0ABA" w14:textId="77777777" w:rsidTr="00F604B2">
        <w:tc>
          <w:tcPr>
            <w:tcW w:w="6300" w:type="dxa"/>
          </w:tcPr>
          <w:p w14:paraId="42763B15" w14:textId="77777777" w:rsidR="004E1F03" w:rsidRPr="0005480F" w:rsidRDefault="004E1F03" w:rsidP="004E1F0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55" w:type="dxa"/>
          </w:tcPr>
          <w:p w14:paraId="4CC55AFC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A4064E4" w14:textId="7A4D224B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236B5586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7BCAF39" w14:textId="3AA63196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24,087</w:t>
            </w:r>
          </w:p>
        </w:tc>
      </w:tr>
      <w:tr w:rsidR="004E1F03" w:rsidRPr="0005480F" w14:paraId="53DF6CBC" w14:textId="77777777" w:rsidTr="00F604B2">
        <w:tc>
          <w:tcPr>
            <w:tcW w:w="6300" w:type="dxa"/>
          </w:tcPr>
          <w:p w14:paraId="72F7666C" w14:textId="77777777" w:rsidR="004E1F03" w:rsidRPr="0005480F" w:rsidRDefault="004E1F03" w:rsidP="004E1F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55" w:type="dxa"/>
          </w:tcPr>
          <w:p w14:paraId="182129CF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B4DA551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7CCBFA53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84F438E" w14:textId="14C919B1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8,661</w:t>
            </w:r>
          </w:p>
        </w:tc>
      </w:tr>
      <w:tr w:rsidR="004E1F03" w:rsidRPr="0005480F" w14:paraId="5A7D22BD" w14:textId="77777777" w:rsidTr="00F604B2">
        <w:tc>
          <w:tcPr>
            <w:tcW w:w="6300" w:type="dxa"/>
          </w:tcPr>
          <w:p w14:paraId="3D5B5372" w14:textId="77777777" w:rsidR="004E1F03" w:rsidRPr="0005480F" w:rsidRDefault="004E1F03" w:rsidP="004E1F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255" w:type="dxa"/>
          </w:tcPr>
          <w:p w14:paraId="739D0C82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AF5DE18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75563D1F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873B897" w14:textId="01EB58BF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776</w:t>
            </w:r>
          </w:p>
        </w:tc>
      </w:tr>
      <w:tr w:rsidR="004E1F03" w:rsidRPr="0005480F" w14:paraId="1C43B1E2" w14:textId="77777777" w:rsidTr="00F604B2">
        <w:tc>
          <w:tcPr>
            <w:tcW w:w="6300" w:type="dxa"/>
          </w:tcPr>
          <w:p w14:paraId="268C9539" w14:textId="77777777" w:rsidR="004E1F03" w:rsidRPr="0005480F" w:rsidRDefault="004E1F03" w:rsidP="004E1F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55" w:type="dxa"/>
          </w:tcPr>
          <w:p w14:paraId="7A4577C2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6103553" w14:textId="7C299F50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54" w:type="dxa"/>
          </w:tcPr>
          <w:p w14:paraId="46DAA810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D6E51C4" w14:textId="3CB848C4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42,359</w:t>
            </w:r>
          </w:p>
        </w:tc>
      </w:tr>
      <w:tr w:rsidR="004E1F03" w:rsidRPr="0005480F" w14:paraId="672917ED" w14:textId="77777777" w:rsidTr="00F604B2">
        <w:tc>
          <w:tcPr>
            <w:tcW w:w="6300" w:type="dxa"/>
          </w:tcPr>
          <w:p w14:paraId="6C0BF13B" w14:textId="77777777" w:rsidR="004E1F03" w:rsidRPr="0005480F" w:rsidRDefault="004E1F03" w:rsidP="004E1F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สินทรัพย์สิทธิการใช้ </w:t>
            </w:r>
          </w:p>
        </w:tc>
        <w:tc>
          <w:tcPr>
            <w:tcW w:w="255" w:type="dxa"/>
          </w:tcPr>
          <w:p w14:paraId="2132653D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256291EE" w14:textId="0CD51F5B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254" w:type="dxa"/>
          </w:tcPr>
          <w:p w14:paraId="518516D9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9CA764B" w14:textId="04CC5596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609</w:t>
            </w:r>
          </w:p>
        </w:tc>
      </w:tr>
      <w:tr w:rsidR="004E1F03" w:rsidRPr="0005480F" w14:paraId="7313DF37" w14:textId="77777777" w:rsidTr="00F604B2">
        <w:tc>
          <w:tcPr>
            <w:tcW w:w="6300" w:type="dxa"/>
          </w:tcPr>
          <w:p w14:paraId="2E87C287" w14:textId="77777777" w:rsidR="004E1F03" w:rsidRPr="0005480F" w:rsidRDefault="004E1F03" w:rsidP="004E1F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55" w:type="dxa"/>
          </w:tcPr>
          <w:p w14:paraId="293E904F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032E351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1B47723F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EF689DE" w14:textId="2DFBFF76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05480F">
              <w:rPr>
                <w:rFonts w:asciiTheme="majorBidi" w:hAnsiTheme="majorBidi" w:cstheme="majorBidi"/>
                <w:sz w:val="28"/>
                <w:szCs w:val="28"/>
              </w:rPr>
              <w:t>720</w:t>
            </w:r>
          </w:p>
        </w:tc>
      </w:tr>
      <w:tr w:rsidR="004E1F03" w:rsidRPr="0005480F" w14:paraId="7C8CDE2A" w14:textId="77777777" w:rsidTr="00F604B2">
        <w:tc>
          <w:tcPr>
            <w:tcW w:w="6300" w:type="dxa"/>
          </w:tcPr>
          <w:p w14:paraId="5C672B74" w14:textId="77777777" w:rsidR="004E1F03" w:rsidRPr="0005480F" w:rsidRDefault="004E1F03" w:rsidP="004E1F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55" w:type="dxa"/>
          </w:tcPr>
          <w:p w14:paraId="7CFADF52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3F56595B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6EAEC89B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252C643" w14:textId="37840C89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5,964</w:t>
            </w:r>
          </w:p>
        </w:tc>
      </w:tr>
      <w:tr w:rsidR="004E1F03" w:rsidRPr="0005480F" w14:paraId="1478B631" w14:textId="77777777" w:rsidTr="00F604B2">
        <w:tc>
          <w:tcPr>
            <w:tcW w:w="6300" w:type="dxa"/>
          </w:tcPr>
          <w:p w14:paraId="4333EBB1" w14:textId="77777777" w:rsidR="004E1F03" w:rsidRPr="0005480F" w:rsidRDefault="004E1F03" w:rsidP="004E1F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255" w:type="dxa"/>
          </w:tcPr>
          <w:p w14:paraId="39E5B7A6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3CC326AF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25AFD713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5DAC306" w14:textId="5FE1C639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(39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05480F">
              <w:rPr>
                <w:rFonts w:asciiTheme="majorBidi" w:hAnsiTheme="majorBidi" w:cstheme="majorBidi"/>
                <w:sz w:val="28"/>
                <w:szCs w:val="28"/>
              </w:rPr>
              <w:t>336)</w:t>
            </w:r>
          </w:p>
        </w:tc>
      </w:tr>
      <w:tr w:rsidR="004E1F03" w:rsidRPr="0005480F" w14:paraId="1CEB6845" w14:textId="77777777" w:rsidTr="00F604B2">
        <w:tc>
          <w:tcPr>
            <w:tcW w:w="6300" w:type="dxa"/>
          </w:tcPr>
          <w:p w14:paraId="75F236B0" w14:textId="77777777" w:rsidR="004E1F03" w:rsidRPr="0005480F" w:rsidRDefault="004E1F03" w:rsidP="004E1F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255" w:type="dxa"/>
          </w:tcPr>
          <w:p w14:paraId="6828E350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03A56B21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7C0B7626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EC0939A" w14:textId="737E6C78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05480F">
              <w:rPr>
                <w:rFonts w:asciiTheme="majorBidi" w:hAnsiTheme="majorBidi" w:cstheme="majorBidi"/>
                <w:sz w:val="28"/>
                <w:szCs w:val="28"/>
              </w:rPr>
              <w:t>946)</w:t>
            </w:r>
          </w:p>
        </w:tc>
      </w:tr>
      <w:tr w:rsidR="004E1F03" w:rsidRPr="0005480F" w14:paraId="4208CA64" w14:textId="77777777" w:rsidTr="00F604B2">
        <w:tc>
          <w:tcPr>
            <w:tcW w:w="6300" w:type="dxa"/>
          </w:tcPr>
          <w:p w14:paraId="499611FF" w14:textId="77777777" w:rsidR="004E1F03" w:rsidRPr="0005480F" w:rsidRDefault="004E1F03" w:rsidP="004E1F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255" w:type="dxa"/>
          </w:tcPr>
          <w:p w14:paraId="1D3D4293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22FBA32" w14:textId="32670DEC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0C07043B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43A0CC6" w14:textId="541429C9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(46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05480F">
              <w:rPr>
                <w:rFonts w:asciiTheme="majorBidi" w:hAnsiTheme="majorBidi" w:cstheme="majorBidi"/>
                <w:sz w:val="28"/>
                <w:szCs w:val="28"/>
              </w:rPr>
              <w:t>731)</w:t>
            </w:r>
          </w:p>
        </w:tc>
      </w:tr>
      <w:tr w:rsidR="004E1F03" w:rsidRPr="0005480F" w14:paraId="1C2FF44C" w14:textId="77777777" w:rsidTr="000032BA">
        <w:tc>
          <w:tcPr>
            <w:tcW w:w="6300" w:type="dxa"/>
          </w:tcPr>
          <w:p w14:paraId="66493C96" w14:textId="77777777" w:rsidR="004E1F03" w:rsidRPr="0005480F" w:rsidRDefault="004E1F03" w:rsidP="004E1F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55" w:type="dxa"/>
          </w:tcPr>
          <w:p w14:paraId="22A633AA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D18CD2F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1B846868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1A61993" w14:textId="2493D6F8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(610)</w:t>
            </w:r>
          </w:p>
        </w:tc>
      </w:tr>
      <w:tr w:rsidR="004E1F03" w:rsidRPr="0005480F" w14:paraId="3DFB4090" w14:textId="77777777" w:rsidTr="000032BA">
        <w:tc>
          <w:tcPr>
            <w:tcW w:w="6300" w:type="dxa"/>
          </w:tcPr>
          <w:p w14:paraId="76BBBD8E" w14:textId="77777777" w:rsidR="004E1F03" w:rsidRPr="0005480F" w:rsidRDefault="004E1F03" w:rsidP="004E1F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5" w:type="dxa"/>
          </w:tcPr>
          <w:p w14:paraId="1B63E866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2D7559D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79FC4997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5EA012BA" w14:textId="56AA9E7E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(953)</w:t>
            </w:r>
          </w:p>
        </w:tc>
      </w:tr>
      <w:tr w:rsidR="004E1F03" w:rsidRPr="0005480F" w14:paraId="42E5C8DA" w14:textId="77777777" w:rsidTr="003D337F">
        <w:tc>
          <w:tcPr>
            <w:tcW w:w="6300" w:type="dxa"/>
          </w:tcPr>
          <w:p w14:paraId="3D9EADA4" w14:textId="6D9E4992" w:rsidR="004E1F03" w:rsidRPr="0005480F" w:rsidRDefault="004E1F03" w:rsidP="004E1F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</w:t>
            </w:r>
          </w:p>
        </w:tc>
        <w:tc>
          <w:tcPr>
            <w:tcW w:w="255" w:type="dxa"/>
          </w:tcPr>
          <w:p w14:paraId="0B784765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2057A6DD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5DA93676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3F9B4654" w14:textId="6A8F1CAA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20,222</w:t>
            </w:r>
          </w:p>
        </w:tc>
      </w:tr>
      <w:tr w:rsidR="004E1F03" w:rsidRPr="0005480F" w14:paraId="312B382C" w14:textId="77777777" w:rsidTr="003D337F">
        <w:tc>
          <w:tcPr>
            <w:tcW w:w="6300" w:type="dxa"/>
          </w:tcPr>
          <w:p w14:paraId="540EA1B5" w14:textId="3B26FAD9" w:rsidR="004E1F03" w:rsidRPr="0005480F" w:rsidRDefault="004E1F03" w:rsidP="004E1F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ส่วนได้เสียที่ไม่มีอำนาจควบคุม (ร้อยละ</w:t>
            </w:r>
            <w:r w:rsidRPr="0005480F">
              <w:rPr>
                <w:rFonts w:asciiTheme="majorBidi" w:hAnsiTheme="majorBidi" w:cstheme="majorBidi"/>
                <w:sz w:val="28"/>
                <w:szCs w:val="28"/>
              </w:rPr>
              <w:t>40)</w:t>
            </w:r>
          </w:p>
        </w:tc>
        <w:tc>
          <w:tcPr>
            <w:tcW w:w="255" w:type="dxa"/>
          </w:tcPr>
          <w:p w14:paraId="505E6E20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1B3A581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73E12492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1F44E5A9" w14:textId="0F4B9E3F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(8,089)</w:t>
            </w:r>
          </w:p>
        </w:tc>
      </w:tr>
      <w:tr w:rsidR="004E1F03" w:rsidRPr="0005480F" w14:paraId="3E2D21B9" w14:textId="77777777" w:rsidTr="003D337F">
        <w:tc>
          <w:tcPr>
            <w:tcW w:w="6300" w:type="dxa"/>
          </w:tcPr>
          <w:p w14:paraId="6AE8A9BA" w14:textId="4C55DFDA" w:rsidR="004E1F03" w:rsidRPr="0005480F" w:rsidRDefault="004E1F03" w:rsidP="004E1F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7AC44777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6F6AD05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50587E58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6DF3D487" w14:textId="63028D5C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12,133</w:t>
            </w:r>
          </w:p>
        </w:tc>
      </w:tr>
      <w:tr w:rsidR="004E1F03" w:rsidRPr="0005480F" w14:paraId="6BD2EB72" w14:textId="77777777" w:rsidTr="00F604B2">
        <w:tc>
          <w:tcPr>
            <w:tcW w:w="6300" w:type="dxa"/>
          </w:tcPr>
          <w:p w14:paraId="64739896" w14:textId="77777777" w:rsidR="004E1F03" w:rsidRPr="0005480F" w:rsidRDefault="004E1F03" w:rsidP="004E1F03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41B19F4A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5638A9D5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56D822F3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</w:tcPr>
          <w:p w14:paraId="3CC1A490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E1F03" w:rsidRPr="0005480F" w14:paraId="3085367F" w14:textId="77777777" w:rsidTr="00F604B2">
        <w:tc>
          <w:tcPr>
            <w:tcW w:w="6300" w:type="dxa"/>
          </w:tcPr>
          <w:p w14:paraId="159F6B07" w14:textId="77777777" w:rsidR="004E1F03" w:rsidRPr="0005480F" w:rsidRDefault="004E1F03" w:rsidP="004E1F03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มูลค่ายุติธรรมของส่วนได้เสียที่ถืออยู่ก่อน</w:t>
            </w:r>
          </w:p>
        </w:tc>
        <w:tc>
          <w:tcPr>
            <w:tcW w:w="255" w:type="dxa"/>
          </w:tcPr>
          <w:p w14:paraId="1FD9B3B4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7DCFB0CA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23BE42A0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50EB6BC" w14:textId="1BF98D61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95,833</w:t>
            </w:r>
          </w:p>
        </w:tc>
      </w:tr>
      <w:tr w:rsidR="004E1F03" w:rsidRPr="0005480F" w14:paraId="73502EC6" w14:textId="77777777" w:rsidTr="00F604B2">
        <w:tc>
          <w:tcPr>
            <w:tcW w:w="6300" w:type="dxa"/>
          </w:tcPr>
          <w:p w14:paraId="018864B5" w14:textId="77777777" w:rsidR="004E1F03" w:rsidRPr="0005480F" w:rsidRDefault="004E1F03" w:rsidP="004E1F03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มูลค่าตามบัญชีของส่วนได้เสียที่ถืออยู่ก่อน ณ วันที่ซื้อกิจการ </w:t>
            </w:r>
          </w:p>
        </w:tc>
        <w:tc>
          <w:tcPr>
            <w:tcW w:w="255" w:type="dxa"/>
          </w:tcPr>
          <w:p w14:paraId="688C1A91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61E409F6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045F0D25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4D87F1B3" w14:textId="4FB1841A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(17,245)</w:t>
            </w:r>
          </w:p>
        </w:tc>
      </w:tr>
      <w:tr w:rsidR="004E1F03" w:rsidRPr="0005480F" w14:paraId="7B4886AC" w14:textId="77777777" w:rsidTr="00F604B2">
        <w:tc>
          <w:tcPr>
            <w:tcW w:w="6300" w:type="dxa"/>
          </w:tcPr>
          <w:p w14:paraId="661F5E75" w14:textId="38391BDB" w:rsidR="004E1F03" w:rsidRPr="0005480F" w:rsidRDefault="004E1F03" w:rsidP="004E1F03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กำไรจากการปรับมูลค่าเงินลงทุนที่รับรู้จากการวัดมูลค่ายุติธรรม</w:t>
            </w:r>
          </w:p>
        </w:tc>
        <w:tc>
          <w:tcPr>
            <w:tcW w:w="255" w:type="dxa"/>
          </w:tcPr>
          <w:p w14:paraId="5C77AA82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75D52EAA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0E6C301D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677E81DA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E1F03" w:rsidRPr="0005480F" w14:paraId="417CCE06" w14:textId="77777777" w:rsidTr="00F604B2">
        <w:tc>
          <w:tcPr>
            <w:tcW w:w="6300" w:type="dxa"/>
          </w:tcPr>
          <w:p w14:paraId="286365B4" w14:textId="473109EB" w:rsidR="004E1F03" w:rsidRPr="0005480F" w:rsidRDefault="004E1F03" w:rsidP="004E1F03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ของส่วนได้เสียที่ถืออยู่ก่อนที่รับรู้ในงบกำไรขาดทุนเบ็ดเสร็จ</w:t>
            </w:r>
          </w:p>
        </w:tc>
        <w:tc>
          <w:tcPr>
            <w:tcW w:w="255" w:type="dxa"/>
          </w:tcPr>
          <w:p w14:paraId="08416F8E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516140CC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1AFFC461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bottom w:val="double" w:sz="4" w:space="0" w:color="auto"/>
            </w:tcBorders>
          </w:tcPr>
          <w:p w14:paraId="611D70CA" w14:textId="6825A652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78,588</w:t>
            </w:r>
          </w:p>
        </w:tc>
      </w:tr>
      <w:tr w:rsidR="004E1F03" w:rsidRPr="0005480F" w14:paraId="5FFEE28B" w14:textId="77777777" w:rsidTr="00F604B2">
        <w:tc>
          <w:tcPr>
            <w:tcW w:w="6300" w:type="dxa"/>
          </w:tcPr>
          <w:p w14:paraId="6BF89172" w14:textId="77777777" w:rsidR="004E1F03" w:rsidRPr="0005480F" w:rsidRDefault="004E1F03" w:rsidP="004E1F03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14:paraId="39F0B761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62B7CC8B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402ED533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</w:tcPr>
          <w:p w14:paraId="5FB5E429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E1F03" w:rsidRPr="0005480F" w14:paraId="54B4BD32" w14:textId="77777777" w:rsidTr="00E84052">
        <w:tc>
          <w:tcPr>
            <w:tcW w:w="6300" w:type="dxa"/>
          </w:tcPr>
          <w:p w14:paraId="5045CCAE" w14:textId="77777777" w:rsidR="004E1F03" w:rsidRPr="0005480F" w:rsidRDefault="004E1F03" w:rsidP="004E1F03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มูลค่าตามบัญชีของสินทรัพย์สุทธิที่ได้มา</w:t>
            </w:r>
          </w:p>
        </w:tc>
        <w:tc>
          <w:tcPr>
            <w:tcW w:w="255" w:type="dxa"/>
          </w:tcPr>
          <w:p w14:paraId="20CA156A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03A4540F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5239810A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03184251" w14:textId="11764248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12,133</w:t>
            </w:r>
          </w:p>
        </w:tc>
      </w:tr>
      <w:tr w:rsidR="004E1F03" w:rsidRPr="0005480F" w14:paraId="77CAFC76" w14:textId="77777777" w:rsidTr="0038408F">
        <w:tc>
          <w:tcPr>
            <w:tcW w:w="6300" w:type="dxa"/>
          </w:tcPr>
          <w:p w14:paraId="34CB019B" w14:textId="77777777" w:rsidR="004E1F03" w:rsidRPr="0005480F" w:rsidRDefault="004E1F03" w:rsidP="004E1F03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มูลค่ายุติธรรมของส่วนได้เสียที่ถืออยู่ก่อนและสิ่งตอบแทนที่โอนให้</w:t>
            </w:r>
          </w:p>
        </w:tc>
        <w:tc>
          <w:tcPr>
            <w:tcW w:w="255" w:type="dxa"/>
          </w:tcPr>
          <w:p w14:paraId="6B096B00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635ADB14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2F9386AD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49A270B7" w14:textId="00D97D08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115,833</w:t>
            </w:r>
          </w:p>
        </w:tc>
      </w:tr>
      <w:tr w:rsidR="004E1F03" w:rsidRPr="0005480F" w14:paraId="609416B3" w14:textId="77777777" w:rsidTr="0038408F">
        <w:tc>
          <w:tcPr>
            <w:tcW w:w="6300" w:type="dxa"/>
          </w:tcPr>
          <w:p w14:paraId="41442EDB" w14:textId="62FD3868" w:rsidR="004E1F03" w:rsidRPr="0005480F" w:rsidRDefault="004E1F03" w:rsidP="004E1F03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255" w:type="dxa"/>
          </w:tcPr>
          <w:p w14:paraId="6FC6684A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299BCBD5" w14:textId="1BC60566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254" w:type="dxa"/>
          </w:tcPr>
          <w:p w14:paraId="58E7620D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A964FD" w14:textId="6A99F292" w:rsidR="004E1F03" w:rsidRPr="0005480F" w:rsidRDefault="00FF4265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103,700</w:t>
            </w:r>
          </w:p>
        </w:tc>
      </w:tr>
      <w:tr w:rsidR="004E1F03" w:rsidRPr="00FF4265" w14:paraId="65BFAB9D" w14:textId="77777777" w:rsidTr="0038408F">
        <w:tc>
          <w:tcPr>
            <w:tcW w:w="6300" w:type="dxa"/>
          </w:tcPr>
          <w:p w14:paraId="2C37B43C" w14:textId="77777777" w:rsidR="004E1F03" w:rsidRPr="0005480F" w:rsidRDefault="004E1F03" w:rsidP="004E1F03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14:paraId="700A2827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50B34F83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09FE2B6F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</w:tcPr>
          <w:p w14:paraId="76D508CE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48C4673F" w14:textId="4479BA71" w:rsidR="00A52441" w:rsidRPr="0005480F" w:rsidRDefault="0009338A" w:rsidP="00A52441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>การซื้อธุรกิจดังกล่าวข้างต้นกลุ่มบริษัทอยู่ในระหว่างจ้างผู้ประเมินราคาอิสระเพื่อประเมินมูลค่ายุติธรรมของสินทร</w:t>
      </w:r>
      <w:r w:rsidR="00281832" w:rsidRPr="0005480F">
        <w:rPr>
          <w:rFonts w:asciiTheme="majorBidi" w:hAnsiTheme="majorBidi" w:cstheme="majorBidi"/>
          <w:sz w:val="28"/>
          <w:szCs w:val="28"/>
          <w:cs/>
        </w:rPr>
        <w:t>ั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พย์และหนี้สินที่ได้รับมา ณ วันที่ </w:t>
      </w:r>
      <w:r w:rsidR="00777CF3" w:rsidRPr="0005480F">
        <w:rPr>
          <w:rFonts w:asciiTheme="majorBidi" w:hAnsiTheme="majorBidi" w:cstheme="majorBidi"/>
          <w:sz w:val="28"/>
          <w:szCs w:val="28"/>
        </w:rPr>
        <w:t xml:space="preserve">30 </w:t>
      </w:r>
      <w:r w:rsidR="00777CF3" w:rsidRPr="0005480F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9B4899" w:rsidRPr="0005480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F2771" w:rsidRPr="0005480F">
        <w:rPr>
          <w:rFonts w:asciiTheme="majorBidi" w:hAnsiTheme="majorBidi" w:cstheme="majorBidi"/>
          <w:sz w:val="28"/>
          <w:szCs w:val="28"/>
        </w:rPr>
        <w:t>2564</w:t>
      </w:r>
      <w:r w:rsidR="00A516F6" w:rsidRPr="0005480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>การประเมินมูลค่ายังอยู่ในขั้นตอนดำเนินการ อย่างไรก็ตาม กลุ่มบริษัทจะมีการทบทวนอย่างต่อเนื่องในระหว่างช่วงเวลาที่วัดมูลค่า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จะทำการปรับปรุงสำรองดังกล่าว หรือหากมีการประมาณสำรองเพิ่มเติมที่สะท้อนเหตุการณ์แวดล้อมที่มีอยู่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14:paraId="07875207" w14:textId="6D6278B5" w:rsidR="00437C5D" w:rsidRPr="0005480F" w:rsidRDefault="00437C5D" w:rsidP="00A52441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5BDB15C" w14:textId="24CD71FF" w:rsidR="00437C5D" w:rsidRPr="0005480F" w:rsidRDefault="00FF0DD9" w:rsidP="00FF0D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5480F">
        <w:rPr>
          <w:rFonts w:ascii="Angsana New" w:hAnsi="Angsana New" w:cs="Angsana New"/>
          <w:i/>
          <w:iCs/>
          <w:sz w:val="28"/>
          <w:szCs w:val="28"/>
          <w:cs/>
        </w:rPr>
        <w:t>(</w:t>
      </w:r>
      <w:r w:rsidRPr="0005480F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05480F">
        <w:rPr>
          <w:rFonts w:ascii="Angsana New" w:hAnsi="Angsana New" w:cs="Angsana New"/>
          <w:i/>
          <w:iCs/>
          <w:sz w:val="28"/>
          <w:szCs w:val="28"/>
          <w:cs/>
        </w:rPr>
        <w:t>)</w:t>
      </w:r>
      <w:r w:rsidRPr="0005480F">
        <w:rPr>
          <w:rFonts w:ascii="Angsana New" w:hAnsi="Angsana New" w:cs="Angsana New"/>
          <w:i/>
          <w:iCs/>
          <w:sz w:val="28"/>
          <w:szCs w:val="28"/>
          <w:cs/>
        </w:rPr>
        <w:tab/>
      </w:r>
      <w:r w:rsidR="00437C5D" w:rsidRPr="0005480F">
        <w:rPr>
          <w:rFonts w:asciiTheme="majorBidi" w:hAnsiTheme="majorBidi" w:cstheme="majorBidi"/>
          <w:i/>
          <w:iCs/>
          <w:sz w:val="28"/>
          <w:szCs w:val="28"/>
          <w:cs/>
        </w:rPr>
        <w:t>การซื้อ</w:t>
      </w:r>
      <w:r w:rsidR="00C71FE1" w:rsidRPr="0005480F">
        <w:rPr>
          <w:rFonts w:asciiTheme="majorBidi" w:hAnsiTheme="majorBidi" w:cstheme="majorBidi" w:hint="cs"/>
          <w:i/>
          <w:iCs/>
          <w:sz w:val="28"/>
          <w:szCs w:val="28"/>
          <w:cs/>
        </w:rPr>
        <w:t>บริษัทย่อย</w:t>
      </w:r>
      <w:r w:rsidR="00437C5D" w:rsidRPr="0005480F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0A164C" w:rsidRPr="0005480F">
        <w:rPr>
          <w:rFonts w:asciiTheme="majorBidi" w:hAnsiTheme="majorBidi" w:cstheme="majorBidi" w:hint="cs"/>
          <w:i/>
          <w:iCs/>
          <w:sz w:val="28"/>
          <w:szCs w:val="28"/>
          <w:cs/>
        </w:rPr>
        <w:t>บริษัท วีเอ็นเอส ทรานสปอร์ต จำกัด</w:t>
      </w:r>
      <w:r w:rsidR="000A164C" w:rsidRPr="0005480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437C5D" w:rsidRPr="0005480F">
        <w:rPr>
          <w:rFonts w:asciiTheme="majorBidi" w:hAnsiTheme="majorBidi" w:cstheme="majorBidi"/>
          <w:i/>
          <w:iCs/>
          <w:sz w:val="28"/>
          <w:szCs w:val="28"/>
        </w:rPr>
        <w:t>(“VNS”)</w:t>
      </w:r>
    </w:p>
    <w:p w14:paraId="20DAD74C" w14:textId="0E62F163" w:rsidR="0005621A" w:rsidRPr="0005480F" w:rsidRDefault="0005621A" w:rsidP="000A164C">
      <w:pPr>
        <w:pStyle w:val="BodyText2"/>
        <w:ind w:left="540" w:firstLine="0"/>
        <w:rPr>
          <w:rFonts w:asciiTheme="majorBidi" w:hAnsiTheme="majorBidi" w:cstheme="majorBidi"/>
          <w:i/>
          <w:iCs/>
          <w:sz w:val="28"/>
          <w:szCs w:val="28"/>
        </w:rPr>
      </w:pPr>
    </w:p>
    <w:p w14:paraId="04D31938" w14:textId="314E7A6F" w:rsidR="0005621A" w:rsidRPr="0005480F" w:rsidRDefault="0005621A" w:rsidP="000A164C">
      <w:pPr>
        <w:pStyle w:val="BodyText2"/>
        <w:ind w:left="540" w:firstLine="0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05667" w:rsidRPr="0005480F">
        <w:rPr>
          <w:rFonts w:asciiTheme="majorBidi" w:hAnsiTheme="majorBidi" w:cs="Angsana New"/>
          <w:sz w:val="28"/>
          <w:szCs w:val="28"/>
        </w:rPr>
        <w:t>2</w:t>
      </w:r>
      <w:r w:rsidR="00A766A1" w:rsidRPr="0005480F">
        <w:rPr>
          <w:rFonts w:asciiTheme="majorBidi" w:hAnsiTheme="majorBidi" w:cs="Angsana New"/>
          <w:sz w:val="28"/>
          <w:szCs w:val="28"/>
        </w:rPr>
        <w:t>0</w:t>
      </w:r>
      <w:r w:rsidR="005D0508" w:rsidRPr="0005480F">
        <w:rPr>
          <w:rFonts w:asciiTheme="majorBidi" w:hAnsiTheme="majorBidi" w:cs="Angsana New"/>
          <w:sz w:val="28"/>
          <w:szCs w:val="28"/>
          <w:cs/>
        </w:rPr>
        <w:t xml:space="preserve"> เมษายน </w:t>
      </w:r>
      <w:r w:rsidR="005D0508" w:rsidRPr="0005480F">
        <w:rPr>
          <w:rFonts w:asciiTheme="majorBidi" w:hAnsiTheme="majorBidi" w:cs="Angsana New"/>
          <w:sz w:val="28"/>
          <w:szCs w:val="28"/>
        </w:rPr>
        <w:t>2564</w:t>
      </w:r>
      <w:r w:rsidR="005D0508"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A164C" w:rsidRPr="0005480F">
        <w:rPr>
          <w:rFonts w:asciiTheme="majorBidi" w:hAnsiTheme="majorBidi" w:cs="Angsana New" w:hint="cs"/>
          <w:sz w:val="28"/>
          <w:szCs w:val="28"/>
          <w:cs/>
        </w:rPr>
        <w:t xml:space="preserve">บริษัทย่อยแห่งหนึ่ง </w:t>
      </w:r>
      <w:r w:rsidR="000A164C" w:rsidRPr="0005480F">
        <w:rPr>
          <w:rFonts w:asciiTheme="majorBidi" w:hAnsiTheme="majorBidi" w:cs="Angsana New"/>
          <w:sz w:val="28"/>
          <w:szCs w:val="28"/>
        </w:rPr>
        <w:t>(“</w:t>
      </w:r>
      <w:r w:rsidR="000A164C" w:rsidRPr="0005480F">
        <w:rPr>
          <w:rFonts w:asciiTheme="majorBidi" w:hAnsiTheme="majorBidi" w:cs="Angsana New"/>
          <w:sz w:val="28"/>
          <w:szCs w:val="28"/>
          <w:cs/>
        </w:rPr>
        <w:t>บริษัท เจดับเบิ้ลยูดี ทรานสปอร์ต</w:t>
      </w:r>
      <w:r w:rsidR="000A164C" w:rsidRPr="0005480F">
        <w:rPr>
          <w:rFonts w:asciiTheme="majorBidi" w:hAnsiTheme="majorBidi" w:cs="Angsana New"/>
          <w:sz w:val="28"/>
          <w:szCs w:val="28"/>
        </w:rPr>
        <w:t xml:space="preserve"> </w:t>
      </w:r>
      <w:r w:rsidR="000A164C" w:rsidRPr="0005480F">
        <w:rPr>
          <w:rFonts w:asciiTheme="majorBidi" w:hAnsiTheme="majorBidi" w:cs="Angsana New"/>
          <w:sz w:val="28"/>
          <w:szCs w:val="28"/>
          <w:cs/>
        </w:rPr>
        <w:t>(ประเทศไทย) จำกัด</w:t>
      </w:r>
      <w:r w:rsidR="000A164C" w:rsidRPr="0005480F">
        <w:rPr>
          <w:rFonts w:asciiTheme="majorBidi" w:hAnsiTheme="majorBidi" w:cs="Angsana New"/>
          <w:sz w:val="28"/>
          <w:szCs w:val="28"/>
        </w:rPr>
        <w:t>”)</w:t>
      </w:r>
      <w:r w:rsidR="00105667" w:rsidRPr="0005480F">
        <w:rPr>
          <w:rFonts w:asciiTheme="majorBidi" w:hAnsiTheme="majorBidi" w:cstheme="majorBidi"/>
          <w:sz w:val="20"/>
          <w:szCs w:val="20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>ได้มาซึ่งอำนาจควบคุม</w:t>
      </w:r>
      <w:r w:rsidRPr="0005480F">
        <w:rPr>
          <w:rFonts w:asciiTheme="majorBidi" w:hAnsiTheme="majorBidi" w:cs="Angsana New"/>
          <w:sz w:val="28"/>
          <w:szCs w:val="28"/>
          <w:cs/>
        </w:rPr>
        <w:t>ใน</w:t>
      </w:r>
      <w:r w:rsidR="00DB7181" w:rsidRPr="0005480F">
        <w:rPr>
          <w:rFonts w:asciiTheme="majorBidi" w:hAnsiTheme="majorBidi" w:cs="Angsana New" w:hint="cs"/>
          <w:sz w:val="28"/>
          <w:szCs w:val="28"/>
          <w:cs/>
        </w:rPr>
        <w:t>บริษัท วีเอ็นเอส ทรานสปอร์ต จำกัด</w:t>
      </w:r>
      <w:r w:rsidR="00DB7181" w:rsidRPr="0005480F">
        <w:rPr>
          <w:rFonts w:asciiTheme="majorBidi" w:hAnsiTheme="majorBidi" w:cs="Angsana New"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</w:rPr>
        <w:t>(“VNS”)</w:t>
      </w:r>
      <w:r w:rsidRPr="0005480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>ซึ่งเป็นบริษัทที่จดทะเบียนใน</w:t>
      </w:r>
      <w:r w:rsidRPr="0005480F">
        <w:rPr>
          <w:rFonts w:asciiTheme="majorBidi" w:hAnsiTheme="majorBidi" w:cstheme="majorBidi" w:hint="cs"/>
          <w:sz w:val="28"/>
          <w:szCs w:val="28"/>
          <w:cs/>
        </w:rPr>
        <w:t>ไทย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ประกอบธุรกิจ</w:t>
      </w:r>
      <w:r w:rsidR="005D0508" w:rsidRPr="0005480F">
        <w:rPr>
          <w:rFonts w:asciiTheme="majorBidi" w:hAnsiTheme="majorBidi" w:cs="Angsana New"/>
          <w:sz w:val="28"/>
          <w:szCs w:val="28"/>
          <w:cs/>
        </w:rPr>
        <w:t xml:space="preserve">ขนส่งและขนถ่ายสินค้า </w:t>
      </w:r>
      <w:r w:rsidR="00A766A1" w:rsidRPr="0005480F">
        <w:rPr>
          <w:rFonts w:asciiTheme="majorBidi" w:hAnsiTheme="majorBidi" w:cs="Angsana New" w:hint="cs"/>
          <w:sz w:val="28"/>
          <w:szCs w:val="28"/>
          <w:cs/>
        </w:rPr>
        <w:t>โดย</w:t>
      </w:r>
      <w:r w:rsidR="00664A43" w:rsidRPr="0005480F">
        <w:rPr>
          <w:rFonts w:asciiTheme="majorBidi" w:hAnsiTheme="majorBidi" w:cs="Angsana New" w:hint="cs"/>
          <w:sz w:val="28"/>
          <w:szCs w:val="28"/>
          <w:cs/>
        </w:rPr>
        <w:t>เข้า</w:t>
      </w:r>
      <w:r w:rsidR="00A766A1" w:rsidRPr="0005480F">
        <w:rPr>
          <w:rFonts w:asciiTheme="majorBidi" w:hAnsiTheme="majorBidi" w:cs="Angsana New" w:hint="cs"/>
          <w:sz w:val="28"/>
          <w:szCs w:val="28"/>
          <w:cs/>
        </w:rPr>
        <w:t>ซื้อหุ้นสามัญ</w:t>
      </w:r>
      <w:r w:rsidR="00664A43" w:rsidRPr="0005480F">
        <w:rPr>
          <w:rFonts w:asciiTheme="majorBidi" w:hAnsiTheme="majorBidi" w:cs="Angsana New" w:hint="cs"/>
          <w:sz w:val="28"/>
          <w:szCs w:val="28"/>
          <w:cs/>
        </w:rPr>
        <w:t>ทั้งหมด</w:t>
      </w:r>
      <w:r w:rsidR="00A766A1" w:rsidRPr="0005480F">
        <w:rPr>
          <w:rFonts w:asciiTheme="majorBidi" w:hAnsiTheme="majorBidi" w:cs="Angsana New" w:hint="cs"/>
          <w:sz w:val="28"/>
          <w:szCs w:val="28"/>
          <w:cs/>
        </w:rPr>
        <w:t>ของบริษัทดังกล่าวจากผู้ถือหุ้นเดิม</w:t>
      </w:r>
      <w:r w:rsidR="00664A43" w:rsidRPr="0005480F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A766A1" w:rsidRPr="0005480F">
        <w:rPr>
          <w:rFonts w:asciiTheme="majorBidi" w:hAnsiTheme="majorBidi" w:cs="Angsana New" w:hint="cs"/>
          <w:sz w:val="28"/>
          <w:szCs w:val="28"/>
          <w:cs/>
        </w:rPr>
        <w:t>จำนวน</w:t>
      </w:r>
      <w:r w:rsidR="00A766A1"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766A1" w:rsidRPr="0005480F">
        <w:rPr>
          <w:rFonts w:asciiTheme="majorBidi" w:hAnsiTheme="majorBidi" w:cs="Angsana New"/>
          <w:sz w:val="28"/>
          <w:szCs w:val="28"/>
        </w:rPr>
        <w:t>49,998</w:t>
      </w:r>
      <w:r w:rsidR="00A766A1"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766A1" w:rsidRPr="0005480F">
        <w:rPr>
          <w:rFonts w:asciiTheme="majorBidi" w:hAnsiTheme="majorBidi" w:cs="Angsana New" w:hint="cs"/>
          <w:sz w:val="28"/>
          <w:szCs w:val="28"/>
          <w:cs/>
        </w:rPr>
        <w:t>หุ้น</w:t>
      </w:r>
      <w:r w:rsidR="00A766A1"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766A1" w:rsidRPr="0005480F">
        <w:rPr>
          <w:rFonts w:asciiTheme="majorBidi" w:hAnsiTheme="majorBidi" w:cs="Angsana New" w:hint="cs"/>
          <w:sz w:val="28"/>
          <w:szCs w:val="28"/>
          <w:cs/>
        </w:rPr>
        <w:t>มูลค่าหุ้นละ</w:t>
      </w:r>
      <w:r w:rsidR="00A766A1"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64A43" w:rsidRPr="0005480F">
        <w:rPr>
          <w:rFonts w:asciiTheme="majorBidi" w:hAnsiTheme="majorBidi" w:cs="Angsana New"/>
          <w:sz w:val="28"/>
          <w:szCs w:val="28"/>
        </w:rPr>
        <w:t>3,500</w:t>
      </w:r>
      <w:r w:rsidR="00A766A1"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766A1" w:rsidRPr="0005480F">
        <w:rPr>
          <w:rFonts w:asciiTheme="majorBidi" w:hAnsiTheme="majorBidi" w:cs="Angsana New" w:hint="cs"/>
          <w:sz w:val="28"/>
          <w:szCs w:val="28"/>
          <w:cs/>
        </w:rPr>
        <w:t>บาท</w:t>
      </w:r>
      <w:r w:rsidR="00A766A1"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766A1" w:rsidRPr="0005480F">
        <w:rPr>
          <w:rFonts w:asciiTheme="majorBidi" w:hAnsiTheme="majorBidi" w:cs="Angsana New" w:hint="cs"/>
          <w:sz w:val="28"/>
          <w:szCs w:val="28"/>
          <w:cs/>
        </w:rPr>
        <w:t>รวมทั้งสิ้น</w:t>
      </w:r>
      <w:r w:rsidR="00A766A1"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64A43" w:rsidRPr="0005480F">
        <w:rPr>
          <w:rFonts w:asciiTheme="majorBidi" w:hAnsiTheme="majorBidi" w:cs="Angsana New"/>
          <w:sz w:val="28"/>
          <w:szCs w:val="28"/>
        </w:rPr>
        <w:t>175</w:t>
      </w:r>
      <w:r w:rsidR="00A766A1"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766A1" w:rsidRPr="0005480F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="00A766A1"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766A1" w:rsidRPr="0005480F">
        <w:rPr>
          <w:rFonts w:asciiTheme="majorBidi" w:hAnsiTheme="majorBidi" w:cs="Angsana New" w:hint="cs"/>
          <w:sz w:val="28"/>
          <w:szCs w:val="28"/>
          <w:cs/>
        </w:rPr>
        <w:t>มีผลทำให้กลุ่มบริษัทมีสัดส่วนการถือหุ้นในบริษัทดังกล่าว</w:t>
      </w:r>
      <w:r w:rsidR="00105667" w:rsidRPr="0005480F">
        <w:rPr>
          <w:rFonts w:asciiTheme="majorBidi" w:hAnsiTheme="majorBidi" w:cs="Angsana New"/>
          <w:sz w:val="28"/>
          <w:szCs w:val="28"/>
        </w:rPr>
        <w:t xml:space="preserve"> </w:t>
      </w:r>
      <w:r w:rsidR="00A766A1" w:rsidRPr="0005480F">
        <w:rPr>
          <w:rFonts w:asciiTheme="majorBidi" w:hAnsiTheme="majorBidi" w:cs="Angsana New" w:hint="cs"/>
          <w:sz w:val="28"/>
          <w:szCs w:val="28"/>
          <w:cs/>
        </w:rPr>
        <w:t>ร้อยละ</w:t>
      </w:r>
      <w:r w:rsidR="00A766A1"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766A1" w:rsidRPr="0005480F">
        <w:rPr>
          <w:rFonts w:asciiTheme="majorBidi" w:hAnsiTheme="majorBidi" w:cs="Angsana New"/>
          <w:sz w:val="28"/>
          <w:szCs w:val="28"/>
        </w:rPr>
        <w:t>100</w:t>
      </w:r>
    </w:p>
    <w:p w14:paraId="65E414B2" w14:textId="79FAEBD8" w:rsidR="00242578" w:rsidRPr="0005480F" w:rsidRDefault="00242578" w:rsidP="0005621A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5399D06" w14:textId="1C3A49B5" w:rsidR="00BC7E61" w:rsidRPr="0005480F" w:rsidRDefault="00BC7E61" w:rsidP="00BC7E61">
      <w:pPr>
        <w:pStyle w:val="BodyText2"/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05480F">
        <w:rPr>
          <w:rFonts w:ascii="Angsana New" w:hAnsi="Angsana New" w:cs="Angsana New" w:hint="cs"/>
          <w:sz w:val="28"/>
          <w:szCs w:val="28"/>
          <w:cs/>
        </w:rPr>
        <w:t>การมีอำนาจควบคุมใน</w:t>
      </w:r>
      <w:r w:rsidRPr="0005480F">
        <w:rPr>
          <w:rFonts w:ascii="Angsana New" w:hAnsi="Angsana New" w:cs="Angsana New"/>
          <w:sz w:val="28"/>
          <w:szCs w:val="28"/>
          <w:cs/>
        </w:rPr>
        <w:t xml:space="preserve"> </w:t>
      </w:r>
      <w:r w:rsidRPr="0005480F">
        <w:rPr>
          <w:rFonts w:ascii="Angsana New" w:hAnsi="Angsana New"/>
          <w:sz w:val="28"/>
          <w:szCs w:val="28"/>
        </w:rPr>
        <w:t xml:space="preserve">VNS </w:t>
      </w:r>
      <w:r w:rsidRPr="0005480F">
        <w:rPr>
          <w:rFonts w:ascii="Angsana New" w:hAnsi="Angsana New" w:cs="Angsana New" w:hint="cs"/>
          <w:sz w:val="28"/>
          <w:szCs w:val="28"/>
          <w:cs/>
        </w:rPr>
        <w:t>ผู้บริหารคาดว่าการซื้อธุรกิจดังกล่าว</w:t>
      </w:r>
      <w:r w:rsidRPr="0005480F">
        <w:rPr>
          <w:rFonts w:ascii="Angsana New" w:hAnsi="Angsana New" w:cs="Angsana New"/>
          <w:sz w:val="28"/>
          <w:szCs w:val="28"/>
          <w:cs/>
        </w:rPr>
        <w:t xml:space="preserve"> </w:t>
      </w:r>
      <w:r w:rsidRPr="0005480F">
        <w:rPr>
          <w:rFonts w:ascii="Angsana New" w:hAnsi="Angsana New" w:cs="Angsana New" w:hint="cs"/>
          <w:sz w:val="28"/>
          <w:szCs w:val="28"/>
          <w:cs/>
        </w:rPr>
        <w:t>จะส่งเสริมศักยภาพธุรกิจขนส่ง</w:t>
      </w:r>
      <w:r w:rsidRPr="0005480F">
        <w:rPr>
          <w:rFonts w:ascii="Angsana New" w:hAnsi="Angsana New" w:cs="Angsana New"/>
          <w:sz w:val="28"/>
          <w:szCs w:val="28"/>
          <w:cs/>
        </w:rPr>
        <w:t xml:space="preserve"> (</w:t>
      </w:r>
      <w:r w:rsidRPr="0005480F">
        <w:rPr>
          <w:rFonts w:ascii="Angsana New" w:hAnsi="Angsana New"/>
          <w:sz w:val="28"/>
          <w:szCs w:val="28"/>
        </w:rPr>
        <w:t xml:space="preserve">Transport) </w:t>
      </w:r>
      <w:r w:rsidRPr="0005480F">
        <w:rPr>
          <w:rFonts w:ascii="Angsana New" w:hAnsi="Angsana New" w:cs="Angsana New" w:hint="cs"/>
          <w:sz w:val="28"/>
          <w:szCs w:val="28"/>
          <w:cs/>
        </w:rPr>
        <w:t>ของ</w:t>
      </w:r>
      <w:r w:rsidR="00105667" w:rsidRPr="0005480F">
        <w:rPr>
          <w:rFonts w:ascii="Angsana New" w:hAnsi="Angsana New" w:cs="Angsana New"/>
          <w:sz w:val="28"/>
          <w:szCs w:val="28"/>
        </w:rPr>
        <w:t xml:space="preserve"> </w:t>
      </w:r>
      <w:r w:rsidR="00105667" w:rsidRPr="0005480F">
        <w:rPr>
          <w:rFonts w:ascii="Angsana New" w:hAnsi="Angsana New" w:cs="Angsana New"/>
          <w:sz w:val="28"/>
          <w:szCs w:val="28"/>
        </w:rPr>
        <w:br/>
      </w:r>
      <w:r w:rsidRPr="0005480F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</w:p>
    <w:p w14:paraId="13241131" w14:textId="77777777" w:rsidR="00BC7E61" w:rsidRPr="0005480F" w:rsidRDefault="00BC7E61" w:rsidP="00BC7E61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69CF634" w14:textId="2DD73CF0" w:rsidR="00242578" w:rsidRPr="0005480F" w:rsidRDefault="00242578" w:rsidP="00242578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วันที่ซื้อสำหรับสินทรัพย์ที่ได้มาและหนี้สินที่รับมาแต่ละประเภทที่สำคัญ ดังนี้</w:t>
      </w:r>
    </w:p>
    <w:p w14:paraId="35498F64" w14:textId="5697F89D" w:rsidR="00242578" w:rsidRPr="0005480F" w:rsidRDefault="00242578" w:rsidP="00242578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300"/>
        <w:gridCol w:w="255"/>
        <w:gridCol w:w="1013"/>
        <w:gridCol w:w="254"/>
        <w:gridCol w:w="1389"/>
      </w:tblGrid>
      <w:tr w:rsidR="00BC7E61" w:rsidRPr="0005480F" w14:paraId="6B77AD63" w14:textId="77777777" w:rsidTr="00F76BAE">
        <w:trPr>
          <w:tblHeader/>
        </w:trPr>
        <w:tc>
          <w:tcPr>
            <w:tcW w:w="6300" w:type="dxa"/>
          </w:tcPr>
          <w:p w14:paraId="2693D9E5" w14:textId="77777777" w:rsidR="00BC7E61" w:rsidRPr="0005480F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สินทรัพย์ที่ได้มาและหนี้สินที่รับมา</w:t>
            </w:r>
            <w:r w:rsidRPr="0005480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55" w:type="dxa"/>
          </w:tcPr>
          <w:p w14:paraId="111AF95D" w14:textId="77777777" w:rsidR="00BC7E61" w:rsidRPr="0005480F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2DD3016" w14:textId="77777777" w:rsidR="00BC7E61" w:rsidRPr="0005480F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</w:tcPr>
          <w:p w14:paraId="0A8AAAE4" w14:textId="77777777" w:rsidR="00BC7E61" w:rsidRPr="0005480F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9" w:type="dxa"/>
          </w:tcPr>
          <w:p w14:paraId="04CA99B7" w14:textId="77777777" w:rsidR="00BC7E61" w:rsidRPr="0005480F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C7E61" w:rsidRPr="0005480F" w14:paraId="2444CBF1" w14:textId="77777777" w:rsidTr="00F76BAE">
        <w:trPr>
          <w:tblHeader/>
        </w:trPr>
        <w:tc>
          <w:tcPr>
            <w:tcW w:w="6300" w:type="dxa"/>
            <w:shd w:val="clear" w:color="auto" w:fill="auto"/>
          </w:tcPr>
          <w:p w14:paraId="694399BC" w14:textId="77777777" w:rsidR="00BC7E61" w:rsidRPr="0005480F" w:rsidRDefault="00BC7E61" w:rsidP="00F76B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616DBB5A" w14:textId="77777777" w:rsidR="00BC7E61" w:rsidRPr="0005480F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49B967C7" w14:textId="77777777" w:rsidR="00BC7E61" w:rsidRPr="0005480F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54" w:type="dxa"/>
            <w:shd w:val="clear" w:color="auto" w:fill="auto"/>
          </w:tcPr>
          <w:p w14:paraId="68CF0F56" w14:textId="77777777" w:rsidR="00BC7E61" w:rsidRPr="0005480F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6A8C5279" w14:textId="77777777" w:rsidR="00BC7E61" w:rsidRPr="0005480F" w:rsidRDefault="00BC7E61" w:rsidP="00F7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5480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05480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</w:t>
            </w:r>
            <w:r w:rsidRPr="0005480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E1F03" w:rsidRPr="0005480F" w14:paraId="48773FCC" w14:textId="77777777" w:rsidTr="00F76BAE">
        <w:trPr>
          <w:trHeight w:val="80"/>
        </w:trPr>
        <w:tc>
          <w:tcPr>
            <w:tcW w:w="6300" w:type="dxa"/>
            <w:shd w:val="clear" w:color="auto" w:fill="auto"/>
          </w:tcPr>
          <w:p w14:paraId="7E50AA2C" w14:textId="77777777" w:rsidR="004E1F03" w:rsidRPr="0005480F" w:rsidRDefault="004E1F03" w:rsidP="004E1F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255" w:type="dxa"/>
            <w:shd w:val="clear" w:color="auto" w:fill="auto"/>
          </w:tcPr>
          <w:p w14:paraId="779D6114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6BA22949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4716BA73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4DFB9B07" w14:textId="686BD494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36,562</w:t>
            </w:r>
          </w:p>
        </w:tc>
      </w:tr>
      <w:tr w:rsidR="004E1F03" w:rsidRPr="0005480F" w14:paraId="43053449" w14:textId="77777777" w:rsidTr="00F76BAE">
        <w:tc>
          <w:tcPr>
            <w:tcW w:w="6300" w:type="dxa"/>
            <w:shd w:val="clear" w:color="auto" w:fill="auto"/>
          </w:tcPr>
          <w:p w14:paraId="21D7504D" w14:textId="2ABBB9DC" w:rsidR="004E1F03" w:rsidRPr="0005480F" w:rsidRDefault="004E1F03" w:rsidP="004E1F0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05480F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และลูกหนี้อื่น</w:t>
            </w:r>
          </w:p>
        </w:tc>
        <w:tc>
          <w:tcPr>
            <w:tcW w:w="255" w:type="dxa"/>
            <w:shd w:val="clear" w:color="auto" w:fill="auto"/>
          </w:tcPr>
          <w:p w14:paraId="5C304F9F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446B62B3" w14:textId="193E9793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66B641FE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790EACB9" w14:textId="0BC71426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39,743</w:t>
            </w:r>
          </w:p>
        </w:tc>
      </w:tr>
      <w:tr w:rsidR="004E1F03" w:rsidRPr="0005480F" w14:paraId="28104D2F" w14:textId="77777777" w:rsidTr="00F76BAE">
        <w:tc>
          <w:tcPr>
            <w:tcW w:w="6300" w:type="dxa"/>
            <w:shd w:val="clear" w:color="auto" w:fill="auto"/>
          </w:tcPr>
          <w:p w14:paraId="39B3B0C2" w14:textId="77777777" w:rsidR="004E1F03" w:rsidRPr="0005480F" w:rsidRDefault="004E1F03" w:rsidP="004E1F03">
            <w:pPr>
              <w:spacing w:line="240" w:lineRule="auto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255" w:type="dxa"/>
            <w:shd w:val="clear" w:color="auto" w:fill="auto"/>
          </w:tcPr>
          <w:p w14:paraId="3D90CCF5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77139B9B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464589E3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74C7979D" w14:textId="6F5CBC3C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</w:tr>
      <w:tr w:rsidR="004E1F03" w:rsidRPr="0005480F" w14:paraId="01F4CA9E" w14:textId="77777777" w:rsidTr="00F76BAE">
        <w:tc>
          <w:tcPr>
            <w:tcW w:w="6300" w:type="dxa"/>
            <w:shd w:val="clear" w:color="auto" w:fill="auto"/>
          </w:tcPr>
          <w:p w14:paraId="146DD453" w14:textId="77777777" w:rsidR="004E1F03" w:rsidRPr="0005480F" w:rsidRDefault="004E1F03" w:rsidP="004E1F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เงินฝากที่มีข้อจำกัดในการใช้</w:t>
            </w:r>
          </w:p>
        </w:tc>
        <w:tc>
          <w:tcPr>
            <w:tcW w:w="255" w:type="dxa"/>
            <w:shd w:val="clear" w:color="auto" w:fill="auto"/>
          </w:tcPr>
          <w:p w14:paraId="54773C3C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7D4E9998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4B674737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5423F181" w14:textId="53AE401C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1,667</w:t>
            </w:r>
          </w:p>
        </w:tc>
      </w:tr>
      <w:tr w:rsidR="004E1F03" w:rsidRPr="0005480F" w14:paraId="4B6529CF" w14:textId="77777777" w:rsidTr="00F76BAE">
        <w:tc>
          <w:tcPr>
            <w:tcW w:w="6300" w:type="dxa"/>
            <w:shd w:val="clear" w:color="auto" w:fill="auto"/>
          </w:tcPr>
          <w:p w14:paraId="270DC054" w14:textId="77777777" w:rsidR="004E1F03" w:rsidRPr="0005480F" w:rsidRDefault="004E1F03" w:rsidP="004E1F03">
            <w:pPr>
              <w:spacing w:line="240" w:lineRule="auto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255" w:type="dxa"/>
            <w:shd w:val="clear" w:color="auto" w:fill="auto"/>
          </w:tcPr>
          <w:p w14:paraId="55982172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4847F578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0BA0DB62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350CE976" w14:textId="5EDE44D1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2,400</w:t>
            </w:r>
          </w:p>
        </w:tc>
      </w:tr>
      <w:tr w:rsidR="004E1F03" w:rsidRPr="0005480F" w14:paraId="0A39F700" w14:textId="77777777" w:rsidTr="00F76BAE">
        <w:tc>
          <w:tcPr>
            <w:tcW w:w="6300" w:type="dxa"/>
            <w:shd w:val="clear" w:color="auto" w:fill="auto"/>
          </w:tcPr>
          <w:p w14:paraId="527926B4" w14:textId="77777777" w:rsidR="004E1F03" w:rsidRPr="0005480F" w:rsidRDefault="004E1F03" w:rsidP="004E1F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55" w:type="dxa"/>
            <w:shd w:val="clear" w:color="auto" w:fill="auto"/>
          </w:tcPr>
          <w:p w14:paraId="0CCEAB6C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6F931484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54" w:type="dxa"/>
            <w:shd w:val="clear" w:color="auto" w:fill="auto"/>
          </w:tcPr>
          <w:p w14:paraId="7886F453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6C581567" w14:textId="1002ED2E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153,310</w:t>
            </w:r>
          </w:p>
        </w:tc>
      </w:tr>
      <w:tr w:rsidR="004E1F03" w:rsidRPr="0005480F" w14:paraId="788ECFBE" w14:textId="77777777" w:rsidTr="00F76BAE">
        <w:tc>
          <w:tcPr>
            <w:tcW w:w="6300" w:type="dxa"/>
            <w:shd w:val="clear" w:color="auto" w:fill="auto"/>
          </w:tcPr>
          <w:p w14:paraId="6CC561BC" w14:textId="77777777" w:rsidR="004E1F03" w:rsidRPr="0005480F" w:rsidRDefault="004E1F03" w:rsidP="004E1F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55" w:type="dxa"/>
            <w:shd w:val="clear" w:color="auto" w:fill="auto"/>
          </w:tcPr>
          <w:p w14:paraId="6B4365FA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13AC0B41" w14:textId="5E99F94C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254" w:type="dxa"/>
            <w:shd w:val="clear" w:color="auto" w:fill="auto"/>
          </w:tcPr>
          <w:p w14:paraId="4A387196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726A7170" w14:textId="5B51BCB9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54,514</w:t>
            </w:r>
          </w:p>
        </w:tc>
      </w:tr>
      <w:tr w:rsidR="004E1F03" w:rsidRPr="0005480F" w14:paraId="3164B91F" w14:textId="77777777" w:rsidTr="00F76BAE">
        <w:tc>
          <w:tcPr>
            <w:tcW w:w="6300" w:type="dxa"/>
            <w:shd w:val="clear" w:color="auto" w:fill="auto"/>
          </w:tcPr>
          <w:p w14:paraId="19C4A82F" w14:textId="76E0B236" w:rsidR="004E1F03" w:rsidRPr="0005480F" w:rsidRDefault="004E1F03" w:rsidP="004E1F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255" w:type="dxa"/>
            <w:shd w:val="clear" w:color="auto" w:fill="auto"/>
          </w:tcPr>
          <w:p w14:paraId="2874C5CD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22D52231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658D67AC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7CCF2253" w14:textId="69C1FC31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22,000</w:t>
            </w:r>
          </w:p>
        </w:tc>
      </w:tr>
      <w:tr w:rsidR="004E1F03" w:rsidRPr="0005480F" w14:paraId="70ECC585" w14:textId="77777777" w:rsidTr="00F76BAE">
        <w:tc>
          <w:tcPr>
            <w:tcW w:w="6300" w:type="dxa"/>
            <w:shd w:val="clear" w:color="auto" w:fill="auto"/>
          </w:tcPr>
          <w:p w14:paraId="001EB48E" w14:textId="77777777" w:rsidR="004E1F03" w:rsidRPr="0005480F" w:rsidRDefault="004E1F03" w:rsidP="004E1F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55" w:type="dxa"/>
            <w:shd w:val="clear" w:color="auto" w:fill="auto"/>
          </w:tcPr>
          <w:p w14:paraId="35015A58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0FF3A2A3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10B2FFB7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3E08C14F" w14:textId="51F4CEB9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682</w:t>
            </w:r>
          </w:p>
        </w:tc>
      </w:tr>
      <w:tr w:rsidR="004E1F03" w:rsidRPr="0005480F" w14:paraId="6F99C190" w14:textId="77777777" w:rsidTr="00F76BAE">
        <w:tc>
          <w:tcPr>
            <w:tcW w:w="6300" w:type="dxa"/>
            <w:shd w:val="clear" w:color="auto" w:fill="auto"/>
          </w:tcPr>
          <w:p w14:paraId="466266A4" w14:textId="77777777" w:rsidR="004E1F03" w:rsidRPr="0005480F" w:rsidRDefault="004E1F03" w:rsidP="004E1F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55" w:type="dxa"/>
            <w:shd w:val="clear" w:color="auto" w:fill="auto"/>
          </w:tcPr>
          <w:p w14:paraId="48088E00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0B3C6979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27A707C6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4DE1EEFA" w14:textId="37AB70C4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="Angsana New"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922</w:t>
            </w:r>
          </w:p>
        </w:tc>
      </w:tr>
      <w:tr w:rsidR="004E1F03" w:rsidRPr="0005480F" w14:paraId="441E72EE" w14:textId="77777777" w:rsidTr="00F76BAE">
        <w:tc>
          <w:tcPr>
            <w:tcW w:w="6300" w:type="dxa"/>
            <w:shd w:val="clear" w:color="auto" w:fill="auto"/>
          </w:tcPr>
          <w:p w14:paraId="78A39BDB" w14:textId="77777777" w:rsidR="004E1F03" w:rsidRPr="0005480F" w:rsidRDefault="004E1F03" w:rsidP="004E1F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255" w:type="dxa"/>
            <w:shd w:val="clear" w:color="auto" w:fill="auto"/>
          </w:tcPr>
          <w:p w14:paraId="379F2C27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706D96ED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3743FC3B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46304045" w14:textId="4711D5B6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(38,873)</w:t>
            </w:r>
          </w:p>
        </w:tc>
      </w:tr>
      <w:tr w:rsidR="004E1F03" w:rsidRPr="0005480F" w14:paraId="1240D314" w14:textId="77777777" w:rsidTr="00F76BAE">
        <w:tc>
          <w:tcPr>
            <w:tcW w:w="6300" w:type="dxa"/>
            <w:shd w:val="clear" w:color="auto" w:fill="auto"/>
          </w:tcPr>
          <w:p w14:paraId="5F2BE276" w14:textId="77777777" w:rsidR="004E1F03" w:rsidRPr="0005480F" w:rsidRDefault="004E1F03" w:rsidP="004E1F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255" w:type="dxa"/>
            <w:shd w:val="clear" w:color="auto" w:fill="auto"/>
          </w:tcPr>
          <w:p w14:paraId="319BA614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3B3F259B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00928B12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10EDEA43" w14:textId="12407E0A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(530)</w:t>
            </w:r>
          </w:p>
        </w:tc>
      </w:tr>
      <w:tr w:rsidR="004E1F03" w:rsidRPr="0005480F" w14:paraId="7B147163" w14:textId="77777777" w:rsidTr="00F76BAE">
        <w:tc>
          <w:tcPr>
            <w:tcW w:w="6300" w:type="dxa"/>
            <w:shd w:val="clear" w:color="auto" w:fill="auto"/>
          </w:tcPr>
          <w:p w14:paraId="5BEE50DC" w14:textId="77777777" w:rsidR="004E1F03" w:rsidRPr="0005480F" w:rsidRDefault="004E1F03" w:rsidP="004E1F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55" w:type="dxa"/>
            <w:shd w:val="clear" w:color="auto" w:fill="auto"/>
          </w:tcPr>
          <w:p w14:paraId="60A0FF05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1B6444FA" w14:textId="42FFFFB0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70B6DC58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32301EA5" w14:textId="31F3DD88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(3,625)</w:t>
            </w:r>
          </w:p>
        </w:tc>
      </w:tr>
      <w:tr w:rsidR="004E1F03" w:rsidRPr="0005480F" w14:paraId="29001530" w14:textId="77777777" w:rsidTr="00F76BAE">
        <w:tc>
          <w:tcPr>
            <w:tcW w:w="6300" w:type="dxa"/>
            <w:shd w:val="clear" w:color="auto" w:fill="auto"/>
          </w:tcPr>
          <w:p w14:paraId="64AECE0C" w14:textId="1EDD4617" w:rsidR="004E1F03" w:rsidRPr="0005480F" w:rsidRDefault="004E1F03" w:rsidP="004E1F03">
            <w:pPr>
              <w:spacing w:line="240" w:lineRule="auto"/>
              <w:rPr>
                <w:rFonts w:asciiTheme="majorBidi" w:hAnsiTheme="majorBidi" w:cs="Angsana New"/>
                <w:sz w:val="28"/>
                <w:szCs w:val="28"/>
              </w:rPr>
            </w:pPr>
            <w:r w:rsidRPr="0005480F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เงินกู้ยืมระยะยาวจากบุคคลอื่น</w:t>
            </w:r>
          </w:p>
        </w:tc>
        <w:tc>
          <w:tcPr>
            <w:tcW w:w="255" w:type="dxa"/>
            <w:shd w:val="clear" w:color="auto" w:fill="auto"/>
          </w:tcPr>
          <w:p w14:paraId="2123844B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6A96F43B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4" w:type="dxa"/>
            <w:shd w:val="clear" w:color="auto" w:fill="auto"/>
          </w:tcPr>
          <w:p w14:paraId="3C24641C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5B21567E" w14:textId="738676AE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(34,401)</w:t>
            </w:r>
          </w:p>
        </w:tc>
      </w:tr>
      <w:tr w:rsidR="004E1F03" w:rsidRPr="0005480F" w14:paraId="7B2FF406" w14:textId="77777777" w:rsidTr="00F76BAE">
        <w:tc>
          <w:tcPr>
            <w:tcW w:w="6300" w:type="dxa"/>
            <w:shd w:val="clear" w:color="auto" w:fill="auto"/>
          </w:tcPr>
          <w:p w14:paraId="6A23C13C" w14:textId="77777777" w:rsidR="004E1F03" w:rsidRPr="0005480F" w:rsidRDefault="004E1F03" w:rsidP="004E1F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55" w:type="dxa"/>
            <w:shd w:val="clear" w:color="auto" w:fill="auto"/>
          </w:tcPr>
          <w:p w14:paraId="78B91228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6EFA6FEE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18A4F0C7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0AB5CAC1" w14:textId="0883EDF8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(41,618)</w:t>
            </w:r>
          </w:p>
        </w:tc>
      </w:tr>
      <w:tr w:rsidR="004E1F03" w:rsidRPr="0005480F" w14:paraId="60822B9B" w14:textId="77777777" w:rsidTr="00F76BAE">
        <w:tc>
          <w:tcPr>
            <w:tcW w:w="6300" w:type="dxa"/>
            <w:shd w:val="clear" w:color="auto" w:fill="auto"/>
          </w:tcPr>
          <w:p w14:paraId="79B186EF" w14:textId="77777777" w:rsidR="004E1F03" w:rsidRPr="0005480F" w:rsidRDefault="004E1F03" w:rsidP="004E1F03">
            <w:pPr>
              <w:spacing w:line="240" w:lineRule="auto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="Angsana New" w:hint="cs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5" w:type="dxa"/>
            <w:shd w:val="clear" w:color="auto" w:fill="auto"/>
          </w:tcPr>
          <w:p w14:paraId="2A92694D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4DDE66CB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681A5FF2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56DFBDD3" w14:textId="484D0734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="Angsana New"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(28,397)</w:t>
            </w:r>
          </w:p>
        </w:tc>
      </w:tr>
      <w:tr w:rsidR="004E1F03" w:rsidRPr="0005480F" w14:paraId="0A260268" w14:textId="77777777" w:rsidTr="00F76BAE">
        <w:tc>
          <w:tcPr>
            <w:tcW w:w="6300" w:type="dxa"/>
          </w:tcPr>
          <w:p w14:paraId="7CCFBEFC" w14:textId="77777777" w:rsidR="004E1F03" w:rsidRPr="0005480F" w:rsidRDefault="004E1F03" w:rsidP="004E1F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55" w:type="dxa"/>
          </w:tcPr>
          <w:p w14:paraId="48DEB60B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22FA9E70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039CEB62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5FEC706" w14:textId="4E1A3400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(6,623)</w:t>
            </w:r>
          </w:p>
        </w:tc>
      </w:tr>
      <w:tr w:rsidR="004E1F03" w:rsidRPr="0005480F" w14:paraId="045D7A61" w14:textId="77777777" w:rsidTr="00F76BAE">
        <w:tc>
          <w:tcPr>
            <w:tcW w:w="6300" w:type="dxa"/>
          </w:tcPr>
          <w:p w14:paraId="6F36FF5C" w14:textId="77777777" w:rsidR="004E1F03" w:rsidRPr="0005480F" w:rsidRDefault="004E1F03" w:rsidP="004E1F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2BEF5360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175E5388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18B75117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4BAE9A2C" w14:textId="5E49C33B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158,093</w:t>
            </w:r>
          </w:p>
        </w:tc>
      </w:tr>
      <w:tr w:rsidR="004E1F03" w:rsidRPr="0005480F" w14:paraId="205B701B" w14:textId="77777777" w:rsidTr="00F76BAE">
        <w:tc>
          <w:tcPr>
            <w:tcW w:w="6300" w:type="dxa"/>
          </w:tcPr>
          <w:p w14:paraId="112CA066" w14:textId="77777777" w:rsidR="004E1F03" w:rsidRPr="0005480F" w:rsidRDefault="004E1F03" w:rsidP="004E1F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ค่าความนิยมจากการซื้อธุรกิจ</w:t>
            </w:r>
          </w:p>
        </w:tc>
        <w:tc>
          <w:tcPr>
            <w:tcW w:w="255" w:type="dxa"/>
          </w:tcPr>
          <w:p w14:paraId="781235A1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DA053C0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254" w:type="dxa"/>
          </w:tcPr>
          <w:p w14:paraId="3AB9ED1A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09C9DE22" w14:textId="0BB4BAE4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16,90</w:t>
            </w:r>
            <w:r w:rsidR="005B3DFA" w:rsidRPr="0005480F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4E1F03" w:rsidRPr="0005480F" w14:paraId="2C1CC2CE" w14:textId="77777777" w:rsidTr="00F76BAE">
        <w:tc>
          <w:tcPr>
            <w:tcW w:w="6300" w:type="dxa"/>
          </w:tcPr>
          <w:p w14:paraId="6EE886A9" w14:textId="77777777" w:rsidR="004E1F03" w:rsidRPr="0005480F" w:rsidRDefault="004E1F03" w:rsidP="004E1F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สิ่งตอบแทนที่โอนให้</w:t>
            </w:r>
          </w:p>
        </w:tc>
        <w:tc>
          <w:tcPr>
            <w:tcW w:w="255" w:type="dxa"/>
          </w:tcPr>
          <w:p w14:paraId="6982ECD7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EC4E03A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41DAEF08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0710D735" w14:textId="62665D9B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17</w:t>
            </w:r>
            <w:r w:rsidR="005B3DFA" w:rsidRPr="0005480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</w:t>
            </w:r>
            <w:r w:rsidRPr="0005480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="005B3DFA" w:rsidRPr="0005480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993</w:t>
            </w:r>
          </w:p>
        </w:tc>
      </w:tr>
      <w:tr w:rsidR="004E1F03" w:rsidRPr="0005480F" w14:paraId="2CE377D7" w14:textId="77777777" w:rsidTr="00F76BAE">
        <w:tc>
          <w:tcPr>
            <w:tcW w:w="6300" w:type="dxa"/>
          </w:tcPr>
          <w:p w14:paraId="666A154D" w14:textId="77777777" w:rsidR="004E1F03" w:rsidRPr="0005480F" w:rsidRDefault="004E1F03" w:rsidP="004E1F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14:paraId="0EC01B38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7AE0EA90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2193917F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</w:tcPr>
          <w:p w14:paraId="3541804A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1F03" w:rsidRPr="0005480F" w14:paraId="026FA8FD" w14:textId="77777777" w:rsidTr="00F76BAE">
        <w:tc>
          <w:tcPr>
            <w:tcW w:w="6300" w:type="dxa"/>
          </w:tcPr>
          <w:p w14:paraId="2D794E98" w14:textId="77777777" w:rsidR="004E1F03" w:rsidRPr="0005480F" w:rsidRDefault="004E1F03" w:rsidP="004E1F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14:paraId="21C8EEBE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347BBA7A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09ADB0CB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7640062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E1F03" w:rsidRPr="0005480F" w14:paraId="59BC738E" w14:textId="77777777" w:rsidTr="00F76BAE">
        <w:tc>
          <w:tcPr>
            <w:tcW w:w="6300" w:type="dxa"/>
          </w:tcPr>
          <w:p w14:paraId="10B2AF48" w14:textId="77777777" w:rsidR="004E1F03" w:rsidRPr="0005480F" w:rsidRDefault="004E1F03" w:rsidP="004E1F03">
            <w:pPr>
              <w:spacing w:line="240" w:lineRule="auto"/>
              <w:ind w:left="16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14:paraId="31FB0792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065E2F2E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6644A198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1F832A9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5480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05480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E1F03" w:rsidRPr="0005480F" w14:paraId="0B94B44A" w14:textId="77777777" w:rsidTr="00F76BAE">
        <w:trPr>
          <w:trHeight w:val="21"/>
        </w:trPr>
        <w:tc>
          <w:tcPr>
            <w:tcW w:w="6300" w:type="dxa"/>
          </w:tcPr>
          <w:p w14:paraId="2DA9F9A9" w14:textId="77777777" w:rsidR="004E1F03" w:rsidRPr="0005480F" w:rsidRDefault="004E1F03" w:rsidP="004E1F03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5" w:type="dxa"/>
          </w:tcPr>
          <w:p w14:paraId="6CDB9186" w14:textId="77777777" w:rsidR="004E1F03" w:rsidRPr="0005480F" w:rsidRDefault="004E1F03" w:rsidP="004E1F0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</w:tcPr>
          <w:p w14:paraId="3E6AA64F" w14:textId="77777777" w:rsidR="004E1F03" w:rsidRPr="0005480F" w:rsidRDefault="004E1F03" w:rsidP="004E1F0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</w:tcPr>
          <w:p w14:paraId="1C7AFC71" w14:textId="77777777" w:rsidR="004E1F03" w:rsidRPr="0005480F" w:rsidRDefault="004E1F03" w:rsidP="004E1F03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533496D" w14:textId="649529BB" w:rsidR="004E1F03" w:rsidRPr="0005480F" w:rsidRDefault="004E1F03" w:rsidP="00DC56EC">
            <w:pPr>
              <w:pStyle w:val="NoSpacing"/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80F">
              <w:rPr>
                <w:rFonts w:ascii="Angsana New" w:hAnsi="Angsana New"/>
                <w:sz w:val="28"/>
                <w:szCs w:val="28"/>
              </w:rPr>
              <w:t>36,562</w:t>
            </w:r>
          </w:p>
        </w:tc>
      </w:tr>
      <w:tr w:rsidR="004E1F03" w:rsidRPr="0005480F" w14:paraId="27FA26E0" w14:textId="77777777" w:rsidTr="00F76BAE">
        <w:tc>
          <w:tcPr>
            <w:tcW w:w="6300" w:type="dxa"/>
          </w:tcPr>
          <w:p w14:paraId="62D53E9E" w14:textId="77777777" w:rsidR="004E1F03" w:rsidRPr="0005480F" w:rsidRDefault="004E1F03" w:rsidP="004E1F03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เงินสดที่จ่าย</w:t>
            </w:r>
          </w:p>
        </w:tc>
        <w:tc>
          <w:tcPr>
            <w:tcW w:w="255" w:type="dxa"/>
          </w:tcPr>
          <w:p w14:paraId="29D01508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2EC3A162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2212FF66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4DDCBAE1" w14:textId="4335054E" w:rsidR="004E1F03" w:rsidRPr="0005480F" w:rsidRDefault="004E1F03" w:rsidP="00DC56EC">
            <w:pPr>
              <w:pStyle w:val="NoSpacing"/>
              <w:ind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="Angsana New" w:hAnsi="Angsana New"/>
                <w:sz w:val="28"/>
                <w:szCs w:val="28"/>
              </w:rPr>
              <w:t>17</w:t>
            </w:r>
            <w:r w:rsidR="005B3DFA" w:rsidRPr="0005480F">
              <w:rPr>
                <w:rFonts w:ascii="Angsana New" w:hAnsi="Angsana New"/>
                <w:sz w:val="28"/>
                <w:szCs w:val="28"/>
              </w:rPr>
              <w:t>4</w:t>
            </w:r>
            <w:r w:rsidRPr="0005480F">
              <w:rPr>
                <w:rFonts w:ascii="Angsana New" w:hAnsi="Angsana New"/>
                <w:sz w:val="28"/>
                <w:szCs w:val="28"/>
              </w:rPr>
              <w:t>,</w:t>
            </w:r>
            <w:r w:rsidR="005B3DFA" w:rsidRPr="0005480F">
              <w:rPr>
                <w:rFonts w:ascii="Angsana New" w:hAnsi="Angsana New"/>
                <w:sz w:val="28"/>
                <w:szCs w:val="28"/>
              </w:rPr>
              <w:t>993</w:t>
            </w:r>
          </w:p>
        </w:tc>
      </w:tr>
      <w:tr w:rsidR="004E1F03" w:rsidRPr="0005480F" w14:paraId="639DC87E" w14:textId="77777777" w:rsidTr="00F76BAE">
        <w:tc>
          <w:tcPr>
            <w:tcW w:w="6300" w:type="dxa"/>
          </w:tcPr>
          <w:p w14:paraId="42B230BF" w14:textId="77777777" w:rsidR="004E1F03" w:rsidRPr="0005480F" w:rsidRDefault="004E1F03" w:rsidP="004E1F03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กระแสเงินสดจ่ายสุทธิ</w:t>
            </w:r>
          </w:p>
        </w:tc>
        <w:tc>
          <w:tcPr>
            <w:tcW w:w="255" w:type="dxa"/>
          </w:tcPr>
          <w:p w14:paraId="4904F344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5DF55669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2800EAC3" w14:textId="77777777" w:rsidR="004E1F03" w:rsidRPr="0005480F" w:rsidRDefault="004E1F03" w:rsidP="004E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463B14E7" w14:textId="580EDC44" w:rsidR="004E1F03" w:rsidRPr="0005480F" w:rsidRDefault="004E1F03" w:rsidP="00DC5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138,43</w:t>
            </w:r>
            <w:r w:rsidR="005B3DFA" w:rsidRPr="0005480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</w:t>
            </w:r>
          </w:p>
        </w:tc>
      </w:tr>
    </w:tbl>
    <w:p w14:paraId="6AB8BA44" w14:textId="77777777" w:rsidR="00242578" w:rsidRPr="0005480F" w:rsidRDefault="00242578" w:rsidP="00BC7E61">
      <w:pPr>
        <w:pStyle w:val="BodyText2"/>
        <w:ind w:left="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EF08B92" w14:textId="732E0BB7" w:rsidR="00B040BC" w:rsidRPr="0005480F" w:rsidRDefault="00B040BC" w:rsidP="00B040BC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b/>
          <w:bCs/>
          <w:color w:val="0000FF"/>
          <w:sz w:val="28"/>
          <w:szCs w:val="28"/>
        </w:rPr>
      </w:pPr>
      <w:r w:rsidRPr="0005480F">
        <w:rPr>
          <w:rFonts w:ascii="Angsana New" w:hAnsi="Angsana New" w:cs="Angsana New"/>
          <w:sz w:val="28"/>
          <w:szCs w:val="28"/>
          <w:cs/>
        </w:rPr>
        <w:t>มูลค่ายุติธรรมต่อไปนี้ได้พิจารณาตามเกณฑ์การประมาณการ</w:t>
      </w:r>
      <w:r w:rsidRPr="0005480F">
        <w:rPr>
          <w:rFonts w:ascii="Angsana New" w:hAnsi="Angsana New" w:cs="Angsana New"/>
          <w:b/>
          <w:bCs/>
          <w:color w:val="0000FF"/>
          <w:sz w:val="28"/>
          <w:szCs w:val="28"/>
        </w:rPr>
        <w:t xml:space="preserve"> </w:t>
      </w:r>
    </w:p>
    <w:p w14:paraId="488471D4" w14:textId="77777777" w:rsidR="005505DF" w:rsidRPr="0005480F" w:rsidRDefault="005505DF" w:rsidP="00B040B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661FFF2" w14:textId="77777777" w:rsidR="005D0508" w:rsidRPr="0005480F" w:rsidRDefault="005D0508" w:rsidP="005D0508">
      <w:pPr>
        <w:pStyle w:val="BodyText2"/>
        <w:numPr>
          <w:ilvl w:val="0"/>
          <w:numId w:val="30"/>
        </w:numPr>
        <w:tabs>
          <w:tab w:val="clear" w:pos="340"/>
          <w:tab w:val="left" w:pos="540"/>
          <w:tab w:val="num" w:pos="880"/>
        </w:tabs>
        <w:ind w:left="880"/>
        <w:jc w:val="thaiDistribute"/>
        <w:rPr>
          <w:rFonts w:ascii="Angsana New" w:hAnsi="Angsana New" w:cs="Angsana New"/>
          <w:sz w:val="28"/>
          <w:szCs w:val="28"/>
        </w:rPr>
      </w:pPr>
      <w:r w:rsidRPr="0005480F">
        <w:rPr>
          <w:rFonts w:ascii="Angsana New" w:hAnsi="Angsana New" w:cs="Angsana New"/>
          <w:sz w:val="28"/>
          <w:szCs w:val="28"/>
          <w:cs/>
        </w:rPr>
        <w:t>มูลค่ายุติธรรมของสินทรัพย์ไม่มีตัวตน (ความสัมพันธ์กับลูกค้า) ได้รับการพิจารณาประมาณการส่วนที่ยังไม่เสร็จสมบูรณ์โดยผู้ประเมินอิสระ</w:t>
      </w:r>
    </w:p>
    <w:p w14:paraId="64295941" w14:textId="77777777" w:rsidR="005D0508" w:rsidRPr="0005480F" w:rsidRDefault="005D0508" w:rsidP="00B040BC">
      <w:pPr>
        <w:pStyle w:val="BodyText2"/>
        <w:numPr>
          <w:ilvl w:val="0"/>
          <w:numId w:val="31"/>
        </w:numPr>
        <w:tabs>
          <w:tab w:val="left" w:pos="540"/>
        </w:tabs>
        <w:jc w:val="thaiDistribute"/>
        <w:rPr>
          <w:rFonts w:ascii="Angsana New" w:hAnsi="Angsana New" w:cs="Angsana New"/>
          <w:sz w:val="28"/>
          <w:szCs w:val="28"/>
        </w:rPr>
      </w:pPr>
      <w:r w:rsidRPr="0005480F">
        <w:rPr>
          <w:rFonts w:ascii="Angsana New" w:hAnsi="Angsana New" w:cs="Angsana New"/>
          <w:sz w:val="28"/>
          <w:szCs w:val="28"/>
          <w:cs/>
        </w:rPr>
        <w:t>ค่าความนิยมส่วนใหญ่เนื่องมาจากทักษะและความสามารถทางเทคนิคในการทำงานของทีมปฏิบัติงานที่มีศักยภาพ และการร่วมมือกันซึ่งคาดว่าจะสำเร็จ จากการรวมบริษัทสู่ธุรกิจขนส่งที่มีอยู่ของกลุ่มบริษัท ทั้งนี้ไม่มีค่าความนิยมที่คาดว่าจะนำมาหักเป็นค่าใช้จ่ายทางภาษีเงินได้</w:t>
      </w:r>
      <w:r w:rsidRPr="0005480F">
        <w:rPr>
          <w:rFonts w:ascii="Angsana New" w:hAnsi="Angsana New" w:cs="Angsana New"/>
          <w:sz w:val="28"/>
          <w:szCs w:val="28"/>
        </w:rPr>
        <w:t xml:space="preserve"> </w:t>
      </w:r>
      <w:r w:rsidRPr="0005480F">
        <w:rPr>
          <w:rFonts w:ascii="Angsana New" w:hAnsi="Angsana New" w:cs="Angsana New"/>
          <w:b/>
          <w:bCs/>
          <w:color w:val="0000FF"/>
          <w:sz w:val="28"/>
          <w:szCs w:val="28"/>
        </w:rPr>
        <w:t xml:space="preserve"> </w:t>
      </w:r>
    </w:p>
    <w:p w14:paraId="7CF7F332" w14:textId="77777777" w:rsidR="00BC7E61" w:rsidRPr="0005480F" w:rsidRDefault="00BC7E61" w:rsidP="005D0508">
      <w:pPr>
        <w:pStyle w:val="BodyText2"/>
        <w:tabs>
          <w:tab w:val="left" w:pos="540"/>
        </w:tabs>
        <w:ind w:left="880" w:firstLine="0"/>
        <w:jc w:val="thaiDistribute"/>
        <w:rPr>
          <w:rFonts w:ascii="Angsana New" w:hAnsi="Angsana New" w:cs="Angsana New"/>
          <w:sz w:val="28"/>
          <w:szCs w:val="28"/>
        </w:rPr>
      </w:pPr>
    </w:p>
    <w:p w14:paraId="73E2AF09" w14:textId="4A6D194A" w:rsidR="005D0508" w:rsidRPr="0005480F" w:rsidRDefault="005D0508" w:rsidP="0038165B">
      <w:pPr>
        <w:pStyle w:val="BodyText2"/>
        <w:ind w:left="540" w:firstLine="0"/>
        <w:jc w:val="thaiDistribute"/>
        <w:rPr>
          <w:rFonts w:asciiTheme="majorBidi" w:hAnsiTheme="majorBidi" w:cs="Angsana New"/>
          <w:sz w:val="28"/>
          <w:szCs w:val="28"/>
        </w:rPr>
      </w:pPr>
      <w:r w:rsidRPr="0005480F">
        <w:rPr>
          <w:rFonts w:asciiTheme="majorBidi" w:hAnsiTheme="majorBidi" w:cs="Angsana New"/>
          <w:sz w:val="28"/>
          <w:szCs w:val="28"/>
          <w:cs/>
        </w:rPr>
        <w:t xml:space="preserve">การซื้อธุรกิจดังกล่าวข้างต้นกลุ่มบริษัทอยู่ในระหว่างจ้างผู้ประเมินราคาอิสระเพื่อประเมินมูลค่ายุติธรรมของสินทรัพย์และหนี้สินที่ได้รับมา ณ วันที่ </w:t>
      </w:r>
      <w:r w:rsidR="00777CF3" w:rsidRPr="0005480F">
        <w:rPr>
          <w:rFonts w:asciiTheme="majorBidi" w:hAnsiTheme="majorBidi" w:cs="Angsana New"/>
          <w:sz w:val="28"/>
          <w:szCs w:val="28"/>
        </w:rPr>
        <w:t xml:space="preserve">30 </w:t>
      </w:r>
      <w:r w:rsidR="00777CF3" w:rsidRPr="0005480F">
        <w:rPr>
          <w:rFonts w:asciiTheme="majorBidi" w:hAnsiTheme="majorBidi" w:cs="Angsana New"/>
          <w:sz w:val="28"/>
          <w:szCs w:val="28"/>
          <w:cs/>
        </w:rPr>
        <w:t>กันยายน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hAnsiTheme="majorBidi" w:cs="Angsana New"/>
          <w:sz w:val="28"/>
          <w:szCs w:val="28"/>
        </w:rPr>
        <w:t>2564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การประเมินมูลค่ายังอยู่ในขั้นตอนดำเนินการ อย่างไรก็ตาม กลุ่มบริษัทจะมีการทบทวนอย่างต่อเนื่องในระหว่างช่วงเวลาที่วัดมูลค่า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จะทำการปรับปรุงสำรองดังกล่าว หรือหากมีการประมาณสำรองเพิ่มเติมที่สะท้อนเหตุการณ์แวดล้อมที่มีอยู่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14:paraId="63EFF26C" w14:textId="48B33AB9" w:rsidR="001E30B8" w:rsidRPr="009C0E78" w:rsidRDefault="00CE54F2" w:rsidP="009C0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8"/>
          <w:szCs w:val="28"/>
        </w:rPr>
      </w:pPr>
      <w:r w:rsidRPr="0005480F">
        <w:rPr>
          <w:rFonts w:asciiTheme="majorBidi" w:hAnsiTheme="majorBidi" w:cs="Angsana New"/>
          <w:sz w:val="28"/>
          <w:szCs w:val="28"/>
        </w:rPr>
        <w:br w:type="page"/>
      </w:r>
    </w:p>
    <w:p w14:paraId="53D1FCD1" w14:textId="1178DA38" w:rsidR="00B24107" w:rsidRPr="0005480F" w:rsidRDefault="00B24107" w:rsidP="00B241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5480F">
        <w:rPr>
          <w:rFonts w:ascii="Angsana New" w:hAnsi="Angsana New" w:cs="Angsana New"/>
          <w:i/>
          <w:iCs/>
          <w:sz w:val="28"/>
          <w:szCs w:val="28"/>
          <w:cs/>
        </w:rPr>
        <w:t>(</w:t>
      </w:r>
      <w:r w:rsidRPr="0005480F">
        <w:rPr>
          <w:rFonts w:asciiTheme="majorBidi" w:hAnsiTheme="majorBidi" w:cstheme="majorBidi" w:hint="cs"/>
          <w:i/>
          <w:iCs/>
          <w:sz w:val="28"/>
          <w:szCs w:val="28"/>
          <w:cs/>
        </w:rPr>
        <w:t>ค</w:t>
      </w:r>
      <w:r w:rsidRPr="0005480F">
        <w:rPr>
          <w:rFonts w:ascii="Angsana New" w:hAnsi="Angsana New" w:cs="Angsana New"/>
          <w:i/>
          <w:iCs/>
          <w:sz w:val="28"/>
          <w:szCs w:val="28"/>
          <w:cs/>
        </w:rPr>
        <w:t>)</w:t>
      </w:r>
      <w:r w:rsidRPr="0005480F">
        <w:rPr>
          <w:rFonts w:ascii="Angsana New" w:hAnsi="Angsana New" w:cs="Angsana New"/>
          <w:i/>
          <w:iCs/>
          <w:sz w:val="28"/>
          <w:szCs w:val="28"/>
          <w:cs/>
        </w:rPr>
        <w:tab/>
      </w:r>
      <w:r w:rsidRPr="0005480F">
        <w:rPr>
          <w:rFonts w:asciiTheme="majorBidi" w:hAnsiTheme="majorBidi" w:cstheme="majorBidi"/>
          <w:i/>
          <w:iCs/>
          <w:sz w:val="28"/>
          <w:szCs w:val="28"/>
          <w:cs/>
        </w:rPr>
        <w:t>การซื้อ</w:t>
      </w:r>
      <w:r w:rsidRPr="0005480F">
        <w:rPr>
          <w:rFonts w:asciiTheme="majorBidi" w:hAnsiTheme="majorBidi" w:cstheme="majorBidi" w:hint="cs"/>
          <w:i/>
          <w:iCs/>
          <w:sz w:val="28"/>
          <w:szCs w:val="28"/>
          <w:cs/>
        </w:rPr>
        <w:t>บริษัทย่อย</w:t>
      </w:r>
      <w:r w:rsidRPr="0005480F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B24107">
        <w:rPr>
          <w:rFonts w:asciiTheme="majorBidi" w:hAnsiTheme="majorBidi" w:cs="Angsana New" w:hint="cs"/>
          <w:i/>
          <w:iCs/>
          <w:sz w:val="28"/>
          <w:szCs w:val="28"/>
          <w:cs/>
        </w:rPr>
        <w:t>บริษัท</w:t>
      </w:r>
      <w:r w:rsidRPr="00B24107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B24107">
        <w:rPr>
          <w:rFonts w:asciiTheme="majorBidi" w:hAnsiTheme="majorBidi" w:cs="Angsana New" w:hint="cs"/>
          <w:i/>
          <w:iCs/>
          <w:sz w:val="28"/>
          <w:szCs w:val="28"/>
          <w:cs/>
        </w:rPr>
        <w:t>เจดับเบิ้ลยูดี</w:t>
      </w:r>
      <w:r w:rsidRPr="00B24107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B24107">
        <w:rPr>
          <w:rFonts w:asciiTheme="majorBidi" w:hAnsiTheme="majorBidi" w:cs="Angsana New" w:hint="cs"/>
          <w:i/>
          <w:iCs/>
          <w:sz w:val="28"/>
          <w:szCs w:val="28"/>
          <w:cs/>
        </w:rPr>
        <w:t>เฮลท์</w:t>
      </w:r>
      <w:r w:rsidRPr="00B24107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B24107">
        <w:rPr>
          <w:rFonts w:asciiTheme="majorBidi" w:hAnsiTheme="majorBidi" w:cs="Angsana New" w:hint="cs"/>
          <w:i/>
          <w:iCs/>
          <w:sz w:val="28"/>
          <w:szCs w:val="28"/>
          <w:cs/>
        </w:rPr>
        <w:t>คอนเนคซ์</w:t>
      </w:r>
      <w:r w:rsidRPr="00B24107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B24107">
        <w:rPr>
          <w:rFonts w:asciiTheme="majorBidi" w:hAnsiTheme="majorBidi" w:cs="Angsana New" w:hint="cs"/>
          <w:i/>
          <w:iCs/>
          <w:sz w:val="28"/>
          <w:szCs w:val="28"/>
          <w:cs/>
        </w:rPr>
        <w:t>จำกัด</w:t>
      </w:r>
      <w:r>
        <w:rPr>
          <w:rFonts w:asciiTheme="majorBidi" w:hAnsiTheme="majorBidi" w:cs="Angsana New" w:hint="cs"/>
          <w:i/>
          <w:iCs/>
          <w:sz w:val="28"/>
          <w:szCs w:val="28"/>
          <w:cs/>
        </w:rPr>
        <w:t xml:space="preserve"> </w:t>
      </w:r>
      <w:r w:rsidRPr="0005480F">
        <w:rPr>
          <w:rFonts w:asciiTheme="majorBidi" w:hAnsiTheme="majorBidi" w:cs="Angsana New"/>
          <w:i/>
          <w:iCs/>
          <w:sz w:val="28"/>
          <w:szCs w:val="28"/>
          <w:cs/>
        </w:rPr>
        <w:t>(</w:t>
      </w:r>
      <w:r w:rsidRPr="0005480F">
        <w:rPr>
          <w:rFonts w:asciiTheme="majorBidi" w:hAnsiTheme="majorBidi" w:cstheme="majorBidi"/>
          <w:i/>
          <w:iCs/>
          <w:sz w:val="28"/>
          <w:szCs w:val="28"/>
        </w:rPr>
        <w:t>“</w:t>
      </w:r>
      <w:r w:rsidRPr="00B24107">
        <w:rPr>
          <w:rFonts w:asciiTheme="majorBidi" w:hAnsiTheme="majorBidi" w:cstheme="majorBidi"/>
          <w:i/>
          <w:iCs/>
          <w:sz w:val="28"/>
          <w:szCs w:val="28"/>
        </w:rPr>
        <w:t>F</w:t>
      </w:r>
      <w:r w:rsidR="00BF4905">
        <w:rPr>
          <w:rFonts w:asciiTheme="majorBidi" w:hAnsiTheme="majorBidi" w:cstheme="majorBidi"/>
          <w:i/>
          <w:iCs/>
          <w:sz w:val="28"/>
          <w:szCs w:val="28"/>
        </w:rPr>
        <w:t>NH</w:t>
      </w:r>
      <w:r w:rsidRPr="0005480F">
        <w:rPr>
          <w:rFonts w:asciiTheme="majorBidi" w:hAnsiTheme="majorBidi" w:cstheme="majorBidi"/>
          <w:i/>
          <w:iCs/>
          <w:sz w:val="28"/>
          <w:szCs w:val="28"/>
        </w:rPr>
        <w:t>”)</w:t>
      </w:r>
    </w:p>
    <w:p w14:paraId="00ABA47D" w14:textId="1F030F9F" w:rsidR="00B24107" w:rsidRPr="00E67F9F" w:rsidRDefault="00B24107" w:rsidP="00BC7E61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 w:cstheme="majorBidi"/>
          <w:sz w:val="14"/>
          <w:szCs w:val="14"/>
        </w:rPr>
      </w:pPr>
    </w:p>
    <w:p w14:paraId="537B13DD" w14:textId="0AD09173" w:rsidR="00B24107" w:rsidRDefault="00B24107" w:rsidP="00B24107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 w:cs="Angsana New"/>
          <w:sz w:val="28"/>
          <w:szCs w:val="28"/>
        </w:rPr>
      </w:pPr>
      <w:r w:rsidRPr="00B24107">
        <w:rPr>
          <w:rFonts w:asciiTheme="majorBidi" w:eastAsia="Calibri" w:hAnsiTheme="majorBidi" w:cs="Angsana New" w:hint="cs"/>
          <w:sz w:val="28"/>
          <w:szCs w:val="28"/>
          <w:cs/>
        </w:rPr>
        <w:t>เมื่อวันที่</w:t>
      </w:r>
      <w:r w:rsidRPr="00B24107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="00610588">
        <w:rPr>
          <w:rFonts w:asciiTheme="majorBidi" w:eastAsia="Calibri" w:hAnsiTheme="majorBidi" w:cs="Angsana New"/>
          <w:sz w:val="28"/>
          <w:szCs w:val="28"/>
        </w:rPr>
        <w:t>20</w:t>
      </w:r>
      <w:r w:rsidRPr="00B24107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B24107">
        <w:rPr>
          <w:rFonts w:asciiTheme="majorBidi" w:eastAsia="Calibri" w:hAnsiTheme="majorBidi" w:cs="Angsana New" w:hint="cs"/>
          <w:sz w:val="28"/>
          <w:szCs w:val="28"/>
          <w:cs/>
        </w:rPr>
        <w:t>กันยายน</w:t>
      </w:r>
      <w:r w:rsidRPr="00B24107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>
        <w:rPr>
          <w:rFonts w:asciiTheme="majorBidi" w:eastAsia="Calibri" w:hAnsiTheme="majorBidi" w:cs="Angsana New"/>
          <w:sz w:val="28"/>
          <w:szCs w:val="28"/>
        </w:rPr>
        <w:t>2564</w:t>
      </w:r>
      <w:r w:rsidRPr="00B24107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B24107">
        <w:rPr>
          <w:rFonts w:asciiTheme="majorBidi" w:eastAsia="Calibri" w:hAnsiTheme="majorBidi" w:cs="Angsana New" w:hint="cs"/>
          <w:sz w:val="28"/>
          <w:szCs w:val="28"/>
          <w:cs/>
        </w:rPr>
        <w:t>บริษัทย่อยแห่งหนึ่ง</w:t>
      </w:r>
      <w:r w:rsidRPr="00B24107">
        <w:rPr>
          <w:rFonts w:asciiTheme="majorBidi" w:eastAsia="Calibri" w:hAnsiTheme="majorBidi" w:cs="Angsana New"/>
          <w:sz w:val="28"/>
          <w:szCs w:val="28"/>
          <w:cs/>
        </w:rPr>
        <w:t xml:space="preserve"> (“</w:t>
      </w:r>
      <w:r w:rsidRPr="00B24107">
        <w:rPr>
          <w:rFonts w:asciiTheme="majorBidi" w:eastAsia="Calibri" w:hAnsiTheme="majorBidi" w:cs="Angsana New" w:hint="cs"/>
          <w:sz w:val="28"/>
          <w:szCs w:val="28"/>
          <w:cs/>
        </w:rPr>
        <w:t>บริษัท</w:t>
      </w:r>
      <w:r w:rsidRPr="00B24107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B24107">
        <w:rPr>
          <w:rFonts w:asciiTheme="majorBidi" w:eastAsia="Calibri" w:hAnsiTheme="majorBidi" w:cs="Angsana New" w:hint="cs"/>
          <w:sz w:val="28"/>
          <w:szCs w:val="28"/>
          <w:cs/>
        </w:rPr>
        <w:t>เจดับเบิ้ลยูดี</w:t>
      </w:r>
      <w:r w:rsidRPr="00B24107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B24107">
        <w:rPr>
          <w:rFonts w:asciiTheme="majorBidi" w:eastAsia="Calibri" w:hAnsiTheme="majorBidi" w:cs="Angsana New" w:hint="cs"/>
          <w:sz w:val="28"/>
          <w:szCs w:val="28"/>
          <w:cs/>
        </w:rPr>
        <w:t>เฮลท์</w:t>
      </w:r>
      <w:r w:rsidRPr="00B24107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B24107">
        <w:rPr>
          <w:rFonts w:asciiTheme="majorBidi" w:eastAsia="Calibri" w:hAnsiTheme="majorBidi" w:cs="Angsana New" w:hint="cs"/>
          <w:sz w:val="28"/>
          <w:szCs w:val="28"/>
          <w:cs/>
        </w:rPr>
        <w:t>คอนเนคซ์</w:t>
      </w:r>
      <w:r w:rsidRPr="00B24107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B24107">
        <w:rPr>
          <w:rFonts w:asciiTheme="majorBidi" w:eastAsia="Calibri" w:hAnsiTheme="majorBidi" w:cs="Angsana New" w:hint="cs"/>
          <w:sz w:val="28"/>
          <w:szCs w:val="28"/>
          <w:cs/>
        </w:rPr>
        <w:t>จำกัด</w:t>
      </w:r>
      <w:r w:rsidRPr="00B24107">
        <w:rPr>
          <w:rFonts w:asciiTheme="majorBidi" w:eastAsia="Calibri" w:hAnsiTheme="majorBidi" w:cs="Angsana New" w:hint="eastAsia"/>
          <w:sz w:val="28"/>
          <w:szCs w:val="28"/>
          <w:cs/>
        </w:rPr>
        <w:t>”</w:t>
      </w:r>
      <w:r w:rsidRPr="00B24107">
        <w:rPr>
          <w:rFonts w:asciiTheme="majorBidi" w:eastAsia="Calibri" w:hAnsiTheme="majorBidi" w:cs="Angsana New"/>
          <w:sz w:val="28"/>
          <w:szCs w:val="28"/>
          <w:cs/>
        </w:rPr>
        <w:t xml:space="preserve">) </w:t>
      </w:r>
      <w:r w:rsidRPr="00B24107">
        <w:rPr>
          <w:rFonts w:asciiTheme="majorBidi" w:eastAsia="Calibri" w:hAnsiTheme="majorBidi" w:cs="Angsana New" w:hint="cs"/>
          <w:sz w:val="28"/>
          <w:szCs w:val="28"/>
          <w:cs/>
        </w:rPr>
        <w:t>ได้มาซึ่งอำนาจควบคุมในบริษัท</w:t>
      </w:r>
      <w:r w:rsidRPr="00B24107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B24107">
        <w:rPr>
          <w:rFonts w:asciiTheme="majorBidi" w:eastAsia="Calibri" w:hAnsiTheme="majorBidi" w:cs="Angsana New" w:hint="cs"/>
          <w:sz w:val="28"/>
          <w:szCs w:val="28"/>
          <w:cs/>
        </w:rPr>
        <w:t>ฟิวเจอร์</w:t>
      </w:r>
      <w:r w:rsidRPr="00B24107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B24107">
        <w:rPr>
          <w:rFonts w:asciiTheme="majorBidi" w:eastAsia="Calibri" w:hAnsiTheme="majorBidi" w:cs="Angsana New" w:hint="cs"/>
          <w:sz w:val="28"/>
          <w:szCs w:val="28"/>
          <w:cs/>
        </w:rPr>
        <w:t>เฮลท์</w:t>
      </w:r>
      <w:r w:rsidRPr="00B24107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B24107">
        <w:rPr>
          <w:rFonts w:asciiTheme="majorBidi" w:eastAsia="Calibri" w:hAnsiTheme="majorBidi" w:cs="Angsana New" w:hint="cs"/>
          <w:sz w:val="28"/>
          <w:szCs w:val="28"/>
          <w:cs/>
        </w:rPr>
        <w:t>อินโนเวชั่น</w:t>
      </w:r>
      <w:r w:rsidRPr="00B24107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B24107">
        <w:rPr>
          <w:rFonts w:asciiTheme="majorBidi" w:eastAsia="Calibri" w:hAnsiTheme="majorBidi" w:cs="Angsana New" w:hint="cs"/>
          <w:sz w:val="28"/>
          <w:szCs w:val="28"/>
          <w:cs/>
        </w:rPr>
        <w:t>เทคโนโลยี</w:t>
      </w:r>
      <w:r w:rsidRPr="00B24107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B24107">
        <w:rPr>
          <w:rFonts w:asciiTheme="majorBidi" w:eastAsia="Calibri" w:hAnsiTheme="majorBidi" w:cs="Angsana New" w:hint="cs"/>
          <w:sz w:val="28"/>
          <w:szCs w:val="28"/>
          <w:cs/>
        </w:rPr>
        <w:t>จำกัด</w:t>
      </w:r>
      <w:r w:rsidRPr="00B24107">
        <w:rPr>
          <w:rFonts w:asciiTheme="majorBidi" w:eastAsia="Calibri" w:hAnsiTheme="majorBidi" w:cs="Angsana New"/>
          <w:sz w:val="28"/>
          <w:szCs w:val="28"/>
          <w:cs/>
        </w:rPr>
        <w:t xml:space="preserve"> (“</w:t>
      </w:r>
      <w:bookmarkStart w:id="0" w:name="_Hlk87212865"/>
      <w:r w:rsidRPr="00B24107">
        <w:rPr>
          <w:rFonts w:asciiTheme="majorBidi" w:eastAsia="Calibri" w:hAnsiTheme="majorBidi" w:cs="Angsana New"/>
          <w:sz w:val="28"/>
          <w:szCs w:val="28"/>
        </w:rPr>
        <w:t>F</w:t>
      </w:r>
      <w:bookmarkEnd w:id="0"/>
      <w:r w:rsidR="00BF4905">
        <w:rPr>
          <w:rFonts w:asciiTheme="majorBidi" w:eastAsia="Calibri" w:hAnsiTheme="majorBidi" w:cs="Angsana New"/>
          <w:sz w:val="28"/>
          <w:szCs w:val="28"/>
        </w:rPr>
        <w:t>NH</w:t>
      </w:r>
      <w:r w:rsidRPr="00B24107">
        <w:rPr>
          <w:rFonts w:asciiTheme="majorBidi" w:eastAsia="Calibri" w:hAnsiTheme="majorBidi" w:cs="Angsana New"/>
          <w:sz w:val="28"/>
          <w:szCs w:val="28"/>
        </w:rPr>
        <w:t xml:space="preserve">”) </w:t>
      </w:r>
      <w:r w:rsidRPr="00B24107">
        <w:rPr>
          <w:rFonts w:asciiTheme="majorBidi" w:eastAsia="Calibri" w:hAnsiTheme="majorBidi" w:cs="Angsana New" w:hint="cs"/>
          <w:sz w:val="28"/>
          <w:szCs w:val="28"/>
          <w:cs/>
        </w:rPr>
        <w:t>ซึ่งเป็นบริษัทที่จดทะเบียนในประเทศไทย</w:t>
      </w:r>
      <w:r w:rsidRPr="00B24107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="00E67F9F" w:rsidRPr="00E67F9F">
        <w:rPr>
          <w:rFonts w:asciiTheme="majorBidi" w:eastAsia="Calibri" w:hAnsiTheme="majorBidi" w:cs="Angsana New" w:hint="cs"/>
          <w:sz w:val="28"/>
          <w:szCs w:val="28"/>
          <w:cs/>
        </w:rPr>
        <w:t>ดำเนิน</w:t>
      </w:r>
      <w:r w:rsidR="00E67F9F" w:rsidRPr="00E67F9F">
        <w:rPr>
          <w:rFonts w:asciiTheme="majorBidi" w:eastAsia="Calibri" w:hAnsiTheme="majorBidi" w:cs="Angsana New" w:hint="cs"/>
          <w:spacing w:val="-2"/>
          <w:sz w:val="28"/>
          <w:szCs w:val="28"/>
          <w:cs/>
        </w:rPr>
        <w:t>ธุรกิจที่เกี่ยวเนื่องกับเทคโนโลยีและนวัตกรรมทางการแพทย์และสุขภาพ</w:t>
      </w:r>
      <w:r w:rsidR="009C0E78" w:rsidRPr="00E67F9F">
        <w:rPr>
          <w:rFonts w:asciiTheme="majorBidi" w:eastAsia="Calibri" w:hAnsiTheme="majorBidi" w:cs="Angsana New" w:hint="cs"/>
          <w:spacing w:val="-2"/>
          <w:sz w:val="28"/>
          <w:szCs w:val="28"/>
          <w:cs/>
        </w:rPr>
        <w:t xml:space="preserve"> </w:t>
      </w:r>
      <w:r w:rsidRPr="00E67F9F">
        <w:rPr>
          <w:rFonts w:asciiTheme="majorBidi" w:eastAsia="Calibri" w:hAnsiTheme="majorBidi" w:cs="Angsana New" w:hint="cs"/>
          <w:spacing w:val="-2"/>
          <w:sz w:val="28"/>
          <w:szCs w:val="28"/>
          <w:cs/>
        </w:rPr>
        <w:t>โดยเข้าซื้อหุ้นสามัญจากผู้ถือหุ้นเดิม</w:t>
      </w:r>
      <w:r w:rsidRPr="00E67F9F">
        <w:rPr>
          <w:rFonts w:asciiTheme="majorBidi" w:eastAsia="Calibri" w:hAnsiTheme="majorBidi" w:cs="Angsana New"/>
          <w:spacing w:val="-2"/>
          <w:sz w:val="28"/>
          <w:szCs w:val="28"/>
          <w:cs/>
        </w:rPr>
        <w:t xml:space="preserve"> </w:t>
      </w:r>
      <w:r w:rsidRPr="00E67F9F">
        <w:rPr>
          <w:rFonts w:asciiTheme="majorBidi" w:eastAsia="Calibri" w:hAnsiTheme="majorBidi" w:cs="Angsana New" w:hint="cs"/>
          <w:spacing w:val="-2"/>
          <w:sz w:val="28"/>
          <w:szCs w:val="28"/>
          <w:cs/>
        </w:rPr>
        <w:t>จำนวน</w:t>
      </w:r>
      <w:r w:rsidRPr="00E67F9F">
        <w:rPr>
          <w:rFonts w:asciiTheme="majorBidi" w:eastAsia="Calibri" w:hAnsiTheme="majorBidi" w:cs="Angsana New"/>
          <w:spacing w:val="-2"/>
          <w:sz w:val="28"/>
          <w:szCs w:val="28"/>
          <w:cs/>
        </w:rPr>
        <w:t xml:space="preserve"> </w:t>
      </w:r>
      <w:r w:rsidRPr="00E67F9F">
        <w:rPr>
          <w:rFonts w:asciiTheme="majorBidi" w:eastAsia="Calibri" w:hAnsiTheme="majorBidi" w:cs="Angsana New"/>
          <w:spacing w:val="-2"/>
          <w:sz w:val="28"/>
          <w:szCs w:val="28"/>
        </w:rPr>
        <w:t>420,000</w:t>
      </w:r>
      <w:r w:rsidRPr="00E67F9F">
        <w:rPr>
          <w:rFonts w:asciiTheme="majorBidi" w:eastAsia="Calibri" w:hAnsiTheme="majorBidi" w:cs="Angsana New"/>
          <w:spacing w:val="-2"/>
          <w:sz w:val="28"/>
          <w:szCs w:val="28"/>
          <w:cs/>
        </w:rPr>
        <w:t xml:space="preserve"> </w:t>
      </w:r>
      <w:r w:rsidRPr="00E67F9F">
        <w:rPr>
          <w:rFonts w:asciiTheme="majorBidi" w:eastAsia="Calibri" w:hAnsiTheme="majorBidi" w:cs="Angsana New" w:hint="cs"/>
          <w:spacing w:val="-2"/>
          <w:sz w:val="28"/>
          <w:szCs w:val="28"/>
          <w:cs/>
        </w:rPr>
        <w:t>หุ้น</w:t>
      </w:r>
      <w:r w:rsidRPr="00B24107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B24107">
        <w:rPr>
          <w:rFonts w:asciiTheme="majorBidi" w:eastAsia="Calibri" w:hAnsiTheme="majorBidi" w:cs="Angsana New" w:hint="cs"/>
          <w:sz w:val="28"/>
          <w:szCs w:val="28"/>
          <w:cs/>
        </w:rPr>
        <w:t>มูลค่าหุ้นละ</w:t>
      </w:r>
      <w:r w:rsidRPr="00B24107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="00610588">
        <w:rPr>
          <w:rFonts w:asciiTheme="majorBidi" w:eastAsia="Calibri" w:hAnsiTheme="majorBidi" w:cs="Angsana New"/>
          <w:sz w:val="28"/>
          <w:szCs w:val="28"/>
        </w:rPr>
        <w:t>2.5</w:t>
      </w:r>
      <w:r w:rsidR="004A412F">
        <w:rPr>
          <w:rFonts w:asciiTheme="majorBidi" w:eastAsia="Calibri" w:hAnsiTheme="majorBidi" w:cs="Angsana New"/>
          <w:sz w:val="28"/>
          <w:szCs w:val="28"/>
        </w:rPr>
        <w:t>0</w:t>
      </w:r>
      <w:r w:rsidRPr="00B24107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B24107">
        <w:rPr>
          <w:rFonts w:asciiTheme="majorBidi" w:eastAsia="Calibri" w:hAnsiTheme="majorBidi" w:cs="Angsana New" w:hint="cs"/>
          <w:sz w:val="28"/>
          <w:szCs w:val="28"/>
          <w:cs/>
        </w:rPr>
        <w:t>บาท</w:t>
      </w:r>
      <w:r w:rsidRPr="00B24107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B24107">
        <w:rPr>
          <w:rFonts w:asciiTheme="majorBidi" w:eastAsia="Calibri" w:hAnsiTheme="majorBidi" w:cs="Angsana New" w:hint="cs"/>
          <w:sz w:val="28"/>
          <w:szCs w:val="28"/>
          <w:cs/>
        </w:rPr>
        <w:t>รวมทั้งสิ้น</w:t>
      </w:r>
      <w:r w:rsidRPr="00B24107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="00610588">
        <w:rPr>
          <w:rFonts w:asciiTheme="majorBidi" w:eastAsia="Calibri" w:hAnsiTheme="majorBidi" w:cs="Angsana New"/>
          <w:sz w:val="28"/>
          <w:szCs w:val="28"/>
        </w:rPr>
        <w:t>10.50</w:t>
      </w:r>
      <w:r w:rsidRPr="00B24107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B24107">
        <w:rPr>
          <w:rFonts w:asciiTheme="majorBidi" w:eastAsia="Calibri" w:hAnsiTheme="majorBidi" w:cs="Angsana New" w:hint="cs"/>
          <w:sz w:val="28"/>
          <w:szCs w:val="28"/>
          <w:cs/>
        </w:rPr>
        <w:t>ล้านบาท</w:t>
      </w:r>
      <w:r w:rsidRPr="00B24107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B24107">
        <w:rPr>
          <w:rFonts w:asciiTheme="majorBidi" w:eastAsia="Calibri" w:hAnsiTheme="majorBidi" w:cs="Angsana New" w:hint="cs"/>
          <w:sz w:val="28"/>
          <w:szCs w:val="28"/>
          <w:cs/>
        </w:rPr>
        <w:t>มีผลทำให้กลุ่มบริษัทมีสัดส่วนการถือหุ้นในบริษัทดังกล่าวร้อยละ</w:t>
      </w:r>
      <w:r w:rsidRPr="00B24107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>
        <w:rPr>
          <w:rFonts w:asciiTheme="majorBidi" w:eastAsia="Calibri" w:hAnsiTheme="majorBidi" w:cs="Angsana New"/>
          <w:sz w:val="28"/>
          <w:szCs w:val="28"/>
        </w:rPr>
        <w:t>70</w:t>
      </w:r>
    </w:p>
    <w:p w14:paraId="4C77203D" w14:textId="77777777" w:rsidR="00E51886" w:rsidRPr="00E67F9F" w:rsidRDefault="00E51886" w:rsidP="00B24107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 w:cs="Angsana New"/>
          <w:sz w:val="14"/>
          <w:szCs w:val="14"/>
        </w:rPr>
      </w:pPr>
    </w:p>
    <w:p w14:paraId="5E72D57F" w14:textId="227C8E88" w:rsidR="001E30B8" w:rsidRDefault="001E30B8" w:rsidP="001E30B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 w:cs="Angsana New"/>
          <w:sz w:val="28"/>
          <w:szCs w:val="28"/>
        </w:rPr>
      </w:pPr>
      <w:r w:rsidRPr="001E30B8">
        <w:rPr>
          <w:rFonts w:asciiTheme="majorBidi" w:eastAsia="Calibri" w:hAnsiTheme="majorBidi" w:cs="Angsana New" w:hint="cs"/>
          <w:sz w:val="28"/>
          <w:szCs w:val="28"/>
          <w:cs/>
        </w:rPr>
        <w:t>ข้อมูลของสิ่งตอบแทนทั้งหมดที่โอนให้และมูลค่าที่รับรู้</w:t>
      </w:r>
      <w:r w:rsidRPr="001E30B8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1E30B8">
        <w:rPr>
          <w:rFonts w:asciiTheme="majorBidi" w:eastAsia="Calibri" w:hAnsiTheme="majorBidi" w:cs="Angsana New" w:hint="cs"/>
          <w:sz w:val="28"/>
          <w:szCs w:val="28"/>
          <w:cs/>
        </w:rPr>
        <w:t>ณ</w:t>
      </w:r>
      <w:r w:rsidRPr="001E30B8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1E30B8">
        <w:rPr>
          <w:rFonts w:asciiTheme="majorBidi" w:eastAsia="Calibri" w:hAnsiTheme="majorBidi" w:cs="Angsana New" w:hint="cs"/>
          <w:sz w:val="28"/>
          <w:szCs w:val="28"/>
          <w:cs/>
        </w:rPr>
        <w:t>วันที่ซื้อสำหรับสินทรัพย์ที่ได้มาและหนี้สินที่รับมาแต่ละประเภทที่สำคัญ</w:t>
      </w:r>
      <w:r w:rsidRPr="001E30B8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1E30B8">
        <w:rPr>
          <w:rFonts w:asciiTheme="majorBidi" w:eastAsia="Calibri" w:hAnsiTheme="majorBidi" w:cs="Angsana New" w:hint="cs"/>
          <w:sz w:val="28"/>
          <w:szCs w:val="28"/>
          <w:cs/>
        </w:rPr>
        <w:t>ดังนี้</w:t>
      </w:r>
    </w:p>
    <w:p w14:paraId="1F74ACFB" w14:textId="5A1CEE27" w:rsidR="001E30B8" w:rsidRPr="008D0A34" w:rsidRDefault="001E30B8" w:rsidP="001E30B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 w:cs="Angsana New"/>
          <w:sz w:val="10"/>
          <w:szCs w:val="1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850"/>
        <w:gridCol w:w="270"/>
        <w:gridCol w:w="1170"/>
        <w:gridCol w:w="270"/>
        <w:gridCol w:w="1620"/>
      </w:tblGrid>
      <w:tr w:rsidR="001E30B8" w:rsidRPr="000926B9" w14:paraId="7B2A9C11" w14:textId="77777777" w:rsidTr="001C6192">
        <w:tc>
          <w:tcPr>
            <w:tcW w:w="5850" w:type="dxa"/>
          </w:tcPr>
          <w:p w14:paraId="712DD743" w14:textId="77777777" w:rsidR="001E30B8" w:rsidRPr="00095803" w:rsidRDefault="001E30B8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bookmarkStart w:id="1" w:name="_Hlk64469428"/>
            <w:r w:rsidRPr="000958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สินทรัพย์ที่ได้มาและหนี้สินที่รับมา </w:t>
            </w:r>
          </w:p>
        </w:tc>
        <w:tc>
          <w:tcPr>
            <w:tcW w:w="270" w:type="dxa"/>
          </w:tcPr>
          <w:p w14:paraId="06A8264C" w14:textId="77777777" w:rsidR="001E30B8" w:rsidRPr="00095803" w:rsidRDefault="001E30B8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D1D5F2" w14:textId="77777777" w:rsidR="001E30B8" w:rsidRPr="00095803" w:rsidRDefault="001E30B8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C09A8CA" w14:textId="77777777" w:rsidR="001E30B8" w:rsidRPr="00095803" w:rsidRDefault="001E30B8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599D1B3B" w14:textId="77777777" w:rsidR="001E30B8" w:rsidRPr="00095803" w:rsidRDefault="001E30B8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8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E30B8" w:rsidRPr="000926B9" w14:paraId="0D43BFC2" w14:textId="77777777" w:rsidTr="001C6192">
        <w:tc>
          <w:tcPr>
            <w:tcW w:w="5850" w:type="dxa"/>
          </w:tcPr>
          <w:p w14:paraId="2CB23F20" w14:textId="77777777" w:rsidR="001E30B8" w:rsidRPr="00095803" w:rsidRDefault="001E30B8" w:rsidP="00764E6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2C6758" w14:textId="77777777" w:rsidR="001E30B8" w:rsidRPr="00095803" w:rsidRDefault="001E30B8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858811" w14:textId="77777777" w:rsidR="001E30B8" w:rsidRPr="00095803" w:rsidRDefault="001E30B8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958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</w:tcPr>
          <w:p w14:paraId="0CC1B9A3" w14:textId="77777777" w:rsidR="001E30B8" w:rsidRPr="00095803" w:rsidRDefault="001E30B8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EFB644C" w14:textId="77777777" w:rsidR="001E30B8" w:rsidRPr="00095803" w:rsidRDefault="001E30B8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80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958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09580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bookmarkEnd w:id="1"/>
      <w:tr w:rsidR="001E30B8" w:rsidRPr="000926B9" w14:paraId="7AD6CED5" w14:textId="77777777" w:rsidTr="001C6192">
        <w:tc>
          <w:tcPr>
            <w:tcW w:w="5850" w:type="dxa"/>
          </w:tcPr>
          <w:p w14:paraId="7B202A99" w14:textId="77777777" w:rsidR="001E30B8" w:rsidRPr="00095803" w:rsidRDefault="001E30B8" w:rsidP="00764E6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58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270" w:type="dxa"/>
          </w:tcPr>
          <w:p w14:paraId="1C0F2778" w14:textId="77777777" w:rsidR="001E30B8" w:rsidRPr="00095803" w:rsidRDefault="001E30B8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69F20D" w14:textId="77777777" w:rsidR="001E30B8" w:rsidRPr="00095803" w:rsidRDefault="001E30B8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7778CD3" w14:textId="77777777" w:rsidR="001E30B8" w:rsidRPr="00095803" w:rsidRDefault="001E30B8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0626C05" w14:textId="5900A54D" w:rsidR="001E30B8" w:rsidRPr="00095803" w:rsidRDefault="00461B7F" w:rsidP="00535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12,988</w:t>
            </w:r>
          </w:p>
        </w:tc>
      </w:tr>
      <w:tr w:rsidR="001E30B8" w:rsidRPr="000926B9" w14:paraId="5EEEEEF7" w14:textId="77777777" w:rsidTr="001C6192">
        <w:tc>
          <w:tcPr>
            <w:tcW w:w="5850" w:type="dxa"/>
          </w:tcPr>
          <w:p w14:paraId="1DC9CB79" w14:textId="77777777" w:rsidR="001E30B8" w:rsidRPr="00095803" w:rsidRDefault="001E30B8" w:rsidP="00764E6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0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70" w:type="dxa"/>
          </w:tcPr>
          <w:p w14:paraId="618FB1CE" w14:textId="77777777" w:rsidR="001E30B8" w:rsidRPr="00095803" w:rsidRDefault="001E30B8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A5054C" w14:textId="77777777" w:rsidR="001E30B8" w:rsidRPr="00095803" w:rsidRDefault="001E30B8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C9302B" w14:textId="77777777" w:rsidR="001E30B8" w:rsidRPr="00095803" w:rsidRDefault="001E30B8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249A942" w14:textId="63AC9657" w:rsidR="001E30B8" w:rsidRPr="00095803" w:rsidRDefault="00461B7F" w:rsidP="00535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</w:tr>
      <w:tr w:rsidR="00461B7F" w:rsidRPr="000926B9" w14:paraId="2EF6FE9A" w14:textId="77777777" w:rsidTr="001C6192">
        <w:tc>
          <w:tcPr>
            <w:tcW w:w="5850" w:type="dxa"/>
          </w:tcPr>
          <w:p w14:paraId="1D5BA37D" w14:textId="17425FAE" w:rsidR="00461B7F" w:rsidRPr="00095803" w:rsidRDefault="00461B7F" w:rsidP="00764E6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270" w:type="dxa"/>
          </w:tcPr>
          <w:p w14:paraId="5F9BAFC6" w14:textId="77777777" w:rsidR="00461B7F" w:rsidRPr="00095803" w:rsidRDefault="00461B7F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B33610" w14:textId="77777777" w:rsidR="00461B7F" w:rsidRPr="00095803" w:rsidRDefault="00461B7F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02DFCAC" w14:textId="77777777" w:rsidR="00461B7F" w:rsidRPr="00095803" w:rsidRDefault="00461B7F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F432BDF" w14:textId="6D572BD7" w:rsidR="00461B7F" w:rsidRDefault="00461B7F" w:rsidP="00535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</w:tr>
      <w:tr w:rsidR="001E30B8" w:rsidRPr="000926B9" w14:paraId="1ED71A0E" w14:textId="77777777" w:rsidTr="001C6192">
        <w:tc>
          <w:tcPr>
            <w:tcW w:w="5850" w:type="dxa"/>
          </w:tcPr>
          <w:p w14:paraId="0F525719" w14:textId="77777777" w:rsidR="001E30B8" w:rsidRPr="00095803" w:rsidRDefault="001E30B8" w:rsidP="00764E6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0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14:paraId="64E40AA2" w14:textId="77777777" w:rsidR="001E30B8" w:rsidRPr="00095803" w:rsidRDefault="001E30B8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78DDAB" w14:textId="77777777" w:rsidR="001E30B8" w:rsidRPr="00095803" w:rsidRDefault="001E30B8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06DCA36B" w14:textId="77777777" w:rsidR="001E30B8" w:rsidRPr="00095803" w:rsidRDefault="001E30B8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975FF7C" w14:textId="581242D6" w:rsidR="001E30B8" w:rsidRPr="00095803" w:rsidRDefault="00461B7F" w:rsidP="00535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1,950</w:t>
            </w:r>
          </w:p>
        </w:tc>
      </w:tr>
      <w:tr w:rsidR="001E30B8" w:rsidRPr="000926B9" w14:paraId="49C920DD" w14:textId="77777777" w:rsidTr="001C6192">
        <w:tc>
          <w:tcPr>
            <w:tcW w:w="5850" w:type="dxa"/>
          </w:tcPr>
          <w:p w14:paraId="3BBC8CD8" w14:textId="77777777" w:rsidR="001E30B8" w:rsidRPr="00095803" w:rsidRDefault="001E30B8" w:rsidP="00764E6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580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270" w:type="dxa"/>
          </w:tcPr>
          <w:p w14:paraId="4B73FDE7" w14:textId="77777777" w:rsidR="001E30B8" w:rsidRPr="00095803" w:rsidRDefault="001E30B8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E0730A" w14:textId="77777777" w:rsidR="001E30B8" w:rsidRPr="00095803" w:rsidRDefault="001E30B8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CAA2498" w14:textId="77777777" w:rsidR="001E30B8" w:rsidRPr="00095803" w:rsidRDefault="001E30B8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64AAC85" w14:textId="1DEC0D60" w:rsidR="001E30B8" w:rsidRPr="00095803" w:rsidRDefault="00461B7F" w:rsidP="00535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(1,894)</w:t>
            </w:r>
          </w:p>
        </w:tc>
      </w:tr>
      <w:tr w:rsidR="001E30B8" w:rsidRPr="000926B9" w14:paraId="58400E34" w14:textId="77777777" w:rsidTr="001C6192">
        <w:tc>
          <w:tcPr>
            <w:tcW w:w="5850" w:type="dxa"/>
          </w:tcPr>
          <w:p w14:paraId="65A6D5C6" w14:textId="2342D6EA" w:rsidR="001E30B8" w:rsidRPr="00095803" w:rsidRDefault="001E30B8" w:rsidP="00764E6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0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270" w:type="dxa"/>
          </w:tcPr>
          <w:p w14:paraId="4C6400B2" w14:textId="77777777" w:rsidR="001E30B8" w:rsidRPr="00095803" w:rsidRDefault="001E30B8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7B787E" w14:textId="77777777" w:rsidR="001E30B8" w:rsidRPr="00095803" w:rsidRDefault="001E30B8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2CA4CB9" w14:textId="77777777" w:rsidR="001E30B8" w:rsidRPr="00095803" w:rsidRDefault="001E30B8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5EE0B9B" w14:textId="24BFBF02" w:rsidR="001E30B8" w:rsidRPr="00095803" w:rsidRDefault="00461B7F" w:rsidP="00535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</w:t>
            </w:r>
            <w:r w:rsidR="0032583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E30B8" w:rsidRPr="000926B9" w14:paraId="59083CC3" w14:textId="77777777" w:rsidTr="001C6192">
        <w:tc>
          <w:tcPr>
            <w:tcW w:w="5850" w:type="dxa"/>
          </w:tcPr>
          <w:p w14:paraId="2C6DB303" w14:textId="77777777" w:rsidR="001E30B8" w:rsidRPr="00095803" w:rsidRDefault="001E30B8" w:rsidP="00764E6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8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</w:t>
            </w:r>
          </w:p>
        </w:tc>
        <w:tc>
          <w:tcPr>
            <w:tcW w:w="270" w:type="dxa"/>
          </w:tcPr>
          <w:p w14:paraId="077956EE" w14:textId="77777777" w:rsidR="001E30B8" w:rsidRPr="00095803" w:rsidRDefault="001E30B8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089DF5" w14:textId="77777777" w:rsidR="001E30B8" w:rsidRPr="00095803" w:rsidRDefault="001E30B8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A0B45E" w14:textId="77777777" w:rsidR="001E30B8" w:rsidRPr="00095803" w:rsidRDefault="001E30B8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E34575D" w14:textId="4A34FE5A" w:rsidR="001E30B8" w:rsidRPr="00095803" w:rsidRDefault="00461B7F" w:rsidP="00535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13,14</w:t>
            </w:r>
            <w:r w:rsidR="003258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  <w:tr w:rsidR="00535B7E" w:rsidRPr="000926B9" w14:paraId="1822EEAD" w14:textId="77777777" w:rsidTr="001C6192">
        <w:tc>
          <w:tcPr>
            <w:tcW w:w="5850" w:type="dxa"/>
          </w:tcPr>
          <w:p w14:paraId="0D599935" w14:textId="27CEBF2B" w:rsidR="00535B7E" w:rsidRPr="00095803" w:rsidRDefault="00535B7E" w:rsidP="00764E6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ส่วนได้เสียที่ไม่มีอำนาจควบคุม (ร้อยละ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5480F">
              <w:rPr>
                <w:rFonts w:asciiTheme="majorBidi" w:hAnsiTheme="majorBidi" w:cstheme="majorBidi"/>
                <w:sz w:val="28"/>
                <w:szCs w:val="28"/>
              </w:rPr>
              <w:t>0)</w:t>
            </w:r>
          </w:p>
        </w:tc>
        <w:tc>
          <w:tcPr>
            <w:tcW w:w="270" w:type="dxa"/>
          </w:tcPr>
          <w:p w14:paraId="41573F46" w14:textId="77777777" w:rsidR="00535B7E" w:rsidRPr="00095803" w:rsidRDefault="00535B7E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234309" w14:textId="77777777" w:rsidR="00535B7E" w:rsidRPr="00095803" w:rsidRDefault="00535B7E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CF8B9C" w14:textId="77777777" w:rsidR="00535B7E" w:rsidRPr="00095803" w:rsidRDefault="00535B7E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F2BA343" w14:textId="258D43A7" w:rsidR="00535B7E" w:rsidRPr="00535B7E" w:rsidRDefault="00535B7E" w:rsidP="00535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5B7E"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 w:rsidR="00B57C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5B7E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="00B57C7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35B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35B7E" w:rsidRPr="000926B9" w14:paraId="17025464" w14:textId="77777777" w:rsidTr="001C6192">
        <w:tc>
          <w:tcPr>
            <w:tcW w:w="5850" w:type="dxa"/>
          </w:tcPr>
          <w:p w14:paraId="63FF8514" w14:textId="21A2AF4C" w:rsidR="00535B7E" w:rsidRPr="0005480F" w:rsidRDefault="00535B7E" w:rsidP="00764E6F">
            <w:pPr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70" w:type="dxa"/>
          </w:tcPr>
          <w:p w14:paraId="5CA1477A" w14:textId="77777777" w:rsidR="00535B7E" w:rsidRPr="00095803" w:rsidRDefault="00535B7E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3FECC9" w14:textId="77777777" w:rsidR="00535B7E" w:rsidRPr="00095803" w:rsidRDefault="00535B7E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6BB036" w14:textId="77777777" w:rsidR="00535B7E" w:rsidRPr="00095803" w:rsidRDefault="00535B7E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353F59D" w14:textId="1D685A3F" w:rsidR="00535B7E" w:rsidRPr="00535B7E" w:rsidRDefault="00B57C76" w:rsidP="00B57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9,20</w:t>
            </w:r>
            <w:r w:rsidR="003258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</w:tr>
      <w:tr w:rsidR="001E30B8" w:rsidRPr="000926B9" w14:paraId="2F6789B3" w14:textId="77777777" w:rsidTr="001C6192">
        <w:tc>
          <w:tcPr>
            <w:tcW w:w="5850" w:type="dxa"/>
          </w:tcPr>
          <w:p w14:paraId="2C0FE49A" w14:textId="77777777" w:rsidR="001E30B8" w:rsidRPr="00095803" w:rsidRDefault="001E30B8" w:rsidP="00764E6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5803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ค่าความนิยมจากการซื้อธุรกิจ</w:t>
            </w:r>
          </w:p>
        </w:tc>
        <w:tc>
          <w:tcPr>
            <w:tcW w:w="270" w:type="dxa"/>
          </w:tcPr>
          <w:p w14:paraId="78C1A0AA" w14:textId="77777777" w:rsidR="001E30B8" w:rsidRPr="00095803" w:rsidRDefault="001E30B8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3D86DB" w14:textId="77777777" w:rsidR="001E30B8" w:rsidRPr="00095803" w:rsidRDefault="001E30B8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4E6B4504" w14:textId="77777777" w:rsidR="001E30B8" w:rsidRPr="00095803" w:rsidRDefault="001E30B8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44392E8" w14:textId="127CC75D" w:rsidR="001E30B8" w:rsidRPr="00095803" w:rsidRDefault="00B57C76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325833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</w:tr>
      <w:tr w:rsidR="001E30B8" w:rsidRPr="000926B9" w14:paraId="5EBDE490" w14:textId="77777777" w:rsidTr="001C6192">
        <w:tc>
          <w:tcPr>
            <w:tcW w:w="5850" w:type="dxa"/>
          </w:tcPr>
          <w:p w14:paraId="321A7371" w14:textId="77777777" w:rsidR="001E30B8" w:rsidRPr="00095803" w:rsidRDefault="001E30B8" w:rsidP="00764E6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58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สิ่งตอบแทนที่โอนให้</w:t>
            </w:r>
          </w:p>
        </w:tc>
        <w:tc>
          <w:tcPr>
            <w:tcW w:w="270" w:type="dxa"/>
          </w:tcPr>
          <w:p w14:paraId="3BCB809B" w14:textId="77777777" w:rsidR="001E30B8" w:rsidRPr="00095803" w:rsidRDefault="001E30B8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1189E3" w14:textId="77777777" w:rsidR="001E30B8" w:rsidRPr="00095803" w:rsidRDefault="001E30B8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E37933" w14:textId="77777777" w:rsidR="001E30B8" w:rsidRPr="00095803" w:rsidRDefault="001E30B8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1AD41B1" w14:textId="178B9AEF" w:rsidR="001E30B8" w:rsidRPr="00095803" w:rsidRDefault="00535B7E" w:rsidP="001C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1E30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1E30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</w:p>
        </w:tc>
      </w:tr>
      <w:tr w:rsidR="001E30B8" w:rsidRPr="000926B9" w14:paraId="312C808E" w14:textId="77777777" w:rsidTr="00E67F9F">
        <w:trPr>
          <w:trHeight w:val="251"/>
        </w:trPr>
        <w:tc>
          <w:tcPr>
            <w:tcW w:w="5850" w:type="dxa"/>
          </w:tcPr>
          <w:p w14:paraId="35F655AC" w14:textId="77777777" w:rsidR="001E30B8" w:rsidRPr="00E67F9F" w:rsidRDefault="001E30B8" w:rsidP="00764E6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4641721D" w14:textId="77777777" w:rsidR="001E30B8" w:rsidRPr="00E67F9F" w:rsidRDefault="001E30B8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57C39914" w14:textId="77777777" w:rsidR="001E30B8" w:rsidRPr="00E67F9F" w:rsidRDefault="001E30B8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5D4663E" w14:textId="77777777" w:rsidR="001E30B8" w:rsidRPr="00E67F9F" w:rsidRDefault="001E30B8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063010F" w14:textId="77777777" w:rsidR="001E30B8" w:rsidRPr="00E67F9F" w:rsidDel="00BD162E" w:rsidRDefault="001E30B8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1E30B8" w:rsidRPr="000926B9" w14:paraId="5219F486" w14:textId="77777777" w:rsidTr="001C6192">
        <w:tc>
          <w:tcPr>
            <w:tcW w:w="5850" w:type="dxa"/>
          </w:tcPr>
          <w:p w14:paraId="134C94D7" w14:textId="77777777" w:rsidR="001E30B8" w:rsidRPr="00095803" w:rsidRDefault="001E30B8" w:rsidP="00764E6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BF6B9FE" w14:textId="77777777" w:rsidR="001E30B8" w:rsidRPr="00095803" w:rsidRDefault="001E30B8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4A46D3" w14:textId="77777777" w:rsidR="001E30B8" w:rsidRPr="00095803" w:rsidRDefault="001E30B8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8BE8BE" w14:textId="77777777" w:rsidR="001E30B8" w:rsidRPr="00095803" w:rsidRDefault="001E30B8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96C7D90" w14:textId="77777777" w:rsidR="001E30B8" w:rsidRPr="00095803" w:rsidRDefault="001E30B8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8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E30B8" w:rsidRPr="000926B9" w14:paraId="4A983A82" w14:textId="77777777" w:rsidTr="001C6192">
        <w:tc>
          <w:tcPr>
            <w:tcW w:w="5850" w:type="dxa"/>
          </w:tcPr>
          <w:p w14:paraId="48C69238" w14:textId="77777777" w:rsidR="001E30B8" w:rsidRPr="00095803" w:rsidRDefault="001E30B8" w:rsidP="00764E6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4E44A82" w14:textId="77777777" w:rsidR="001E30B8" w:rsidRPr="00095803" w:rsidRDefault="001E30B8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0B20BD" w14:textId="77777777" w:rsidR="001E30B8" w:rsidRPr="00095803" w:rsidRDefault="001E30B8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F3BF63" w14:textId="77777777" w:rsidR="001E30B8" w:rsidRPr="00095803" w:rsidRDefault="001E30B8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00212CD" w14:textId="77777777" w:rsidR="001E30B8" w:rsidRPr="00095803" w:rsidRDefault="001E30B8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9580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958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09580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1E30B8" w:rsidRPr="000926B9" w14:paraId="312FB432" w14:textId="77777777" w:rsidTr="001C6192">
        <w:tc>
          <w:tcPr>
            <w:tcW w:w="5850" w:type="dxa"/>
          </w:tcPr>
          <w:p w14:paraId="4D09669E" w14:textId="77777777" w:rsidR="001E30B8" w:rsidRPr="00095803" w:rsidRDefault="001E30B8" w:rsidP="00764E6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803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70" w:type="dxa"/>
          </w:tcPr>
          <w:p w14:paraId="7CB2899F" w14:textId="77777777" w:rsidR="001E30B8" w:rsidRPr="00095803" w:rsidRDefault="001E30B8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568AE0" w14:textId="77777777" w:rsidR="001E30B8" w:rsidRPr="00095803" w:rsidRDefault="001E30B8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1AA5CA" w14:textId="77777777" w:rsidR="001E30B8" w:rsidRPr="00095803" w:rsidRDefault="001E30B8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8571E3C" w14:textId="77777777" w:rsidR="001E30B8" w:rsidRPr="00095803" w:rsidRDefault="001E30B8" w:rsidP="001C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12,988</w:t>
            </w:r>
          </w:p>
        </w:tc>
      </w:tr>
      <w:tr w:rsidR="001E30B8" w:rsidRPr="000926B9" w14:paraId="190969B4" w14:textId="77777777" w:rsidTr="001C6192">
        <w:tc>
          <w:tcPr>
            <w:tcW w:w="5850" w:type="dxa"/>
          </w:tcPr>
          <w:p w14:paraId="0E20B82F" w14:textId="77777777" w:rsidR="001E30B8" w:rsidRPr="00095803" w:rsidRDefault="001E30B8" w:rsidP="00764E6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5803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เงินสดที่จ่าย</w:t>
            </w:r>
          </w:p>
        </w:tc>
        <w:tc>
          <w:tcPr>
            <w:tcW w:w="270" w:type="dxa"/>
          </w:tcPr>
          <w:p w14:paraId="1846AAA2" w14:textId="77777777" w:rsidR="001E30B8" w:rsidRPr="00095803" w:rsidRDefault="001E30B8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0CCE3C" w14:textId="77777777" w:rsidR="001E30B8" w:rsidRPr="00095803" w:rsidRDefault="001E30B8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50B548" w14:textId="77777777" w:rsidR="001E30B8" w:rsidRPr="00095803" w:rsidRDefault="001E30B8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B474AB3" w14:textId="7974B3F4" w:rsidR="001E30B8" w:rsidRPr="00095803" w:rsidRDefault="00A64D13" w:rsidP="001C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10,500</w:t>
            </w:r>
          </w:p>
        </w:tc>
      </w:tr>
      <w:tr w:rsidR="001E30B8" w:rsidRPr="000926B9" w14:paraId="0AF80F51" w14:textId="77777777" w:rsidTr="001C6192">
        <w:tc>
          <w:tcPr>
            <w:tcW w:w="5850" w:type="dxa"/>
          </w:tcPr>
          <w:p w14:paraId="1928EC78" w14:textId="43BD813D" w:rsidR="001E30B8" w:rsidRPr="00095803" w:rsidRDefault="001E30B8" w:rsidP="00764E6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5803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</w:t>
            </w:r>
            <w:r w:rsidR="00126D49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</w:t>
            </w:r>
            <w:r w:rsidRPr="0009580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</w:tcPr>
          <w:p w14:paraId="52047569" w14:textId="77777777" w:rsidR="001E30B8" w:rsidRPr="00095803" w:rsidRDefault="001E30B8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19115E" w14:textId="77777777" w:rsidR="001E30B8" w:rsidRPr="00095803" w:rsidRDefault="001E30B8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BBFCEB" w14:textId="77777777" w:rsidR="001E30B8" w:rsidRPr="00095803" w:rsidRDefault="001E30B8" w:rsidP="0076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2E29EEF" w14:textId="03C3128F" w:rsidR="001E30B8" w:rsidRPr="00095803" w:rsidRDefault="00126D49" w:rsidP="001C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2,488</w:t>
            </w:r>
          </w:p>
        </w:tc>
      </w:tr>
    </w:tbl>
    <w:p w14:paraId="22E92743" w14:textId="12B8DE09" w:rsidR="001E30B8" w:rsidRPr="00E67F9F" w:rsidRDefault="001E30B8" w:rsidP="001E30B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 w:cs="Angsana New"/>
          <w:sz w:val="14"/>
          <w:szCs w:val="14"/>
        </w:rPr>
      </w:pPr>
    </w:p>
    <w:p w14:paraId="739DBC67" w14:textId="284FC363" w:rsidR="00BF4905" w:rsidRDefault="001E30B8" w:rsidP="001E30B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 w:cs="Angsana New"/>
          <w:sz w:val="28"/>
          <w:szCs w:val="28"/>
          <w:cs/>
        </w:rPr>
      </w:pPr>
      <w:r w:rsidRPr="001E30B8">
        <w:rPr>
          <w:rFonts w:asciiTheme="majorBidi" w:eastAsia="Calibri" w:hAnsiTheme="majorBidi" w:cs="Angsana New" w:hint="cs"/>
          <w:sz w:val="28"/>
          <w:szCs w:val="28"/>
          <w:cs/>
        </w:rPr>
        <w:t>การซื้อธุรกิจดังกล่าวข้างต้นกลุ่มบริษัทอยู่ในระหว่างจ้างผู้ประเมินราคาอิสระเพื่อประเมินมูลค่ายุติธรรมของสินทรัพย์และหนี้สินที่ได้รับมา</w:t>
      </w:r>
      <w:r w:rsidRPr="001E30B8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1E30B8">
        <w:rPr>
          <w:rFonts w:asciiTheme="majorBidi" w:eastAsia="Calibri" w:hAnsiTheme="majorBidi" w:cs="Angsana New" w:hint="cs"/>
          <w:sz w:val="28"/>
          <w:szCs w:val="28"/>
          <w:cs/>
        </w:rPr>
        <w:t>ณ</w:t>
      </w:r>
      <w:r w:rsidRPr="001E30B8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1E30B8">
        <w:rPr>
          <w:rFonts w:asciiTheme="majorBidi" w:eastAsia="Calibri" w:hAnsiTheme="majorBidi" w:cs="Angsana New" w:hint="cs"/>
          <w:sz w:val="28"/>
          <w:szCs w:val="28"/>
          <w:cs/>
        </w:rPr>
        <w:t>วันที่</w:t>
      </w:r>
      <w:r w:rsidRPr="001E30B8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="000662DC">
        <w:rPr>
          <w:rFonts w:asciiTheme="majorBidi" w:eastAsia="Calibri" w:hAnsiTheme="majorBidi" w:cs="Angsana New"/>
          <w:sz w:val="28"/>
          <w:szCs w:val="28"/>
        </w:rPr>
        <w:t>30</w:t>
      </w:r>
      <w:r w:rsidRPr="001E30B8">
        <w:rPr>
          <w:rFonts w:asciiTheme="majorBidi" w:eastAsia="Calibri" w:hAnsiTheme="majorBidi" w:cs="Angsana New"/>
          <w:sz w:val="28"/>
          <w:szCs w:val="28"/>
        </w:rPr>
        <w:t xml:space="preserve"> </w:t>
      </w:r>
      <w:r w:rsidRPr="001E30B8">
        <w:rPr>
          <w:rFonts w:asciiTheme="majorBidi" w:eastAsia="Calibri" w:hAnsiTheme="majorBidi" w:cs="Angsana New" w:hint="cs"/>
          <w:sz w:val="28"/>
          <w:szCs w:val="28"/>
          <w:cs/>
        </w:rPr>
        <w:t>กันยายน</w:t>
      </w:r>
      <w:r w:rsidRPr="001E30B8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="000662DC">
        <w:rPr>
          <w:rFonts w:asciiTheme="majorBidi" w:eastAsia="Calibri" w:hAnsiTheme="majorBidi" w:cs="Angsana New"/>
          <w:sz w:val="28"/>
          <w:szCs w:val="28"/>
        </w:rPr>
        <w:t>2564</w:t>
      </w:r>
      <w:r w:rsidRPr="001E30B8">
        <w:rPr>
          <w:rFonts w:asciiTheme="majorBidi" w:eastAsia="Calibri" w:hAnsiTheme="majorBidi" w:cs="Angsana New"/>
          <w:sz w:val="28"/>
          <w:szCs w:val="28"/>
        </w:rPr>
        <w:t xml:space="preserve"> </w:t>
      </w:r>
      <w:r w:rsidRPr="001E30B8">
        <w:rPr>
          <w:rFonts w:asciiTheme="majorBidi" w:eastAsia="Calibri" w:hAnsiTheme="majorBidi" w:cs="Angsana New" w:hint="cs"/>
          <w:sz w:val="28"/>
          <w:szCs w:val="28"/>
          <w:cs/>
        </w:rPr>
        <w:t>การประเมินมูลค่ายังอยู่ในขั้นตอนดำเนินการ</w:t>
      </w:r>
      <w:r w:rsidRPr="001E30B8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1E30B8">
        <w:rPr>
          <w:rFonts w:asciiTheme="majorBidi" w:eastAsia="Calibri" w:hAnsiTheme="majorBidi" w:cs="Angsana New" w:hint="cs"/>
          <w:sz w:val="28"/>
          <w:szCs w:val="28"/>
          <w:cs/>
        </w:rPr>
        <w:t>อย่างไรก็ตาม</w:t>
      </w:r>
      <w:r w:rsidRPr="001E30B8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1E30B8">
        <w:rPr>
          <w:rFonts w:asciiTheme="majorBidi" w:eastAsia="Calibri" w:hAnsiTheme="majorBidi" w:cs="Angsana New" w:hint="cs"/>
          <w:sz w:val="28"/>
          <w:szCs w:val="28"/>
          <w:cs/>
        </w:rPr>
        <w:t>กลุ่มบริษัทจะมีการทบทวนในระหว่างช่วงเวลาที่วัดมูลค่า</w:t>
      </w:r>
      <w:r w:rsidRPr="001E30B8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1E30B8">
        <w:rPr>
          <w:rFonts w:asciiTheme="majorBidi" w:eastAsia="Calibri" w:hAnsiTheme="majorBidi" w:cs="Angsana New" w:hint="cs"/>
          <w:sz w:val="28"/>
          <w:szCs w:val="28"/>
          <w:cs/>
        </w:rPr>
        <w:t>ซึ่งหากมีข้อมูลใหม่ที่ได้รับเพิ่มเติมภายในหนึ่งปี</w:t>
      </w:r>
      <w:r w:rsidRPr="001E30B8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1E30B8">
        <w:rPr>
          <w:rFonts w:asciiTheme="majorBidi" w:eastAsia="Calibri" w:hAnsiTheme="majorBidi" w:cs="Angsana New" w:hint="cs"/>
          <w:sz w:val="28"/>
          <w:szCs w:val="28"/>
          <w:cs/>
        </w:rPr>
        <w:t>นับจากวันที่มีการซื้อธุรกิจ</w:t>
      </w:r>
      <w:r w:rsidRPr="001E30B8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1E30B8">
        <w:rPr>
          <w:rFonts w:asciiTheme="majorBidi" w:eastAsia="Calibri" w:hAnsiTheme="majorBidi" w:cs="Angsana New" w:hint="cs"/>
          <w:sz w:val="28"/>
          <w:szCs w:val="28"/>
          <w:cs/>
        </w:rPr>
        <w:t>และรับทราบข้อเท็จจริงที่สะท้อนเหตุการณ์แวดล้อมที่มีอยู่</w:t>
      </w:r>
      <w:r w:rsidRPr="001E30B8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1E30B8">
        <w:rPr>
          <w:rFonts w:asciiTheme="majorBidi" w:eastAsia="Calibri" w:hAnsiTheme="majorBidi" w:cs="Angsana New" w:hint="cs"/>
          <w:sz w:val="28"/>
          <w:szCs w:val="28"/>
          <w:cs/>
        </w:rPr>
        <w:t>ณ</w:t>
      </w:r>
      <w:r w:rsidRPr="001E30B8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1E30B8">
        <w:rPr>
          <w:rFonts w:asciiTheme="majorBidi" w:eastAsia="Calibri" w:hAnsiTheme="majorBidi" w:cs="Angsana New" w:hint="cs"/>
          <w:sz w:val="28"/>
          <w:szCs w:val="28"/>
          <w:cs/>
        </w:rPr>
        <w:t>วันที่ซื้อธุรกิจ</w:t>
      </w:r>
      <w:r w:rsidRPr="001E30B8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1E30B8">
        <w:rPr>
          <w:rFonts w:asciiTheme="majorBidi" w:eastAsia="Calibri" w:hAnsiTheme="majorBidi" w:cs="Angsana New" w:hint="cs"/>
          <w:sz w:val="28"/>
          <w:szCs w:val="28"/>
          <w:cs/>
        </w:rPr>
        <w:t>จะทำการปรับปรุงสำรองดังกล่าว</w:t>
      </w:r>
      <w:r w:rsidRPr="001E30B8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1E30B8">
        <w:rPr>
          <w:rFonts w:asciiTheme="majorBidi" w:eastAsia="Calibri" w:hAnsiTheme="majorBidi" w:cs="Angsana New" w:hint="cs"/>
          <w:sz w:val="28"/>
          <w:szCs w:val="28"/>
          <w:cs/>
        </w:rPr>
        <w:t>หรือหากมีการประมาณสำรองเพิ่มเติมที่สะท้อนเหตุการณ์แวดล้อมที่มีอยู่</w:t>
      </w:r>
      <w:r w:rsidRPr="001E30B8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1E30B8">
        <w:rPr>
          <w:rFonts w:asciiTheme="majorBidi" w:eastAsia="Calibri" w:hAnsiTheme="majorBidi" w:cs="Angsana New" w:hint="cs"/>
          <w:sz w:val="28"/>
          <w:szCs w:val="28"/>
          <w:cs/>
        </w:rPr>
        <w:t>ณ</w:t>
      </w:r>
      <w:r w:rsidRPr="001E30B8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1E30B8">
        <w:rPr>
          <w:rFonts w:asciiTheme="majorBidi" w:eastAsia="Calibri" w:hAnsiTheme="majorBidi" w:cs="Angsana New" w:hint="cs"/>
          <w:sz w:val="28"/>
          <w:szCs w:val="28"/>
          <w:cs/>
        </w:rPr>
        <w:t>วันที่ซื้อธุรกิจ</w:t>
      </w:r>
      <w:r w:rsidRPr="001E30B8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1E30B8">
        <w:rPr>
          <w:rFonts w:asciiTheme="majorBidi" w:eastAsia="Calibri" w:hAnsiTheme="majorBidi" w:cs="Angsana New" w:hint="cs"/>
          <w:sz w:val="28"/>
          <w:szCs w:val="28"/>
          <w:cs/>
        </w:rPr>
        <w:t>กรณีดังกล่าวการบันทึกบัญชีเกี่ยวกับการซื้อธุรกิจจะถูกปรับปรุงใหม่</w:t>
      </w:r>
    </w:p>
    <w:p w14:paraId="17077B58" w14:textId="77777777" w:rsidR="00BF4905" w:rsidRDefault="00BF4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="Angsana New"/>
          <w:sz w:val="28"/>
          <w:szCs w:val="28"/>
          <w:cs/>
        </w:rPr>
      </w:pPr>
      <w:r>
        <w:rPr>
          <w:rFonts w:asciiTheme="majorBidi" w:eastAsia="Calibri" w:hAnsiTheme="majorBidi" w:cs="Angsana New"/>
          <w:sz w:val="28"/>
          <w:szCs w:val="28"/>
          <w:cs/>
        </w:rPr>
        <w:br w:type="page"/>
      </w:r>
    </w:p>
    <w:p w14:paraId="2BF9025D" w14:textId="17CF76FA" w:rsidR="009C0E78" w:rsidRPr="0005480F" w:rsidRDefault="009C0E78" w:rsidP="009C0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 w:hint="cs"/>
          <w:i/>
          <w:iCs/>
          <w:sz w:val="28"/>
          <w:szCs w:val="28"/>
          <w:cs/>
        </w:rPr>
        <w:t>(ง</w:t>
      </w:r>
      <w:r w:rsidRPr="0005480F">
        <w:rPr>
          <w:rFonts w:ascii="Angsana New" w:hAnsi="Angsana New" w:cs="Angsana New"/>
          <w:i/>
          <w:iCs/>
          <w:sz w:val="28"/>
          <w:szCs w:val="28"/>
          <w:cs/>
        </w:rPr>
        <w:t>)</w:t>
      </w:r>
      <w:r w:rsidRPr="0005480F">
        <w:rPr>
          <w:rFonts w:ascii="Angsana New" w:hAnsi="Angsana New" w:cs="Angsana New"/>
          <w:i/>
          <w:iCs/>
          <w:sz w:val="28"/>
          <w:szCs w:val="28"/>
          <w:cs/>
        </w:rPr>
        <w:tab/>
      </w:r>
      <w:r w:rsidRPr="0005480F">
        <w:rPr>
          <w:rFonts w:asciiTheme="majorBidi" w:hAnsiTheme="majorBidi" w:cstheme="majorBidi"/>
          <w:i/>
          <w:iCs/>
          <w:sz w:val="28"/>
          <w:szCs w:val="28"/>
          <w:cs/>
        </w:rPr>
        <w:t>การซื้อ</w:t>
      </w:r>
      <w:r w:rsidRPr="0005480F">
        <w:rPr>
          <w:rFonts w:asciiTheme="majorBidi" w:hAnsiTheme="majorBidi" w:cstheme="majorBidi" w:hint="cs"/>
          <w:i/>
          <w:iCs/>
          <w:sz w:val="28"/>
          <w:szCs w:val="28"/>
          <w:cs/>
        </w:rPr>
        <w:t>บริษัทย่อย</w:t>
      </w:r>
      <w:r w:rsidRPr="0005480F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05480F">
        <w:rPr>
          <w:rFonts w:asciiTheme="majorBidi" w:hAnsiTheme="majorBidi" w:cs="Angsana New" w:hint="cs"/>
          <w:i/>
          <w:iCs/>
          <w:sz w:val="28"/>
          <w:szCs w:val="28"/>
          <w:cs/>
        </w:rPr>
        <w:t>บริษัท</w:t>
      </w:r>
      <w:r w:rsidRPr="0005480F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05480F">
        <w:rPr>
          <w:rFonts w:asciiTheme="majorBidi" w:hAnsiTheme="majorBidi" w:cs="Angsana New" w:hint="cs"/>
          <w:i/>
          <w:iCs/>
          <w:sz w:val="28"/>
          <w:szCs w:val="28"/>
          <w:cs/>
        </w:rPr>
        <w:t>สโตร์การ์ด</w:t>
      </w:r>
      <w:r w:rsidRPr="0005480F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05480F">
        <w:rPr>
          <w:rFonts w:asciiTheme="majorBidi" w:hAnsiTheme="majorBidi" w:cs="Angsana New" w:hint="cs"/>
          <w:i/>
          <w:iCs/>
          <w:sz w:val="28"/>
          <w:szCs w:val="28"/>
          <w:cs/>
        </w:rPr>
        <w:t>จํากัด</w:t>
      </w:r>
      <w:r w:rsidRPr="0005480F">
        <w:rPr>
          <w:rFonts w:asciiTheme="majorBidi" w:hAnsiTheme="majorBidi" w:cs="Angsana New"/>
          <w:i/>
          <w:iCs/>
          <w:sz w:val="28"/>
          <w:szCs w:val="28"/>
          <w:cs/>
        </w:rPr>
        <w:t xml:space="preserve"> (</w:t>
      </w:r>
      <w:r w:rsidRPr="0005480F">
        <w:rPr>
          <w:rFonts w:asciiTheme="majorBidi" w:hAnsiTheme="majorBidi" w:cstheme="majorBidi"/>
          <w:i/>
          <w:iCs/>
          <w:sz w:val="28"/>
          <w:szCs w:val="28"/>
        </w:rPr>
        <w:t>“JWDSTP”)</w:t>
      </w:r>
    </w:p>
    <w:p w14:paraId="0ADC6DAC" w14:textId="77777777" w:rsidR="009C0E78" w:rsidRPr="0005480F" w:rsidRDefault="009C0E78" w:rsidP="009C0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56828B0" w14:textId="77777777" w:rsidR="009C0E78" w:rsidRPr="0005480F" w:rsidRDefault="009C0E78" w:rsidP="009C0E7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05480F">
        <w:rPr>
          <w:rFonts w:asciiTheme="majorBidi" w:hAnsiTheme="majorBidi" w:cstheme="majorBidi"/>
          <w:sz w:val="28"/>
          <w:szCs w:val="28"/>
        </w:rPr>
        <w:t>15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ตุลาคม </w:t>
      </w:r>
      <w:r w:rsidRPr="0005480F">
        <w:rPr>
          <w:rFonts w:asciiTheme="majorBidi" w:hAnsiTheme="majorBidi" w:cstheme="majorBidi"/>
          <w:sz w:val="28"/>
          <w:szCs w:val="28"/>
        </w:rPr>
        <w:t>2563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บริษัทย่อยแห่งหนึ่ง </w:t>
      </w:r>
      <w:r w:rsidRPr="0005480F">
        <w:rPr>
          <w:rFonts w:asciiTheme="majorBidi" w:hAnsiTheme="majorBidi" w:cstheme="majorBidi"/>
          <w:sz w:val="28"/>
          <w:szCs w:val="28"/>
        </w:rPr>
        <w:t>(“</w:t>
      </w:r>
      <w:r w:rsidRPr="0005480F">
        <w:rPr>
          <w:rFonts w:asciiTheme="majorBidi" w:hAnsiTheme="majorBidi" w:cstheme="majorBidi"/>
          <w:sz w:val="28"/>
          <w:szCs w:val="28"/>
          <w:cs/>
        </w:rPr>
        <w:t>บริษัท เจดับเบิ้ลยูดี สโตร์ อิท จำกัด</w:t>
      </w:r>
      <w:r w:rsidRPr="0005480F">
        <w:rPr>
          <w:rFonts w:asciiTheme="majorBidi" w:hAnsiTheme="majorBidi" w:cstheme="majorBidi"/>
          <w:sz w:val="28"/>
          <w:szCs w:val="28"/>
        </w:rPr>
        <w:t>”</w:t>
      </w:r>
      <w:r w:rsidRPr="0005480F">
        <w:rPr>
          <w:rFonts w:asciiTheme="majorBidi" w:hAnsiTheme="majorBidi" w:cstheme="majorBidi"/>
          <w:sz w:val="28"/>
          <w:szCs w:val="28"/>
          <w:cs/>
        </w:rPr>
        <w:t>) ได้มาซึ่งอำนาจควบคุมใน</w:t>
      </w:r>
      <w:r w:rsidRPr="0005480F">
        <w:rPr>
          <w:rFonts w:asciiTheme="majorBidi" w:hAnsiTheme="majorBidi" w:cstheme="majorBidi"/>
          <w:sz w:val="28"/>
          <w:szCs w:val="28"/>
        </w:rPr>
        <w:br/>
      </w:r>
      <w:r w:rsidRPr="0005480F">
        <w:rPr>
          <w:rFonts w:asciiTheme="majorBidi" w:hAnsiTheme="majorBidi" w:cstheme="majorBidi"/>
          <w:sz w:val="28"/>
          <w:szCs w:val="28"/>
          <w:cs/>
        </w:rPr>
        <w:t>บริษัท สโตร์การ์ด จํากัด (</w:t>
      </w:r>
      <w:r w:rsidRPr="0005480F">
        <w:rPr>
          <w:rFonts w:asciiTheme="majorBidi" w:hAnsiTheme="majorBidi" w:cstheme="majorBidi"/>
          <w:sz w:val="28"/>
          <w:szCs w:val="28"/>
        </w:rPr>
        <w:t xml:space="preserve">“JWDSTP”) </w:t>
      </w:r>
      <w:r w:rsidRPr="0005480F">
        <w:rPr>
          <w:rFonts w:asciiTheme="majorBidi" w:hAnsiTheme="majorBidi" w:cstheme="majorBidi"/>
          <w:sz w:val="28"/>
          <w:szCs w:val="28"/>
          <w:cs/>
        </w:rPr>
        <w:t>ซึ่งเป็นบริษัทที่จดทะเบียนในประเทศไทย ดำเนินธุรกิจให้บริการพื้นที่เก็บของให้เช่า (</w:t>
      </w:r>
      <w:r w:rsidRPr="0005480F">
        <w:rPr>
          <w:rFonts w:asciiTheme="majorBidi" w:hAnsiTheme="majorBidi" w:cstheme="majorBidi"/>
          <w:sz w:val="28"/>
          <w:szCs w:val="28"/>
        </w:rPr>
        <w:t xml:space="preserve">Self Storage) 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โดยเข้าซื้อหุ้นสามัญทั้งหมดจากผู้ถือหุ้นเดิม จำนวน </w:t>
      </w:r>
      <w:r w:rsidRPr="0005480F">
        <w:rPr>
          <w:rFonts w:asciiTheme="majorBidi" w:hAnsiTheme="majorBidi" w:cstheme="majorBidi"/>
          <w:sz w:val="28"/>
          <w:szCs w:val="28"/>
        </w:rPr>
        <w:t>44,998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หุ้น มูลค่าหุ้นละ </w:t>
      </w:r>
      <w:r w:rsidRPr="0005480F">
        <w:rPr>
          <w:rFonts w:asciiTheme="majorBidi" w:hAnsiTheme="majorBidi" w:cstheme="majorBidi"/>
          <w:sz w:val="28"/>
          <w:szCs w:val="28"/>
        </w:rPr>
        <w:t>100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บาท รวมทั้งสิ้น </w:t>
      </w:r>
      <w:r w:rsidRPr="0005480F">
        <w:rPr>
          <w:rFonts w:asciiTheme="majorBidi" w:hAnsiTheme="majorBidi" w:cstheme="majorBidi"/>
          <w:sz w:val="28"/>
          <w:szCs w:val="28"/>
        </w:rPr>
        <w:t>4.50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ล้านบาท มีผลทำให้กลุ่มบริษัทมีสัดส่วนการถือหุ้นในบริษัทดังกล่าวร้อยละ </w:t>
      </w:r>
      <w:r w:rsidRPr="0005480F">
        <w:rPr>
          <w:rFonts w:asciiTheme="majorBidi" w:hAnsiTheme="majorBidi" w:cstheme="majorBidi"/>
          <w:sz w:val="28"/>
          <w:szCs w:val="28"/>
        </w:rPr>
        <w:t>100</w:t>
      </w:r>
      <w:r w:rsidRPr="0005480F">
        <w:rPr>
          <w:rFonts w:asciiTheme="majorBidi" w:eastAsia="Calibri" w:hAnsiTheme="majorBidi" w:cstheme="majorBidi"/>
          <w:spacing w:val="2"/>
          <w:sz w:val="28"/>
          <w:szCs w:val="28"/>
          <w:cs/>
        </w:rPr>
        <w:t xml:space="preserve"> โดย ณ วันที่</w:t>
      </w:r>
      <w:r w:rsidRPr="0005480F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05480F">
        <w:rPr>
          <w:rFonts w:asciiTheme="majorBidi" w:eastAsia="Calibri" w:hAnsiTheme="majorBidi" w:cstheme="majorBidi"/>
          <w:spacing w:val="10"/>
          <w:sz w:val="28"/>
          <w:szCs w:val="28"/>
        </w:rPr>
        <w:t xml:space="preserve">31 </w:t>
      </w:r>
      <w:r w:rsidRPr="0005480F">
        <w:rPr>
          <w:rFonts w:asciiTheme="majorBidi" w:eastAsia="Calibri" w:hAnsiTheme="majorBidi" w:cstheme="majorBidi"/>
          <w:spacing w:val="10"/>
          <w:sz w:val="28"/>
          <w:szCs w:val="28"/>
          <w:cs/>
        </w:rPr>
        <w:t xml:space="preserve">ธันวาคม </w:t>
      </w:r>
      <w:r w:rsidRPr="0005480F">
        <w:rPr>
          <w:rFonts w:asciiTheme="majorBidi" w:eastAsia="Calibri" w:hAnsiTheme="majorBidi" w:cstheme="majorBidi"/>
          <w:spacing w:val="10"/>
          <w:sz w:val="28"/>
          <w:szCs w:val="28"/>
        </w:rPr>
        <w:t xml:space="preserve">2563 </w:t>
      </w:r>
      <w:r w:rsidRPr="0005480F">
        <w:rPr>
          <w:rFonts w:asciiTheme="majorBidi" w:eastAsia="Calibri" w:hAnsiTheme="majorBidi" w:cstheme="majorBidi"/>
          <w:spacing w:val="10"/>
          <w:sz w:val="28"/>
          <w:szCs w:val="28"/>
          <w:cs/>
        </w:rPr>
        <w:t>การประเมินราคายังไม่เสร็จสมบูรณ์ กลุ่มบริษัทรับรู้ประมาณการมูลค่ายุติธรรมใน</w:t>
      </w:r>
      <w:r w:rsidRPr="0005480F">
        <w:rPr>
          <w:rFonts w:asciiTheme="majorBidi" w:eastAsia="Calibri" w:hAnsiTheme="majorBidi" w:cstheme="majorBidi"/>
          <w:sz w:val="28"/>
          <w:szCs w:val="28"/>
          <w:cs/>
        </w:rPr>
        <w:t>งบแสดงฐานะการเงินรวม</w:t>
      </w:r>
    </w:p>
    <w:p w14:paraId="47EDD389" w14:textId="77777777" w:rsidR="009C0E78" w:rsidRPr="0005480F" w:rsidRDefault="009C0E78" w:rsidP="009C0E7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09D90251" w14:textId="77777777" w:rsidR="009C0E78" w:rsidRPr="0005480F" w:rsidRDefault="009C0E78" w:rsidP="009C0E7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05480F">
        <w:rPr>
          <w:rFonts w:asciiTheme="majorBidi" w:eastAsia="Calibri" w:hAnsiTheme="majorBidi" w:cs="Angsana New" w:hint="cs"/>
          <w:sz w:val="28"/>
          <w:szCs w:val="28"/>
          <w:cs/>
        </w:rPr>
        <w:t>ต่อมาในไตรมาสที่</w:t>
      </w:r>
      <w:r w:rsidRPr="0005480F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eastAsia="Calibri" w:hAnsiTheme="majorBidi" w:cstheme="majorBidi"/>
          <w:sz w:val="28"/>
          <w:szCs w:val="28"/>
        </w:rPr>
        <w:t>2</w:t>
      </w:r>
      <w:r w:rsidRPr="0005480F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eastAsia="Calibri" w:hAnsiTheme="majorBidi" w:cs="Angsana New" w:hint="cs"/>
          <w:sz w:val="28"/>
          <w:szCs w:val="28"/>
          <w:cs/>
        </w:rPr>
        <w:t>ของปี</w:t>
      </w:r>
      <w:r w:rsidRPr="0005480F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eastAsia="Calibri" w:hAnsiTheme="majorBidi" w:cstheme="majorBidi"/>
          <w:sz w:val="28"/>
          <w:szCs w:val="28"/>
        </w:rPr>
        <w:t>2564</w:t>
      </w:r>
      <w:r w:rsidRPr="0005480F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eastAsia="Calibri" w:hAnsiTheme="majorBidi" w:cs="Angsana New" w:hint="cs"/>
          <w:sz w:val="28"/>
          <w:szCs w:val="28"/>
          <w:cs/>
        </w:rPr>
        <w:t>การประเมินมูลค่ายุติธรรมโดยผู้ประเมินราคาอิสระได้แล้วเสร็จ</w:t>
      </w:r>
      <w:r w:rsidRPr="0005480F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eastAsia="Calibri" w:hAnsiTheme="majorBidi" w:cs="Angsana New" w:hint="cs"/>
          <w:sz w:val="28"/>
          <w:szCs w:val="28"/>
          <w:cs/>
        </w:rPr>
        <w:t>และมีการบันทึกรายการสินทรัพย์ที่ได้มาและหนี้สินที่รับมาเป็นมูลค่ายุติธรรมเรียบร้อยแล้ว</w:t>
      </w:r>
      <w:r w:rsidRPr="0005480F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eastAsia="Calibri" w:hAnsiTheme="majorBidi" w:cs="Angsana New" w:hint="cs"/>
          <w:sz w:val="28"/>
          <w:szCs w:val="28"/>
          <w:cs/>
        </w:rPr>
        <w:t>โดย</w:t>
      </w:r>
      <w:r w:rsidRPr="0005480F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eastAsia="Calibri" w:hAnsiTheme="majorBidi" w:cs="Angsana New" w:hint="cs"/>
          <w:sz w:val="28"/>
          <w:szCs w:val="28"/>
          <w:cs/>
        </w:rPr>
        <w:t>ณ</w:t>
      </w:r>
      <w:r w:rsidRPr="0005480F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eastAsia="Calibri" w:hAnsiTheme="majorBidi" w:cs="Angsana New" w:hint="cs"/>
          <w:sz w:val="28"/>
          <w:szCs w:val="28"/>
          <w:cs/>
        </w:rPr>
        <w:t>วันที่</w:t>
      </w:r>
      <w:r w:rsidRPr="0005480F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eastAsia="Calibri" w:hAnsiTheme="majorBidi" w:cstheme="majorBidi"/>
          <w:sz w:val="28"/>
          <w:szCs w:val="28"/>
        </w:rPr>
        <w:t xml:space="preserve">30 </w:t>
      </w:r>
      <w:r w:rsidRPr="0005480F">
        <w:rPr>
          <w:rFonts w:asciiTheme="majorBidi" w:eastAsia="Calibri" w:hAnsiTheme="majorBidi" w:cstheme="majorBidi"/>
          <w:sz w:val="28"/>
          <w:szCs w:val="28"/>
          <w:cs/>
        </w:rPr>
        <w:t>กันยายน</w:t>
      </w:r>
      <w:r w:rsidRPr="0005480F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eastAsia="Calibri" w:hAnsiTheme="majorBidi" w:cstheme="majorBidi"/>
          <w:sz w:val="28"/>
          <w:szCs w:val="28"/>
        </w:rPr>
        <w:t>2564</w:t>
      </w:r>
      <w:r w:rsidRPr="0005480F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eastAsia="Calibri" w:hAnsiTheme="majorBidi" w:cs="Angsana New" w:hint="cs"/>
          <w:sz w:val="28"/>
          <w:szCs w:val="28"/>
          <w:cs/>
        </w:rPr>
        <w:t>กลุ่มบริษัทบันทึกปรับปรุงค่าความนิยมจากการซื้อธุรกิจลดลง</w:t>
      </w:r>
      <w:r w:rsidRPr="0005480F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eastAsia="Calibri" w:hAnsiTheme="majorBidi" w:cstheme="majorBidi"/>
          <w:sz w:val="28"/>
          <w:szCs w:val="28"/>
        </w:rPr>
        <w:t>1.34</w:t>
      </w:r>
      <w:r w:rsidRPr="0005480F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eastAsia="Calibri" w:hAnsiTheme="majorBidi" w:cs="Angsana New" w:hint="cs"/>
          <w:sz w:val="28"/>
          <w:szCs w:val="28"/>
          <w:cs/>
        </w:rPr>
        <w:t>ล้านบาท</w:t>
      </w:r>
      <w:r w:rsidRPr="0005480F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eastAsia="Calibri" w:hAnsiTheme="majorBidi" w:cs="Angsana New" w:hint="cs"/>
          <w:sz w:val="28"/>
          <w:szCs w:val="28"/>
          <w:cs/>
        </w:rPr>
        <w:t>ซึ่งการปรับปรุงดังกล่าวเป็นไปตามเงื่อนไขการปรับปรุงบัญชีเกี่ยวกับการซื้อธุรกิจ</w:t>
      </w:r>
    </w:p>
    <w:p w14:paraId="653AA535" w14:textId="77777777" w:rsidR="009C0E78" w:rsidRPr="0005480F" w:rsidRDefault="009C0E78" w:rsidP="009C0E78">
      <w:pPr>
        <w:pStyle w:val="BodyText2"/>
        <w:tabs>
          <w:tab w:val="left" w:pos="540"/>
        </w:tabs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15E0BC8C" w14:textId="77777777" w:rsidR="009C0E78" w:rsidRDefault="009C0E78" w:rsidP="009C0E7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 w:cs="Angsana New"/>
          <w:sz w:val="28"/>
          <w:szCs w:val="28"/>
        </w:rPr>
      </w:pPr>
      <w:r w:rsidRPr="0005480F">
        <w:rPr>
          <w:rFonts w:asciiTheme="majorBidi" w:eastAsia="Calibri" w:hAnsiTheme="majorBidi" w:cs="Angsana New" w:hint="cs"/>
          <w:sz w:val="28"/>
          <w:szCs w:val="28"/>
          <w:cs/>
        </w:rPr>
        <w:t>ทั้งนี้</w:t>
      </w:r>
      <w:r w:rsidRPr="0005480F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eastAsia="Calibri" w:hAnsiTheme="majorBidi" w:cs="Angsana New" w:hint="cs"/>
          <w:sz w:val="28"/>
          <w:szCs w:val="28"/>
          <w:cs/>
        </w:rPr>
        <w:t>กลุ่มบริษัทมีการทบทวนอย่างต่อเนื่องในระหว่างช่วงเวลาที่วัดมูลค่า</w:t>
      </w:r>
      <w:r w:rsidRPr="0005480F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eastAsia="Calibri" w:hAnsiTheme="majorBidi" w:cs="Angsana New" w:hint="cs"/>
          <w:sz w:val="28"/>
          <w:szCs w:val="28"/>
          <w:cs/>
        </w:rPr>
        <w:t>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</w:t>
      </w:r>
      <w:r w:rsidRPr="0005480F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eastAsia="Calibri" w:hAnsiTheme="majorBidi" w:cs="Angsana New" w:hint="cs"/>
          <w:sz w:val="28"/>
          <w:szCs w:val="28"/>
          <w:cs/>
        </w:rPr>
        <w:t>ณ</w:t>
      </w:r>
      <w:r w:rsidRPr="0005480F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eastAsia="Calibri" w:hAnsiTheme="majorBidi" w:cs="Angsana New" w:hint="cs"/>
          <w:sz w:val="28"/>
          <w:szCs w:val="28"/>
          <w:cs/>
        </w:rPr>
        <w:t>วันที่ซื้อธุรกิจ</w:t>
      </w:r>
      <w:r w:rsidRPr="0005480F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eastAsia="Calibri" w:hAnsiTheme="majorBidi" w:cs="Angsana New" w:hint="cs"/>
          <w:sz w:val="28"/>
          <w:szCs w:val="28"/>
          <w:cs/>
        </w:rPr>
        <w:t>การบันทึกบัญชีเกี่ยวกับการซื้อธุรกิจจะถูกปรับปรุงใหม่</w:t>
      </w:r>
    </w:p>
    <w:p w14:paraId="5A9F4A7A" w14:textId="77777777" w:rsidR="009C0E78" w:rsidRPr="00B24107" w:rsidRDefault="009C0E78" w:rsidP="001E30B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 w:cs="Angsana New"/>
          <w:sz w:val="28"/>
          <w:szCs w:val="28"/>
        </w:rPr>
      </w:pPr>
    </w:p>
    <w:p w14:paraId="4DA8612B" w14:textId="33FB60E3" w:rsidR="00916F05" w:rsidRPr="0005480F" w:rsidRDefault="00916F05" w:rsidP="00D0338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05480F">
        <w:rPr>
          <w:rFonts w:asciiTheme="majorBidi" w:eastAsia="Calibri" w:hAnsiTheme="majorBidi" w:cstheme="majorBidi"/>
          <w:sz w:val="28"/>
          <w:szCs w:val="28"/>
          <w:cs/>
        </w:rPr>
        <w:br w:type="page"/>
      </w:r>
    </w:p>
    <w:p w14:paraId="19F5545E" w14:textId="4255B465" w:rsidR="005E6853" w:rsidRPr="0005480F" w:rsidRDefault="005E6853" w:rsidP="005E685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05480F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บุคคลหรือกิจการที่เกี่ยวข้องกัน</w:t>
      </w:r>
    </w:p>
    <w:p w14:paraId="73B25BB5" w14:textId="58DA7B21" w:rsidR="005E6853" w:rsidRPr="00C813E1" w:rsidRDefault="005E6853" w:rsidP="005E6853">
      <w:pPr>
        <w:rPr>
          <w:rFonts w:asciiTheme="majorBidi" w:hAnsiTheme="majorBidi" w:cs="Angsana New"/>
          <w:sz w:val="28"/>
          <w:szCs w:val="28"/>
          <w:cs/>
          <w:lang w:val="th-TH"/>
        </w:rPr>
      </w:pPr>
    </w:p>
    <w:p w14:paraId="6BA24EDD" w14:textId="689735AA" w:rsidR="00A8737A" w:rsidRPr="0005480F" w:rsidRDefault="00A8737A" w:rsidP="00A8737A">
      <w:pPr>
        <w:tabs>
          <w:tab w:val="clear" w:pos="454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05480F">
        <w:rPr>
          <w:rFonts w:asciiTheme="majorBidi" w:hAnsiTheme="majorBidi" w:cstheme="majorBidi"/>
          <w:b/>
          <w:sz w:val="28"/>
          <w:szCs w:val="28"/>
          <w:cs/>
        </w:rPr>
        <w:t>ความสัมพันธ์ที่มีกับ</w:t>
      </w:r>
      <w:r w:rsidR="009A513F" w:rsidRPr="0005480F">
        <w:rPr>
          <w:rFonts w:ascii="Angsana New" w:hAnsi="Angsana New" w:cs="Angsana New"/>
          <w:b/>
          <w:sz w:val="28"/>
          <w:szCs w:val="28"/>
          <w:cs/>
        </w:rPr>
        <w:t>บริษัทย่อย บริษัทร่วม</w:t>
      </w:r>
      <w:r w:rsidR="009A513F" w:rsidRPr="0005480F">
        <w:rPr>
          <w:rFonts w:ascii="Angsana New" w:hAnsi="Angsana New" w:cs="Angsana New"/>
          <w:b/>
          <w:sz w:val="28"/>
          <w:szCs w:val="28"/>
        </w:rPr>
        <w:t xml:space="preserve"> </w:t>
      </w:r>
      <w:r w:rsidR="009A513F" w:rsidRPr="0005480F">
        <w:rPr>
          <w:rFonts w:ascii="Angsana New" w:hAnsi="Angsana New" w:cs="Angsana New"/>
          <w:b/>
          <w:sz w:val="28"/>
          <w:szCs w:val="28"/>
          <w:cs/>
        </w:rPr>
        <w:t>และการร่วมค้า</w:t>
      </w:r>
      <w:r w:rsidRPr="0005480F">
        <w:rPr>
          <w:rFonts w:asciiTheme="majorBidi" w:hAnsiTheme="majorBidi" w:cstheme="majorBidi"/>
          <w:b/>
          <w:sz w:val="28"/>
          <w:szCs w:val="28"/>
          <w:cs/>
        </w:rPr>
        <w:t>ได้เปิดเผยในหมายเหตุข้อ</w:t>
      </w:r>
      <w:r w:rsidRPr="0005480F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3871CA" w:rsidRPr="0005480F">
        <w:rPr>
          <w:rFonts w:asciiTheme="majorBidi" w:hAnsiTheme="majorBidi" w:cstheme="majorBidi"/>
          <w:bCs/>
          <w:sz w:val="28"/>
          <w:szCs w:val="28"/>
        </w:rPr>
        <w:t>5</w:t>
      </w:r>
      <w:r w:rsidRPr="0005480F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05480F">
        <w:rPr>
          <w:rFonts w:asciiTheme="majorBidi" w:hAnsiTheme="majorBidi" w:cstheme="majorBidi"/>
          <w:b/>
          <w:sz w:val="28"/>
          <w:szCs w:val="28"/>
          <w:cs/>
        </w:rPr>
        <w:t>และ</w:t>
      </w:r>
      <w:r w:rsidRPr="0005480F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3871CA" w:rsidRPr="0005480F">
        <w:rPr>
          <w:rFonts w:asciiTheme="majorBidi" w:hAnsiTheme="majorBidi" w:cstheme="majorBidi"/>
          <w:bCs/>
          <w:sz w:val="28"/>
          <w:szCs w:val="28"/>
        </w:rPr>
        <w:t>6</w:t>
      </w:r>
      <w:r w:rsidRPr="0005480F">
        <w:rPr>
          <w:rFonts w:asciiTheme="majorBidi" w:hAnsiTheme="majorBidi" w:cstheme="majorBidi"/>
          <w:b/>
          <w:sz w:val="28"/>
          <w:szCs w:val="28"/>
          <w:cs/>
        </w:rPr>
        <w:t xml:space="preserve"> สำหรับบุคคลหรือกิจการอื่นที่เกี่ยวข้องกันและกลุ่มบริษัทมีรายการระหว่างกันที่มีนัยสำคัญในระหว่างงวดมีดังต่อไปนี้ </w:t>
      </w:r>
    </w:p>
    <w:p w14:paraId="4CB871F1" w14:textId="3523B07C" w:rsidR="00A8737A" w:rsidRPr="00C813E1" w:rsidRDefault="00A8737A" w:rsidP="00A8737A">
      <w:pPr>
        <w:spacing w:line="240" w:lineRule="auto"/>
        <w:ind w:left="540" w:right="45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tbl>
      <w:tblPr>
        <w:tblW w:w="99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5346"/>
      </w:tblGrid>
      <w:tr w:rsidR="00A8737A" w:rsidRPr="0005480F" w14:paraId="21D9697C" w14:textId="77777777" w:rsidTr="000A1CD9">
        <w:trPr>
          <w:trHeight w:val="20"/>
          <w:tblHeader/>
        </w:trPr>
        <w:tc>
          <w:tcPr>
            <w:tcW w:w="3330" w:type="dxa"/>
          </w:tcPr>
          <w:p w14:paraId="5AF7F58D" w14:textId="77777777" w:rsidR="00A8737A" w:rsidRPr="0005480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260" w:type="dxa"/>
          </w:tcPr>
          <w:p w14:paraId="21476843" w14:textId="77777777" w:rsidR="005F0350" w:rsidRPr="0005480F" w:rsidRDefault="00A8737A" w:rsidP="0095235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75941B9B" w14:textId="735B4DD3" w:rsidR="00A8737A" w:rsidRPr="0005480F" w:rsidRDefault="005F0350" w:rsidP="005F035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A1CD9" w:rsidRPr="000548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A1CD9" w:rsidRPr="0005480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5346" w:type="dxa"/>
          </w:tcPr>
          <w:p w14:paraId="4DF3ED0A" w14:textId="77777777" w:rsidR="00A8737A" w:rsidRPr="0005480F" w:rsidRDefault="00A8737A" w:rsidP="00952351">
            <w:pPr>
              <w:tabs>
                <w:tab w:val="clear" w:pos="227"/>
              </w:tabs>
              <w:spacing w:line="240" w:lineRule="auto"/>
              <w:ind w:left="252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8737A" w:rsidRPr="0005480F" w14:paraId="08247E35" w14:textId="77777777" w:rsidTr="000A1CD9">
        <w:trPr>
          <w:trHeight w:val="20"/>
        </w:trPr>
        <w:tc>
          <w:tcPr>
            <w:tcW w:w="3330" w:type="dxa"/>
          </w:tcPr>
          <w:p w14:paraId="2CB06D26" w14:textId="77777777" w:rsidR="00A8737A" w:rsidRPr="0005480F" w:rsidRDefault="00A8737A" w:rsidP="0095235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คิงฟิชเชอร์ โฮลดิ้ง จำกัด</w:t>
            </w:r>
          </w:p>
        </w:tc>
        <w:tc>
          <w:tcPr>
            <w:tcW w:w="1260" w:type="dxa"/>
          </w:tcPr>
          <w:p w14:paraId="07582000" w14:textId="77777777" w:rsidR="00A8737A" w:rsidRPr="0005480F" w:rsidRDefault="00A8737A" w:rsidP="0095235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</w:tcPr>
          <w:p w14:paraId="5AD067A1" w14:textId="77777777" w:rsidR="00A8737A" w:rsidRPr="0005480F" w:rsidRDefault="00A8737A" w:rsidP="0095235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เป็นกิจการที่เกี่ยวข้องกันและเป็นผู้ถือหุ้นในบริษัทย่อยทางอ้อม</w:t>
            </w:r>
          </w:p>
        </w:tc>
      </w:tr>
      <w:tr w:rsidR="00A8737A" w:rsidRPr="0005480F" w14:paraId="37EA02A7" w14:textId="77777777" w:rsidTr="000A1CD9">
        <w:trPr>
          <w:trHeight w:val="20"/>
        </w:trPr>
        <w:tc>
          <w:tcPr>
            <w:tcW w:w="3330" w:type="dxa"/>
          </w:tcPr>
          <w:p w14:paraId="7B0A6E3F" w14:textId="77777777" w:rsidR="00A8737A" w:rsidRPr="0005480F" w:rsidRDefault="00A8737A" w:rsidP="00952351">
            <w:pPr>
              <w:tabs>
                <w:tab w:val="clear" w:pos="1644"/>
                <w:tab w:val="left" w:pos="16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โชคสมุทรมารีน จำกัด</w:t>
            </w:r>
          </w:p>
        </w:tc>
        <w:tc>
          <w:tcPr>
            <w:tcW w:w="1260" w:type="dxa"/>
          </w:tcPr>
          <w:p w14:paraId="5A347387" w14:textId="77777777" w:rsidR="00A8737A" w:rsidRPr="0005480F" w:rsidRDefault="00A8737A" w:rsidP="0095235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</w:tcPr>
          <w:p w14:paraId="2940D9A3" w14:textId="77777777" w:rsidR="00A8737A" w:rsidRPr="0005480F" w:rsidRDefault="00A8737A" w:rsidP="0095235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เป็นกิจการที่เกี่ยวข้องกันและมีผู้บริหารของบริษัทเป็นผู้ถือหุ้น</w:t>
            </w:r>
          </w:p>
        </w:tc>
      </w:tr>
      <w:tr w:rsidR="00A8737A" w:rsidRPr="0005480F" w14:paraId="0981A60B" w14:textId="77777777" w:rsidTr="000A1CD9">
        <w:trPr>
          <w:trHeight w:val="20"/>
        </w:trPr>
        <w:tc>
          <w:tcPr>
            <w:tcW w:w="3330" w:type="dxa"/>
          </w:tcPr>
          <w:p w14:paraId="2774A29A" w14:textId="2E83B3C1" w:rsidR="00A8737A" w:rsidRPr="0005480F" w:rsidRDefault="00A8737A" w:rsidP="00952351">
            <w:pPr>
              <w:tabs>
                <w:tab w:val="clear" w:pos="1644"/>
                <w:tab w:val="left" w:pos="16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วินเนอร์ยี่ </w:t>
            </w:r>
            <w:r w:rsidR="00565B12" w:rsidRPr="0005480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ไทยแลนด์</w:t>
            </w:r>
            <w:r w:rsidR="00565B12" w:rsidRPr="0005480F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408EB0EE" w14:textId="77777777" w:rsidR="00A8737A" w:rsidRPr="0005480F" w:rsidRDefault="00A8737A" w:rsidP="0095235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</w:tcPr>
          <w:p w14:paraId="3D268323" w14:textId="77777777" w:rsidR="00A8737A" w:rsidRPr="0005480F" w:rsidRDefault="00A8737A" w:rsidP="0095235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เป็นกิจการที่เกี่ยวข้องกันและมีผู้บริหารของบริษัทเป็นผู้ถือหุ้น</w:t>
            </w:r>
          </w:p>
        </w:tc>
      </w:tr>
      <w:tr w:rsidR="00A8737A" w:rsidRPr="0005480F" w14:paraId="284EEE60" w14:textId="77777777" w:rsidTr="000A1CD9">
        <w:trPr>
          <w:trHeight w:val="20"/>
        </w:trPr>
        <w:tc>
          <w:tcPr>
            <w:tcW w:w="3330" w:type="dxa"/>
          </w:tcPr>
          <w:p w14:paraId="5D209259" w14:textId="78F127F0" w:rsidR="00A8737A" w:rsidRPr="0005480F" w:rsidRDefault="00A8737A" w:rsidP="0095235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เซ้าท์อีสต์เอเชี่ยนแพคเกจจิ่งแอนด์</w:t>
            </w:r>
          </w:p>
          <w:p w14:paraId="459B397F" w14:textId="3CAD6BD7" w:rsidR="00A8737A" w:rsidRPr="0005480F" w:rsidRDefault="00A8737A" w:rsidP="0095235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แคนนิ่ง จำกัด</w:t>
            </w:r>
          </w:p>
        </w:tc>
        <w:tc>
          <w:tcPr>
            <w:tcW w:w="1260" w:type="dxa"/>
          </w:tcPr>
          <w:p w14:paraId="6EF99CD1" w14:textId="77777777" w:rsidR="00A8737A" w:rsidRPr="0005480F" w:rsidRDefault="00A8737A" w:rsidP="0095235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</w:tcPr>
          <w:p w14:paraId="7901FC67" w14:textId="77777777" w:rsidR="00A8737A" w:rsidRPr="0005480F" w:rsidRDefault="00A8737A" w:rsidP="0095235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</w:t>
            </w:r>
            <w:r w:rsidRPr="0005480F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น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และมีผู้ถือหุ้นและกรรมการของบริษัทย่อย</w:t>
            </w:r>
          </w:p>
          <w:p w14:paraId="5C3CECA2" w14:textId="0BF29DE4" w:rsidR="00A8737A" w:rsidRPr="0005480F" w:rsidRDefault="00A8737A" w:rsidP="00952351">
            <w:pPr>
              <w:tabs>
                <w:tab w:val="clear" w:pos="227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ทางอ้อมเป็นผู้ถือหุ้น</w:t>
            </w:r>
          </w:p>
        </w:tc>
      </w:tr>
      <w:tr w:rsidR="00A8737A" w:rsidRPr="0005480F" w14:paraId="666B1D3A" w14:textId="77777777" w:rsidTr="000A1CD9">
        <w:trPr>
          <w:trHeight w:val="20"/>
        </w:trPr>
        <w:tc>
          <w:tcPr>
            <w:tcW w:w="3330" w:type="dxa"/>
          </w:tcPr>
          <w:p w14:paraId="771BA573" w14:textId="587DBDA5" w:rsidR="00A8737A" w:rsidRPr="0005480F" w:rsidRDefault="00A8737A" w:rsidP="00952351">
            <w:pPr>
              <w:tabs>
                <w:tab w:val="clear" w:pos="1644"/>
                <w:tab w:val="left" w:pos="16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Clipper Holdings Co., Ltd.</w:t>
            </w:r>
          </w:p>
        </w:tc>
        <w:tc>
          <w:tcPr>
            <w:tcW w:w="1260" w:type="dxa"/>
            <w:shd w:val="clear" w:color="auto" w:fill="auto"/>
          </w:tcPr>
          <w:p w14:paraId="7AA71F0A" w14:textId="77777777" w:rsidR="00A8737A" w:rsidRPr="0005480F" w:rsidRDefault="00A8737A" w:rsidP="0095235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5346" w:type="dxa"/>
            <w:shd w:val="clear" w:color="auto" w:fill="auto"/>
          </w:tcPr>
          <w:p w14:paraId="785EC2FB" w14:textId="77777777" w:rsidR="00A8737A" w:rsidRPr="0005480F" w:rsidRDefault="00A8737A" w:rsidP="0095235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เป็นกิจการที่เกี่ยวข้องกันและเป็นผู้ถือหุ้นในบริษัทย่อยทางอ้อม</w:t>
            </w:r>
          </w:p>
        </w:tc>
      </w:tr>
      <w:tr w:rsidR="00A8737A" w:rsidRPr="0005480F" w14:paraId="42592A82" w14:textId="77777777" w:rsidTr="000A1CD9">
        <w:trPr>
          <w:trHeight w:val="20"/>
        </w:trPr>
        <w:tc>
          <w:tcPr>
            <w:tcW w:w="3330" w:type="dxa"/>
          </w:tcPr>
          <w:p w14:paraId="364D38A0" w14:textId="1CDAAF4E" w:rsidR="00A8737A" w:rsidRPr="0005480F" w:rsidRDefault="00A8737A" w:rsidP="00952351">
            <w:pPr>
              <w:tabs>
                <w:tab w:val="clear" w:pos="1644"/>
                <w:tab w:val="left" w:pos="16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Bok Seng Logistics Private Limited</w:t>
            </w:r>
          </w:p>
        </w:tc>
        <w:tc>
          <w:tcPr>
            <w:tcW w:w="1260" w:type="dxa"/>
            <w:shd w:val="clear" w:color="auto" w:fill="auto"/>
          </w:tcPr>
          <w:p w14:paraId="4B8223F2" w14:textId="77777777" w:rsidR="00A8737A" w:rsidRPr="0005480F" w:rsidRDefault="00A8737A" w:rsidP="0095235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5346" w:type="dxa"/>
            <w:shd w:val="clear" w:color="auto" w:fill="auto"/>
          </w:tcPr>
          <w:p w14:paraId="5AA9E23D" w14:textId="77777777" w:rsidR="00A8737A" w:rsidRPr="0005480F" w:rsidRDefault="00A8737A" w:rsidP="0095235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เป็นกิจการที่เกี่ยวข้องกันและเป็นผู้ถือหุ้นในบริษัทย่อยทางอ้อม</w:t>
            </w:r>
          </w:p>
        </w:tc>
      </w:tr>
      <w:tr w:rsidR="00A8737A" w:rsidRPr="0005480F" w14:paraId="08E8B2D9" w14:textId="77777777" w:rsidTr="000A1CD9">
        <w:trPr>
          <w:trHeight w:val="20"/>
        </w:trPr>
        <w:tc>
          <w:tcPr>
            <w:tcW w:w="3330" w:type="dxa"/>
            <w:shd w:val="clear" w:color="auto" w:fill="auto"/>
          </w:tcPr>
          <w:p w14:paraId="71C089BA" w14:textId="0DA7E6FD" w:rsidR="00A8737A" w:rsidRPr="0005480F" w:rsidRDefault="00A8737A" w:rsidP="00952351">
            <w:pPr>
              <w:tabs>
                <w:tab w:val="clear" w:pos="1644"/>
                <w:tab w:val="left" w:pos="16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Marchetti Group Holdings Pte. Ltd.</w:t>
            </w:r>
          </w:p>
        </w:tc>
        <w:tc>
          <w:tcPr>
            <w:tcW w:w="1260" w:type="dxa"/>
            <w:shd w:val="clear" w:color="auto" w:fill="auto"/>
          </w:tcPr>
          <w:p w14:paraId="02708FDF" w14:textId="77777777" w:rsidR="00A8737A" w:rsidRPr="0005480F" w:rsidRDefault="00A8737A" w:rsidP="0095235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5346" w:type="dxa"/>
            <w:shd w:val="clear" w:color="auto" w:fill="auto"/>
          </w:tcPr>
          <w:p w14:paraId="334C15AF" w14:textId="77777777" w:rsidR="00A8737A" w:rsidRPr="0005480F" w:rsidRDefault="00A8737A" w:rsidP="0095235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เป็นกิจการที่เกี่ยวข้องกันและมีผู้ถือหุ้นของบริษัทย่อยทางอ้อมร่วมกัน</w:t>
            </w:r>
          </w:p>
        </w:tc>
      </w:tr>
      <w:tr w:rsidR="00A21C94" w:rsidRPr="0005480F" w14:paraId="6CDF6A21" w14:textId="77777777" w:rsidTr="000A1CD9">
        <w:trPr>
          <w:trHeight w:val="20"/>
        </w:trPr>
        <w:tc>
          <w:tcPr>
            <w:tcW w:w="3330" w:type="dxa"/>
            <w:shd w:val="clear" w:color="auto" w:fill="auto"/>
          </w:tcPr>
          <w:p w14:paraId="4CA717F8" w14:textId="54B60514" w:rsidR="00A21C94" w:rsidRPr="0005480F" w:rsidRDefault="00A21C94" w:rsidP="00952351">
            <w:pPr>
              <w:tabs>
                <w:tab w:val="clear" w:pos="1644"/>
                <w:tab w:val="left" w:pos="16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คุณบดินท ตัฒฑไพบูลย์</w:t>
            </w:r>
          </w:p>
        </w:tc>
        <w:tc>
          <w:tcPr>
            <w:tcW w:w="1260" w:type="dxa"/>
            <w:shd w:val="clear" w:color="auto" w:fill="auto"/>
          </w:tcPr>
          <w:p w14:paraId="414F57AA" w14:textId="3559F60B" w:rsidR="00A21C94" w:rsidRPr="0005480F" w:rsidRDefault="00A21C94" w:rsidP="0095235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  <w:shd w:val="clear" w:color="auto" w:fill="auto"/>
          </w:tcPr>
          <w:p w14:paraId="1BE2F50B" w14:textId="402E7ADE" w:rsidR="00A21C94" w:rsidRPr="0005480F" w:rsidRDefault="00A21C94" w:rsidP="0095235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เป็นผู้ถือหุ้น</w:t>
            </w:r>
            <w:r w:rsidR="007653A8" w:rsidRPr="0005480F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และกรรมการ</w:t>
            </w:r>
            <w:r w:rsidRPr="0005480F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ของบริษัทย่อย</w:t>
            </w:r>
          </w:p>
        </w:tc>
      </w:tr>
    </w:tbl>
    <w:p w14:paraId="6343054F" w14:textId="40B7D1E1" w:rsidR="00A8737A" w:rsidRPr="00C813E1" w:rsidRDefault="005B6C6A" w:rsidP="00A8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/>
          <w:color w:val="000000"/>
          <w:sz w:val="28"/>
          <w:szCs w:val="28"/>
          <w:cs/>
        </w:rPr>
        <w:tab/>
      </w:r>
    </w:p>
    <w:tbl>
      <w:tblPr>
        <w:tblW w:w="9196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3"/>
        <w:gridCol w:w="1080"/>
        <w:gridCol w:w="208"/>
        <w:gridCol w:w="1065"/>
        <w:gridCol w:w="208"/>
        <w:gridCol w:w="1041"/>
        <w:gridCol w:w="208"/>
        <w:gridCol w:w="1083"/>
      </w:tblGrid>
      <w:tr w:rsidR="00777CF3" w:rsidRPr="0005480F" w14:paraId="05297358" w14:textId="77777777" w:rsidTr="00777CF3">
        <w:trPr>
          <w:tblHeader/>
        </w:trPr>
        <w:tc>
          <w:tcPr>
            <w:tcW w:w="2340" w:type="pct"/>
            <w:shd w:val="clear" w:color="auto" w:fill="auto"/>
          </w:tcPr>
          <w:p w14:paraId="2F08E9D6" w14:textId="3AE3EEB6" w:rsidR="00777CF3" w:rsidRPr="00AF7039" w:rsidRDefault="00AF7039" w:rsidP="00777CF3">
            <w:pPr>
              <w:spacing w:line="340" w:lineRule="exact"/>
              <w:ind w:left="116" w:right="-1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F703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79" w:type="pct"/>
            <w:gridSpan w:val="3"/>
            <w:shd w:val="clear" w:color="auto" w:fill="auto"/>
          </w:tcPr>
          <w:p w14:paraId="03FF8F63" w14:textId="77777777" w:rsidR="00777CF3" w:rsidRPr="0005480F" w:rsidRDefault="00777CF3" w:rsidP="00777CF3">
            <w:pPr>
              <w:spacing w:line="340" w:lineRule="exact"/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5480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3" w:type="pct"/>
            <w:shd w:val="clear" w:color="auto" w:fill="auto"/>
          </w:tcPr>
          <w:p w14:paraId="7E2C77DE" w14:textId="77777777" w:rsidR="00777CF3" w:rsidRPr="0005480F" w:rsidRDefault="00777CF3" w:rsidP="00777CF3">
            <w:pPr>
              <w:tabs>
                <w:tab w:val="decimal" w:pos="874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8" w:type="pct"/>
            <w:gridSpan w:val="3"/>
            <w:shd w:val="clear" w:color="auto" w:fill="auto"/>
            <w:vAlign w:val="bottom"/>
          </w:tcPr>
          <w:p w14:paraId="0AFF749D" w14:textId="77777777" w:rsidR="00777CF3" w:rsidRPr="0005480F" w:rsidRDefault="00777CF3" w:rsidP="00777CF3">
            <w:pPr>
              <w:tabs>
                <w:tab w:val="decimal" w:pos="1002"/>
              </w:tabs>
              <w:spacing w:line="340" w:lineRule="exact"/>
              <w:ind w:left="-120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77CF3" w:rsidRPr="0005480F" w14:paraId="51060E8C" w14:textId="77777777" w:rsidTr="00777CF3">
        <w:trPr>
          <w:tblHeader/>
        </w:trPr>
        <w:tc>
          <w:tcPr>
            <w:tcW w:w="2340" w:type="pct"/>
            <w:shd w:val="clear" w:color="auto" w:fill="auto"/>
          </w:tcPr>
          <w:p w14:paraId="223AB550" w14:textId="77777777" w:rsidR="00777CF3" w:rsidRPr="0005480F" w:rsidRDefault="00777CF3" w:rsidP="0077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8" w:right="-1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05480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05480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87" w:type="pct"/>
            <w:shd w:val="clear" w:color="auto" w:fill="auto"/>
          </w:tcPr>
          <w:p w14:paraId="414A7655" w14:textId="0189E73D" w:rsidR="00777CF3" w:rsidRPr="0005480F" w:rsidRDefault="009849BE" w:rsidP="00777CF3">
            <w:pPr>
              <w:spacing w:line="340" w:lineRule="exact"/>
              <w:ind w:left="-113" w:right="-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3" w:type="pct"/>
            <w:shd w:val="clear" w:color="auto" w:fill="auto"/>
          </w:tcPr>
          <w:p w14:paraId="60AA8487" w14:textId="77777777" w:rsidR="00777CF3" w:rsidRPr="0005480F" w:rsidRDefault="00777CF3" w:rsidP="00777CF3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08AB0D3B" w14:textId="34C48226" w:rsidR="00777CF3" w:rsidRPr="0005480F" w:rsidRDefault="009849BE" w:rsidP="00777CF3">
            <w:pPr>
              <w:spacing w:line="340" w:lineRule="exact"/>
              <w:ind w:left="-113" w:right="-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13" w:type="pct"/>
            <w:shd w:val="clear" w:color="auto" w:fill="auto"/>
          </w:tcPr>
          <w:p w14:paraId="25275046" w14:textId="77777777" w:rsidR="00777CF3" w:rsidRPr="0005480F" w:rsidRDefault="00777CF3" w:rsidP="00777CF3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703F5DFA" w14:textId="69D258F2" w:rsidR="00777CF3" w:rsidRPr="0005480F" w:rsidRDefault="009849BE" w:rsidP="00777CF3">
            <w:pPr>
              <w:spacing w:line="340" w:lineRule="exact"/>
              <w:ind w:left="-113" w:right="-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3" w:type="pct"/>
            <w:shd w:val="clear" w:color="auto" w:fill="auto"/>
          </w:tcPr>
          <w:p w14:paraId="4A0523C6" w14:textId="77777777" w:rsidR="00777CF3" w:rsidRPr="0005480F" w:rsidRDefault="00777CF3" w:rsidP="00777CF3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423A48C2" w14:textId="4ED2974D" w:rsidR="00777CF3" w:rsidRPr="0005480F" w:rsidRDefault="009849BE" w:rsidP="00777CF3">
            <w:pPr>
              <w:spacing w:line="340" w:lineRule="exact"/>
              <w:ind w:left="-113" w:right="-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777CF3" w:rsidRPr="0005480F" w14:paraId="37F9C992" w14:textId="77777777" w:rsidTr="00777CF3">
        <w:trPr>
          <w:tblHeader/>
        </w:trPr>
        <w:tc>
          <w:tcPr>
            <w:tcW w:w="2340" w:type="pct"/>
            <w:shd w:val="clear" w:color="auto" w:fill="auto"/>
          </w:tcPr>
          <w:p w14:paraId="7068E30E" w14:textId="77777777" w:rsidR="00777CF3" w:rsidRPr="0005480F" w:rsidRDefault="00777CF3" w:rsidP="0077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8" w:right="-1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60" w:type="pct"/>
            <w:gridSpan w:val="7"/>
            <w:shd w:val="clear" w:color="auto" w:fill="auto"/>
          </w:tcPr>
          <w:p w14:paraId="02DB73E5" w14:textId="77777777" w:rsidR="00777CF3" w:rsidRPr="0005480F" w:rsidRDefault="00777CF3" w:rsidP="00777CF3">
            <w:pPr>
              <w:spacing w:line="340" w:lineRule="exact"/>
              <w:ind w:left="-113" w:right="-104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05480F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77CF3" w:rsidRPr="0005480F" w14:paraId="47C59429" w14:textId="77777777" w:rsidTr="00777CF3">
        <w:tc>
          <w:tcPr>
            <w:tcW w:w="2340" w:type="pct"/>
            <w:shd w:val="clear" w:color="auto" w:fill="auto"/>
          </w:tcPr>
          <w:p w14:paraId="04B6B46C" w14:textId="77777777" w:rsidR="00777CF3" w:rsidRPr="0005480F" w:rsidRDefault="00777CF3" w:rsidP="0077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5480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7" w:type="pct"/>
            <w:shd w:val="clear" w:color="auto" w:fill="auto"/>
          </w:tcPr>
          <w:p w14:paraId="70343733" w14:textId="77777777" w:rsidR="00777CF3" w:rsidRPr="0005480F" w:rsidRDefault="00777CF3" w:rsidP="00777CF3">
            <w:pPr>
              <w:tabs>
                <w:tab w:val="decimal" w:pos="791"/>
              </w:tabs>
              <w:spacing w:line="34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pct"/>
            <w:shd w:val="clear" w:color="auto" w:fill="auto"/>
          </w:tcPr>
          <w:p w14:paraId="1E368090" w14:textId="77777777" w:rsidR="00777CF3" w:rsidRPr="0005480F" w:rsidRDefault="00777CF3" w:rsidP="00777CF3">
            <w:pPr>
              <w:spacing w:line="340" w:lineRule="exact"/>
              <w:ind w:left="200" w:hanging="2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2BEED07B" w14:textId="77777777" w:rsidR="00777CF3" w:rsidRPr="0005480F" w:rsidRDefault="00777CF3" w:rsidP="00777CF3">
            <w:pPr>
              <w:tabs>
                <w:tab w:val="decimal" w:pos="791"/>
              </w:tabs>
              <w:spacing w:line="34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pct"/>
            <w:shd w:val="clear" w:color="auto" w:fill="auto"/>
          </w:tcPr>
          <w:p w14:paraId="03C0D30F" w14:textId="77777777" w:rsidR="00777CF3" w:rsidRPr="0005480F" w:rsidRDefault="00777CF3" w:rsidP="00777CF3">
            <w:pPr>
              <w:spacing w:line="340" w:lineRule="exact"/>
              <w:ind w:left="200" w:hanging="2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176D87CC" w14:textId="77777777" w:rsidR="00777CF3" w:rsidRPr="0005480F" w:rsidRDefault="00777CF3" w:rsidP="00777CF3">
            <w:pPr>
              <w:tabs>
                <w:tab w:val="decimal" w:pos="791"/>
              </w:tabs>
              <w:spacing w:line="34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pct"/>
            <w:shd w:val="clear" w:color="auto" w:fill="auto"/>
          </w:tcPr>
          <w:p w14:paraId="5FFF4A11" w14:textId="77777777" w:rsidR="00777CF3" w:rsidRPr="0005480F" w:rsidRDefault="00777CF3" w:rsidP="00777CF3">
            <w:pPr>
              <w:spacing w:line="340" w:lineRule="exact"/>
              <w:ind w:left="200" w:hanging="2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5FC9476A" w14:textId="77777777" w:rsidR="00777CF3" w:rsidRPr="0005480F" w:rsidRDefault="00777CF3" w:rsidP="00777CF3">
            <w:pPr>
              <w:tabs>
                <w:tab w:val="decimal" w:pos="791"/>
              </w:tabs>
              <w:spacing w:line="34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849BE" w:rsidRPr="0005480F" w14:paraId="7395EC12" w14:textId="77777777" w:rsidTr="00777CF3">
        <w:tc>
          <w:tcPr>
            <w:tcW w:w="2340" w:type="pct"/>
            <w:shd w:val="clear" w:color="auto" w:fill="auto"/>
          </w:tcPr>
          <w:p w14:paraId="01D1BCE5" w14:textId="77777777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8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รายได้จากการให้เช่าและการให้บริการ</w:t>
            </w:r>
          </w:p>
        </w:tc>
        <w:tc>
          <w:tcPr>
            <w:tcW w:w="587" w:type="pct"/>
            <w:shd w:val="clear" w:color="auto" w:fill="auto"/>
          </w:tcPr>
          <w:p w14:paraId="6648420E" w14:textId="3C94EFA8" w:rsidR="009849BE" w:rsidRPr="0005480F" w:rsidRDefault="00715FAB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" w:type="pct"/>
            <w:shd w:val="clear" w:color="auto" w:fill="auto"/>
          </w:tcPr>
          <w:p w14:paraId="7D1AFB03" w14:textId="77777777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0F1C9076" w14:textId="77777777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" w:type="pct"/>
            <w:shd w:val="clear" w:color="auto" w:fill="auto"/>
          </w:tcPr>
          <w:p w14:paraId="55DEC7C5" w14:textId="77777777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5EA2C6A7" w14:textId="03E5A5B8" w:rsidR="009849BE" w:rsidRPr="0005480F" w:rsidRDefault="00715FAB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7,763</w:t>
            </w:r>
          </w:p>
        </w:tc>
        <w:tc>
          <w:tcPr>
            <w:tcW w:w="113" w:type="pct"/>
            <w:shd w:val="clear" w:color="auto" w:fill="auto"/>
          </w:tcPr>
          <w:p w14:paraId="25ABD8B3" w14:textId="77777777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4CA5114F" w14:textId="654E9E77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4,816</w:t>
            </w:r>
          </w:p>
        </w:tc>
      </w:tr>
      <w:tr w:rsidR="009849BE" w:rsidRPr="0005480F" w14:paraId="2CD4654A" w14:textId="77777777" w:rsidTr="00777CF3">
        <w:tc>
          <w:tcPr>
            <w:tcW w:w="2340" w:type="pct"/>
            <w:shd w:val="clear" w:color="auto" w:fill="auto"/>
            <w:vAlign w:val="bottom"/>
          </w:tcPr>
          <w:p w14:paraId="598E6FB7" w14:textId="77777777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87" w:type="pct"/>
            <w:shd w:val="clear" w:color="auto" w:fill="auto"/>
          </w:tcPr>
          <w:p w14:paraId="48609F04" w14:textId="4C9B515F" w:rsidR="009849BE" w:rsidRPr="0005480F" w:rsidRDefault="00715FAB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3DC126A2" w14:textId="77777777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35F3E7F3" w14:textId="77777777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" w:type="pct"/>
            <w:shd w:val="clear" w:color="auto" w:fill="auto"/>
          </w:tcPr>
          <w:p w14:paraId="6916199C" w14:textId="77777777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0FE168B1" w14:textId="01118EA6" w:rsidR="009849BE" w:rsidRPr="0005480F" w:rsidRDefault="00715FAB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14,804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5579FACF" w14:textId="77777777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4397ACFE" w14:textId="7F12B138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6,196</w:t>
            </w:r>
          </w:p>
        </w:tc>
      </w:tr>
      <w:tr w:rsidR="009849BE" w:rsidRPr="0005480F" w14:paraId="0B78701F" w14:textId="77777777" w:rsidTr="00777CF3">
        <w:tc>
          <w:tcPr>
            <w:tcW w:w="2340" w:type="pct"/>
            <w:shd w:val="clear" w:color="auto" w:fill="auto"/>
            <w:vAlign w:val="bottom"/>
          </w:tcPr>
          <w:p w14:paraId="6B3E99A1" w14:textId="77777777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587" w:type="pct"/>
            <w:shd w:val="clear" w:color="auto" w:fill="auto"/>
          </w:tcPr>
          <w:p w14:paraId="5B9895D8" w14:textId="55C8B9D4" w:rsidR="009849BE" w:rsidRPr="0005480F" w:rsidRDefault="00715FAB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07B97017" w14:textId="77777777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700DD60E" w14:textId="77777777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" w:type="pct"/>
            <w:shd w:val="clear" w:color="auto" w:fill="auto"/>
          </w:tcPr>
          <w:p w14:paraId="5DD9BDA9" w14:textId="77777777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054DEFDD" w14:textId="59562E7E" w:rsidR="009849BE" w:rsidRPr="0005480F" w:rsidRDefault="00715FAB" w:rsidP="0071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58,108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19F7A13E" w14:textId="77777777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4BF18497" w14:textId="3EF9A68A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4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849BE" w:rsidRPr="0005480F" w14:paraId="58DDCD72" w14:textId="77777777" w:rsidTr="00777CF3">
        <w:tc>
          <w:tcPr>
            <w:tcW w:w="2340" w:type="pct"/>
            <w:shd w:val="clear" w:color="auto" w:fill="auto"/>
            <w:vAlign w:val="bottom"/>
          </w:tcPr>
          <w:p w14:paraId="267211E1" w14:textId="77777777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87" w:type="pct"/>
            <w:shd w:val="clear" w:color="auto" w:fill="auto"/>
          </w:tcPr>
          <w:p w14:paraId="0124BC8F" w14:textId="47C20225" w:rsidR="009849BE" w:rsidRPr="0005480F" w:rsidRDefault="00715FAB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796268ED" w14:textId="77777777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4F604808" w14:textId="77777777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" w:type="pct"/>
            <w:shd w:val="clear" w:color="auto" w:fill="auto"/>
          </w:tcPr>
          <w:p w14:paraId="3BB82A8E" w14:textId="77777777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234566A6" w14:textId="0E5BC737" w:rsidR="009849BE" w:rsidRPr="0005480F" w:rsidRDefault="00715FAB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5,676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387FB8B6" w14:textId="77777777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16DDDFC2" w14:textId="0B7A28F4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6,082</w:t>
            </w:r>
          </w:p>
        </w:tc>
      </w:tr>
      <w:tr w:rsidR="009849BE" w:rsidRPr="0005480F" w14:paraId="5D52E0BF" w14:textId="77777777" w:rsidTr="00777CF3">
        <w:tc>
          <w:tcPr>
            <w:tcW w:w="2340" w:type="pct"/>
            <w:shd w:val="clear" w:color="auto" w:fill="auto"/>
            <w:vAlign w:val="bottom"/>
          </w:tcPr>
          <w:p w14:paraId="501F828D" w14:textId="70082E8D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</w:t>
            </w:r>
            <w:r w:rsidR="009E4F57"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587" w:type="pct"/>
            <w:shd w:val="clear" w:color="auto" w:fill="auto"/>
          </w:tcPr>
          <w:p w14:paraId="63E049E4" w14:textId="16333C7A" w:rsidR="009849BE" w:rsidRPr="0005480F" w:rsidRDefault="00715FAB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2E7F9488" w14:textId="77777777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6F72040A" w14:textId="77777777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" w:type="pct"/>
            <w:shd w:val="clear" w:color="auto" w:fill="auto"/>
          </w:tcPr>
          <w:p w14:paraId="0411DD49" w14:textId="77777777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3C62F17E" w14:textId="0E58F24A" w:rsidR="009849BE" w:rsidRPr="0005480F" w:rsidRDefault="00E175E3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109,435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3AD73C8D" w14:textId="77777777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6E3AB587" w14:textId="557AD857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118,813</w:t>
            </w:r>
          </w:p>
        </w:tc>
      </w:tr>
      <w:tr w:rsidR="009849BE" w:rsidRPr="0005480F" w14:paraId="2A43C4F7" w14:textId="77777777" w:rsidTr="00777CF3">
        <w:tc>
          <w:tcPr>
            <w:tcW w:w="2340" w:type="pct"/>
            <w:shd w:val="clear" w:color="auto" w:fill="auto"/>
            <w:vAlign w:val="bottom"/>
          </w:tcPr>
          <w:p w14:paraId="4F84DE05" w14:textId="5CDBAB5D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ค่าเช่า</w:t>
            </w:r>
            <w:r w:rsidR="009E4F57"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587" w:type="pct"/>
            <w:shd w:val="clear" w:color="auto" w:fill="auto"/>
          </w:tcPr>
          <w:p w14:paraId="37464F77" w14:textId="30A44673" w:rsidR="009849BE" w:rsidRPr="0005480F" w:rsidRDefault="00715FAB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1F63666B" w14:textId="77777777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435CD6B6" w14:textId="77777777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" w:type="pct"/>
            <w:shd w:val="clear" w:color="auto" w:fill="auto"/>
          </w:tcPr>
          <w:p w14:paraId="5BA5D4AA" w14:textId="77777777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03DC61B7" w14:textId="10B04066" w:rsidR="009849BE" w:rsidRPr="0005480F" w:rsidRDefault="00611E19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79,226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389D68CC" w14:textId="77777777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09CA203F" w14:textId="40C725BC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83,498</w:t>
            </w:r>
          </w:p>
        </w:tc>
      </w:tr>
      <w:tr w:rsidR="009849BE" w:rsidRPr="0005480F" w14:paraId="1769D1E4" w14:textId="77777777" w:rsidTr="00777CF3">
        <w:tc>
          <w:tcPr>
            <w:tcW w:w="2340" w:type="pct"/>
            <w:shd w:val="clear" w:color="auto" w:fill="auto"/>
            <w:vAlign w:val="bottom"/>
          </w:tcPr>
          <w:p w14:paraId="04E7F46D" w14:textId="77777777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87" w:type="pct"/>
            <w:shd w:val="clear" w:color="auto" w:fill="auto"/>
          </w:tcPr>
          <w:p w14:paraId="5198B205" w14:textId="4A72B0FC" w:rsidR="009849BE" w:rsidRPr="0005480F" w:rsidRDefault="00715FAB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69F23B09" w14:textId="77777777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0CCFC494" w14:textId="77777777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" w:type="pct"/>
            <w:shd w:val="clear" w:color="auto" w:fill="auto"/>
          </w:tcPr>
          <w:p w14:paraId="19B5225B" w14:textId="77777777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54F3C690" w14:textId="7A0217DD" w:rsidR="009849BE" w:rsidRPr="0005480F" w:rsidRDefault="00715FAB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  <w:cs/>
              </w:rPr>
              <w:t>584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2715636C" w14:textId="77777777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7A93E94B" w14:textId="0D762C4C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935</w:t>
            </w:r>
          </w:p>
        </w:tc>
      </w:tr>
      <w:tr w:rsidR="009849BE" w:rsidRPr="0005480F" w14:paraId="55042F73" w14:textId="77777777" w:rsidTr="00777CF3">
        <w:tc>
          <w:tcPr>
            <w:tcW w:w="2340" w:type="pct"/>
            <w:shd w:val="clear" w:color="auto" w:fill="auto"/>
            <w:vAlign w:val="bottom"/>
          </w:tcPr>
          <w:p w14:paraId="51A5E42E" w14:textId="77777777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587" w:type="pct"/>
            <w:shd w:val="clear" w:color="auto" w:fill="auto"/>
          </w:tcPr>
          <w:p w14:paraId="642F9612" w14:textId="51DC6E7B" w:rsidR="009849BE" w:rsidRPr="0005480F" w:rsidRDefault="00715FAB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109D16D2" w14:textId="77777777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34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75812770" w14:textId="77777777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" w:type="pct"/>
            <w:shd w:val="clear" w:color="auto" w:fill="auto"/>
          </w:tcPr>
          <w:p w14:paraId="76D2F9E2" w14:textId="77777777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16C9393B" w14:textId="318B8A05" w:rsidR="009849BE" w:rsidRPr="0005480F" w:rsidRDefault="00715FAB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9" w:right="-10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1,354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40A55617" w14:textId="77777777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21E4790A" w14:textId="2900B5DE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9" w:right="-10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4,011</w:t>
            </w:r>
          </w:p>
        </w:tc>
      </w:tr>
      <w:tr w:rsidR="009849BE" w:rsidRPr="0005480F" w14:paraId="6D4ED0EF" w14:textId="77777777" w:rsidTr="00C813E1">
        <w:trPr>
          <w:trHeight w:val="254"/>
        </w:trPr>
        <w:tc>
          <w:tcPr>
            <w:tcW w:w="2340" w:type="pct"/>
            <w:shd w:val="clear" w:color="auto" w:fill="auto"/>
            <w:vAlign w:val="bottom"/>
          </w:tcPr>
          <w:p w14:paraId="1C9D3F2C" w14:textId="77777777" w:rsidR="009849BE" w:rsidRPr="00C813E1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578D4024" w14:textId="77777777" w:rsidR="009849BE" w:rsidRPr="00C813E1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" w:type="pct"/>
            <w:shd w:val="clear" w:color="auto" w:fill="auto"/>
            <w:vAlign w:val="bottom"/>
          </w:tcPr>
          <w:p w14:paraId="60E29804" w14:textId="77777777" w:rsidR="009849BE" w:rsidRPr="00C813E1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34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6FEEC3B7" w14:textId="77777777" w:rsidR="009849BE" w:rsidRPr="00C813E1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" w:type="pct"/>
            <w:shd w:val="clear" w:color="auto" w:fill="auto"/>
          </w:tcPr>
          <w:p w14:paraId="35D743C2" w14:textId="77777777" w:rsidR="009849BE" w:rsidRPr="00C813E1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1E4F421E" w14:textId="77777777" w:rsidR="009849BE" w:rsidRPr="00C813E1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pct"/>
            <w:shd w:val="clear" w:color="auto" w:fill="auto"/>
            <w:vAlign w:val="bottom"/>
          </w:tcPr>
          <w:p w14:paraId="61A84E2A" w14:textId="77777777" w:rsidR="009849BE" w:rsidRPr="00C813E1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10CB9639" w14:textId="77777777" w:rsidR="009849BE" w:rsidRPr="00C813E1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849BE" w:rsidRPr="0005480F" w14:paraId="2641920D" w14:textId="77777777" w:rsidTr="00777CF3">
        <w:tc>
          <w:tcPr>
            <w:tcW w:w="2340" w:type="pct"/>
            <w:vAlign w:val="bottom"/>
          </w:tcPr>
          <w:p w14:paraId="03B264ED" w14:textId="77777777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5480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6DD69490" w14:textId="77777777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pct"/>
            <w:shd w:val="clear" w:color="auto" w:fill="auto"/>
            <w:vAlign w:val="bottom"/>
          </w:tcPr>
          <w:p w14:paraId="5C0E488E" w14:textId="77777777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2B024D53" w14:textId="77777777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pct"/>
            <w:shd w:val="clear" w:color="auto" w:fill="auto"/>
          </w:tcPr>
          <w:p w14:paraId="125D258C" w14:textId="77777777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1A762EC6" w14:textId="77777777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pct"/>
            <w:shd w:val="clear" w:color="auto" w:fill="auto"/>
            <w:vAlign w:val="bottom"/>
          </w:tcPr>
          <w:p w14:paraId="42ED1D46" w14:textId="77777777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1D88DAE0" w14:textId="77777777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E4F57" w:rsidRPr="0005480F" w14:paraId="174708F1" w14:textId="77777777" w:rsidTr="00777CF3">
        <w:tc>
          <w:tcPr>
            <w:tcW w:w="2340" w:type="pct"/>
          </w:tcPr>
          <w:p w14:paraId="3C8CCBEC" w14:textId="34CB39E2" w:rsidR="009E4F57" w:rsidRPr="0005480F" w:rsidRDefault="009E4F57" w:rsidP="009E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8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0077F65A" w14:textId="41F1468E" w:rsidR="009E4F57" w:rsidRPr="0005480F" w:rsidRDefault="009E4F57" w:rsidP="009E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3,863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15329777" w14:textId="77777777" w:rsidR="009E4F57" w:rsidRPr="0005480F" w:rsidRDefault="009E4F57" w:rsidP="009E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50E96F9F" w14:textId="2A6FC449" w:rsidR="009E4F57" w:rsidRPr="0005480F" w:rsidRDefault="009E4F57" w:rsidP="009E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6,428</w:t>
            </w:r>
          </w:p>
        </w:tc>
        <w:tc>
          <w:tcPr>
            <w:tcW w:w="113" w:type="pct"/>
            <w:shd w:val="clear" w:color="auto" w:fill="auto"/>
          </w:tcPr>
          <w:p w14:paraId="266BFF5E" w14:textId="77777777" w:rsidR="009E4F57" w:rsidRPr="0005480F" w:rsidRDefault="009E4F57" w:rsidP="009E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183077CB" w14:textId="7600C72C" w:rsidR="009E4F57" w:rsidRPr="0005480F" w:rsidRDefault="009E4F57" w:rsidP="009E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4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16705488" w14:textId="77777777" w:rsidR="009E4F57" w:rsidRPr="0005480F" w:rsidRDefault="009E4F57" w:rsidP="009E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6E679835" w14:textId="200AB44E" w:rsidR="009E4F57" w:rsidRPr="0005480F" w:rsidRDefault="009E4F57" w:rsidP="009E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849BE" w:rsidRPr="0005480F" w14:paraId="6670C888" w14:textId="77777777" w:rsidTr="00777CF3">
        <w:tc>
          <w:tcPr>
            <w:tcW w:w="2340" w:type="pct"/>
            <w:vAlign w:val="bottom"/>
          </w:tcPr>
          <w:p w14:paraId="6B151A00" w14:textId="77777777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2393707B" w14:textId="40174B6D" w:rsidR="009849BE" w:rsidRPr="0005480F" w:rsidRDefault="001C19A2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 w:rsidRPr="0005480F">
              <w:rPr>
                <w:rFonts w:ascii="Angsana New" w:hAnsi="Angsana New" w:cs="Angsana New"/>
                <w:sz w:val="28"/>
                <w:szCs w:val="28"/>
              </w:rPr>
              <w:t>,538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6A4EE989" w14:textId="77777777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70621837" w14:textId="142F4EE4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2,361</w:t>
            </w:r>
          </w:p>
        </w:tc>
        <w:tc>
          <w:tcPr>
            <w:tcW w:w="113" w:type="pct"/>
            <w:shd w:val="clear" w:color="auto" w:fill="auto"/>
          </w:tcPr>
          <w:p w14:paraId="7E47E1F3" w14:textId="77777777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26B41DBE" w14:textId="31AF0872" w:rsidR="009849BE" w:rsidRPr="0005480F" w:rsidRDefault="00A921E0" w:rsidP="00F5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>181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66E5BC3E" w14:textId="77777777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16737589" w14:textId="72D50267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980</w:t>
            </w:r>
          </w:p>
        </w:tc>
      </w:tr>
      <w:tr w:rsidR="009849BE" w:rsidRPr="0005480F" w14:paraId="6F4C45CF" w14:textId="77777777" w:rsidTr="00777CF3">
        <w:tc>
          <w:tcPr>
            <w:tcW w:w="2340" w:type="pct"/>
            <w:vAlign w:val="bottom"/>
          </w:tcPr>
          <w:p w14:paraId="0FC9F95A" w14:textId="77777777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526FB368" w14:textId="72A75CB3" w:rsidR="009849BE" w:rsidRPr="0005480F" w:rsidRDefault="001C19A2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650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22428216" w14:textId="77777777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6C854FA5" w14:textId="6B5F7CE1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1,507</w:t>
            </w:r>
          </w:p>
        </w:tc>
        <w:tc>
          <w:tcPr>
            <w:tcW w:w="113" w:type="pct"/>
            <w:shd w:val="clear" w:color="auto" w:fill="auto"/>
          </w:tcPr>
          <w:p w14:paraId="514D5BFC" w14:textId="77777777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1FCEB3E2" w14:textId="2F649FA1" w:rsidR="009849BE" w:rsidRPr="0005480F" w:rsidRDefault="00715FAB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57D796B4" w14:textId="77777777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04BD5AAD" w14:textId="169D2B3C" w:rsidR="009849BE" w:rsidRPr="0005480F" w:rsidRDefault="009849BE" w:rsidP="0098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813E1" w:rsidRPr="0005480F" w14:paraId="464CA37A" w14:textId="77777777" w:rsidTr="005F2EC0">
        <w:tc>
          <w:tcPr>
            <w:tcW w:w="2340" w:type="pct"/>
            <w:vAlign w:val="bottom"/>
          </w:tcPr>
          <w:p w14:paraId="366F68CA" w14:textId="3B5D0483" w:rsidR="00C813E1" w:rsidRPr="0005480F" w:rsidRDefault="00C813E1" w:rsidP="00C8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587" w:type="pct"/>
            <w:shd w:val="clear" w:color="auto" w:fill="auto"/>
          </w:tcPr>
          <w:p w14:paraId="6B13D1DD" w14:textId="7A82F1F9" w:rsidR="00C813E1" w:rsidRPr="0005480F" w:rsidRDefault="00C813E1" w:rsidP="00C8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397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72670C3C" w14:textId="77777777" w:rsidR="00C813E1" w:rsidRPr="0005480F" w:rsidRDefault="00C813E1" w:rsidP="00C8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764D4ADC" w14:textId="0C89DC3D" w:rsidR="00C813E1" w:rsidRPr="0005480F" w:rsidRDefault="00C813E1" w:rsidP="00C8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1,373</w:t>
            </w:r>
          </w:p>
        </w:tc>
        <w:tc>
          <w:tcPr>
            <w:tcW w:w="113" w:type="pct"/>
            <w:shd w:val="clear" w:color="auto" w:fill="auto"/>
          </w:tcPr>
          <w:p w14:paraId="0E3DDDE0" w14:textId="77777777" w:rsidR="00C813E1" w:rsidRPr="0005480F" w:rsidRDefault="00C813E1" w:rsidP="00C8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767588E7" w14:textId="1FD2D087" w:rsidR="00C813E1" w:rsidRPr="0005480F" w:rsidRDefault="00C813E1" w:rsidP="00C8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1611FE68" w14:textId="77777777" w:rsidR="00C813E1" w:rsidRPr="0005480F" w:rsidRDefault="00C813E1" w:rsidP="00C8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4B599241" w14:textId="75967FA4" w:rsidR="00C813E1" w:rsidRPr="0005480F" w:rsidRDefault="00C813E1" w:rsidP="00C8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618A27E5" w14:textId="667C25BF" w:rsidR="00777CF3" w:rsidRPr="0005480F" w:rsidRDefault="00777CF3">
      <w:pPr>
        <w:rPr>
          <w:rFonts w:cstheme="minorBidi"/>
        </w:rPr>
      </w:pPr>
    </w:p>
    <w:tbl>
      <w:tblPr>
        <w:tblW w:w="9196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3"/>
        <w:gridCol w:w="1080"/>
        <w:gridCol w:w="208"/>
        <w:gridCol w:w="1065"/>
        <w:gridCol w:w="208"/>
        <w:gridCol w:w="1041"/>
        <w:gridCol w:w="208"/>
        <w:gridCol w:w="1083"/>
      </w:tblGrid>
      <w:tr w:rsidR="00CA78E4" w:rsidRPr="0005480F" w14:paraId="1E82406D" w14:textId="77777777" w:rsidTr="00233853">
        <w:trPr>
          <w:tblHeader/>
        </w:trPr>
        <w:tc>
          <w:tcPr>
            <w:tcW w:w="2340" w:type="pct"/>
            <w:shd w:val="clear" w:color="auto" w:fill="auto"/>
          </w:tcPr>
          <w:p w14:paraId="60B1C202" w14:textId="3BFD7B4B" w:rsidR="00CA78E4" w:rsidRPr="00AF7039" w:rsidRDefault="00AF7039" w:rsidP="00233853">
            <w:pPr>
              <w:spacing w:line="340" w:lineRule="exact"/>
              <w:ind w:left="116" w:right="-1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F703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79" w:type="pct"/>
            <w:gridSpan w:val="3"/>
            <w:shd w:val="clear" w:color="auto" w:fill="auto"/>
          </w:tcPr>
          <w:p w14:paraId="1E6CB5FF" w14:textId="77777777" w:rsidR="00CA78E4" w:rsidRPr="0005480F" w:rsidRDefault="00CA78E4" w:rsidP="00233853">
            <w:pPr>
              <w:spacing w:line="340" w:lineRule="exact"/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5480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3" w:type="pct"/>
            <w:shd w:val="clear" w:color="auto" w:fill="auto"/>
          </w:tcPr>
          <w:p w14:paraId="4B8EC75C" w14:textId="77777777" w:rsidR="00CA78E4" w:rsidRPr="0005480F" w:rsidRDefault="00CA78E4" w:rsidP="00233853">
            <w:pPr>
              <w:tabs>
                <w:tab w:val="decimal" w:pos="874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8" w:type="pct"/>
            <w:gridSpan w:val="3"/>
            <w:shd w:val="clear" w:color="auto" w:fill="auto"/>
            <w:vAlign w:val="bottom"/>
          </w:tcPr>
          <w:p w14:paraId="3F82F874" w14:textId="77777777" w:rsidR="00CA78E4" w:rsidRPr="0005480F" w:rsidRDefault="00CA78E4" w:rsidP="00233853">
            <w:pPr>
              <w:tabs>
                <w:tab w:val="decimal" w:pos="1002"/>
              </w:tabs>
              <w:spacing w:line="340" w:lineRule="exact"/>
              <w:ind w:left="-120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A78E4" w:rsidRPr="0005480F" w14:paraId="618FE627" w14:textId="77777777" w:rsidTr="00233853">
        <w:trPr>
          <w:tblHeader/>
        </w:trPr>
        <w:tc>
          <w:tcPr>
            <w:tcW w:w="2340" w:type="pct"/>
            <w:shd w:val="clear" w:color="auto" w:fill="auto"/>
          </w:tcPr>
          <w:p w14:paraId="05EE579D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8" w:right="-1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05480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05480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87" w:type="pct"/>
            <w:shd w:val="clear" w:color="auto" w:fill="auto"/>
          </w:tcPr>
          <w:p w14:paraId="23A3D67D" w14:textId="77777777" w:rsidR="00CA78E4" w:rsidRPr="0005480F" w:rsidRDefault="00CA78E4" w:rsidP="00233853">
            <w:pPr>
              <w:spacing w:line="340" w:lineRule="exact"/>
              <w:ind w:left="-113" w:right="-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3" w:type="pct"/>
            <w:shd w:val="clear" w:color="auto" w:fill="auto"/>
          </w:tcPr>
          <w:p w14:paraId="5F683294" w14:textId="77777777" w:rsidR="00CA78E4" w:rsidRPr="0005480F" w:rsidRDefault="00CA78E4" w:rsidP="00233853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3B69484F" w14:textId="77777777" w:rsidR="00CA78E4" w:rsidRPr="0005480F" w:rsidRDefault="00CA78E4" w:rsidP="00233853">
            <w:pPr>
              <w:spacing w:line="340" w:lineRule="exact"/>
              <w:ind w:left="-113" w:right="-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13" w:type="pct"/>
            <w:shd w:val="clear" w:color="auto" w:fill="auto"/>
          </w:tcPr>
          <w:p w14:paraId="5107D1CB" w14:textId="77777777" w:rsidR="00CA78E4" w:rsidRPr="0005480F" w:rsidRDefault="00CA78E4" w:rsidP="00233853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34084372" w14:textId="77777777" w:rsidR="00CA78E4" w:rsidRPr="0005480F" w:rsidRDefault="00CA78E4" w:rsidP="00233853">
            <w:pPr>
              <w:spacing w:line="340" w:lineRule="exact"/>
              <w:ind w:left="-113" w:right="-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3" w:type="pct"/>
            <w:shd w:val="clear" w:color="auto" w:fill="auto"/>
          </w:tcPr>
          <w:p w14:paraId="3C103911" w14:textId="77777777" w:rsidR="00CA78E4" w:rsidRPr="0005480F" w:rsidRDefault="00CA78E4" w:rsidP="00233853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556A140C" w14:textId="77777777" w:rsidR="00CA78E4" w:rsidRPr="0005480F" w:rsidRDefault="00CA78E4" w:rsidP="00233853">
            <w:pPr>
              <w:spacing w:line="340" w:lineRule="exact"/>
              <w:ind w:left="-113" w:right="-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CA78E4" w:rsidRPr="0005480F" w14:paraId="66E4BBA5" w14:textId="77777777" w:rsidTr="00233853">
        <w:trPr>
          <w:tblHeader/>
        </w:trPr>
        <w:tc>
          <w:tcPr>
            <w:tcW w:w="2340" w:type="pct"/>
            <w:shd w:val="clear" w:color="auto" w:fill="auto"/>
          </w:tcPr>
          <w:p w14:paraId="687D3F2E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8" w:right="-1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60" w:type="pct"/>
            <w:gridSpan w:val="7"/>
            <w:shd w:val="clear" w:color="auto" w:fill="auto"/>
          </w:tcPr>
          <w:p w14:paraId="27EDBFD3" w14:textId="77777777" w:rsidR="00CA78E4" w:rsidRPr="0005480F" w:rsidRDefault="00CA78E4" w:rsidP="00233853">
            <w:pPr>
              <w:spacing w:line="340" w:lineRule="exact"/>
              <w:ind w:left="-113" w:right="-104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05480F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A78E4" w:rsidRPr="0005480F" w14:paraId="78D2CA23" w14:textId="77777777" w:rsidTr="00233853">
        <w:tc>
          <w:tcPr>
            <w:tcW w:w="2340" w:type="pct"/>
            <w:vAlign w:val="bottom"/>
          </w:tcPr>
          <w:p w14:paraId="3C9AF3FC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1F8EEA62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pct"/>
            <w:shd w:val="clear" w:color="auto" w:fill="auto"/>
            <w:vAlign w:val="bottom"/>
          </w:tcPr>
          <w:p w14:paraId="48C2714A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66810CDB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pct"/>
            <w:shd w:val="clear" w:color="auto" w:fill="auto"/>
          </w:tcPr>
          <w:p w14:paraId="7FD719C0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7A03E60A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pct"/>
            <w:shd w:val="clear" w:color="auto" w:fill="auto"/>
            <w:vAlign w:val="bottom"/>
          </w:tcPr>
          <w:p w14:paraId="029D0140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5C45B237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A78E4" w:rsidRPr="0005480F" w14:paraId="075CA4BD" w14:textId="77777777" w:rsidTr="00233853">
        <w:tc>
          <w:tcPr>
            <w:tcW w:w="2340" w:type="pct"/>
            <w:vAlign w:val="bottom"/>
          </w:tcPr>
          <w:p w14:paraId="49A18F9C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560F26EB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35,181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1E54D7A5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37E1995A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27,</w:t>
            </w:r>
            <w:r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>626</w:t>
            </w:r>
          </w:p>
        </w:tc>
        <w:tc>
          <w:tcPr>
            <w:tcW w:w="113" w:type="pct"/>
            <w:shd w:val="clear" w:color="auto" w:fill="auto"/>
          </w:tcPr>
          <w:p w14:paraId="64C4E550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709E232C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theme="minorBidi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2,224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7DB84B83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2235DC99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05480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>395</w:t>
            </w:r>
          </w:p>
        </w:tc>
      </w:tr>
      <w:tr w:rsidR="00CA78E4" w:rsidRPr="0005480F" w14:paraId="2F45833B" w14:textId="77777777" w:rsidTr="00233853">
        <w:tc>
          <w:tcPr>
            <w:tcW w:w="2340" w:type="pct"/>
            <w:vAlign w:val="bottom"/>
          </w:tcPr>
          <w:p w14:paraId="0828A142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19BF161A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125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52BFB4F7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F8E598D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3" w:type="pct"/>
            <w:shd w:val="clear" w:color="auto" w:fill="auto"/>
          </w:tcPr>
          <w:p w14:paraId="330E2654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40E12F85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>125</w:t>
            </w:r>
          </w:p>
        </w:tc>
        <w:tc>
          <w:tcPr>
            <w:tcW w:w="113" w:type="pct"/>
            <w:shd w:val="clear" w:color="auto" w:fill="auto"/>
          </w:tcPr>
          <w:p w14:paraId="19E8D457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1426CAFA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CA78E4" w:rsidRPr="0005480F" w14:paraId="47C15043" w14:textId="77777777" w:rsidTr="00233853">
        <w:tc>
          <w:tcPr>
            <w:tcW w:w="2340" w:type="pct"/>
            <w:vAlign w:val="bottom"/>
          </w:tcPr>
          <w:p w14:paraId="18C840EF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556FC3C6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71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3BB6708D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6108A118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3,393</w:t>
            </w:r>
          </w:p>
        </w:tc>
        <w:tc>
          <w:tcPr>
            <w:tcW w:w="113" w:type="pct"/>
            <w:shd w:val="clear" w:color="auto" w:fill="auto"/>
          </w:tcPr>
          <w:p w14:paraId="231907B0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1248A8FB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088767F3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4DAB82AF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CA78E4" w:rsidRPr="0005480F" w14:paraId="4D266B80" w14:textId="77777777" w:rsidTr="00233853">
        <w:tc>
          <w:tcPr>
            <w:tcW w:w="2340" w:type="pct"/>
            <w:vAlign w:val="bottom"/>
          </w:tcPr>
          <w:p w14:paraId="5E30E844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154B4EF3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>21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05207661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96A2042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3" w:type="pct"/>
            <w:shd w:val="clear" w:color="auto" w:fill="auto"/>
          </w:tcPr>
          <w:p w14:paraId="07646696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31C03D78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3" w:type="pct"/>
            <w:shd w:val="clear" w:color="auto" w:fill="auto"/>
          </w:tcPr>
          <w:p w14:paraId="3702E82E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05920069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6331CB" w:rsidRPr="0005480F" w14:paraId="6FB1AABC" w14:textId="77777777" w:rsidTr="00764E6F">
        <w:tc>
          <w:tcPr>
            <w:tcW w:w="2340" w:type="pct"/>
            <w:vAlign w:val="bottom"/>
          </w:tcPr>
          <w:p w14:paraId="7A663CBC" w14:textId="631335E5" w:rsidR="006331CB" w:rsidRPr="0005480F" w:rsidRDefault="006331CB" w:rsidP="00633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5480F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587" w:type="pct"/>
            <w:shd w:val="clear" w:color="auto" w:fill="auto"/>
          </w:tcPr>
          <w:p w14:paraId="3F350337" w14:textId="7FE7B3A4" w:rsidR="006331CB" w:rsidRPr="0005480F" w:rsidRDefault="006331CB" w:rsidP="00633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22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6FC925D3" w14:textId="77777777" w:rsidR="006331CB" w:rsidRPr="0005480F" w:rsidRDefault="006331CB" w:rsidP="00633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2BD0F7C" w14:textId="10CD7C56" w:rsidR="006331CB" w:rsidRPr="0005480F" w:rsidRDefault="006331CB" w:rsidP="00633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3" w:type="pct"/>
            <w:shd w:val="clear" w:color="auto" w:fill="auto"/>
          </w:tcPr>
          <w:p w14:paraId="7A07B706" w14:textId="77777777" w:rsidR="006331CB" w:rsidRPr="0005480F" w:rsidRDefault="006331CB" w:rsidP="00633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15055D1D" w14:textId="3627A2B8" w:rsidR="006331CB" w:rsidRPr="0005480F" w:rsidRDefault="006331CB" w:rsidP="00633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3" w:type="pct"/>
            <w:shd w:val="clear" w:color="auto" w:fill="auto"/>
          </w:tcPr>
          <w:p w14:paraId="09D1E5CC" w14:textId="77777777" w:rsidR="006331CB" w:rsidRPr="0005480F" w:rsidRDefault="006331CB" w:rsidP="00633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546988CB" w14:textId="299A3E84" w:rsidR="006331CB" w:rsidRPr="0005480F" w:rsidRDefault="006331CB" w:rsidP="00633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CA78E4" w:rsidRPr="0005480F" w14:paraId="2A6B9213" w14:textId="77777777" w:rsidTr="00233853">
        <w:tc>
          <w:tcPr>
            <w:tcW w:w="2340" w:type="pct"/>
            <w:vAlign w:val="bottom"/>
          </w:tcPr>
          <w:p w14:paraId="55F6DF8C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7AEAD3B9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pct"/>
            <w:shd w:val="clear" w:color="auto" w:fill="auto"/>
            <w:vAlign w:val="bottom"/>
          </w:tcPr>
          <w:p w14:paraId="1DC9668E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52702349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pct"/>
            <w:shd w:val="clear" w:color="auto" w:fill="auto"/>
          </w:tcPr>
          <w:p w14:paraId="33068F39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1DB1402C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pct"/>
            <w:shd w:val="clear" w:color="auto" w:fill="auto"/>
            <w:vAlign w:val="bottom"/>
          </w:tcPr>
          <w:p w14:paraId="33F78FE2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3B5797E9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A78E4" w:rsidRPr="0005480F" w14:paraId="422A5B6F" w14:textId="77777777" w:rsidTr="00233853">
        <w:tc>
          <w:tcPr>
            <w:tcW w:w="2340" w:type="pct"/>
            <w:vAlign w:val="bottom"/>
          </w:tcPr>
          <w:p w14:paraId="7BCFA0DD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5480F">
              <w:rPr>
                <w:rFonts w:ascii="Angsana New" w:eastAsia="Cordia New" w:hAnsi="Angsana New" w:cs="Angsana New" w:hint="cs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87" w:type="pct"/>
            <w:shd w:val="clear" w:color="auto" w:fill="auto"/>
          </w:tcPr>
          <w:p w14:paraId="675B46CD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pct"/>
            <w:shd w:val="clear" w:color="auto" w:fill="auto"/>
            <w:vAlign w:val="bottom"/>
          </w:tcPr>
          <w:p w14:paraId="33B824E1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3A6B8FA0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pct"/>
            <w:shd w:val="clear" w:color="auto" w:fill="auto"/>
          </w:tcPr>
          <w:p w14:paraId="4B71B654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646CA01C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pct"/>
            <w:shd w:val="clear" w:color="auto" w:fill="auto"/>
            <w:vAlign w:val="bottom"/>
          </w:tcPr>
          <w:p w14:paraId="36474C15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683E8968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A78E4" w:rsidRPr="0005480F" w14:paraId="7F482FB5" w14:textId="77777777" w:rsidTr="00233853">
        <w:tc>
          <w:tcPr>
            <w:tcW w:w="2340" w:type="pct"/>
            <w:vAlign w:val="bottom"/>
          </w:tcPr>
          <w:p w14:paraId="6E028671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587" w:type="pct"/>
            <w:shd w:val="clear" w:color="auto" w:fill="auto"/>
          </w:tcPr>
          <w:p w14:paraId="71EC8413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1,528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1993C3D1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54CBE697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3" w:type="pct"/>
            <w:shd w:val="clear" w:color="auto" w:fill="auto"/>
          </w:tcPr>
          <w:p w14:paraId="2D5A1B81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74DDE5DF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7FC89D2F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4E4319F8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CA78E4" w:rsidRPr="0005480F" w14:paraId="4AC793D2" w14:textId="77777777" w:rsidTr="00233853">
        <w:tc>
          <w:tcPr>
            <w:tcW w:w="2340" w:type="pct"/>
            <w:vAlign w:val="bottom"/>
          </w:tcPr>
          <w:p w14:paraId="0F5B332F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38C75270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pct"/>
            <w:shd w:val="clear" w:color="auto" w:fill="auto"/>
            <w:vAlign w:val="bottom"/>
          </w:tcPr>
          <w:p w14:paraId="51B26DA6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452566C6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pct"/>
            <w:shd w:val="clear" w:color="auto" w:fill="auto"/>
          </w:tcPr>
          <w:p w14:paraId="46E4A23B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4C308547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pct"/>
            <w:shd w:val="clear" w:color="auto" w:fill="auto"/>
            <w:vAlign w:val="bottom"/>
          </w:tcPr>
          <w:p w14:paraId="7C75D872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4FFD7D95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A78E4" w:rsidRPr="0005480F" w14:paraId="3FCECB6B" w14:textId="77777777" w:rsidTr="00233853">
        <w:tc>
          <w:tcPr>
            <w:tcW w:w="2340" w:type="pct"/>
            <w:vAlign w:val="bottom"/>
          </w:tcPr>
          <w:p w14:paraId="657EBF32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87" w:type="pct"/>
            <w:shd w:val="clear" w:color="auto" w:fill="auto"/>
          </w:tcPr>
          <w:p w14:paraId="4A79CE2F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pct"/>
            <w:shd w:val="clear" w:color="auto" w:fill="auto"/>
            <w:vAlign w:val="bottom"/>
          </w:tcPr>
          <w:p w14:paraId="3DE7C5EE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7FA101AA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pct"/>
            <w:shd w:val="clear" w:color="auto" w:fill="auto"/>
          </w:tcPr>
          <w:p w14:paraId="5EC9DE87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016ABFFB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pct"/>
            <w:shd w:val="clear" w:color="auto" w:fill="auto"/>
            <w:vAlign w:val="bottom"/>
          </w:tcPr>
          <w:p w14:paraId="7753B8FA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61EC42E2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A78E4" w:rsidRPr="0005480F" w14:paraId="247A4DF2" w14:textId="77777777" w:rsidTr="00233853">
        <w:tc>
          <w:tcPr>
            <w:tcW w:w="2340" w:type="pct"/>
            <w:vAlign w:val="bottom"/>
          </w:tcPr>
          <w:p w14:paraId="7B5E9040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firstLine="9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75D0D2EB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33,043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67388252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7DEC74DA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31,749</w:t>
            </w:r>
          </w:p>
        </w:tc>
        <w:tc>
          <w:tcPr>
            <w:tcW w:w="113" w:type="pct"/>
            <w:shd w:val="clear" w:color="auto" w:fill="auto"/>
          </w:tcPr>
          <w:p w14:paraId="734BD311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3EED2764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20,963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2B0CF6AE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2B603266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23,942</w:t>
            </w:r>
          </w:p>
        </w:tc>
      </w:tr>
      <w:tr w:rsidR="00CA78E4" w:rsidRPr="0005480F" w14:paraId="42D1A3B3" w14:textId="77777777" w:rsidTr="00233853">
        <w:tc>
          <w:tcPr>
            <w:tcW w:w="2340" w:type="pct"/>
            <w:vAlign w:val="bottom"/>
          </w:tcPr>
          <w:p w14:paraId="030CFD0F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firstLine="9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4C825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841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638F06E9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916D4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972</w:t>
            </w:r>
          </w:p>
        </w:tc>
        <w:tc>
          <w:tcPr>
            <w:tcW w:w="113" w:type="pct"/>
            <w:shd w:val="clear" w:color="auto" w:fill="auto"/>
          </w:tcPr>
          <w:p w14:paraId="54BD71FF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</w:tcPr>
          <w:p w14:paraId="02CB1936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430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4492D5D4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5021FC1C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571</w:t>
            </w:r>
          </w:p>
        </w:tc>
      </w:tr>
      <w:tr w:rsidR="00CA78E4" w:rsidRPr="0005480F" w14:paraId="4B1DB075" w14:textId="77777777" w:rsidTr="00233853">
        <w:tc>
          <w:tcPr>
            <w:tcW w:w="2340" w:type="pct"/>
            <w:vAlign w:val="bottom"/>
          </w:tcPr>
          <w:p w14:paraId="7F81E895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C4A52C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b/>
                <w:bCs/>
                <w:sz w:val="28"/>
                <w:szCs w:val="28"/>
              </w:rPr>
              <w:t>33,884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54016B5D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80BB94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b/>
                <w:bCs/>
                <w:sz w:val="28"/>
                <w:szCs w:val="28"/>
              </w:rPr>
              <w:t>32,721</w:t>
            </w:r>
          </w:p>
        </w:tc>
        <w:tc>
          <w:tcPr>
            <w:tcW w:w="113" w:type="pct"/>
            <w:shd w:val="clear" w:color="auto" w:fill="auto"/>
          </w:tcPr>
          <w:p w14:paraId="46A91314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4DB8D6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21,393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43B8CA06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2B31AE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9"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24,513</w:t>
            </w:r>
          </w:p>
        </w:tc>
      </w:tr>
      <w:tr w:rsidR="00CA78E4" w:rsidRPr="0005480F" w14:paraId="0182A82D" w14:textId="77777777" w:rsidTr="00233853">
        <w:trPr>
          <w:trHeight w:val="179"/>
        </w:trPr>
        <w:tc>
          <w:tcPr>
            <w:tcW w:w="2340" w:type="pct"/>
            <w:vAlign w:val="bottom"/>
          </w:tcPr>
          <w:p w14:paraId="4D0766F3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0054814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pct"/>
            <w:shd w:val="clear" w:color="auto" w:fill="auto"/>
            <w:vAlign w:val="bottom"/>
          </w:tcPr>
          <w:p w14:paraId="55AAEBE6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28BF15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pct"/>
            <w:shd w:val="clear" w:color="auto" w:fill="auto"/>
          </w:tcPr>
          <w:p w14:paraId="4B374B04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45AFBF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pct"/>
            <w:shd w:val="clear" w:color="auto" w:fill="auto"/>
            <w:vAlign w:val="bottom"/>
          </w:tcPr>
          <w:p w14:paraId="4373FD51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C9D87A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A78E4" w:rsidRPr="0005480F" w14:paraId="7BEDF909" w14:textId="77777777" w:rsidTr="00233853">
        <w:trPr>
          <w:trHeight w:val="80"/>
        </w:trPr>
        <w:tc>
          <w:tcPr>
            <w:tcW w:w="2340" w:type="pct"/>
            <w:vAlign w:val="bottom"/>
          </w:tcPr>
          <w:p w14:paraId="0C7A7063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5480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5036359F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pct"/>
            <w:shd w:val="clear" w:color="auto" w:fill="auto"/>
            <w:vAlign w:val="bottom"/>
          </w:tcPr>
          <w:p w14:paraId="4AB3E7D2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72D1375B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pct"/>
            <w:shd w:val="clear" w:color="auto" w:fill="auto"/>
          </w:tcPr>
          <w:p w14:paraId="5F45969E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0BB00F48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pct"/>
            <w:shd w:val="clear" w:color="auto" w:fill="auto"/>
            <w:vAlign w:val="bottom"/>
          </w:tcPr>
          <w:p w14:paraId="7C46F580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4945201E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A78E4" w:rsidRPr="0005480F" w14:paraId="70862CBB" w14:textId="77777777" w:rsidTr="00233853">
        <w:trPr>
          <w:trHeight w:val="70"/>
        </w:trPr>
        <w:tc>
          <w:tcPr>
            <w:tcW w:w="2340" w:type="pct"/>
            <w:vAlign w:val="bottom"/>
          </w:tcPr>
          <w:p w14:paraId="7377BBD0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536D09FB" w14:textId="63A3FA48" w:rsidR="00CA78E4" w:rsidRPr="0005480F" w:rsidRDefault="009936CE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1,738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1924BFEC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31E37D21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7,879</w:t>
            </w:r>
          </w:p>
        </w:tc>
        <w:tc>
          <w:tcPr>
            <w:tcW w:w="113" w:type="pct"/>
            <w:shd w:val="clear" w:color="auto" w:fill="auto"/>
          </w:tcPr>
          <w:p w14:paraId="7F441DE5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733BE242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5B63F8C8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254C05C5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A78E4" w:rsidRPr="0005480F" w14:paraId="395B6F56" w14:textId="77777777" w:rsidTr="00233853">
        <w:trPr>
          <w:trHeight w:val="70"/>
        </w:trPr>
        <w:tc>
          <w:tcPr>
            <w:tcW w:w="2340" w:type="pct"/>
            <w:vAlign w:val="bottom"/>
          </w:tcPr>
          <w:p w14:paraId="666EFDCA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4B0B11F6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3,083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02BCF392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25D8DC6A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4,872</w:t>
            </w:r>
          </w:p>
        </w:tc>
        <w:tc>
          <w:tcPr>
            <w:tcW w:w="113" w:type="pct"/>
            <w:shd w:val="clear" w:color="auto" w:fill="auto"/>
          </w:tcPr>
          <w:p w14:paraId="0B8CA714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2DF26935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7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3,083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47BADFE9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672CB653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</w:rPr>
              <w:t>4,872</w:t>
            </w:r>
          </w:p>
        </w:tc>
      </w:tr>
      <w:tr w:rsidR="00CA78E4" w:rsidRPr="0005480F" w14:paraId="22539C2F" w14:textId="77777777" w:rsidTr="00233853">
        <w:tc>
          <w:tcPr>
            <w:tcW w:w="2340" w:type="pct"/>
            <w:vAlign w:val="bottom"/>
          </w:tcPr>
          <w:p w14:paraId="03CB0046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1DD64297" w14:textId="3C36042A" w:rsidR="00CA78E4" w:rsidRPr="0005480F" w:rsidRDefault="00233853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3FC5676F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31DD93B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270</w:t>
            </w:r>
          </w:p>
        </w:tc>
        <w:tc>
          <w:tcPr>
            <w:tcW w:w="113" w:type="pct"/>
            <w:shd w:val="clear" w:color="auto" w:fill="auto"/>
          </w:tcPr>
          <w:p w14:paraId="7B235FFB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17261F31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2C8749C8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5D265339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A78E4" w:rsidRPr="0005480F" w14:paraId="3BDEECA3" w14:textId="77777777" w:rsidTr="00233853">
        <w:tc>
          <w:tcPr>
            <w:tcW w:w="2340" w:type="pct"/>
            <w:vAlign w:val="bottom"/>
          </w:tcPr>
          <w:p w14:paraId="7C9B6ED1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71F74D85" w14:textId="1625ABDA" w:rsidR="00CA78E4" w:rsidRPr="0005480F" w:rsidRDefault="00D54348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3765E26D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5AAC33DB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211</w:t>
            </w:r>
          </w:p>
        </w:tc>
        <w:tc>
          <w:tcPr>
            <w:tcW w:w="113" w:type="pct"/>
            <w:shd w:val="clear" w:color="auto" w:fill="auto"/>
          </w:tcPr>
          <w:p w14:paraId="1B4E449C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24AAC54D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465FF064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699608DD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A78E4" w:rsidRPr="0005480F" w14:paraId="714B55F1" w14:textId="77777777" w:rsidTr="00233853">
        <w:tc>
          <w:tcPr>
            <w:tcW w:w="2340" w:type="pct"/>
            <w:vAlign w:val="bottom"/>
          </w:tcPr>
          <w:p w14:paraId="722907B2" w14:textId="7190E7D2" w:rsidR="00CA78E4" w:rsidRPr="0005480F" w:rsidRDefault="00D54348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5480F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2B1939BE" w14:textId="026A8D4F" w:rsidR="00CA78E4" w:rsidRPr="0005480F" w:rsidRDefault="00D54348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01C8EE17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462A773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" w:type="pct"/>
            <w:shd w:val="clear" w:color="auto" w:fill="auto"/>
          </w:tcPr>
          <w:p w14:paraId="27BE9802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55DA5C2B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350EB67D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107B9D39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A78E4" w:rsidRPr="0005480F" w14:paraId="7B6B0181" w14:textId="77777777" w:rsidTr="00233853">
        <w:tc>
          <w:tcPr>
            <w:tcW w:w="2340" w:type="pct"/>
            <w:vAlign w:val="bottom"/>
          </w:tcPr>
          <w:p w14:paraId="722CEE44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40BDA050" w14:textId="55AEA542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D54348" w:rsidRPr="0005480F">
              <w:rPr>
                <w:rFonts w:ascii="Angsana New" w:hAnsi="Angsana New" w:cs="Angsana New"/>
                <w:sz w:val="28"/>
                <w:szCs w:val="28"/>
              </w:rPr>
              <w:t>76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45BBEF69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55DC5A85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127</w:t>
            </w:r>
          </w:p>
        </w:tc>
        <w:tc>
          <w:tcPr>
            <w:tcW w:w="113" w:type="pct"/>
            <w:shd w:val="clear" w:color="auto" w:fill="auto"/>
          </w:tcPr>
          <w:p w14:paraId="0189962F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165331D7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10ABB164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25C115B8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A78E4" w:rsidRPr="0005480F" w14:paraId="34CB7655" w14:textId="77777777" w:rsidTr="00233853">
        <w:tc>
          <w:tcPr>
            <w:tcW w:w="2340" w:type="pct"/>
            <w:vAlign w:val="bottom"/>
          </w:tcPr>
          <w:p w14:paraId="5325A943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66DB4714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3,075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0542BF02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6CA6630D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4,100</w:t>
            </w:r>
          </w:p>
        </w:tc>
        <w:tc>
          <w:tcPr>
            <w:tcW w:w="113" w:type="pct"/>
            <w:shd w:val="clear" w:color="auto" w:fill="auto"/>
          </w:tcPr>
          <w:p w14:paraId="4632D3D2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26F500EC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20312B36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1953896A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A78E4" w:rsidRPr="0005480F" w14:paraId="4914B8C2" w14:textId="77777777" w:rsidTr="00233853">
        <w:tc>
          <w:tcPr>
            <w:tcW w:w="2340" w:type="pct"/>
            <w:vAlign w:val="bottom"/>
          </w:tcPr>
          <w:p w14:paraId="7C877803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741402D3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  <w:cs/>
              </w:rPr>
              <w:t>970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3EBD3CAF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7CCDCBEE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535</w:t>
            </w:r>
          </w:p>
        </w:tc>
        <w:tc>
          <w:tcPr>
            <w:tcW w:w="113" w:type="pct"/>
            <w:shd w:val="clear" w:color="auto" w:fill="auto"/>
          </w:tcPr>
          <w:p w14:paraId="7E1558CD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13FCADAE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5F9FB3C4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0CC051F4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A78E4" w:rsidRPr="0005480F" w14:paraId="10C018D2" w14:textId="77777777" w:rsidTr="00233853">
        <w:tc>
          <w:tcPr>
            <w:tcW w:w="2340" w:type="pct"/>
            <w:vAlign w:val="bottom"/>
          </w:tcPr>
          <w:p w14:paraId="3B00D061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2946F447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168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221615DF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451C9D4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>7,868</w:t>
            </w:r>
          </w:p>
        </w:tc>
        <w:tc>
          <w:tcPr>
            <w:tcW w:w="113" w:type="pct"/>
            <w:shd w:val="clear" w:color="auto" w:fill="auto"/>
          </w:tcPr>
          <w:p w14:paraId="10B89E3D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159B43EF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90" w:firstLine="135"/>
              <w:rPr>
                <w:rFonts w:cstheme="minorBidi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0089DD07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43F107AC" w14:textId="77777777" w:rsidR="00CA78E4" w:rsidRPr="0005480F" w:rsidRDefault="00CA78E4" w:rsidP="00233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553AA6DD" w14:textId="77777777" w:rsidR="00CA78E4" w:rsidRPr="0005480F" w:rsidRDefault="00CA78E4">
      <w:pPr>
        <w:rPr>
          <w:rFonts w:cstheme="minorBidi"/>
        </w:rPr>
      </w:pPr>
    </w:p>
    <w:p w14:paraId="4B869B3B" w14:textId="05FE0945" w:rsidR="00777CF3" w:rsidRPr="0005480F" w:rsidRDefault="00777CF3"/>
    <w:p w14:paraId="5DD4A09F" w14:textId="4122D7DE" w:rsidR="008A152B" w:rsidRPr="0005480F" w:rsidRDefault="008A152B" w:rsidP="00A8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654C5ED1" w14:textId="2806C78B" w:rsidR="00A8737A" w:rsidRPr="0005480F" w:rsidRDefault="009849BE" w:rsidP="00293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br w:type="page"/>
      </w:r>
      <w:r w:rsidR="00A8737A" w:rsidRPr="0005480F">
        <w:rPr>
          <w:rFonts w:asciiTheme="majorBidi" w:hAnsiTheme="majorBidi" w:cstheme="majorBidi"/>
          <w:sz w:val="28"/>
          <w:szCs w:val="28"/>
          <w:cs/>
        </w:rPr>
        <w:t>ยอดคงเหลือกับบุคคลหรือกิจการที่เกี่ยวข้องกัน ณ วันที่</w:t>
      </w:r>
      <w:r w:rsidR="00A8737A"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="00777CF3" w:rsidRPr="0005480F">
        <w:rPr>
          <w:rFonts w:asciiTheme="majorBidi" w:hAnsiTheme="majorBidi" w:cstheme="majorBidi"/>
          <w:sz w:val="28"/>
          <w:szCs w:val="28"/>
        </w:rPr>
        <w:t xml:space="preserve">30 </w:t>
      </w:r>
      <w:r w:rsidR="00777CF3" w:rsidRPr="0005480F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A8737A" w:rsidRPr="0005480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F2771" w:rsidRPr="0005480F">
        <w:rPr>
          <w:rFonts w:asciiTheme="majorBidi" w:hAnsiTheme="majorBidi" w:cstheme="majorBidi"/>
          <w:sz w:val="28"/>
          <w:szCs w:val="28"/>
        </w:rPr>
        <w:t>2564</w:t>
      </w:r>
      <w:r w:rsidR="00A8737A"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="00A8737A" w:rsidRPr="0005480F">
        <w:rPr>
          <w:rFonts w:asciiTheme="majorBidi" w:hAnsiTheme="majorBidi" w:cstheme="majorBidi"/>
          <w:sz w:val="28"/>
          <w:szCs w:val="28"/>
          <w:cs/>
        </w:rPr>
        <w:t>และ</w:t>
      </w:r>
      <w:r w:rsidR="00A8737A"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="001F2771" w:rsidRPr="0005480F">
        <w:rPr>
          <w:rFonts w:asciiTheme="majorBidi" w:hAnsiTheme="majorBidi" w:cstheme="majorBidi"/>
          <w:sz w:val="28"/>
          <w:szCs w:val="28"/>
        </w:rPr>
        <w:t>31</w:t>
      </w:r>
      <w:r w:rsidR="00A8737A"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="00A8737A" w:rsidRPr="0005480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1F2771" w:rsidRPr="0005480F">
        <w:rPr>
          <w:rFonts w:asciiTheme="majorBidi" w:hAnsiTheme="majorBidi" w:cstheme="majorBidi"/>
          <w:sz w:val="28"/>
          <w:szCs w:val="28"/>
        </w:rPr>
        <w:t>2563</w:t>
      </w:r>
      <w:r w:rsidR="00A8737A"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="00A8737A" w:rsidRPr="0005480F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3DDE6E2A" w14:textId="77777777" w:rsidR="00A8737A" w:rsidRPr="0005480F" w:rsidRDefault="00A8737A" w:rsidP="00A8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081"/>
        <w:gridCol w:w="270"/>
        <w:gridCol w:w="1089"/>
        <w:gridCol w:w="13"/>
        <w:gridCol w:w="250"/>
        <w:gridCol w:w="1080"/>
        <w:gridCol w:w="270"/>
        <w:gridCol w:w="1081"/>
      </w:tblGrid>
      <w:tr w:rsidR="00A8737A" w:rsidRPr="0005480F" w14:paraId="6ED6A4FF" w14:textId="77777777" w:rsidTr="000804F3">
        <w:trPr>
          <w:tblHeader/>
        </w:trPr>
        <w:tc>
          <w:tcPr>
            <w:tcW w:w="2204" w:type="pct"/>
            <w:shd w:val="clear" w:color="auto" w:fill="auto"/>
          </w:tcPr>
          <w:p w14:paraId="19350CDD" w14:textId="77777777" w:rsidR="00A8737A" w:rsidRPr="0005480F" w:rsidRDefault="00A8737A" w:rsidP="00C2781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29" w:type="pct"/>
            <w:gridSpan w:val="3"/>
            <w:shd w:val="clear" w:color="auto" w:fill="auto"/>
          </w:tcPr>
          <w:p w14:paraId="233B3854" w14:textId="77777777" w:rsidR="00A8737A" w:rsidRPr="0005480F" w:rsidRDefault="00A8737A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31ECB147" w14:textId="77777777" w:rsidR="00A8737A" w:rsidRPr="0005480F" w:rsidRDefault="00A8737A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pct"/>
            <w:gridSpan w:val="3"/>
            <w:shd w:val="clear" w:color="auto" w:fill="auto"/>
          </w:tcPr>
          <w:p w14:paraId="6059C490" w14:textId="77777777" w:rsidR="00A8737A" w:rsidRPr="0005480F" w:rsidRDefault="00A8737A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39AC" w:rsidRPr="0005480F" w14:paraId="596B93E4" w14:textId="77777777" w:rsidTr="00764E6F">
        <w:trPr>
          <w:tblHeader/>
        </w:trPr>
        <w:tc>
          <w:tcPr>
            <w:tcW w:w="2204" w:type="pct"/>
            <w:shd w:val="clear" w:color="auto" w:fill="auto"/>
          </w:tcPr>
          <w:p w14:paraId="3B84BEED" w14:textId="77777777" w:rsidR="00E739AC" w:rsidRPr="0005480F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6E9D6056" w14:textId="3E0BBA56" w:rsidR="00E739AC" w:rsidRPr="0005480F" w:rsidRDefault="00777CF3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2685C612" w14:textId="77777777" w:rsidR="00E739AC" w:rsidRPr="0005480F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750C59B5" w14:textId="348440D9" w:rsidR="00E739AC" w:rsidRPr="0005480F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75DA654B" w14:textId="77777777" w:rsidR="00E739AC" w:rsidRPr="0005480F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566CE7DB" w14:textId="6AD0AC5E" w:rsidR="00E739AC" w:rsidRPr="0005480F" w:rsidRDefault="00777CF3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2B078EE8" w14:textId="77777777" w:rsidR="00E739AC" w:rsidRPr="0005480F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5C0225A8" w14:textId="4D00AB27" w:rsidR="00E739AC" w:rsidRPr="0005480F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E739AC" w:rsidRPr="0005480F" w14:paraId="2CFC6842" w14:textId="77777777" w:rsidTr="00764E6F">
        <w:trPr>
          <w:tblHeader/>
        </w:trPr>
        <w:tc>
          <w:tcPr>
            <w:tcW w:w="2204" w:type="pct"/>
            <w:shd w:val="clear" w:color="auto" w:fill="auto"/>
          </w:tcPr>
          <w:p w14:paraId="0F158752" w14:textId="37BBC0FD" w:rsidR="00E739AC" w:rsidRPr="0005480F" w:rsidRDefault="00764E6F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7F50112" w14:textId="25BF8DF1" w:rsidR="00E739AC" w:rsidRPr="0005480F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 w:firstLine="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1D36F6CB" w14:textId="77777777" w:rsidR="00E739AC" w:rsidRPr="0005480F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60A688C2" w14:textId="7F6D9C42" w:rsidR="00E739AC" w:rsidRPr="0005480F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6FD97176" w14:textId="77777777" w:rsidR="00E739AC" w:rsidRPr="0005480F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03E2A6CB" w14:textId="362FFE2F" w:rsidR="00E739AC" w:rsidRPr="0005480F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29257504" w14:textId="77777777" w:rsidR="00E739AC" w:rsidRPr="0005480F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1D06E7EE" w14:textId="5D68735D" w:rsidR="00E739AC" w:rsidRPr="0005480F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739AC" w:rsidRPr="0005480F" w14:paraId="10811D0C" w14:textId="77777777" w:rsidTr="000804F3">
        <w:trPr>
          <w:tblHeader/>
        </w:trPr>
        <w:tc>
          <w:tcPr>
            <w:tcW w:w="2204" w:type="pct"/>
            <w:shd w:val="clear" w:color="auto" w:fill="auto"/>
          </w:tcPr>
          <w:p w14:paraId="6A387ACD" w14:textId="77777777" w:rsidR="00E739AC" w:rsidRPr="0005480F" w:rsidRDefault="00E739AC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6" w:type="pct"/>
            <w:gridSpan w:val="8"/>
            <w:shd w:val="clear" w:color="auto" w:fill="auto"/>
          </w:tcPr>
          <w:p w14:paraId="13CBE79D" w14:textId="77777777" w:rsidR="00E739AC" w:rsidRPr="0005480F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A230F" w:rsidRPr="0005480F" w14:paraId="5B93F019" w14:textId="77777777" w:rsidTr="00764E6F">
        <w:tc>
          <w:tcPr>
            <w:tcW w:w="2204" w:type="pct"/>
            <w:shd w:val="clear" w:color="auto" w:fill="auto"/>
          </w:tcPr>
          <w:p w14:paraId="76C436F1" w14:textId="2628453C" w:rsidR="00AA230F" w:rsidRPr="0005480F" w:rsidRDefault="00AA230F" w:rsidP="00AA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9" w:type="pct"/>
            <w:shd w:val="clear" w:color="auto" w:fill="auto"/>
          </w:tcPr>
          <w:p w14:paraId="607CA473" w14:textId="7918783E" w:rsidR="00AA230F" w:rsidRPr="0005480F" w:rsidRDefault="009A414E" w:rsidP="00E52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8BDB502" w14:textId="77777777" w:rsidR="00AA230F" w:rsidRPr="0005480F" w:rsidRDefault="00AA230F" w:rsidP="00AA2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10D5D06A" w14:textId="71F4D6E0" w:rsidR="00AA230F" w:rsidRPr="0005480F" w:rsidRDefault="00AA230F" w:rsidP="00AA2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75A93F4E" w14:textId="77777777" w:rsidR="00AA230F" w:rsidRPr="0005480F" w:rsidRDefault="00AA230F" w:rsidP="00AA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78EE9A81" w14:textId="592DDF47" w:rsidR="00AA230F" w:rsidRPr="0005480F" w:rsidRDefault="009A414E" w:rsidP="00AA2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1,531</w:t>
            </w:r>
          </w:p>
        </w:tc>
        <w:tc>
          <w:tcPr>
            <w:tcW w:w="147" w:type="pct"/>
            <w:shd w:val="clear" w:color="auto" w:fill="auto"/>
          </w:tcPr>
          <w:p w14:paraId="74AA3AC6" w14:textId="77777777" w:rsidR="00AA230F" w:rsidRPr="0005480F" w:rsidRDefault="00AA230F" w:rsidP="00AA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419DBE22" w14:textId="58E44589" w:rsidR="00AA230F" w:rsidRPr="0005480F" w:rsidRDefault="00AA230F" w:rsidP="00AA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2,530</w:t>
            </w:r>
          </w:p>
        </w:tc>
      </w:tr>
      <w:tr w:rsidR="00AA230F" w:rsidRPr="0005480F" w14:paraId="19AF6112" w14:textId="77777777" w:rsidTr="00764E6F">
        <w:tc>
          <w:tcPr>
            <w:tcW w:w="2204" w:type="pct"/>
            <w:shd w:val="clear" w:color="auto" w:fill="auto"/>
          </w:tcPr>
          <w:p w14:paraId="27F6F927" w14:textId="77777777" w:rsidR="00AA230F" w:rsidRPr="0005480F" w:rsidRDefault="00AA230F" w:rsidP="00AA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589" w:type="pct"/>
            <w:shd w:val="clear" w:color="auto" w:fill="auto"/>
          </w:tcPr>
          <w:p w14:paraId="48C112ED" w14:textId="0629FE06" w:rsidR="00AA230F" w:rsidRPr="0005480F" w:rsidRDefault="009A414E" w:rsidP="00F41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7,880</w:t>
            </w:r>
          </w:p>
        </w:tc>
        <w:tc>
          <w:tcPr>
            <w:tcW w:w="147" w:type="pct"/>
            <w:shd w:val="clear" w:color="auto" w:fill="auto"/>
          </w:tcPr>
          <w:p w14:paraId="31FFEC0F" w14:textId="77777777" w:rsidR="00AA230F" w:rsidRPr="0005480F" w:rsidRDefault="00AA230F" w:rsidP="00AA2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420FCCBF" w14:textId="0D23D1ED" w:rsidR="00AA230F" w:rsidRPr="0005480F" w:rsidRDefault="00AA230F" w:rsidP="00AA2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9,834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732E984C" w14:textId="77777777" w:rsidR="00AA230F" w:rsidRPr="0005480F" w:rsidRDefault="00AA230F" w:rsidP="00AA2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5D957E70" w14:textId="34BC0E30" w:rsidR="00AA230F" w:rsidRPr="0005480F" w:rsidRDefault="009A414E" w:rsidP="00AA2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1,127</w:t>
            </w:r>
          </w:p>
        </w:tc>
        <w:tc>
          <w:tcPr>
            <w:tcW w:w="147" w:type="pct"/>
            <w:shd w:val="clear" w:color="auto" w:fill="auto"/>
          </w:tcPr>
          <w:p w14:paraId="4B207F01" w14:textId="77777777" w:rsidR="00AA230F" w:rsidRPr="0005480F" w:rsidRDefault="00AA230F" w:rsidP="00AA2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38B52DEB" w14:textId="3308C8F9" w:rsidR="00AA230F" w:rsidRPr="0005480F" w:rsidRDefault="00AA230F" w:rsidP="00AA2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2,611</w:t>
            </w:r>
          </w:p>
        </w:tc>
      </w:tr>
      <w:tr w:rsidR="00AA230F" w:rsidRPr="0005480F" w14:paraId="0648DF67" w14:textId="77777777" w:rsidTr="00764E6F">
        <w:tc>
          <w:tcPr>
            <w:tcW w:w="2204" w:type="pct"/>
            <w:shd w:val="clear" w:color="auto" w:fill="auto"/>
          </w:tcPr>
          <w:p w14:paraId="782BBB10" w14:textId="77777777" w:rsidR="00AA230F" w:rsidRPr="0005480F" w:rsidRDefault="00AA230F" w:rsidP="00AA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40B4589D" w14:textId="7ED0A462" w:rsidR="00AA230F" w:rsidRPr="0005480F" w:rsidRDefault="009A414E" w:rsidP="00F41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64</w:t>
            </w:r>
          </w:p>
        </w:tc>
        <w:tc>
          <w:tcPr>
            <w:tcW w:w="147" w:type="pct"/>
            <w:shd w:val="clear" w:color="auto" w:fill="auto"/>
          </w:tcPr>
          <w:p w14:paraId="61B845FE" w14:textId="77777777" w:rsidR="00AA230F" w:rsidRPr="0005480F" w:rsidRDefault="00AA230F" w:rsidP="00AA2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7561FBA2" w14:textId="7796D7D2" w:rsidR="00AA230F" w:rsidRPr="0005480F" w:rsidRDefault="00AA230F" w:rsidP="00AA2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372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4AFF784D" w14:textId="77777777" w:rsidR="00AA230F" w:rsidRPr="0005480F" w:rsidRDefault="00AA230F" w:rsidP="00AA2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45B704F4" w14:textId="56B32786" w:rsidR="00AA230F" w:rsidRPr="0005480F" w:rsidRDefault="009A414E" w:rsidP="00E52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945DC76" w14:textId="77777777" w:rsidR="00AA230F" w:rsidRPr="0005480F" w:rsidRDefault="00AA230F" w:rsidP="00AA2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282749D9" w14:textId="77777777" w:rsidR="00AA230F" w:rsidRPr="0005480F" w:rsidRDefault="00AA230F" w:rsidP="00AA2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A7968" w:rsidRPr="0005480F" w14:paraId="7A060340" w14:textId="77777777" w:rsidTr="00764E6F">
        <w:tc>
          <w:tcPr>
            <w:tcW w:w="2204" w:type="pct"/>
            <w:shd w:val="clear" w:color="auto" w:fill="auto"/>
          </w:tcPr>
          <w:p w14:paraId="5ABB666D" w14:textId="77777777" w:rsidR="006A7968" w:rsidRPr="0005480F" w:rsidRDefault="006A7968" w:rsidP="006A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55399D" w14:textId="3431F228" w:rsidR="006A7968" w:rsidRPr="0005480F" w:rsidRDefault="009A414E" w:rsidP="006A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7,944</w:t>
            </w:r>
          </w:p>
        </w:tc>
        <w:tc>
          <w:tcPr>
            <w:tcW w:w="147" w:type="pct"/>
            <w:shd w:val="clear" w:color="auto" w:fill="auto"/>
          </w:tcPr>
          <w:p w14:paraId="7A9029F4" w14:textId="77777777" w:rsidR="006A7968" w:rsidRPr="0005480F" w:rsidRDefault="006A7968" w:rsidP="006A7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A66164" w14:textId="540831A1" w:rsidR="006A7968" w:rsidRPr="0005480F" w:rsidRDefault="006A7968" w:rsidP="006A7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10,206</w:t>
            </w:r>
          </w:p>
        </w:tc>
        <w:tc>
          <w:tcPr>
            <w:tcW w:w="136" w:type="pct"/>
            <w:shd w:val="clear" w:color="auto" w:fill="auto"/>
          </w:tcPr>
          <w:p w14:paraId="14F2F499" w14:textId="77777777" w:rsidR="006A7968" w:rsidRPr="0005480F" w:rsidRDefault="006A7968" w:rsidP="006A7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9E5F0F" w14:textId="01FEE8A4" w:rsidR="006A7968" w:rsidRPr="0005480F" w:rsidRDefault="009A414E" w:rsidP="006A7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2,658</w:t>
            </w:r>
          </w:p>
        </w:tc>
        <w:tc>
          <w:tcPr>
            <w:tcW w:w="147" w:type="pct"/>
            <w:shd w:val="clear" w:color="auto" w:fill="auto"/>
          </w:tcPr>
          <w:p w14:paraId="21B1953F" w14:textId="77777777" w:rsidR="006A7968" w:rsidRPr="0005480F" w:rsidRDefault="006A7968" w:rsidP="006A7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B760B6" w14:textId="6F4C9623" w:rsidR="006A7968" w:rsidRPr="0005480F" w:rsidRDefault="006A7968" w:rsidP="006A7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5,141</w:t>
            </w:r>
          </w:p>
        </w:tc>
      </w:tr>
      <w:tr w:rsidR="00AA230F" w:rsidRPr="0005480F" w14:paraId="63C990DB" w14:textId="77777777" w:rsidTr="00764E6F">
        <w:tc>
          <w:tcPr>
            <w:tcW w:w="2204" w:type="pct"/>
            <w:shd w:val="clear" w:color="auto" w:fill="auto"/>
          </w:tcPr>
          <w:p w14:paraId="34AF3687" w14:textId="7152025C" w:rsidR="00AA230F" w:rsidRPr="0005480F" w:rsidRDefault="00AA230F" w:rsidP="00AA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</w:tcPr>
          <w:p w14:paraId="40CBB727" w14:textId="7F9AD107" w:rsidR="00AA230F" w:rsidRPr="0005480F" w:rsidRDefault="00AA230F" w:rsidP="00F41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623E3266" w14:textId="77777777" w:rsidR="00AA230F" w:rsidRPr="0005480F" w:rsidRDefault="00AA230F" w:rsidP="00AA2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auto"/>
          </w:tcPr>
          <w:p w14:paraId="07206E17" w14:textId="3406B000" w:rsidR="00AA230F" w:rsidRPr="0005480F" w:rsidRDefault="00AA230F" w:rsidP="00AA2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022C2593" w14:textId="77777777" w:rsidR="00AA230F" w:rsidRPr="0005480F" w:rsidRDefault="00AA230F" w:rsidP="00AA2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</w:tcPr>
          <w:p w14:paraId="72AA3B3C" w14:textId="7C4667BD" w:rsidR="00AA230F" w:rsidRPr="0005480F" w:rsidRDefault="00AA230F" w:rsidP="00AA2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07AF6DE8" w14:textId="77777777" w:rsidR="00AA230F" w:rsidRPr="0005480F" w:rsidRDefault="00AA230F" w:rsidP="00AA2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</w:tcPr>
          <w:p w14:paraId="7018001F" w14:textId="6828B220" w:rsidR="00AA230F" w:rsidRPr="0005480F" w:rsidRDefault="00AA230F" w:rsidP="00AA2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8737A" w:rsidRPr="0005480F" w14:paraId="547D7664" w14:textId="77777777" w:rsidTr="000804F3">
        <w:trPr>
          <w:tblHeader/>
        </w:trPr>
        <w:tc>
          <w:tcPr>
            <w:tcW w:w="2204" w:type="pct"/>
            <w:shd w:val="clear" w:color="auto" w:fill="auto"/>
          </w:tcPr>
          <w:p w14:paraId="5F759260" w14:textId="0D322598" w:rsidR="00A8737A" w:rsidRPr="0005480F" w:rsidRDefault="00A8737A" w:rsidP="00C2781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36" w:type="pct"/>
            <w:gridSpan w:val="4"/>
            <w:shd w:val="clear" w:color="auto" w:fill="auto"/>
          </w:tcPr>
          <w:p w14:paraId="3C7D472A" w14:textId="77777777" w:rsidR="00A8737A" w:rsidRPr="0005480F" w:rsidRDefault="00A8737A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6" w:type="pct"/>
            <w:shd w:val="clear" w:color="auto" w:fill="auto"/>
          </w:tcPr>
          <w:p w14:paraId="2D1FEB61" w14:textId="77777777" w:rsidR="00A8737A" w:rsidRPr="0005480F" w:rsidRDefault="00A8737A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pct"/>
            <w:gridSpan w:val="3"/>
            <w:shd w:val="clear" w:color="auto" w:fill="auto"/>
          </w:tcPr>
          <w:p w14:paraId="3C95A8E7" w14:textId="77777777" w:rsidR="00A8737A" w:rsidRPr="0005480F" w:rsidRDefault="00A8737A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39AC" w:rsidRPr="0005480F" w14:paraId="71C40EF9" w14:textId="77777777" w:rsidTr="00764E6F">
        <w:trPr>
          <w:tblHeader/>
        </w:trPr>
        <w:tc>
          <w:tcPr>
            <w:tcW w:w="2204" w:type="pct"/>
            <w:shd w:val="clear" w:color="auto" w:fill="auto"/>
          </w:tcPr>
          <w:p w14:paraId="6C33B750" w14:textId="77777777" w:rsidR="00E739AC" w:rsidRPr="0005480F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170C61DD" w14:textId="38592BD7" w:rsidR="00E739AC" w:rsidRPr="0005480F" w:rsidRDefault="00777CF3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5113210B" w14:textId="77777777" w:rsidR="00E739AC" w:rsidRPr="0005480F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gridSpan w:val="2"/>
            <w:shd w:val="clear" w:color="auto" w:fill="auto"/>
            <w:vAlign w:val="center"/>
          </w:tcPr>
          <w:p w14:paraId="65E780F4" w14:textId="7D4DE4F7" w:rsidR="00E739AC" w:rsidRPr="0005480F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6" w:type="pct"/>
            <w:shd w:val="clear" w:color="auto" w:fill="auto"/>
          </w:tcPr>
          <w:p w14:paraId="7D4B084C" w14:textId="77777777" w:rsidR="00E739AC" w:rsidRPr="0005480F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428A4EE2" w14:textId="5478D2D5" w:rsidR="00E739AC" w:rsidRPr="0005480F" w:rsidRDefault="00777CF3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4F0116EE" w14:textId="77777777" w:rsidR="00E739AC" w:rsidRPr="0005480F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77D998B3" w14:textId="0F378181" w:rsidR="00E739AC" w:rsidRPr="0005480F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E739AC" w:rsidRPr="0005480F" w14:paraId="7EECC4DD" w14:textId="77777777" w:rsidTr="00764E6F">
        <w:trPr>
          <w:tblHeader/>
        </w:trPr>
        <w:tc>
          <w:tcPr>
            <w:tcW w:w="2204" w:type="pct"/>
            <w:shd w:val="clear" w:color="auto" w:fill="auto"/>
          </w:tcPr>
          <w:p w14:paraId="097F61B8" w14:textId="4594A6CB" w:rsidR="00E739AC" w:rsidRPr="0005480F" w:rsidRDefault="00764E6F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76D47BAC" w14:textId="2C9CEF3C" w:rsidR="00E739AC" w:rsidRPr="0005480F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 w:firstLine="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50997FA7" w14:textId="77777777" w:rsidR="00E739AC" w:rsidRPr="0005480F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gridSpan w:val="2"/>
            <w:shd w:val="clear" w:color="auto" w:fill="auto"/>
            <w:vAlign w:val="center"/>
          </w:tcPr>
          <w:p w14:paraId="2BC30169" w14:textId="60703183" w:rsidR="00E739AC" w:rsidRPr="0005480F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6" w:type="pct"/>
            <w:shd w:val="clear" w:color="auto" w:fill="auto"/>
          </w:tcPr>
          <w:p w14:paraId="7319E784" w14:textId="77777777" w:rsidR="00E739AC" w:rsidRPr="0005480F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43D3B301" w14:textId="659D1C8B" w:rsidR="00E739AC" w:rsidRPr="0005480F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2B87178A" w14:textId="77777777" w:rsidR="00E739AC" w:rsidRPr="0005480F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789ECB5E" w14:textId="210B5D16" w:rsidR="00E739AC" w:rsidRPr="0005480F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739AC" w:rsidRPr="0005480F" w14:paraId="015E1384" w14:textId="77777777" w:rsidTr="000804F3">
        <w:trPr>
          <w:tblHeader/>
        </w:trPr>
        <w:tc>
          <w:tcPr>
            <w:tcW w:w="2204" w:type="pct"/>
            <w:shd w:val="clear" w:color="auto" w:fill="auto"/>
          </w:tcPr>
          <w:p w14:paraId="5C494BE4" w14:textId="77777777" w:rsidR="00E739AC" w:rsidRPr="0005480F" w:rsidRDefault="00E739AC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6" w:type="pct"/>
            <w:gridSpan w:val="8"/>
            <w:shd w:val="clear" w:color="auto" w:fill="auto"/>
          </w:tcPr>
          <w:p w14:paraId="02F1628B" w14:textId="77777777" w:rsidR="00E739AC" w:rsidRPr="0005480F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36AC9" w:rsidRPr="0005480F" w14:paraId="56BC3A6F" w14:textId="77777777" w:rsidTr="00764E6F">
        <w:tc>
          <w:tcPr>
            <w:tcW w:w="2204" w:type="pct"/>
            <w:shd w:val="clear" w:color="auto" w:fill="auto"/>
          </w:tcPr>
          <w:p w14:paraId="4EFE48C6" w14:textId="3C4A8E43" w:rsidR="00636AC9" w:rsidRPr="0005480F" w:rsidRDefault="00636AC9" w:rsidP="00636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9" w:type="pct"/>
            <w:shd w:val="clear" w:color="auto" w:fill="auto"/>
          </w:tcPr>
          <w:p w14:paraId="0C3AC12E" w14:textId="7B115575" w:rsidR="00636AC9" w:rsidRPr="0005480F" w:rsidRDefault="009A414E" w:rsidP="00091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511AEBE" w14:textId="77777777" w:rsidR="00636AC9" w:rsidRPr="0005480F" w:rsidRDefault="00636AC9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gridSpan w:val="2"/>
            <w:shd w:val="clear" w:color="auto" w:fill="auto"/>
          </w:tcPr>
          <w:p w14:paraId="52698F3B" w14:textId="13407B88" w:rsidR="00636AC9" w:rsidRPr="0005480F" w:rsidRDefault="00636AC9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36A8ACF7" w14:textId="77777777" w:rsidR="00636AC9" w:rsidRPr="0005480F" w:rsidRDefault="00636AC9" w:rsidP="00636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0000541B" w14:textId="41C7330E" w:rsidR="00636AC9" w:rsidRPr="0005480F" w:rsidRDefault="00E2766F" w:rsidP="00636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25,176</w:t>
            </w:r>
          </w:p>
        </w:tc>
        <w:tc>
          <w:tcPr>
            <w:tcW w:w="147" w:type="pct"/>
            <w:shd w:val="clear" w:color="auto" w:fill="auto"/>
          </w:tcPr>
          <w:p w14:paraId="27A73127" w14:textId="77777777" w:rsidR="00636AC9" w:rsidRPr="0005480F" w:rsidRDefault="00636AC9" w:rsidP="00636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5415787D" w14:textId="2BCFC60E" w:rsidR="00636AC9" w:rsidRPr="0005480F" w:rsidRDefault="00636AC9" w:rsidP="00636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98,630</w:t>
            </w:r>
          </w:p>
        </w:tc>
      </w:tr>
      <w:tr w:rsidR="00636AC9" w:rsidRPr="0005480F" w14:paraId="5BCF32BD" w14:textId="77777777" w:rsidTr="00764E6F">
        <w:tc>
          <w:tcPr>
            <w:tcW w:w="2204" w:type="pct"/>
            <w:shd w:val="clear" w:color="auto" w:fill="auto"/>
          </w:tcPr>
          <w:p w14:paraId="665E8BC7" w14:textId="77777777" w:rsidR="00636AC9" w:rsidRPr="0005480F" w:rsidRDefault="00636AC9" w:rsidP="00636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589" w:type="pct"/>
            <w:shd w:val="clear" w:color="auto" w:fill="auto"/>
          </w:tcPr>
          <w:p w14:paraId="54253938" w14:textId="3FCC3138" w:rsidR="00636AC9" w:rsidRPr="0005480F" w:rsidRDefault="009A414E" w:rsidP="00636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12,78</w:t>
            </w:r>
            <w:r w:rsidR="00E2766F" w:rsidRPr="0005480F">
              <w:rPr>
                <w:rFonts w:asciiTheme="majorBidi" w:hAnsiTheme="majorBidi" w:cs="Angsana New"/>
                <w:sz w:val="28"/>
                <w:szCs w:val="28"/>
              </w:rPr>
              <w:t>6</w:t>
            </w:r>
          </w:p>
        </w:tc>
        <w:tc>
          <w:tcPr>
            <w:tcW w:w="147" w:type="pct"/>
            <w:shd w:val="clear" w:color="auto" w:fill="auto"/>
          </w:tcPr>
          <w:p w14:paraId="3310F0B6" w14:textId="77777777" w:rsidR="00636AC9" w:rsidRPr="0005480F" w:rsidRDefault="00636AC9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gridSpan w:val="2"/>
            <w:shd w:val="clear" w:color="auto" w:fill="auto"/>
          </w:tcPr>
          <w:p w14:paraId="2BEF4804" w14:textId="4E580003" w:rsidR="00636AC9" w:rsidRPr="0005480F" w:rsidRDefault="00636AC9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29,701</w:t>
            </w:r>
          </w:p>
        </w:tc>
        <w:tc>
          <w:tcPr>
            <w:tcW w:w="136" w:type="pct"/>
            <w:shd w:val="clear" w:color="auto" w:fill="auto"/>
          </w:tcPr>
          <w:p w14:paraId="15AA8963" w14:textId="77777777" w:rsidR="00636AC9" w:rsidRPr="0005480F" w:rsidRDefault="00636AC9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4A655CD4" w14:textId="3C4F242B" w:rsidR="00636AC9" w:rsidRPr="0005480F" w:rsidRDefault="009A414E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125</w:t>
            </w:r>
          </w:p>
        </w:tc>
        <w:tc>
          <w:tcPr>
            <w:tcW w:w="147" w:type="pct"/>
            <w:shd w:val="clear" w:color="auto" w:fill="auto"/>
          </w:tcPr>
          <w:p w14:paraId="2DA6FDE5" w14:textId="77777777" w:rsidR="00636AC9" w:rsidRPr="0005480F" w:rsidRDefault="00636AC9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7A66FB9A" w14:textId="7C3554B1" w:rsidR="00636AC9" w:rsidRPr="0005480F" w:rsidRDefault="00636AC9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5,467</w:t>
            </w:r>
          </w:p>
        </w:tc>
      </w:tr>
      <w:tr w:rsidR="00636AC9" w:rsidRPr="0005480F" w14:paraId="50F76EE9" w14:textId="77777777" w:rsidTr="00764E6F">
        <w:tc>
          <w:tcPr>
            <w:tcW w:w="2204" w:type="pct"/>
            <w:shd w:val="clear" w:color="auto" w:fill="auto"/>
          </w:tcPr>
          <w:p w14:paraId="36DA56CD" w14:textId="77777777" w:rsidR="00636AC9" w:rsidRPr="0005480F" w:rsidRDefault="00636AC9" w:rsidP="00636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7140BDA7" w14:textId="564A0295" w:rsidR="00636AC9" w:rsidRPr="0005480F" w:rsidRDefault="009A414E" w:rsidP="00636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816</w:t>
            </w:r>
          </w:p>
        </w:tc>
        <w:tc>
          <w:tcPr>
            <w:tcW w:w="147" w:type="pct"/>
            <w:shd w:val="clear" w:color="auto" w:fill="auto"/>
          </w:tcPr>
          <w:p w14:paraId="5BB89EEF" w14:textId="77777777" w:rsidR="00636AC9" w:rsidRPr="0005480F" w:rsidRDefault="00636AC9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B62CFC" w14:textId="67B8A33B" w:rsidR="00636AC9" w:rsidRPr="0005480F" w:rsidRDefault="00636AC9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467</w:t>
            </w:r>
          </w:p>
        </w:tc>
        <w:tc>
          <w:tcPr>
            <w:tcW w:w="136" w:type="pct"/>
            <w:shd w:val="clear" w:color="auto" w:fill="auto"/>
          </w:tcPr>
          <w:p w14:paraId="6BE8AA8B" w14:textId="77777777" w:rsidR="00636AC9" w:rsidRPr="0005480F" w:rsidRDefault="00636AC9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57E37F05" w14:textId="2E35E66B" w:rsidR="00636AC9" w:rsidRPr="0005480F" w:rsidRDefault="009A414E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816</w:t>
            </w:r>
          </w:p>
        </w:tc>
        <w:tc>
          <w:tcPr>
            <w:tcW w:w="147" w:type="pct"/>
            <w:shd w:val="clear" w:color="auto" w:fill="auto"/>
          </w:tcPr>
          <w:p w14:paraId="4D8CCBA4" w14:textId="77777777" w:rsidR="00636AC9" w:rsidRPr="0005480F" w:rsidRDefault="00636AC9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2D6D30D7" w14:textId="0AE91070" w:rsidR="00636AC9" w:rsidRPr="0005480F" w:rsidRDefault="00636AC9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467</w:t>
            </w:r>
          </w:p>
        </w:tc>
      </w:tr>
      <w:tr w:rsidR="00636AC9" w:rsidRPr="0005480F" w14:paraId="0B926E75" w14:textId="77777777" w:rsidTr="00764E6F">
        <w:tc>
          <w:tcPr>
            <w:tcW w:w="2204" w:type="pct"/>
            <w:shd w:val="clear" w:color="auto" w:fill="auto"/>
          </w:tcPr>
          <w:p w14:paraId="3F66D36F" w14:textId="77777777" w:rsidR="00636AC9" w:rsidRPr="0005480F" w:rsidRDefault="00636AC9" w:rsidP="00636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CA2DA7" w14:textId="7EA74571" w:rsidR="00636AC9" w:rsidRPr="0005480F" w:rsidRDefault="009A414E" w:rsidP="00636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13,60</w:t>
            </w:r>
            <w:r w:rsidR="00E2766F" w:rsidRPr="0005480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14:paraId="754641D2" w14:textId="77777777" w:rsidR="00636AC9" w:rsidRPr="0005480F" w:rsidRDefault="00636AC9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58138C" w14:textId="5B7C00F3" w:rsidR="00636AC9" w:rsidRPr="0005480F" w:rsidRDefault="00636AC9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30,168</w:t>
            </w:r>
          </w:p>
        </w:tc>
        <w:tc>
          <w:tcPr>
            <w:tcW w:w="136" w:type="pct"/>
            <w:shd w:val="clear" w:color="auto" w:fill="auto"/>
          </w:tcPr>
          <w:p w14:paraId="04F297E3" w14:textId="77777777" w:rsidR="00636AC9" w:rsidRPr="0005480F" w:rsidRDefault="00636AC9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B99184" w14:textId="63B29140" w:rsidR="00636AC9" w:rsidRPr="0005480F" w:rsidRDefault="00E2766F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26,117</w:t>
            </w:r>
          </w:p>
        </w:tc>
        <w:tc>
          <w:tcPr>
            <w:tcW w:w="147" w:type="pct"/>
            <w:shd w:val="clear" w:color="auto" w:fill="auto"/>
          </w:tcPr>
          <w:p w14:paraId="0F105BAF" w14:textId="77777777" w:rsidR="00636AC9" w:rsidRPr="0005480F" w:rsidRDefault="00636AC9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99FD2E" w14:textId="31224E41" w:rsidR="00636AC9" w:rsidRPr="0005480F" w:rsidRDefault="00636AC9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104,564</w:t>
            </w:r>
          </w:p>
        </w:tc>
      </w:tr>
    </w:tbl>
    <w:p w14:paraId="0BA44072" w14:textId="333493B7" w:rsidR="00A47AD7" w:rsidRPr="0005480F" w:rsidRDefault="00A47AD7" w:rsidP="00A8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112"/>
        <w:gridCol w:w="266"/>
        <w:gridCol w:w="1098"/>
        <w:gridCol w:w="270"/>
        <w:gridCol w:w="1078"/>
        <w:gridCol w:w="252"/>
        <w:gridCol w:w="1058"/>
      </w:tblGrid>
      <w:tr w:rsidR="00A8737A" w:rsidRPr="0005480F" w14:paraId="252EAD9B" w14:textId="77777777" w:rsidTr="00E739AC">
        <w:tc>
          <w:tcPr>
            <w:tcW w:w="2204" w:type="pct"/>
            <w:shd w:val="clear" w:color="auto" w:fill="auto"/>
          </w:tcPr>
          <w:p w14:paraId="08BA2B00" w14:textId="77777777" w:rsidR="00A8737A" w:rsidRPr="0005480F" w:rsidRDefault="00A8737A" w:rsidP="00C2781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9" w:type="pct"/>
            <w:gridSpan w:val="3"/>
            <w:shd w:val="clear" w:color="auto" w:fill="auto"/>
          </w:tcPr>
          <w:p w14:paraId="691042D0" w14:textId="77777777" w:rsidR="00A8737A" w:rsidRPr="0005480F" w:rsidRDefault="00A8737A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2FE01F06" w14:textId="77777777" w:rsidR="00A8737A" w:rsidRPr="0005480F" w:rsidRDefault="00A8737A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pct"/>
            <w:gridSpan w:val="3"/>
            <w:shd w:val="clear" w:color="auto" w:fill="auto"/>
          </w:tcPr>
          <w:p w14:paraId="4412ED84" w14:textId="77777777" w:rsidR="00A8737A" w:rsidRPr="0005480F" w:rsidRDefault="00A8737A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39AC" w:rsidRPr="0005480F" w14:paraId="27CCA745" w14:textId="77777777" w:rsidTr="00E739AC">
        <w:tc>
          <w:tcPr>
            <w:tcW w:w="2204" w:type="pct"/>
            <w:shd w:val="clear" w:color="auto" w:fill="auto"/>
          </w:tcPr>
          <w:p w14:paraId="0AC6E62F" w14:textId="77777777" w:rsidR="00E739AC" w:rsidRPr="0005480F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0B794882" w14:textId="55DC2DBA" w:rsidR="00E739AC" w:rsidRPr="0005480F" w:rsidRDefault="00777CF3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46DF55E1" w14:textId="77777777" w:rsidR="00E739AC" w:rsidRPr="0005480F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00EE6A7D" w14:textId="599D55BF" w:rsidR="00E739AC" w:rsidRPr="0005480F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5577F767" w14:textId="77777777" w:rsidR="00E739AC" w:rsidRPr="0005480F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765B1AE2" w14:textId="1050627B" w:rsidR="00E739AC" w:rsidRPr="0005480F" w:rsidRDefault="00777CF3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20234E0F" w14:textId="77777777" w:rsidR="00E739AC" w:rsidRPr="0005480F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057655F7" w14:textId="764C3E82" w:rsidR="00E739AC" w:rsidRPr="0005480F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E739AC" w:rsidRPr="0005480F" w14:paraId="4169D929" w14:textId="77777777" w:rsidTr="00E739AC">
        <w:tc>
          <w:tcPr>
            <w:tcW w:w="2204" w:type="pct"/>
            <w:shd w:val="clear" w:color="auto" w:fill="auto"/>
          </w:tcPr>
          <w:p w14:paraId="7139C0EE" w14:textId="088981BF" w:rsidR="00E739AC" w:rsidRPr="0005480F" w:rsidRDefault="00764E6F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4FAB5383" w14:textId="5D7E285C" w:rsidR="00E739AC" w:rsidRPr="0005480F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7AAF958A" w14:textId="77777777" w:rsidR="00E739AC" w:rsidRPr="0005480F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3D08BDE1" w14:textId="4F0972CA" w:rsidR="00E739AC" w:rsidRPr="0005480F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7" w:type="pct"/>
            <w:shd w:val="clear" w:color="auto" w:fill="auto"/>
          </w:tcPr>
          <w:p w14:paraId="13692633" w14:textId="77777777" w:rsidR="00E739AC" w:rsidRPr="0005480F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43EB349D" w14:textId="7943DAF7" w:rsidR="00E739AC" w:rsidRPr="0005480F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314E4CD1" w14:textId="77777777" w:rsidR="00E739AC" w:rsidRPr="0005480F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23E5C957" w14:textId="5D817E15" w:rsidR="00E739AC" w:rsidRPr="0005480F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739AC" w:rsidRPr="0005480F" w14:paraId="27FDEC77" w14:textId="77777777" w:rsidTr="00A47AD7">
        <w:tc>
          <w:tcPr>
            <w:tcW w:w="2204" w:type="pct"/>
            <w:shd w:val="clear" w:color="auto" w:fill="auto"/>
          </w:tcPr>
          <w:p w14:paraId="14BCC979" w14:textId="77777777" w:rsidR="00E739AC" w:rsidRPr="0005480F" w:rsidRDefault="00E739AC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6" w:type="pct"/>
            <w:gridSpan w:val="7"/>
            <w:shd w:val="clear" w:color="auto" w:fill="auto"/>
          </w:tcPr>
          <w:p w14:paraId="2989D6B0" w14:textId="77777777" w:rsidR="00E739AC" w:rsidRPr="0005480F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36AC9" w:rsidRPr="0005480F" w14:paraId="5B9EDB6E" w14:textId="77777777" w:rsidTr="00E739AC">
        <w:trPr>
          <w:trHeight w:val="144"/>
        </w:trPr>
        <w:tc>
          <w:tcPr>
            <w:tcW w:w="2204" w:type="pct"/>
            <w:shd w:val="clear" w:color="auto" w:fill="auto"/>
          </w:tcPr>
          <w:p w14:paraId="7161A455" w14:textId="5DC0FAB9" w:rsidR="00636AC9" w:rsidRPr="0005480F" w:rsidRDefault="00636AC9" w:rsidP="00636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6" w:type="pct"/>
            <w:shd w:val="clear" w:color="auto" w:fill="auto"/>
          </w:tcPr>
          <w:p w14:paraId="49EA482A" w14:textId="4DF1527D" w:rsidR="00636AC9" w:rsidRPr="0005480F" w:rsidRDefault="009A414E" w:rsidP="00027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BDF53B1" w14:textId="77777777" w:rsidR="00636AC9" w:rsidRPr="0005480F" w:rsidRDefault="00636AC9" w:rsidP="00636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019A7E61" w14:textId="4F5F7528" w:rsidR="00636AC9" w:rsidRPr="0005480F" w:rsidRDefault="00636AC9" w:rsidP="00027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EEEF0E2" w14:textId="77777777" w:rsidR="00636AC9" w:rsidRPr="0005480F" w:rsidRDefault="00636AC9" w:rsidP="00636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4F9BD6EF" w14:textId="15128971" w:rsidR="00636AC9" w:rsidRPr="0005480F" w:rsidRDefault="00E2766F" w:rsidP="00636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367</w:t>
            </w:r>
            <w:r w:rsidR="009A414E" w:rsidRPr="0005480F">
              <w:rPr>
                <w:rFonts w:asciiTheme="majorBidi" w:hAnsiTheme="majorBidi" w:cs="Angsana New"/>
                <w:sz w:val="28"/>
                <w:szCs w:val="28"/>
              </w:rPr>
              <w:t>,620</w:t>
            </w:r>
          </w:p>
        </w:tc>
        <w:tc>
          <w:tcPr>
            <w:tcW w:w="137" w:type="pct"/>
            <w:shd w:val="clear" w:color="auto" w:fill="auto"/>
          </w:tcPr>
          <w:p w14:paraId="28916315" w14:textId="77777777" w:rsidR="00636AC9" w:rsidRPr="0005480F" w:rsidRDefault="00636AC9" w:rsidP="00636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6C92ED19" w14:textId="1C1E533B" w:rsidR="00636AC9" w:rsidRPr="0005480F" w:rsidRDefault="00636AC9" w:rsidP="00636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111,620</w:t>
            </w:r>
          </w:p>
        </w:tc>
      </w:tr>
      <w:tr w:rsidR="00C6354F" w:rsidRPr="0005480F" w14:paraId="65C844FA" w14:textId="77777777" w:rsidTr="000911E1">
        <w:trPr>
          <w:trHeight w:val="144"/>
        </w:trPr>
        <w:tc>
          <w:tcPr>
            <w:tcW w:w="2204" w:type="pct"/>
            <w:shd w:val="clear" w:color="auto" w:fill="auto"/>
          </w:tcPr>
          <w:p w14:paraId="3FD63552" w14:textId="28AE70BE" w:rsidR="00C6354F" w:rsidRPr="0005480F" w:rsidRDefault="00C6354F" w:rsidP="00636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17C85EC9" w14:textId="65381E86" w:rsidR="00C6354F" w:rsidRPr="0005480F" w:rsidRDefault="009A414E" w:rsidP="0002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5,000</w:t>
            </w:r>
          </w:p>
        </w:tc>
        <w:tc>
          <w:tcPr>
            <w:tcW w:w="145" w:type="pct"/>
            <w:shd w:val="clear" w:color="auto" w:fill="auto"/>
          </w:tcPr>
          <w:p w14:paraId="7CE9103F" w14:textId="77777777" w:rsidR="00C6354F" w:rsidRPr="0005480F" w:rsidRDefault="00C6354F" w:rsidP="00636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142128D1" w14:textId="7E9A834D" w:rsidR="00C6354F" w:rsidRPr="0005480F" w:rsidRDefault="00C6354F" w:rsidP="00027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7278B01" w14:textId="77777777" w:rsidR="00C6354F" w:rsidRPr="0005480F" w:rsidRDefault="00C6354F" w:rsidP="00636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230C7E3B" w14:textId="32183324" w:rsidR="00C6354F" w:rsidRPr="0005480F" w:rsidRDefault="009A414E" w:rsidP="00636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5,000</w:t>
            </w:r>
          </w:p>
        </w:tc>
        <w:tc>
          <w:tcPr>
            <w:tcW w:w="137" w:type="pct"/>
            <w:shd w:val="clear" w:color="auto" w:fill="auto"/>
          </w:tcPr>
          <w:p w14:paraId="3153613F" w14:textId="77777777" w:rsidR="00C6354F" w:rsidRPr="0005480F" w:rsidRDefault="00C6354F" w:rsidP="00636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66C6701F" w14:textId="361421BA" w:rsidR="00C6354F" w:rsidRPr="0005480F" w:rsidRDefault="00C6354F" w:rsidP="0009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365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36AC9" w:rsidRPr="0005480F" w14:paraId="1DC67A2D" w14:textId="77777777" w:rsidTr="000911E1">
        <w:tc>
          <w:tcPr>
            <w:tcW w:w="2204" w:type="pct"/>
            <w:shd w:val="clear" w:color="auto" w:fill="auto"/>
          </w:tcPr>
          <w:p w14:paraId="10F31C27" w14:textId="77777777" w:rsidR="00636AC9" w:rsidRPr="0005480F" w:rsidRDefault="00636AC9" w:rsidP="00636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8BBA57" w14:textId="3F790F1F" w:rsidR="00636AC9" w:rsidRPr="0005480F" w:rsidRDefault="009A414E" w:rsidP="0002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5,000</w:t>
            </w:r>
          </w:p>
        </w:tc>
        <w:tc>
          <w:tcPr>
            <w:tcW w:w="145" w:type="pct"/>
            <w:shd w:val="clear" w:color="auto" w:fill="auto"/>
          </w:tcPr>
          <w:p w14:paraId="607881F5" w14:textId="77777777" w:rsidR="00636AC9" w:rsidRPr="0005480F" w:rsidRDefault="00636AC9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1E727E" w14:textId="77777777" w:rsidR="00636AC9" w:rsidRPr="0005480F" w:rsidRDefault="00636AC9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-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D1B011F" w14:textId="77777777" w:rsidR="00636AC9" w:rsidRPr="0005480F" w:rsidRDefault="00636AC9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06E8B1" w14:textId="1EA72177" w:rsidR="00636AC9" w:rsidRPr="0005480F" w:rsidRDefault="00305E7F" w:rsidP="00E27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</w:t>
            </w:r>
            <w:r w:rsidR="00E2766F" w:rsidRPr="0005480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72</w:t>
            </w:r>
            <w:r w:rsidR="009A414E" w:rsidRPr="0005480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,620</w:t>
            </w:r>
          </w:p>
        </w:tc>
        <w:tc>
          <w:tcPr>
            <w:tcW w:w="137" w:type="pct"/>
            <w:shd w:val="clear" w:color="auto" w:fill="auto"/>
          </w:tcPr>
          <w:p w14:paraId="44198D64" w14:textId="77777777" w:rsidR="00636AC9" w:rsidRPr="0005480F" w:rsidRDefault="00636AC9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520CEC" w14:textId="75DFDF12" w:rsidR="00636AC9" w:rsidRPr="0005480F" w:rsidRDefault="00636AC9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111,620</w:t>
            </w:r>
          </w:p>
        </w:tc>
      </w:tr>
      <w:tr w:rsidR="000911E1" w:rsidRPr="0005480F" w14:paraId="392D4467" w14:textId="77777777" w:rsidTr="000911E1">
        <w:tc>
          <w:tcPr>
            <w:tcW w:w="2204" w:type="pct"/>
            <w:shd w:val="clear" w:color="auto" w:fill="auto"/>
          </w:tcPr>
          <w:p w14:paraId="14B53027" w14:textId="77777777" w:rsidR="000911E1" w:rsidRPr="0005480F" w:rsidRDefault="000911E1" w:rsidP="00636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  <w:shd w:val="clear" w:color="auto" w:fill="auto"/>
          </w:tcPr>
          <w:p w14:paraId="06050025" w14:textId="77777777" w:rsidR="000911E1" w:rsidRPr="0005480F" w:rsidRDefault="000911E1" w:rsidP="00636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  <w:shd w:val="clear" w:color="auto" w:fill="auto"/>
          </w:tcPr>
          <w:p w14:paraId="08E332DB" w14:textId="77777777" w:rsidR="000911E1" w:rsidRPr="0005480F" w:rsidRDefault="000911E1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  <w:shd w:val="clear" w:color="auto" w:fill="auto"/>
          </w:tcPr>
          <w:p w14:paraId="0F22C3DE" w14:textId="77777777" w:rsidR="000911E1" w:rsidRPr="0005480F" w:rsidRDefault="000911E1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-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43C0D9FD" w14:textId="77777777" w:rsidR="000911E1" w:rsidRPr="0005480F" w:rsidRDefault="000911E1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shd w:val="clear" w:color="auto" w:fill="auto"/>
          </w:tcPr>
          <w:p w14:paraId="58779D8B" w14:textId="77777777" w:rsidR="000911E1" w:rsidRPr="0005480F" w:rsidRDefault="000911E1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7FE3C724" w14:textId="77777777" w:rsidR="000911E1" w:rsidRPr="0005480F" w:rsidRDefault="000911E1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shd w:val="clear" w:color="auto" w:fill="auto"/>
          </w:tcPr>
          <w:p w14:paraId="605BB4A0" w14:textId="77777777" w:rsidR="000911E1" w:rsidRPr="0005480F" w:rsidRDefault="000911E1" w:rsidP="00636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3686E948" w14:textId="15328AAA" w:rsidR="00115A1F" w:rsidRPr="0005480F" w:rsidRDefault="00115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05480F">
        <w:rPr>
          <w:rFonts w:asciiTheme="majorBidi" w:hAnsiTheme="majorBidi" w:cstheme="majorBidi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113"/>
        <w:gridCol w:w="241"/>
        <w:gridCol w:w="1096"/>
        <w:gridCol w:w="270"/>
        <w:gridCol w:w="1080"/>
        <w:gridCol w:w="253"/>
        <w:gridCol w:w="1081"/>
      </w:tblGrid>
      <w:tr w:rsidR="00A8737A" w:rsidRPr="0005480F" w14:paraId="3F036D3E" w14:textId="77777777" w:rsidTr="00E739AC">
        <w:tc>
          <w:tcPr>
            <w:tcW w:w="2204" w:type="pct"/>
            <w:shd w:val="clear" w:color="auto" w:fill="auto"/>
          </w:tcPr>
          <w:p w14:paraId="4420B95B" w14:textId="77777777" w:rsidR="00A8737A" w:rsidRPr="0005480F" w:rsidRDefault="00A8737A" w:rsidP="00C2781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34" w:type="pct"/>
            <w:gridSpan w:val="3"/>
            <w:shd w:val="clear" w:color="auto" w:fill="auto"/>
          </w:tcPr>
          <w:p w14:paraId="3673C0BC" w14:textId="77777777" w:rsidR="00A8737A" w:rsidRPr="0005480F" w:rsidRDefault="00A8737A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11B5BCA0" w14:textId="77777777" w:rsidR="00A8737A" w:rsidRPr="0005480F" w:rsidRDefault="00A8737A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pct"/>
            <w:gridSpan w:val="3"/>
            <w:shd w:val="clear" w:color="auto" w:fill="auto"/>
          </w:tcPr>
          <w:p w14:paraId="0411EED1" w14:textId="77777777" w:rsidR="00A8737A" w:rsidRPr="0005480F" w:rsidRDefault="00A8737A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39AC" w:rsidRPr="0005480F" w14:paraId="3A7E7A92" w14:textId="77777777" w:rsidTr="00E739AC">
        <w:tc>
          <w:tcPr>
            <w:tcW w:w="2204" w:type="pct"/>
            <w:shd w:val="clear" w:color="auto" w:fill="auto"/>
          </w:tcPr>
          <w:p w14:paraId="0182A889" w14:textId="78193890" w:rsidR="00E739AC" w:rsidRPr="0005480F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0C884E6A" w14:textId="5B6C30FA" w:rsidR="00E739AC" w:rsidRPr="0005480F" w:rsidRDefault="00777CF3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 w:hanging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1" w:type="pct"/>
            <w:shd w:val="clear" w:color="auto" w:fill="auto"/>
            <w:vAlign w:val="center"/>
          </w:tcPr>
          <w:p w14:paraId="6434E64A" w14:textId="77777777" w:rsidR="00E739AC" w:rsidRPr="0005480F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5C73898C" w14:textId="00136A10" w:rsidR="00E739AC" w:rsidRPr="0005480F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5770AE27" w14:textId="77777777" w:rsidR="00E739AC" w:rsidRPr="0005480F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18D5F665" w14:textId="6DE24BB7" w:rsidR="00E739AC" w:rsidRPr="0005480F" w:rsidRDefault="00777CF3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635A4D91" w14:textId="77777777" w:rsidR="00E739AC" w:rsidRPr="0005480F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1A5E9B74" w14:textId="68D6422B" w:rsidR="00E739AC" w:rsidRPr="0005480F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E739AC" w:rsidRPr="0005480F" w14:paraId="13D49007" w14:textId="77777777" w:rsidTr="00E739AC">
        <w:tc>
          <w:tcPr>
            <w:tcW w:w="2204" w:type="pct"/>
            <w:shd w:val="clear" w:color="auto" w:fill="auto"/>
          </w:tcPr>
          <w:p w14:paraId="21310D2E" w14:textId="0F16F1FE" w:rsidR="00E739AC" w:rsidRPr="0005480F" w:rsidRDefault="00764E6F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71D364E4" w14:textId="2228E704" w:rsidR="00E739AC" w:rsidRPr="0005480F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1" w:type="pct"/>
            <w:shd w:val="clear" w:color="auto" w:fill="auto"/>
            <w:vAlign w:val="center"/>
          </w:tcPr>
          <w:p w14:paraId="55D26E18" w14:textId="77777777" w:rsidR="00E739AC" w:rsidRPr="0005480F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04D684E2" w14:textId="48CCB66A" w:rsidR="00E739AC" w:rsidRPr="0005480F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7" w:type="pct"/>
            <w:shd w:val="clear" w:color="auto" w:fill="auto"/>
          </w:tcPr>
          <w:p w14:paraId="34B496BD" w14:textId="77777777" w:rsidR="00E739AC" w:rsidRPr="0005480F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0F0792D3" w14:textId="4C74868C" w:rsidR="00E739AC" w:rsidRPr="0005480F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30986B0A" w14:textId="77777777" w:rsidR="00E739AC" w:rsidRPr="0005480F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624F35EC" w14:textId="06B0838B" w:rsidR="00E739AC" w:rsidRPr="0005480F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739AC" w:rsidRPr="0005480F" w14:paraId="04FD7DF1" w14:textId="77777777" w:rsidTr="00E739AC">
        <w:tc>
          <w:tcPr>
            <w:tcW w:w="2204" w:type="pct"/>
            <w:shd w:val="clear" w:color="auto" w:fill="auto"/>
          </w:tcPr>
          <w:p w14:paraId="5CA62898" w14:textId="77777777" w:rsidR="00E739AC" w:rsidRPr="0005480F" w:rsidRDefault="00E739AC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6" w:type="pct"/>
            <w:gridSpan w:val="7"/>
            <w:shd w:val="clear" w:color="auto" w:fill="auto"/>
          </w:tcPr>
          <w:p w14:paraId="6D703711" w14:textId="77777777" w:rsidR="00E739AC" w:rsidRPr="0005480F" w:rsidRDefault="00E739AC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30028" w:rsidRPr="0005480F" w14:paraId="23A8821F" w14:textId="77777777" w:rsidTr="00E739AC">
        <w:trPr>
          <w:trHeight w:val="144"/>
        </w:trPr>
        <w:tc>
          <w:tcPr>
            <w:tcW w:w="2204" w:type="pct"/>
            <w:shd w:val="clear" w:color="auto" w:fill="auto"/>
          </w:tcPr>
          <w:p w14:paraId="1BAD9E25" w14:textId="72AD6C8D" w:rsidR="00F30028" w:rsidRPr="0005480F" w:rsidRDefault="00F30028" w:rsidP="00F30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6" w:type="pct"/>
            <w:shd w:val="clear" w:color="auto" w:fill="auto"/>
          </w:tcPr>
          <w:p w14:paraId="6E98BD1E" w14:textId="72CB7740" w:rsidR="00F30028" w:rsidRPr="0005480F" w:rsidRDefault="00305E7F" w:rsidP="00960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749C1345" w14:textId="77777777" w:rsidR="00F30028" w:rsidRPr="0005480F" w:rsidRDefault="00F30028" w:rsidP="00F30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229C2326" w14:textId="022A44B4" w:rsidR="00F30028" w:rsidRPr="0005480F" w:rsidRDefault="00F30028" w:rsidP="00F30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AFD1DA1" w14:textId="77777777" w:rsidR="00F30028" w:rsidRPr="0005480F" w:rsidRDefault="00F30028" w:rsidP="00F30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3B668580" w14:textId="6A130036" w:rsidR="00F30028" w:rsidRPr="0005480F" w:rsidRDefault="00305E7F" w:rsidP="0099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389,66</w:t>
            </w:r>
            <w:r w:rsidR="00995F08" w:rsidRPr="0005480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8" w:type="pct"/>
            <w:shd w:val="clear" w:color="auto" w:fill="auto"/>
          </w:tcPr>
          <w:p w14:paraId="671C5B6F" w14:textId="77777777" w:rsidR="00F30028" w:rsidRPr="0005480F" w:rsidRDefault="00F30028" w:rsidP="00F30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45ECACA8" w14:textId="2A9A5B06" w:rsidR="00F30028" w:rsidRPr="0005480F" w:rsidRDefault="00F30028" w:rsidP="00F30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57,000</w:t>
            </w:r>
          </w:p>
        </w:tc>
      </w:tr>
      <w:tr w:rsidR="00F30028" w:rsidRPr="0005480F" w14:paraId="4069140F" w14:textId="77777777" w:rsidTr="00E739AC">
        <w:trPr>
          <w:trHeight w:val="144"/>
        </w:trPr>
        <w:tc>
          <w:tcPr>
            <w:tcW w:w="2204" w:type="pct"/>
            <w:shd w:val="clear" w:color="auto" w:fill="auto"/>
          </w:tcPr>
          <w:p w14:paraId="2061D207" w14:textId="77777777" w:rsidR="00F30028" w:rsidRPr="0005480F" w:rsidRDefault="00F30028" w:rsidP="00F30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606" w:type="pct"/>
            <w:shd w:val="clear" w:color="auto" w:fill="auto"/>
          </w:tcPr>
          <w:p w14:paraId="63C32AE9" w14:textId="2959B4BE" w:rsidR="00F30028" w:rsidRPr="0005480F" w:rsidRDefault="00305E7F" w:rsidP="00F30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32,495</w:t>
            </w:r>
          </w:p>
        </w:tc>
        <w:tc>
          <w:tcPr>
            <w:tcW w:w="131" w:type="pct"/>
            <w:shd w:val="clear" w:color="auto" w:fill="auto"/>
          </w:tcPr>
          <w:p w14:paraId="51521AB7" w14:textId="77777777" w:rsidR="00F30028" w:rsidRPr="0005480F" w:rsidRDefault="00F30028" w:rsidP="00F30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55D7B1CD" w14:textId="47506C96" w:rsidR="00F30028" w:rsidRPr="0005480F" w:rsidRDefault="00F30028" w:rsidP="00F30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51,046</w:t>
            </w:r>
          </w:p>
        </w:tc>
        <w:tc>
          <w:tcPr>
            <w:tcW w:w="147" w:type="pct"/>
            <w:shd w:val="clear" w:color="auto" w:fill="auto"/>
          </w:tcPr>
          <w:p w14:paraId="4ECCDEB6" w14:textId="77777777" w:rsidR="00F30028" w:rsidRPr="0005480F" w:rsidRDefault="00F30028" w:rsidP="00F30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2488D2C5" w14:textId="4E5F5B25" w:rsidR="00F30028" w:rsidRPr="0005480F" w:rsidRDefault="00305E7F" w:rsidP="00105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300AA390" w14:textId="77777777" w:rsidR="00F30028" w:rsidRPr="0005480F" w:rsidRDefault="00F30028" w:rsidP="00F30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2331968B" w14:textId="44789E47" w:rsidR="00F30028" w:rsidRPr="0005480F" w:rsidRDefault="00F30028" w:rsidP="00F30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21,763</w:t>
            </w:r>
          </w:p>
        </w:tc>
      </w:tr>
      <w:tr w:rsidR="00F30028" w:rsidRPr="0005480F" w14:paraId="7FCF40A2" w14:textId="77777777" w:rsidTr="00E739AC">
        <w:trPr>
          <w:trHeight w:val="144"/>
        </w:trPr>
        <w:tc>
          <w:tcPr>
            <w:tcW w:w="2204" w:type="pct"/>
            <w:shd w:val="clear" w:color="auto" w:fill="auto"/>
          </w:tcPr>
          <w:p w14:paraId="1A335AD1" w14:textId="77777777" w:rsidR="00F30028" w:rsidRPr="0005480F" w:rsidRDefault="00F30028" w:rsidP="00F30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6" w:type="pct"/>
            <w:shd w:val="clear" w:color="auto" w:fill="auto"/>
          </w:tcPr>
          <w:p w14:paraId="3F2FD5D3" w14:textId="59CCDCAA" w:rsidR="00F30028" w:rsidRPr="0005480F" w:rsidRDefault="00305E7F" w:rsidP="00F30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78,239</w:t>
            </w:r>
          </w:p>
        </w:tc>
        <w:tc>
          <w:tcPr>
            <w:tcW w:w="131" w:type="pct"/>
            <w:shd w:val="clear" w:color="auto" w:fill="auto"/>
          </w:tcPr>
          <w:p w14:paraId="292AC796" w14:textId="77777777" w:rsidR="00F30028" w:rsidRPr="0005480F" w:rsidRDefault="00F30028" w:rsidP="00F30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6937875A" w14:textId="401C475B" w:rsidR="00F30028" w:rsidRPr="0005480F" w:rsidRDefault="00F30028" w:rsidP="00F30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97,001</w:t>
            </w:r>
          </w:p>
        </w:tc>
        <w:tc>
          <w:tcPr>
            <w:tcW w:w="147" w:type="pct"/>
            <w:shd w:val="clear" w:color="auto" w:fill="auto"/>
          </w:tcPr>
          <w:p w14:paraId="12507AF0" w14:textId="77777777" w:rsidR="00F30028" w:rsidRPr="0005480F" w:rsidRDefault="00F30028" w:rsidP="00F30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34890A9A" w14:textId="3C18CA54" w:rsidR="00F30028" w:rsidRPr="0005480F" w:rsidRDefault="00305E7F" w:rsidP="00F30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78,239</w:t>
            </w:r>
          </w:p>
        </w:tc>
        <w:tc>
          <w:tcPr>
            <w:tcW w:w="138" w:type="pct"/>
            <w:shd w:val="clear" w:color="auto" w:fill="auto"/>
          </w:tcPr>
          <w:p w14:paraId="08687F61" w14:textId="77777777" w:rsidR="00F30028" w:rsidRPr="0005480F" w:rsidRDefault="00F30028" w:rsidP="00F30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2BEB6004" w14:textId="29A85039" w:rsidR="00F30028" w:rsidRPr="0005480F" w:rsidRDefault="00F30028" w:rsidP="00F30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97,001</w:t>
            </w:r>
          </w:p>
        </w:tc>
      </w:tr>
      <w:tr w:rsidR="00F30028" w:rsidRPr="0005480F" w14:paraId="602BB2FD" w14:textId="77777777" w:rsidTr="00E739AC">
        <w:tc>
          <w:tcPr>
            <w:tcW w:w="2204" w:type="pct"/>
            <w:shd w:val="clear" w:color="auto" w:fill="auto"/>
          </w:tcPr>
          <w:p w14:paraId="4CEF761F" w14:textId="77777777" w:rsidR="00F30028" w:rsidRPr="0005480F" w:rsidRDefault="00F30028" w:rsidP="00F30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935310" w14:textId="65E03D96" w:rsidR="00F30028" w:rsidRPr="0005480F" w:rsidRDefault="00305E7F" w:rsidP="00FF4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110,73</w:t>
            </w:r>
            <w:r w:rsidR="00FF4B41" w:rsidRPr="0005480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1" w:type="pct"/>
            <w:shd w:val="clear" w:color="auto" w:fill="auto"/>
          </w:tcPr>
          <w:p w14:paraId="43E65172" w14:textId="77777777" w:rsidR="00F30028" w:rsidRPr="0005480F" w:rsidRDefault="00F30028" w:rsidP="00F30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CF6AF0" w14:textId="42A62231" w:rsidR="00F30028" w:rsidRPr="0005480F" w:rsidRDefault="00F30028" w:rsidP="00F30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148,047</w:t>
            </w:r>
          </w:p>
        </w:tc>
        <w:tc>
          <w:tcPr>
            <w:tcW w:w="147" w:type="pct"/>
            <w:shd w:val="clear" w:color="auto" w:fill="auto"/>
          </w:tcPr>
          <w:p w14:paraId="314661F0" w14:textId="77777777" w:rsidR="00F30028" w:rsidRPr="0005480F" w:rsidRDefault="00F30028" w:rsidP="00F30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80BA0" w14:textId="60BE26CE" w:rsidR="00F30028" w:rsidRPr="0005480F" w:rsidRDefault="00E2766F" w:rsidP="00995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467,</w:t>
            </w:r>
            <w:r w:rsidR="00995F08" w:rsidRPr="0005480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900</w:t>
            </w:r>
          </w:p>
        </w:tc>
        <w:tc>
          <w:tcPr>
            <w:tcW w:w="138" w:type="pct"/>
            <w:shd w:val="clear" w:color="auto" w:fill="auto"/>
          </w:tcPr>
          <w:p w14:paraId="3F52F85B" w14:textId="77777777" w:rsidR="00F30028" w:rsidRPr="0005480F" w:rsidRDefault="00F30028" w:rsidP="00F30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0E7F04" w14:textId="3EA88BF1" w:rsidR="00F30028" w:rsidRPr="0005480F" w:rsidRDefault="00F30028" w:rsidP="00F30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175,764</w:t>
            </w:r>
          </w:p>
        </w:tc>
      </w:tr>
    </w:tbl>
    <w:p w14:paraId="6782FF85" w14:textId="77777777" w:rsidR="00115A1F" w:rsidRPr="0005480F" w:rsidRDefault="00115A1F" w:rsidP="00115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2"/>
        <w:gridCol w:w="974"/>
        <w:gridCol w:w="234"/>
        <w:gridCol w:w="1013"/>
        <w:gridCol w:w="236"/>
        <w:gridCol w:w="1011"/>
        <w:gridCol w:w="235"/>
        <w:gridCol w:w="922"/>
        <w:gridCol w:w="235"/>
        <w:gridCol w:w="951"/>
        <w:gridCol w:w="235"/>
        <w:gridCol w:w="1015"/>
      </w:tblGrid>
      <w:tr w:rsidR="00ED4E1A" w:rsidRPr="0005480F" w14:paraId="3BF8B714" w14:textId="77777777" w:rsidTr="00ED4E1A">
        <w:trPr>
          <w:tblHeader/>
        </w:trPr>
        <w:tc>
          <w:tcPr>
            <w:tcW w:w="2092" w:type="dxa"/>
            <w:vAlign w:val="bottom"/>
          </w:tcPr>
          <w:p w14:paraId="54D26E68" w14:textId="77777777" w:rsidR="00ED4E1A" w:rsidRPr="0005480F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21" w:type="dxa"/>
            <w:gridSpan w:val="3"/>
            <w:vAlign w:val="bottom"/>
          </w:tcPr>
          <w:p w14:paraId="27E27FFF" w14:textId="77777777" w:rsidR="00ED4E1A" w:rsidRPr="0005480F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375528E9" w14:textId="77777777" w:rsidR="00ED4E1A" w:rsidRPr="0005480F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604" w:type="dxa"/>
            <w:gridSpan w:val="7"/>
            <w:vAlign w:val="bottom"/>
          </w:tcPr>
          <w:p w14:paraId="590F533A" w14:textId="046889A0" w:rsidR="00ED4E1A" w:rsidRPr="0005480F" w:rsidRDefault="00ED4E1A" w:rsidP="00ED4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Pr="0005480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D4E1A" w:rsidRPr="0005480F" w14:paraId="6E7B5ECA" w14:textId="77777777" w:rsidTr="00ED4E1A">
        <w:tc>
          <w:tcPr>
            <w:tcW w:w="2092" w:type="dxa"/>
            <w:shd w:val="clear" w:color="auto" w:fill="auto"/>
            <w:vAlign w:val="bottom"/>
          </w:tcPr>
          <w:p w14:paraId="4F946064" w14:textId="77777777" w:rsidR="00ED4E1A" w:rsidRPr="0005480F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74" w:type="dxa"/>
            <w:vAlign w:val="bottom"/>
          </w:tcPr>
          <w:p w14:paraId="0A42CC46" w14:textId="77777777" w:rsidR="00ED4E1A" w:rsidRPr="0005480F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3FA35B24" w14:textId="77777777" w:rsidR="00ED4E1A" w:rsidRPr="0005480F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78EC5961" w14:textId="77777777" w:rsidR="00ED4E1A" w:rsidRPr="0005480F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1E2DCE42" w14:textId="77777777" w:rsidR="00ED4E1A" w:rsidRPr="0005480F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5E4E82BB" w14:textId="45886EB8" w:rsidR="00ED4E1A" w:rsidRPr="0005480F" w:rsidRDefault="00777CF3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="00ED4E1A"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04FA2816" w14:textId="77777777" w:rsidR="00ED4E1A" w:rsidRPr="0005480F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0BE099E7" w14:textId="77777777" w:rsidR="00ED4E1A" w:rsidRPr="0005480F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427CF874" w14:textId="77777777" w:rsidR="00ED4E1A" w:rsidRPr="0005480F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4F544332" w14:textId="77777777" w:rsidR="00ED4E1A" w:rsidRPr="0005480F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6EA2B2D2" w14:textId="77777777" w:rsidR="00ED4E1A" w:rsidRPr="0005480F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5" w:type="dxa"/>
            <w:vAlign w:val="bottom"/>
          </w:tcPr>
          <w:p w14:paraId="72B32470" w14:textId="77777777" w:rsidR="00ED4E1A" w:rsidRPr="0005480F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1" w:type="dxa"/>
            <w:vAlign w:val="bottom"/>
          </w:tcPr>
          <w:p w14:paraId="5D89CA28" w14:textId="77777777" w:rsidR="00ED4E1A" w:rsidRPr="0005480F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5" w:type="dxa"/>
            <w:vAlign w:val="bottom"/>
          </w:tcPr>
          <w:p w14:paraId="0A1D48E9" w14:textId="77777777" w:rsidR="00ED4E1A" w:rsidRPr="0005480F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2082C719" w14:textId="77777777" w:rsidR="00ED4E1A" w:rsidRPr="0005480F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541CC340" w14:textId="5B2D1103" w:rsidR="00ED4E1A" w:rsidRPr="0005480F" w:rsidRDefault="00777CF3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</w:p>
        </w:tc>
      </w:tr>
      <w:tr w:rsidR="00ED4E1A" w:rsidRPr="0005480F" w14:paraId="6476AF07" w14:textId="77777777" w:rsidTr="00ED4E1A">
        <w:tc>
          <w:tcPr>
            <w:tcW w:w="2092" w:type="dxa"/>
            <w:vAlign w:val="bottom"/>
          </w:tcPr>
          <w:p w14:paraId="0DF064D8" w14:textId="77777777" w:rsidR="00ED4E1A" w:rsidRPr="0005480F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974" w:type="dxa"/>
            <w:vAlign w:val="bottom"/>
          </w:tcPr>
          <w:p w14:paraId="5A5976E1" w14:textId="77777777" w:rsidR="00ED4E1A" w:rsidRPr="0005480F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4" w:type="dxa"/>
            <w:vAlign w:val="bottom"/>
          </w:tcPr>
          <w:p w14:paraId="3532695C" w14:textId="77777777" w:rsidR="00ED4E1A" w:rsidRPr="0005480F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6A00BD2B" w14:textId="77777777" w:rsidR="00ED4E1A" w:rsidRPr="0005480F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vAlign w:val="bottom"/>
          </w:tcPr>
          <w:p w14:paraId="39661727" w14:textId="77777777" w:rsidR="00ED4E1A" w:rsidRPr="0005480F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1C9308AA" w14:textId="77777777" w:rsidR="00ED4E1A" w:rsidRPr="0005480F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5" w:type="dxa"/>
            <w:vAlign w:val="bottom"/>
          </w:tcPr>
          <w:p w14:paraId="4FC01EE6" w14:textId="77777777" w:rsidR="00ED4E1A" w:rsidRPr="0005480F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186E3FCA" w14:textId="77777777" w:rsidR="00ED4E1A" w:rsidRPr="0005480F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5891E0E1" w14:textId="77777777" w:rsidR="00ED4E1A" w:rsidRPr="0005480F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1" w:type="dxa"/>
            <w:vAlign w:val="bottom"/>
          </w:tcPr>
          <w:p w14:paraId="6F6CEFED" w14:textId="77777777" w:rsidR="00ED4E1A" w:rsidRPr="0005480F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413D4F48" w14:textId="77777777" w:rsidR="00ED4E1A" w:rsidRPr="0005480F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6817647B" w14:textId="77777777" w:rsidR="00ED4E1A" w:rsidRPr="0005480F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ED4E1A" w:rsidRPr="0005480F" w14:paraId="3DDBD31A" w14:textId="77777777" w:rsidTr="00ED4E1A">
        <w:tc>
          <w:tcPr>
            <w:tcW w:w="2092" w:type="dxa"/>
          </w:tcPr>
          <w:p w14:paraId="38259269" w14:textId="77777777" w:rsidR="00ED4E1A" w:rsidRPr="0005480F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1" w:type="dxa"/>
            <w:gridSpan w:val="3"/>
          </w:tcPr>
          <w:p w14:paraId="146E8B15" w14:textId="77777777" w:rsidR="00ED4E1A" w:rsidRPr="0005480F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6FDA5C4C" w14:textId="77777777" w:rsidR="00ED4E1A" w:rsidRPr="0005480F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04" w:type="dxa"/>
            <w:gridSpan w:val="7"/>
          </w:tcPr>
          <w:p w14:paraId="2713CE3D" w14:textId="77777777" w:rsidR="00ED4E1A" w:rsidRPr="0005480F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D4E1A" w:rsidRPr="0005480F" w14:paraId="4465759D" w14:textId="77777777" w:rsidTr="00ED4E1A">
        <w:tc>
          <w:tcPr>
            <w:tcW w:w="2092" w:type="dxa"/>
          </w:tcPr>
          <w:p w14:paraId="58F8A866" w14:textId="77777777" w:rsidR="00ED4E1A" w:rsidRPr="0005480F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974" w:type="dxa"/>
          </w:tcPr>
          <w:p w14:paraId="56613741" w14:textId="267AF2EF" w:rsidR="00ED4E1A" w:rsidRPr="0005480F" w:rsidRDefault="00305E7F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4" w:type="dxa"/>
          </w:tcPr>
          <w:p w14:paraId="6A91AF86" w14:textId="77777777" w:rsidR="00ED4E1A" w:rsidRPr="0005480F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2078BA2" w14:textId="201718CE" w:rsidR="00ED4E1A" w:rsidRPr="0005480F" w:rsidRDefault="00305E7F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5.00</w:t>
            </w:r>
          </w:p>
        </w:tc>
        <w:tc>
          <w:tcPr>
            <w:tcW w:w="236" w:type="dxa"/>
          </w:tcPr>
          <w:p w14:paraId="2684AB88" w14:textId="77777777" w:rsidR="00ED4E1A" w:rsidRPr="0005480F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</w:tcPr>
          <w:p w14:paraId="4AB5469D" w14:textId="77777777" w:rsidR="00ED4E1A" w:rsidRPr="0005480F" w:rsidRDefault="00ED4E1A" w:rsidP="0002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2762D672" w14:textId="77777777" w:rsidR="00ED4E1A" w:rsidRPr="0005480F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15C98BFD" w14:textId="6801908D" w:rsidR="00ED4E1A" w:rsidRPr="0005480F" w:rsidRDefault="00305E7F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5,000</w:t>
            </w:r>
          </w:p>
        </w:tc>
        <w:tc>
          <w:tcPr>
            <w:tcW w:w="235" w:type="dxa"/>
          </w:tcPr>
          <w:p w14:paraId="700C21B4" w14:textId="77777777" w:rsidR="00ED4E1A" w:rsidRPr="0005480F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1" w:type="dxa"/>
          </w:tcPr>
          <w:p w14:paraId="1C75EA75" w14:textId="7ECA7AAE" w:rsidR="00ED4E1A" w:rsidRPr="0005480F" w:rsidRDefault="00305E7F" w:rsidP="0002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72B04BEA" w14:textId="77777777" w:rsidR="00ED4E1A" w:rsidRPr="0005480F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705D3FCC" w14:textId="70BE4735" w:rsidR="00ED4E1A" w:rsidRPr="0005480F" w:rsidRDefault="00305E7F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5,000</w:t>
            </w:r>
          </w:p>
        </w:tc>
      </w:tr>
      <w:tr w:rsidR="00ED4E1A" w:rsidRPr="0005480F" w14:paraId="1BD14B56" w14:textId="77777777" w:rsidTr="00ED4E1A">
        <w:tc>
          <w:tcPr>
            <w:tcW w:w="2092" w:type="dxa"/>
          </w:tcPr>
          <w:p w14:paraId="035DCF4C" w14:textId="77777777" w:rsidR="00ED4E1A" w:rsidRPr="0005480F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74" w:type="dxa"/>
          </w:tcPr>
          <w:p w14:paraId="40E6401F" w14:textId="77777777" w:rsidR="00ED4E1A" w:rsidRPr="0005480F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4" w:type="dxa"/>
          </w:tcPr>
          <w:p w14:paraId="5C36B0DD" w14:textId="77777777" w:rsidR="00ED4E1A" w:rsidRPr="0005480F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</w:tcPr>
          <w:p w14:paraId="392BF2B1" w14:textId="77777777" w:rsidR="00ED4E1A" w:rsidRPr="0005480F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60A330F" w14:textId="77777777" w:rsidR="00ED4E1A" w:rsidRPr="0005480F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3055C095" w14:textId="41328894" w:rsidR="00ED4E1A" w:rsidRPr="0005480F" w:rsidRDefault="00ED4E1A" w:rsidP="0002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80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5" w:type="dxa"/>
          </w:tcPr>
          <w:p w14:paraId="64C9F0D0" w14:textId="77777777" w:rsidR="00ED4E1A" w:rsidRPr="0005480F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14:paraId="32284FDA" w14:textId="77777777" w:rsidR="00ED4E1A" w:rsidRPr="0005480F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4F8C3470" w14:textId="77777777" w:rsidR="00ED4E1A" w:rsidRPr="0005480F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1" w:type="dxa"/>
          </w:tcPr>
          <w:p w14:paraId="50C48926" w14:textId="77777777" w:rsidR="00ED4E1A" w:rsidRPr="0005480F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1ECE5631" w14:textId="77777777" w:rsidR="00ED4E1A" w:rsidRPr="0005480F" w:rsidRDefault="00ED4E1A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6CCD520A" w14:textId="21E02704" w:rsidR="00ED4E1A" w:rsidRPr="0005480F" w:rsidRDefault="00305E7F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5,000</w:t>
            </w:r>
          </w:p>
        </w:tc>
      </w:tr>
    </w:tbl>
    <w:p w14:paraId="7DFC583F" w14:textId="77777777" w:rsidR="00ED4E1A" w:rsidRPr="0005480F" w:rsidRDefault="00ED4E1A" w:rsidP="00A8737A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978"/>
        <w:gridCol w:w="6"/>
        <w:gridCol w:w="228"/>
        <w:gridCol w:w="7"/>
        <w:gridCol w:w="1031"/>
        <w:gridCol w:w="236"/>
        <w:gridCol w:w="1011"/>
        <w:gridCol w:w="7"/>
        <w:gridCol w:w="228"/>
        <w:gridCol w:w="7"/>
        <w:gridCol w:w="916"/>
        <w:gridCol w:w="7"/>
        <w:gridCol w:w="228"/>
        <w:gridCol w:w="7"/>
        <w:gridCol w:w="914"/>
        <w:gridCol w:w="7"/>
        <w:gridCol w:w="23"/>
        <w:gridCol w:w="205"/>
        <w:gridCol w:w="7"/>
        <w:gridCol w:w="23"/>
        <w:gridCol w:w="1000"/>
      </w:tblGrid>
      <w:tr w:rsidR="00A8737A" w:rsidRPr="0005480F" w14:paraId="0800A68B" w14:textId="77777777" w:rsidTr="00BE05DF">
        <w:trPr>
          <w:tblHeader/>
        </w:trPr>
        <w:tc>
          <w:tcPr>
            <w:tcW w:w="2070" w:type="dxa"/>
            <w:vAlign w:val="bottom"/>
          </w:tcPr>
          <w:p w14:paraId="1A5618A1" w14:textId="45208CE5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5"/>
            <w:vAlign w:val="bottom"/>
          </w:tcPr>
          <w:p w14:paraId="73FB9481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157D05A9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90" w:type="dxa"/>
            <w:gridSpan w:val="15"/>
            <w:vAlign w:val="bottom"/>
          </w:tcPr>
          <w:p w14:paraId="784EF457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8737A" w:rsidRPr="0005480F" w14:paraId="5D89428B" w14:textId="77777777" w:rsidTr="00BE05DF">
        <w:tc>
          <w:tcPr>
            <w:tcW w:w="2070" w:type="dxa"/>
            <w:shd w:val="clear" w:color="auto" w:fill="auto"/>
            <w:vAlign w:val="bottom"/>
          </w:tcPr>
          <w:p w14:paraId="1C01DC91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78" w:type="dxa"/>
            <w:vAlign w:val="bottom"/>
          </w:tcPr>
          <w:p w14:paraId="0E7777C0" w14:textId="77777777" w:rsidR="00A8737A" w:rsidRPr="0005480F" w:rsidRDefault="00A8737A" w:rsidP="00BE0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86" w:hanging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1839C8C2" w14:textId="6F5D1507" w:rsidR="00A8737A" w:rsidRPr="0005480F" w:rsidRDefault="001F2771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A8737A" w:rsidRPr="0005480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8737A"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234" w:type="dxa"/>
            <w:gridSpan w:val="2"/>
            <w:vAlign w:val="bottom"/>
          </w:tcPr>
          <w:p w14:paraId="7BD7834E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15D53675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2F96E85E" w14:textId="77A05E90" w:rsidR="00A8737A" w:rsidRPr="0005480F" w:rsidRDefault="00777CF3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="00E739AC"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B5D2B06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50486CF4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0588BC70" w14:textId="71252BB3" w:rsidR="00A8737A" w:rsidRPr="0005480F" w:rsidRDefault="001F2771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A8737A" w:rsidRPr="0005480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8737A"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235" w:type="dxa"/>
            <w:gridSpan w:val="2"/>
            <w:vAlign w:val="bottom"/>
          </w:tcPr>
          <w:p w14:paraId="69B1C876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gridSpan w:val="2"/>
            <w:vAlign w:val="bottom"/>
          </w:tcPr>
          <w:p w14:paraId="64644469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5" w:type="dxa"/>
            <w:gridSpan w:val="2"/>
            <w:vAlign w:val="bottom"/>
          </w:tcPr>
          <w:p w14:paraId="75A15F69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1" w:type="dxa"/>
            <w:gridSpan w:val="4"/>
            <w:vAlign w:val="bottom"/>
          </w:tcPr>
          <w:p w14:paraId="4AD6353B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5" w:type="dxa"/>
            <w:gridSpan w:val="3"/>
            <w:vAlign w:val="bottom"/>
          </w:tcPr>
          <w:p w14:paraId="16C4FC77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1E162784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52F6B4F7" w14:textId="0CE6EC7B" w:rsidR="00A8737A" w:rsidRPr="0005480F" w:rsidRDefault="00777CF3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</w:p>
        </w:tc>
      </w:tr>
      <w:tr w:rsidR="00A8737A" w:rsidRPr="0005480F" w14:paraId="5E553A25" w14:textId="77777777" w:rsidTr="00BE05DF">
        <w:tc>
          <w:tcPr>
            <w:tcW w:w="2070" w:type="dxa"/>
            <w:vAlign w:val="bottom"/>
          </w:tcPr>
          <w:p w14:paraId="75CAAE07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978" w:type="dxa"/>
            <w:vAlign w:val="bottom"/>
          </w:tcPr>
          <w:p w14:paraId="7B833315" w14:textId="2D274E3D" w:rsidR="00A8737A" w:rsidRPr="0005480F" w:rsidRDefault="001F2771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4" w:type="dxa"/>
            <w:gridSpan w:val="2"/>
            <w:vAlign w:val="bottom"/>
          </w:tcPr>
          <w:p w14:paraId="734BA63C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38354482" w14:textId="5BC9885E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F2771" w:rsidRPr="0005480F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vAlign w:val="bottom"/>
          </w:tcPr>
          <w:p w14:paraId="6E91FAAD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714ABBAD" w14:textId="46A9101E" w:rsidR="00A8737A" w:rsidRPr="0005480F" w:rsidRDefault="001F2771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5" w:type="dxa"/>
            <w:gridSpan w:val="2"/>
            <w:vAlign w:val="bottom"/>
          </w:tcPr>
          <w:p w14:paraId="5B0ECD5D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gridSpan w:val="2"/>
            <w:vAlign w:val="bottom"/>
          </w:tcPr>
          <w:p w14:paraId="61E949D1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35" w:type="dxa"/>
            <w:gridSpan w:val="2"/>
            <w:vAlign w:val="bottom"/>
          </w:tcPr>
          <w:p w14:paraId="4DC1B962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1" w:type="dxa"/>
            <w:gridSpan w:val="4"/>
            <w:vAlign w:val="bottom"/>
          </w:tcPr>
          <w:p w14:paraId="1BF1B201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235" w:type="dxa"/>
            <w:gridSpan w:val="3"/>
            <w:vAlign w:val="bottom"/>
          </w:tcPr>
          <w:p w14:paraId="22469C31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09E2D6C0" w14:textId="3CE045AE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F2771" w:rsidRPr="0005480F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A8737A" w:rsidRPr="0005480F" w14:paraId="11D1BF00" w14:textId="77777777" w:rsidTr="00BE05DF">
        <w:tc>
          <w:tcPr>
            <w:tcW w:w="2070" w:type="dxa"/>
          </w:tcPr>
          <w:p w14:paraId="06A498B4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50" w:type="dxa"/>
            <w:gridSpan w:val="5"/>
          </w:tcPr>
          <w:p w14:paraId="7382DD25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7E6AD7A3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0" w:type="dxa"/>
            <w:gridSpan w:val="15"/>
          </w:tcPr>
          <w:p w14:paraId="63DF8A83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9E4F57" w:rsidRPr="0005480F" w14:paraId="1A4326F2" w14:textId="77777777" w:rsidTr="00BE05DF">
        <w:tc>
          <w:tcPr>
            <w:tcW w:w="2070" w:type="dxa"/>
          </w:tcPr>
          <w:p w14:paraId="36991CB2" w14:textId="77777777" w:rsidR="009E4F57" w:rsidRPr="0005480F" w:rsidRDefault="009E4F57" w:rsidP="009E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78" w:type="dxa"/>
          </w:tcPr>
          <w:p w14:paraId="2AEEAD42" w14:textId="3A7EC168" w:rsidR="009E4F57" w:rsidRPr="0005480F" w:rsidRDefault="009E4F57" w:rsidP="009E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 xml:space="preserve">2.05 </w:t>
            </w: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 xml:space="preserve"> 5.00</w:t>
            </w:r>
          </w:p>
        </w:tc>
        <w:tc>
          <w:tcPr>
            <w:tcW w:w="234" w:type="dxa"/>
            <w:gridSpan w:val="2"/>
          </w:tcPr>
          <w:p w14:paraId="21799997" w14:textId="77777777" w:rsidR="009E4F57" w:rsidRPr="0005480F" w:rsidRDefault="009E4F57" w:rsidP="009E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gridSpan w:val="2"/>
          </w:tcPr>
          <w:p w14:paraId="5105FCD0" w14:textId="247AE4B2" w:rsidR="009E4F57" w:rsidRPr="0005480F" w:rsidRDefault="009E4F57" w:rsidP="009E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 xml:space="preserve">2.60 </w:t>
            </w:r>
            <w:r w:rsidRPr="0005480F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  <w:r w:rsidRPr="0005480F">
              <w:rPr>
                <w:rFonts w:asciiTheme="majorBidi" w:hAnsiTheme="majorBidi" w:cs="Angsana New"/>
                <w:sz w:val="24"/>
                <w:szCs w:val="24"/>
              </w:rPr>
              <w:t xml:space="preserve"> 5.00</w:t>
            </w:r>
          </w:p>
        </w:tc>
        <w:tc>
          <w:tcPr>
            <w:tcW w:w="236" w:type="dxa"/>
          </w:tcPr>
          <w:p w14:paraId="6DC091EC" w14:textId="77777777" w:rsidR="009E4F57" w:rsidRPr="0005480F" w:rsidRDefault="009E4F57" w:rsidP="009E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</w:tcPr>
          <w:p w14:paraId="0FAB0D30" w14:textId="57A3D7C5" w:rsidR="009E4F57" w:rsidRPr="0005480F" w:rsidRDefault="009E4F57" w:rsidP="009E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111,620</w:t>
            </w:r>
          </w:p>
        </w:tc>
        <w:tc>
          <w:tcPr>
            <w:tcW w:w="235" w:type="dxa"/>
            <w:gridSpan w:val="2"/>
          </w:tcPr>
          <w:p w14:paraId="3025A70E" w14:textId="77777777" w:rsidR="009E4F57" w:rsidRPr="0005480F" w:rsidRDefault="009E4F57" w:rsidP="009E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gridSpan w:val="2"/>
          </w:tcPr>
          <w:p w14:paraId="2F869BE7" w14:textId="55E660FB" w:rsidR="009E4F57" w:rsidRPr="0005480F" w:rsidRDefault="009E4F57" w:rsidP="009E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436,000</w:t>
            </w:r>
          </w:p>
        </w:tc>
        <w:tc>
          <w:tcPr>
            <w:tcW w:w="235" w:type="dxa"/>
            <w:gridSpan w:val="2"/>
          </w:tcPr>
          <w:p w14:paraId="5A17C243" w14:textId="77777777" w:rsidR="009E4F57" w:rsidRPr="0005480F" w:rsidRDefault="009E4F57" w:rsidP="009E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1" w:type="dxa"/>
            <w:gridSpan w:val="4"/>
          </w:tcPr>
          <w:p w14:paraId="5C8459E8" w14:textId="247488D3" w:rsidR="009E4F57" w:rsidRPr="0005480F" w:rsidRDefault="009E4F57" w:rsidP="009E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(180,000)</w:t>
            </w:r>
          </w:p>
        </w:tc>
        <w:tc>
          <w:tcPr>
            <w:tcW w:w="235" w:type="dxa"/>
            <w:gridSpan w:val="3"/>
          </w:tcPr>
          <w:p w14:paraId="5C7A03C1" w14:textId="77777777" w:rsidR="009E4F57" w:rsidRPr="0005480F" w:rsidRDefault="009E4F57" w:rsidP="009E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</w:tcPr>
          <w:p w14:paraId="4FEEE139" w14:textId="2EAE879F" w:rsidR="009E4F57" w:rsidRPr="0005480F" w:rsidRDefault="009E4F57" w:rsidP="009E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367,620</w:t>
            </w:r>
          </w:p>
        </w:tc>
      </w:tr>
      <w:tr w:rsidR="00C6354F" w:rsidRPr="0005480F" w14:paraId="4E772595" w14:textId="77777777" w:rsidTr="00BE05DF">
        <w:tc>
          <w:tcPr>
            <w:tcW w:w="2070" w:type="dxa"/>
          </w:tcPr>
          <w:p w14:paraId="284389AC" w14:textId="7CD6C160" w:rsidR="00C6354F" w:rsidRPr="0005480F" w:rsidRDefault="00C6354F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978" w:type="dxa"/>
          </w:tcPr>
          <w:p w14:paraId="42054781" w14:textId="784633DE" w:rsidR="00C6354F" w:rsidRPr="0005480F" w:rsidRDefault="005E31D4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4" w:type="dxa"/>
            <w:gridSpan w:val="2"/>
          </w:tcPr>
          <w:p w14:paraId="5F94E64B" w14:textId="77777777" w:rsidR="00C6354F" w:rsidRPr="0005480F" w:rsidRDefault="00C6354F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gridSpan w:val="2"/>
          </w:tcPr>
          <w:p w14:paraId="6E53C18E" w14:textId="311F5E18" w:rsidR="00C6354F" w:rsidRPr="0005480F" w:rsidRDefault="00305E7F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5.00</w:t>
            </w:r>
          </w:p>
        </w:tc>
        <w:tc>
          <w:tcPr>
            <w:tcW w:w="236" w:type="dxa"/>
          </w:tcPr>
          <w:p w14:paraId="1E355D86" w14:textId="77777777" w:rsidR="00C6354F" w:rsidRPr="0005480F" w:rsidRDefault="00C6354F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005197C1" w14:textId="5451B11A" w:rsidR="00C6354F" w:rsidRPr="0005480F" w:rsidRDefault="00C6354F" w:rsidP="0002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5" w:type="dxa"/>
            <w:gridSpan w:val="2"/>
          </w:tcPr>
          <w:p w14:paraId="553771D2" w14:textId="77777777" w:rsidR="00C6354F" w:rsidRPr="0005480F" w:rsidRDefault="00C6354F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gridSpan w:val="2"/>
          </w:tcPr>
          <w:p w14:paraId="4B1673A9" w14:textId="5E476C50" w:rsidR="00C6354F" w:rsidRPr="0005480F" w:rsidRDefault="00305E7F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5,000</w:t>
            </w:r>
          </w:p>
        </w:tc>
        <w:tc>
          <w:tcPr>
            <w:tcW w:w="235" w:type="dxa"/>
            <w:gridSpan w:val="2"/>
          </w:tcPr>
          <w:p w14:paraId="375FF19D" w14:textId="77777777" w:rsidR="00C6354F" w:rsidRPr="0005480F" w:rsidRDefault="00C6354F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1" w:type="dxa"/>
            <w:gridSpan w:val="4"/>
          </w:tcPr>
          <w:p w14:paraId="76C4D7FE" w14:textId="00B10DF8" w:rsidR="00C6354F" w:rsidRPr="0005480F" w:rsidRDefault="00305E7F" w:rsidP="0002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35" w:type="dxa"/>
            <w:gridSpan w:val="3"/>
          </w:tcPr>
          <w:p w14:paraId="789F21CF" w14:textId="77777777" w:rsidR="00C6354F" w:rsidRPr="0005480F" w:rsidRDefault="00C6354F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0BE0E9D4" w14:textId="742969EB" w:rsidR="00C6354F" w:rsidRPr="0005480F" w:rsidRDefault="00305E7F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5,000</w:t>
            </w:r>
          </w:p>
        </w:tc>
      </w:tr>
      <w:tr w:rsidR="00A8737A" w:rsidRPr="0005480F" w14:paraId="52D3CE30" w14:textId="77777777" w:rsidTr="00BE05DF">
        <w:tc>
          <w:tcPr>
            <w:tcW w:w="2070" w:type="dxa"/>
          </w:tcPr>
          <w:p w14:paraId="1D39C039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78" w:type="dxa"/>
          </w:tcPr>
          <w:p w14:paraId="4B9007EC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4" w:type="dxa"/>
            <w:gridSpan w:val="2"/>
          </w:tcPr>
          <w:p w14:paraId="6F8CD1EE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8" w:type="dxa"/>
            <w:gridSpan w:val="2"/>
          </w:tcPr>
          <w:p w14:paraId="085E9891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00FA4F4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6337F9E8" w14:textId="2B0E4B03" w:rsidR="00A8737A" w:rsidRPr="0005480F" w:rsidRDefault="001F2771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111</w:t>
            </w:r>
            <w:r w:rsidR="00A8737A" w:rsidRPr="00054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620</w:t>
            </w:r>
          </w:p>
        </w:tc>
        <w:tc>
          <w:tcPr>
            <w:tcW w:w="235" w:type="dxa"/>
            <w:gridSpan w:val="2"/>
          </w:tcPr>
          <w:p w14:paraId="757B2E3E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  <w:gridSpan w:val="2"/>
          </w:tcPr>
          <w:p w14:paraId="11A9EF1F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  <w:gridSpan w:val="2"/>
          </w:tcPr>
          <w:p w14:paraId="3F472FA2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1" w:type="dxa"/>
            <w:gridSpan w:val="4"/>
          </w:tcPr>
          <w:p w14:paraId="28FB3C9C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  <w:gridSpan w:val="3"/>
          </w:tcPr>
          <w:p w14:paraId="4950EF95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</w:tcPr>
          <w:p w14:paraId="410408D6" w14:textId="56BF5739" w:rsidR="00A8737A" w:rsidRPr="0005480F" w:rsidRDefault="009E4F57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372,620</w:t>
            </w:r>
          </w:p>
        </w:tc>
      </w:tr>
      <w:tr w:rsidR="00E00CE3" w:rsidRPr="0005480F" w14:paraId="4EBCA3F9" w14:textId="77777777" w:rsidTr="00BE05DF">
        <w:tc>
          <w:tcPr>
            <w:tcW w:w="2070" w:type="dxa"/>
          </w:tcPr>
          <w:p w14:paraId="098FCF84" w14:textId="77777777" w:rsidR="00E00CE3" w:rsidRPr="0005480F" w:rsidRDefault="00E00CE3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6D18A30A" w14:textId="77777777" w:rsidR="00E00CE3" w:rsidRPr="0005480F" w:rsidRDefault="00E00CE3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4" w:type="dxa"/>
            <w:gridSpan w:val="2"/>
          </w:tcPr>
          <w:p w14:paraId="6533974A" w14:textId="77777777" w:rsidR="00E00CE3" w:rsidRPr="0005480F" w:rsidRDefault="00E00CE3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8" w:type="dxa"/>
            <w:gridSpan w:val="2"/>
          </w:tcPr>
          <w:p w14:paraId="073FD804" w14:textId="77777777" w:rsidR="00E00CE3" w:rsidRPr="0005480F" w:rsidRDefault="00E00CE3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374EB4AC" w14:textId="77777777" w:rsidR="00E00CE3" w:rsidRPr="0005480F" w:rsidRDefault="00E00CE3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</w:tcPr>
          <w:p w14:paraId="6175EC32" w14:textId="77777777" w:rsidR="00E00CE3" w:rsidRPr="0005480F" w:rsidRDefault="00E00CE3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  <w:gridSpan w:val="2"/>
          </w:tcPr>
          <w:p w14:paraId="03F31F79" w14:textId="77777777" w:rsidR="00E00CE3" w:rsidRPr="0005480F" w:rsidRDefault="00E00CE3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  <w:gridSpan w:val="2"/>
          </w:tcPr>
          <w:p w14:paraId="210B0840" w14:textId="77777777" w:rsidR="00E00CE3" w:rsidRPr="0005480F" w:rsidRDefault="00E00CE3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  <w:gridSpan w:val="2"/>
          </w:tcPr>
          <w:p w14:paraId="3F4847EE" w14:textId="77777777" w:rsidR="00E00CE3" w:rsidRPr="0005480F" w:rsidRDefault="00E00CE3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1" w:type="dxa"/>
            <w:gridSpan w:val="4"/>
          </w:tcPr>
          <w:p w14:paraId="52FC56A4" w14:textId="77777777" w:rsidR="00E00CE3" w:rsidRPr="0005480F" w:rsidRDefault="00E00CE3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  <w:gridSpan w:val="3"/>
          </w:tcPr>
          <w:p w14:paraId="3594C1F9" w14:textId="77777777" w:rsidR="00E00CE3" w:rsidRPr="0005480F" w:rsidRDefault="00E00CE3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double" w:sz="4" w:space="0" w:color="auto"/>
            </w:tcBorders>
          </w:tcPr>
          <w:p w14:paraId="26E2329E" w14:textId="77777777" w:rsidR="00E00CE3" w:rsidRPr="0005480F" w:rsidRDefault="00E00CE3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</w:p>
        </w:tc>
      </w:tr>
      <w:tr w:rsidR="00A8737A" w:rsidRPr="0005480F" w14:paraId="6C712EF8" w14:textId="77777777" w:rsidTr="00BE05DF">
        <w:tc>
          <w:tcPr>
            <w:tcW w:w="2070" w:type="dxa"/>
            <w:vAlign w:val="bottom"/>
          </w:tcPr>
          <w:p w14:paraId="02B7E5BD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5"/>
            <w:vAlign w:val="bottom"/>
          </w:tcPr>
          <w:p w14:paraId="63F536E9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51486BC7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90" w:type="dxa"/>
            <w:gridSpan w:val="15"/>
            <w:vAlign w:val="bottom"/>
          </w:tcPr>
          <w:p w14:paraId="625B87AF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8737A" w:rsidRPr="0005480F" w14:paraId="1C40C550" w14:textId="77777777" w:rsidTr="00BE05DF">
        <w:trPr>
          <w:trHeight w:val="689"/>
        </w:trPr>
        <w:tc>
          <w:tcPr>
            <w:tcW w:w="2070" w:type="dxa"/>
            <w:shd w:val="clear" w:color="auto" w:fill="auto"/>
            <w:vAlign w:val="bottom"/>
          </w:tcPr>
          <w:p w14:paraId="4D23DD99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84" w:type="dxa"/>
            <w:gridSpan w:val="2"/>
            <w:vAlign w:val="bottom"/>
          </w:tcPr>
          <w:p w14:paraId="73F91A02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3667C05A" w14:textId="3AA4DAE8" w:rsidR="00A8737A" w:rsidRPr="0005480F" w:rsidRDefault="001F2771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A8737A" w:rsidRPr="0005480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8737A"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235" w:type="dxa"/>
            <w:gridSpan w:val="2"/>
            <w:vAlign w:val="bottom"/>
          </w:tcPr>
          <w:p w14:paraId="454B1FD3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6E10C767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14BEADE3" w14:textId="44E888DA" w:rsidR="00A8737A" w:rsidRPr="0005480F" w:rsidRDefault="00777CF3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="00E739AC"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2218D7E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0C3E052D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42594020" w14:textId="4B70A3F8" w:rsidR="00A8737A" w:rsidRPr="0005480F" w:rsidRDefault="001F2771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A8737A" w:rsidRPr="0005480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8737A"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235" w:type="dxa"/>
            <w:gridSpan w:val="2"/>
            <w:vAlign w:val="bottom"/>
          </w:tcPr>
          <w:p w14:paraId="74FDEEFA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gridSpan w:val="2"/>
            <w:vAlign w:val="bottom"/>
          </w:tcPr>
          <w:p w14:paraId="4CC5E77A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5" w:type="dxa"/>
            <w:gridSpan w:val="2"/>
            <w:vAlign w:val="bottom"/>
          </w:tcPr>
          <w:p w14:paraId="5F4E1A7F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gridSpan w:val="2"/>
            <w:vAlign w:val="bottom"/>
          </w:tcPr>
          <w:p w14:paraId="525B588C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5" w:type="dxa"/>
            <w:gridSpan w:val="3"/>
            <w:vAlign w:val="bottom"/>
          </w:tcPr>
          <w:p w14:paraId="1560C79B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gridSpan w:val="3"/>
            <w:vAlign w:val="bottom"/>
          </w:tcPr>
          <w:p w14:paraId="3CD6497E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03CE4BDB" w14:textId="7C6CD722" w:rsidR="00A8737A" w:rsidRPr="0005480F" w:rsidRDefault="00777CF3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</w:p>
        </w:tc>
      </w:tr>
      <w:tr w:rsidR="00A8737A" w:rsidRPr="0005480F" w14:paraId="45668F82" w14:textId="77777777" w:rsidTr="00BE05DF">
        <w:tc>
          <w:tcPr>
            <w:tcW w:w="2070" w:type="dxa"/>
            <w:vAlign w:val="bottom"/>
          </w:tcPr>
          <w:p w14:paraId="7BDE3CBD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  <w:t>เงินให้กู้ยืมระยะยาว</w:t>
            </w:r>
          </w:p>
        </w:tc>
        <w:tc>
          <w:tcPr>
            <w:tcW w:w="984" w:type="dxa"/>
            <w:gridSpan w:val="2"/>
            <w:vAlign w:val="bottom"/>
          </w:tcPr>
          <w:p w14:paraId="17CD2516" w14:textId="7C826F69" w:rsidR="00A8737A" w:rsidRPr="0005480F" w:rsidRDefault="001F2771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5" w:type="dxa"/>
            <w:gridSpan w:val="2"/>
            <w:vAlign w:val="bottom"/>
          </w:tcPr>
          <w:p w14:paraId="34146B60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0E680610" w14:textId="19472A3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F2771" w:rsidRPr="0005480F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vAlign w:val="bottom"/>
          </w:tcPr>
          <w:p w14:paraId="47BD5287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4513E028" w14:textId="47FCEEAF" w:rsidR="00A8737A" w:rsidRPr="0005480F" w:rsidRDefault="001F2771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5" w:type="dxa"/>
            <w:gridSpan w:val="2"/>
            <w:vAlign w:val="bottom"/>
          </w:tcPr>
          <w:p w14:paraId="268B3394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gridSpan w:val="2"/>
            <w:vAlign w:val="bottom"/>
          </w:tcPr>
          <w:p w14:paraId="45466E76" w14:textId="69B40526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235" w:type="dxa"/>
            <w:gridSpan w:val="2"/>
            <w:vAlign w:val="bottom"/>
          </w:tcPr>
          <w:p w14:paraId="3A087976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gridSpan w:val="2"/>
            <w:vAlign w:val="bottom"/>
          </w:tcPr>
          <w:p w14:paraId="7228807A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ปรับมูลค่า</w:t>
            </w:r>
          </w:p>
        </w:tc>
        <w:tc>
          <w:tcPr>
            <w:tcW w:w="235" w:type="dxa"/>
            <w:gridSpan w:val="3"/>
            <w:vAlign w:val="bottom"/>
          </w:tcPr>
          <w:p w14:paraId="16D5B5A5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gridSpan w:val="3"/>
            <w:vAlign w:val="bottom"/>
          </w:tcPr>
          <w:p w14:paraId="1FA62F05" w14:textId="164871E2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F2771" w:rsidRPr="0005480F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A8737A" w:rsidRPr="0005480F" w14:paraId="030181EF" w14:textId="77777777" w:rsidTr="00BE05DF">
        <w:tc>
          <w:tcPr>
            <w:tcW w:w="2070" w:type="dxa"/>
          </w:tcPr>
          <w:p w14:paraId="0A9C4D04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50" w:type="dxa"/>
            <w:gridSpan w:val="5"/>
          </w:tcPr>
          <w:p w14:paraId="29433D50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393FC02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0" w:type="dxa"/>
            <w:gridSpan w:val="15"/>
          </w:tcPr>
          <w:p w14:paraId="2F379951" w14:textId="77777777" w:rsidR="00A8737A" w:rsidRPr="0005480F" w:rsidRDefault="00A8737A" w:rsidP="00C27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5D64CE" w:rsidRPr="0005480F" w14:paraId="49061370" w14:textId="77777777" w:rsidTr="00BE05DF">
        <w:tc>
          <w:tcPr>
            <w:tcW w:w="2070" w:type="dxa"/>
          </w:tcPr>
          <w:p w14:paraId="6BE26891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D26C1A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984" w:type="dxa"/>
            <w:gridSpan w:val="2"/>
          </w:tcPr>
          <w:p w14:paraId="0E8A01BB" w14:textId="22C74930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LIBOR+3, 6.70</w:t>
            </w:r>
          </w:p>
        </w:tc>
        <w:tc>
          <w:tcPr>
            <w:tcW w:w="235" w:type="dxa"/>
            <w:gridSpan w:val="2"/>
          </w:tcPr>
          <w:p w14:paraId="5F712611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3F1E6173" w14:textId="77777777" w:rsidR="00BE05DF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 xml:space="preserve">LIBOR+3, </w:t>
            </w:r>
          </w:p>
          <w:p w14:paraId="12CE50CA" w14:textId="218D2703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6.70</w:t>
            </w:r>
          </w:p>
        </w:tc>
        <w:tc>
          <w:tcPr>
            <w:tcW w:w="236" w:type="dxa"/>
          </w:tcPr>
          <w:p w14:paraId="0FFE1D78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</w:tcPr>
          <w:p w14:paraId="22BD2E08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9BAD8A" w14:textId="18C35ABD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51,046</w:t>
            </w:r>
          </w:p>
        </w:tc>
        <w:tc>
          <w:tcPr>
            <w:tcW w:w="235" w:type="dxa"/>
            <w:gridSpan w:val="2"/>
          </w:tcPr>
          <w:p w14:paraId="455D6FA8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gridSpan w:val="2"/>
          </w:tcPr>
          <w:p w14:paraId="1DF3DAC8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="Angsana New"/>
                <w:sz w:val="24"/>
                <w:szCs w:val="24"/>
              </w:rPr>
            </w:pPr>
          </w:p>
          <w:p w14:paraId="616D97F2" w14:textId="7D25607F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(21,763)</w:t>
            </w:r>
          </w:p>
        </w:tc>
        <w:tc>
          <w:tcPr>
            <w:tcW w:w="235" w:type="dxa"/>
            <w:gridSpan w:val="2"/>
          </w:tcPr>
          <w:p w14:paraId="446B1035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gridSpan w:val="2"/>
          </w:tcPr>
          <w:p w14:paraId="36B4CB8E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8ED130" w14:textId="2CBDA035" w:rsidR="005D64CE" w:rsidRPr="0005480F" w:rsidRDefault="00BE05DF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3,212</w:t>
            </w:r>
          </w:p>
        </w:tc>
        <w:tc>
          <w:tcPr>
            <w:tcW w:w="235" w:type="dxa"/>
            <w:gridSpan w:val="3"/>
          </w:tcPr>
          <w:p w14:paraId="59FBEED6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gridSpan w:val="3"/>
          </w:tcPr>
          <w:p w14:paraId="18C2865F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47C965" w14:textId="47229B1F" w:rsidR="005D64CE" w:rsidRPr="0005480F" w:rsidRDefault="00BE05DF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32,495</w:t>
            </w:r>
          </w:p>
        </w:tc>
      </w:tr>
      <w:tr w:rsidR="005D64CE" w:rsidRPr="0005480F" w14:paraId="02AC99F5" w14:textId="77777777" w:rsidTr="00BE05DF">
        <w:tc>
          <w:tcPr>
            <w:tcW w:w="2070" w:type="dxa"/>
          </w:tcPr>
          <w:p w14:paraId="0924912C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E20486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984" w:type="dxa"/>
            <w:gridSpan w:val="2"/>
          </w:tcPr>
          <w:p w14:paraId="2BD463B8" w14:textId="0B9AC9F5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MLR-1.25, LIBOR+3</w:t>
            </w:r>
          </w:p>
        </w:tc>
        <w:tc>
          <w:tcPr>
            <w:tcW w:w="235" w:type="dxa"/>
            <w:gridSpan w:val="2"/>
          </w:tcPr>
          <w:p w14:paraId="0E0257EC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0AF3B68E" w14:textId="6D98D018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MLR-1.25, LIBOR+3</w:t>
            </w:r>
          </w:p>
        </w:tc>
        <w:tc>
          <w:tcPr>
            <w:tcW w:w="236" w:type="dxa"/>
          </w:tcPr>
          <w:p w14:paraId="42AF1371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5189B62F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B1F04A3" w14:textId="6E08663A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97,001</w:t>
            </w:r>
          </w:p>
        </w:tc>
        <w:tc>
          <w:tcPr>
            <w:tcW w:w="235" w:type="dxa"/>
            <w:gridSpan w:val="2"/>
          </w:tcPr>
          <w:p w14:paraId="6001B9B4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gridSpan w:val="2"/>
          </w:tcPr>
          <w:p w14:paraId="15E05DB9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C84ED6" w14:textId="7C4C90B8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(2</w:t>
            </w:r>
            <w:r w:rsidR="009603F3" w:rsidRPr="0005480F">
              <w:rPr>
                <w:rFonts w:asciiTheme="majorBidi" w:hAnsiTheme="majorBidi" w:cs="Angsana New"/>
                <w:sz w:val="24"/>
                <w:szCs w:val="24"/>
              </w:rPr>
              <w:t>7,806</w:t>
            </w:r>
            <w:r w:rsidRPr="0005480F"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235" w:type="dxa"/>
            <w:gridSpan w:val="2"/>
          </w:tcPr>
          <w:p w14:paraId="29852F3A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gridSpan w:val="2"/>
          </w:tcPr>
          <w:p w14:paraId="6ABB6791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A7B4A7" w14:textId="69A36615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9,</w:t>
            </w:r>
            <w:r w:rsidR="009603F3" w:rsidRPr="0005480F">
              <w:rPr>
                <w:rFonts w:asciiTheme="majorBidi" w:hAnsiTheme="majorBidi" w:cs="Angsana New"/>
                <w:sz w:val="24"/>
                <w:szCs w:val="24"/>
              </w:rPr>
              <w:t>044</w:t>
            </w:r>
          </w:p>
        </w:tc>
        <w:tc>
          <w:tcPr>
            <w:tcW w:w="235" w:type="dxa"/>
            <w:gridSpan w:val="3"/>
          </w:tcPr>
          <w:p w14:paraId="22CA29D6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gridSpan w:val="3"/>
            <w:tcBorders>
              <w:bottom w:val="single" w:sz="4" w:space="0" w:color="auto"/>
            </w:tcBorders>
          </w:tcPr>
          <w:p w14:paraId="6A9C8444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4B0FDE" w14:textId="5B7E5F10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78,239</w:t>
            </w:r>
          </w:p>
        </w:tc>
      </w:tr>
      <w:tr w:rsidR="005D64CE" w:rsidRPr="0005480F" w14:paraId="52AC2B81" w14:textId="77777777" w:rsidTr="00BE05DF">
        <w:tc>
          <w:tcPr>
            <w:tcW w:w="2070" w:type="dxa"/>
          </w:tcPr>
          <w:p w14:paraId="329B0B78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84" w:type="dxa"/>
            <w:gridSpan w:val="2"/>
          </w:tcPr>
          <w:p w14:paraId="0113CEAB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  <w:gridSpan w:val="2"/>
          </w:tcPr>
          <w:p w14:paraId="6FEC38F4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</w:tcPr>
          <w:p w14:paraId="5451E9BE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5810233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213E591D" w14:textId="3B85284C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148,047</w:t>
            </w:r>
          </w:p>
        </w:tc>
        <w:tc>
          <w:tcPr>
            <w:tcW w:w="235" w:type="dxa"/>
            <w:gridSpan w:val="2"/>
          </w:tcPr>
          <w:p w14:paraId="6FED674D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  <w:gridSpan w:val="2"/>
          </w:tcPr>
          <w:p w14:paraId="01A0F6E7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  <w:gridSpan w:val="2"/>
          </w:tcPr>
          <w:p w14:paraId="172CAE33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1" w:type="dxa"/>
            <w:gridSpan w:val="2"/>
          </w:tcPr>
          <w:p w14:paraId="2823896F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  <w:gridSpan w:val="3"/>
          </w:tcPr>
          <w:p w14:paraId="765C416C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C46C97A" w14:textId="56CA14CF" w:rsidR="005D64CE" w:rsidRPr="0005480F" w:rsidRDefault="00BE05DF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110,734</w:t>
            </w:r>
          </w:p>
        </w:tc>
      </w:tr>
      <w:tr w:rsidR="005D64CE" w:rsidRPr="0005480F" w14:paraId="2E3D0D84" w14:textId="77777777" w:rsidTr="00BE05DF">
        <w:trPr>
          <w:trHeight w:val="689"/>
        </w:trPr>
        <w:tc>
          <w:tcPr>
            <w:tcW w:w="2070" w:type="dxa"/>
            <w:shd w:val="clear" w:color="auto" w:fill="auto"/>
            <w:vAlign w:val="bottom"/>
          </w:tcPr>
          <w:p w14:paraId="52054471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84" w:type="dxa"/>
            <w:gridSpan w:val="2"/>
            <w:vAlign w:val="bottom"/>
          </w:tcPr>
          <w:p w14:paraId="2F1F94DE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699EDF1D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235" w:type="dxa"/>
            <w:gridSpan w:val="2"/>
            <w:vAlign w:val="bottom"/>
          </w:tcPr>
          <w:p w14:paraId="0EE24CE8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1AAD0CF1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7BD636EA" w14:textId="177CE8DA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กันยายน </w:t>
            </w:r>
          </w:p>
        </w:tc>
        <w:tc>
          <w:tcPr>
            <w:tcW w:w="236" w:type="dxa"/>
            <w:vAlign w:val="bottom"/>
          </w:tcPr>
          <w:p w14:paraId="6405A624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47C3AC16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38ADAF3F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235" w:type="dxa"/>
            <w:gridSpan w:val="2"/>
            <w:vAlign w:val="bottom"/>
          </w:tcPr>
          <w:p w14:paraId="7A28C2E6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gridSpan w:val="2"/>
            <w:vAlign w:val="bottom"/>
          </w:tcPr>
          <w:p w14:paraId="08C9E88B" w14:textId="362F66A0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 xml:space="preserve"> / </w:t>
            </w:r>
          </w:p>
        </w:tc>
        <w:tc>
          <w:tcPr>
            <w:tcW w:w="235" w:type="dxa"/>
            <w:gridSpan w:val="2"/>
            <w:vAlign w:val="bottom"/>
          </w:tcPr>
          <w:p w14:paraId="44EAE10E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gridSpan w:val="2"/>
            <w:vAlign w:val="bottom"/>
          </w:tcPr>
          <w:p w14:paraId="01C8B7A6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5" w:type="dxa"/>
            <w:gridSpan w:val="3"/>
            <w:vAlign w:val="bottom"/>
          </w:tcPr>
          <w:p w14:paraId="0C39FB74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gridSpan w:val="3"/>
            <w:vAlign w:val="bottom"/>
          </w:tcPr>
          <w:p w14:paraId="277041B3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18952F1C" w14:textId="7A14C1F1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</w:p>
        </w:tc>
      </w:tr>
      <w:tr w:rsidR="005D64CE" w:rsidRPr="0005480F" w14:paraId="25CDAA68" w14:textId="77777777" w:rsidTr="00BE05DF">
        <w:tc>
          <w:tcPr>
            <w:tcW w:w="2070" w:type="dxa"/>
            <w:vAlign w:val="bottom"/>
          </w:tcPr>
          <w:p w14:paraId="4AE1E04F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  <w:t>เงินให้กู้ยืมระยะยาว</w:t>
            </w:r>
          </w:p>
        </w:tc>
        <w:tc>
          <w:tcPr>
            <w:tcW w:w="978" w:type="dxa"/>
            <w:vAlign w:val="bottom"/>
          </w:tcPr>
          <w:p w14:paraId="56670B5E" w14:textId="1A3200DB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4" w:type="dxa"/>
            <w:gridSpan w:val="2"/>
            <w:vAlign w:val="bottom"/>
          </w:tcPr>
          <w:p w14:paraId="4A2BF8BA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13F1E0C6" w14:textId="71CC49FD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vAlign w:val="bottom"/>
          </w:tcPr>
          <w:p w14:paraId="4148C04E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vAlign w:val="bottom"/>
          </w:tcPr>
          <w:p w14:paraId="1F0648E7" w14:textId="4969E24D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5" w:type="dxa"/>
            <w:gridSpan w:val="2"/>
            <w:vAlign w:val="bottom"/>
          </w:tcPr>
          <w:p w14:paraId="4F279438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gridSpan w:val="2"/>
            <w:vAlign w:val="bottom"/>
          </w:tcPr>
          <w:p w14:paraId="3C6DFB11" w14:textId="6FE619C5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5480F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ลดลง)</w:t>
            </w:r>
          </w:p>
        </w:tc>
        <w:tc>
          <w:tcPr>
            <w:tcW w:w="235" w:type="dxa"/>
            <w:gridSpan w:val="2"/>
            <w:vAlign w:val="bottom"/>
          </w:tcPr>
          <w:p w14:paraId="62458308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gridSpan w:val="2"/>
            <w:vAlign w:val="bottom"/>
          </w:tcPr>
          <w:p w14:paraId="1FC0AB2A" w14:textId="6041EB8F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ปรับมูลค่า</w:t>
            </w:r>
          </w:p>
        </w:tc>
        <w:tc>
          <w:tcPr>
            <w:tcW w:w="235" w:type="dxa"/>
            <w:gridSpan w:val="3"/>
            <w:vAlign w:val="bottom"/>
          </w:tcPr>
          <w:p w14:paraId="3D733B41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08B51405" w14:textId="296F6593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5D64CE" w:rsidRPr="0005480F" w14:paraId="6AAEC587" w14:textId="77777777" w:rsidTr="00BE05DF">
        <w:tc>
          <w:tcPr>
            <w:tcW w:w="2070" w:type="dxa"/>
          </w:tcPr>
          <w:p w14:paraId="5E0F2029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50" w:type="dxa"/>
            <w:gridSpan w:val="5"/>
          </w:tcPr>
          <w:p w14:paraId="0551B092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29EF8531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0" w:type="dxa"/>
            <w:gridSpan w:val="15"/>
          </w:tcPr>
          <w:p w14:paraId="64D56C76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5D64CE" w:rsidRPr="0005480F" w14:paraId="1C4FC876" w14:textId="77777777" w:rsidTr="00BE05DF">
        <w:tc>
          <w:tcPr>
            <w:tcW w:w="2070" w:type="dxa"/>
          </w:tcPr>
          <w:p w14:paraId="546C156A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DCC401" w14:textId="4DB5D9A9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78" w:type="dxa"/>
          </w:tcPr>
          <w:p w14:paraId="08A86CC7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582CC9" w14:textId="183A1E48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3.75</w:t>
            </w:r>
          </w:p>
        </w:tc>
        <w:tc>
          <w:tcPr>
            <w:tcW w:w="241" w:type="dxa"/>
            <w:gridSpan w:val="3"/>
          </w:tcPr>
          <w:p w14:paraId="36BAED5E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3C30FA87" w14:textId="4C4BFA39" w:rsidR="00B82E82" w:rsidRPr="0005480F" w:rsidRDefault="00423E39" w:rsidP="0099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 w:hint="cs"/>
                <w:sz w:val="24"/>
                <w:szCs w:val="24"/>
                <w:cs/>
              </w:rPr>
              <w:t>3.</w:t>
            </w:r>
            <w:r w:rsidR="00995F08" w:rsidRPr="0005480F">
              <w:rPr>
                <w:rFonts w:asciiTheme="majorBidi" w:hAnsiTheme="majorBidi" w:cs="Angsana New"/>
                <w:sz w:val="24"/>
                <w:szCs w:val="24"/>
              </w:rPr>
              <w:t>75</w:t>
            </w:r>
            <w:r w:rsidR="00995F08" w:rsidRPr="0005480F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</w:t>
            </w:r>
            <w:r w:rsidRPr="0005480F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  <w:r w:rsidR="00995F08" w:rsidRPr="0005480F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</w:t>
            </w:r>
            <w:r w:rsidRPr="0005480F">
              <w:rPr>
                <w:rFonts w:asciiTheme="majorBidi" w:hAnsiTheme="majorBidi" w:cs="Angsana New" w:hint="cs"/>
                <w:sz w:val="24"/>
                <w:szCs w:val="24"/>
                <w:cs/>
              </w:rPr>
              <w:t>4.25</w:t>
            </w:r>
            <w:r w:rsidR="00995F08" w:rsidRPr="000548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95F08" w:rsidRPr="0005480F">
              <w:rPr>
                <w:rFonts w:asciiTheme="majorBidi" w:hAnsiTheme="majorBidi" w:cs="Angsana New"/>
                <w:sz w:val="24"/>
                <w:szCs w:val="24"/>
              </w:rPr>
              <w:t xml:space="preserve"> LIBOR+3</w:t>
            </w:r>
          </w:p>
        </w:tc>
        <w:tc>
          <w:tcPr>
            <w:tcW w:w="236" w:type="dxa"/>
          </w:tcPr>
          <w:p w14:paraId="3E07DC8B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11AF96D5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A48F9F" w14:textId="3D3ABE9E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57,000</w:t>
            </w:r>
          </w:p>
        </w:tc>
        <w:tc>
          <w:tcPr>
            <w:tcW w:w="235" w:type="dxa"/>
            <w:gridSpan w:val="2"/>
          </w:tcPr>
          <w:p w14:paraId="1A269969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gridSpan w:val="2"/>
          </w:tcPr>
          <w:p w14:paraId="3CF87C0C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D81208" w14:textId="173122FF" w:rsidR="00B82E82" w:rsidRPr="0005480F" w:rsidRDefault="00B82E82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3</w:t>
            </w:r>
            <w:r w:rsidR="009603F3" w:rsidRPr="0005480F">
              <w:rPr>
                <w:rFonts w:asciiTheme="majorBidi" w:hAnsiTheme="majorBidi" w:cs="Angsana New"/>
                <w:sz w:val="24"/>
                <w:szCs w:val="24"/>
              </w:rPr>
              <w:t>30,009</w:t>
            </w:r>
          </w:p>
        </w:tc>
        <w:tc>
          <w:tcPr>
            <w:tcW w:w="235" w:type="dxa"/>
            <w:gridSpan w:val="2"/>
          </w:tcPr>
          <w:p w14:paraId="5D38A248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gridSpan w:val="2"/>
          </w:tcPr>
          <w:p w14:paraId="7544CE3E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B69B24" w14:textId="51E28C98" w:rsidR="00B82E82" w:rsidRPr="0005480F" w:rsidRDefault="00B82E82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2,</w:t>
            </w:r>
            <w:r w:rsidR="009603F3" w:rsidRPr="0005480F">
              <w:rPr>
                <w:rFonts w:asciiTheme="majorBidi" w:hAnsiTheme="majorBidi" w:cs="Angsana New"/>
                <w:sz w:val="24"/>
                <w:szCs w:val="24"/>
              </w:rPr>
              <w:t>652</w:t>
            </w:r>
          </w:p>
        </w:tc>
        <w:tc>
          <w:tcPr>
            <w:tcW w:w="235" w:type="dxa"/>
            <w:gridSpan w:val="3"/>
          </w:tcPr>
          <w:p w14:paraId="586A9F00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gridSpan w:val="2"/>
          </w:tcPr>
          <w:p w14:paraId="3A9FE601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62A48F" w14:textId="18800B1E" w:rsidR="00B82E82" w:rsidRPr="0005480F" w:rsidRDefault="00B82E82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389,661</w:t>
            </w:r>
          </w:p>
        </w:tc>
      </w:tr>
      <w:tr w:rsidR="005D64CE" w:rsidRPr="0005480F" w14:paraId="12FDD611" w14:textId="77777777" w:rsidTr="00BE05DF">
        <w:tc>
          <w:tcPr>
            <w:tcW w:w="2070" w:type="dxa"/>
          </w:tcPr>
          <w:p w14:paraId="508B88AF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978" w:type="dxa"/>
          </w:tcPr>
          <w:p w14:paraId="1407823C" w14:textId="628A9765" w:rsidR="005D64CE" w:rsidRPr="0005480F" w:rsidRDefault="005D64CE" w:rsidP="00456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 xml:space="preserve">LIBOR+3 </w:t>
            </w:r>
          </w:p>
        </w:tc>
        <w:tc>
          <w:tcPr>
            <w:tcW w:w="241" w:type="dxa"/>
            <w:gridSpan w:val="3"/>
          </w:tcPr>
          <w:p w14:paraId="7F1BF768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6EEF5926" w14:textId="14D46BE6" w:rsidR="005D64CE" w:rsidRPr="0005480F" w:rsidRDefault="00B82E82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LIBOR+3</w:t>
            </w:r>
          </w:p>
        </w:tc>
        <w:tc>
          <w:tcPr>
            <w:tcW w:w="236" w:type="dxa"/>
          </w:tcPr>
          <w:p w14:paraId="6F3BF71F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6F53B691" w14:textId="5EE0EEFB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21,763</w:t>
            </w:r>
          </w:p>
        </w:tc>
        <w:tc>
          <w:tcPr>
            <w:tcW w:w="235" w:type="dxa"/>
            <w:gridSpan w:val="2"/>
          </w:tcPr>
          <w:p w14:paraId="798FCD69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gridSpan w:val="2"/>
          </w:tcPr>
          <w:p w14:paraId="47B36914" w14:textId="718913B7" w:rsidR="005D64CE" w:rsidRPr="0005480F" w:rsidRDefault="00B82E82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(21,763)</w:t>
            </w:r>
          </w:p>
        </w:tc>
        <w:tc>
          <w:tcPr>
            <w:tcW w:w="235" w:type="dxa"/>
            <w:gridSpan w:val="2"/>
          </w:tcPr>
          <w:p w14:paraId="48D304A0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gridSpan w:val="2"/>
          </w:tcPr>
          <w:p w14:paraId="602AFB8F" w14:textId="19CB4CE1" w:rsidR="005D64CE" w:rsidRPr="0005480F" w:rsidRDefault="00995F08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5" w:type="dxa"/>
            <w:gridSpan w:val="3"/>
          </w:tcPr>
          <w:p w14:paraId="6C018BC4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gridSpan w:val="2"/>
          </w:tcPr>
          <w:p w14:paraId="6767C502" w14:textId="685AFA2E" w:rsidR="005D64CE" w:rsidRPr="0005480F" w:rsidRDefault="00B82E82" w:rsidP="0002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D64CE" w:rsidRPr="0005480F" w14:paraId="201EC719" w14:textId="77777777" w:rsidTr="00BE05DF">
        <w:tc>
          <w:tcPr>
            <w:tcW w:w="2070" w:type="dxa"/>
          </w:tcPr>
          <w:p w14:paraId="4DDA08F2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09F2B7" w14:textId="7DE824D5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978" w:type="dxa"/>
          </w:tcPr>
          <w:p w14:paraId="2BB11439" w14:textId="53FD8CE5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 xml:space="preserve"> LIBOR+3</w:t>
            </w:r>
            <w:r w:rsidRPr="0005480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, 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MLR-1.25</w:t>
            </w:r>
          </w:p>
        </w:tc>
        <w:tc>
          <w:tcPr>
            <w:tcW w:w="241" w:type="dxa"/>
            <w:gridSpan w:val="3"/>
          </w:tcPr>
          <w:p w14:paraId="43619BF5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12A8EA43" w14:textId="59EAA852" w:rsidR="005D64CE" w:rsidRPr="0005480F" w:rsidRDefault="00B82E82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LIBOR+3</w:t>
            </w:r>
            <w:r w:rsidRPr="0005480F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, </w:t>
            </w:r>
            <w:r w:rsidRPr="0005480F">
              <w:rPr>
                <w:rFonts w:asciiTheme="majorBidi" w:hAnsiTheme="majorBidi" w:cs="Angsana New"/>
                <w:sz w:val="24"/>
                <w:szCs w:val="24"/>
              </w:rPr>
              <w:t>MLR-1.25</w:t>
            </w:r>
          </w:p>
        </w:tc>
        <w:tc>
          <w:tcPr>
            <w:tcW w:w="236" w:type="dxa"/>
          </w:tcPr>
          <w:p w14:paraId="752FC129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bottom w:val="single" w:sz="4" w:space="0" w:color="auto"/>
            </w:tcBorders>
          </w:tcPr>
          <w:p w14:paraId="128F1CAC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124445" w14:textId="3EA9C8F4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97,001</w:t>
            </w:r>
          </w:p>
        </w:tc>
        <w:tc>
          <w:tcPr>
            <w:tcW w:w="235" w:type="dxa"/>
            <w:gridSpan w:val="2"/>
          </w:tcPr>
          <w:p w14:paraId="0BD1E702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gridSpan w:val="2"/>
          </w:tcPr>
          <w:p w14:paraId="4D63BD47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97E656" w14:textId="508A0A7D" w:rsidR="00B82E82" w:rsidRPr="0005480F" w:rsidRDefault="00B82E82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(2</w:t>
            </w:r>
            <w:r w:rsidR="009603F3" w:rsidRPr="0005480F">
              <w:rPr>
                <w:rFonts w:asciiTheme="majorBidi" w:hAnsiTheme="majorBidi" w:cs="Angsana New"/>
                <w:sz w:val="24"/>
                <w:szCs w:val="24"/>
              </w:rPr>
              <w:t>7,806</w:t>
            </w:r>
            <w:r w:rsidRPr="0005480F"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235" w:type="dxa"/>
            <w:gridSpan w:val="2"/>
          </w:tcPr>
          <w:p w14:paraId="746C23F7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gridSpan w:val="2"/>
          </w:tcPr>
          <w:p w14:paraId="4E2F6350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ACB9CE" w14:textId="0311550E" w:rsidR="00B82E82" w:rsidRPr="0005480F" w:rsidRDefault="00B82E82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9,</w:t>
            </w:r>
            <w:r w:rsidR="009603F3" w:rsidRPr="0005480F">
              <w:rPr>
                <w:rFonts w:asciiTheme="majorBidi" w:hAnsiTheme="majorBidi" w:cs="Angsana New"/>
                <w:sz w:val="24"/>
                <w:szCs w:val="24"/>
              </w:rPr>
              <w:t>044</w:t>
            </w:r>
          </w:p>
        </w:tc>
        <w:tc>
          <w:tcPr>
            <w:tcW w:w="235" w:type="dxa"/>
            <w:gridSpan w:val="3"/>
          </w:tcPr>
          <w:p w14:paraId="44611670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tcBorders>
              <w:bottom w:val="single" w:sz="4" w:space="0" w:color="auto"/>
            </w:tcBorders>
          </w:tcPr>
          <w:p w14:paraId="418BFBCD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</w:p>
          <w:p w14:paraId="5BA6913D" w14:textId="04276B75" w:rsidR="00B82E82" w:rsidRPr="0005480F" w:rsidRDefault="00B82E82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78,239</w:t>
            </w:r>
          </w:p>
        </w:tc>
      </w:tr>
      <w:tr w:rsidR="005D64CE" w:rsidRPr="0005480F" w14:paraId="6C328B87" w14:textId="77777777" w:rsidTr="00BE05DF">
        <w:tc>
          <w:tcPr>
            <w:tcW w:w="2070" w:type="dxa"/>
          </w:tcPr>
          <w:p w14:paraId="57C8E02C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78" w:type="dxa"/>
          </w:tcPr>
          <w:p w14:paraId="504CECDF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  <w:gridSpan w:val="3"/>
          </w:tcPr>
          <w:p w14:paraId="32280EA4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</w:tcPr>
          <w:p w14:paraId="45C66512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72045EB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C27352A" w14:textId="54BC4029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175,764</w:t>
            </w:r>
          </w:p>
        </w:tc>
        <w:tc>
          <w:tcPr>
            <w:tcW w:w="235" w:type="dxa"/>
            <w:gridSpan w:val="2"/>
          </w:tcPr>
          <w:p w14:paraId="672F8291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  <w:gridSpan w:val="2"/>
          </w:tcPr>
          <w:p w14:paraId="24B0ED9D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  <w:gridSpan w:val="2"/>
          </w:tcPr>
          <w:p w14:paraId="329859F5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1" w:type="dxa"/>
            <w:gridSpan w:val="2"/>
          </w:tcPr>
          <w:p w14:paraId="19BFCF24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  <w:gridSpan w:val="3"/>
          </w:tcPr>
          <w:p w14:paraId="6E7A6853" w14:textId="77777777" w:rsidR="005D64CE" w:rsidRPr="0005480F" w:rsidRDefault="005D64CE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012698" w14:textId="549AA631" w:rsidR="005D64CE" w:rsidRPr="0005480F" w:rsidRDefault="00B82E82" w:rsidP="005D6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467,900</w:t>
            </w:r>
          </w:p>
        </w:tc>
      </w:tr>
    </w:tbl>
    <w:p w14:paraId="6A1FB2FA" w14:textId="77777777" w:rsidR="00A8737A" w:rsidRPr="0005480F" w:rsidRDefault="00A8737A" w:rsidP="00A8737A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8"/>
        <w:gridCol w:w="1111"/>
        <w:gridCol w:w="241"/>
        <w:gridCol w:w="1103"/>
        <w:gridCol w:w="250"/>
        <w:gridCol w:w="1078"/>
        <w:gridCol w:w="253"/>
        <w:gridCol w:w="1096"/>
      </w:tblGrid>
      <w:tr w:rsidR="00562520" w:rsidRPr="0005480F" w14:paraId="2330891F" w14:textId="77777777" w:rsidTr="00562520">
        <w:trPr>
          <w:tblHeader/>
        </w:trPr>
        <w:tc>
          <w:tcPr>
            <w:tcW w:w="2205" w:type="pct"/>
            <w:vMerge w:val="restart"/>
            <w:shd w:val="clear" w:color="auto" w:fill="auto"/>
          </w:tcPr>
          <w:p w14:paraId="5D220140" w14:textId="77777777" w:rsidR="00A8737A" w:rsidRPr="0005480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7C96EBAF" w14:textId="20D9F9C5" w:rsidR="00A8737A" w:rsidRPr="0005480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7" w:type="pct"/>
            <w:gridSpan w:val="3"/>
            <w:shd w:val="clear" w:color="auto" w:fill="auto"/>
          </w:tcPr>
          <w:p w14:paraId="44DC86F2" w14:textId="77777777" w:rsidR="00A8737A" w:rsidRPr="0005480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6" w:type="pct"/>
            <w:shd w:val="clear" w:color="auto" w:fill="auto"/>
          </w:tcPr>
          <w:p w14:paraId="5B31BAD1" w14:textId="77777777" w:rsidR="00A8737A" w:rsidRPr="0005480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22" w:type="pct"/>
            <w:gridSpan w:val="3"/>
            <w:shd w:val="clear" w:color="auto" w:fill="auto"/>
          </w:tcPr>
          <w:p w14:paraId="1DD8DA04" w14:textId="77777777" w:rsidR="00A8737A" w:rsidRPr="0005480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E739AC" w:rsidRPr="0005480F" w14:paraId="604BF6C8" w14:textId="77777777" w:rsidTr="00E739AC">
        <w:trPr>
          <w:tblHeader/>
        </w:trPr>
        <w:tc>
          <w:tcPr>
            <w:tcW w:w="2205" w:type="pct"/>
            <w:vMerge/>
            <w:shd w:val="clear" w:color="auto" w:fill="auto"/>
          </w:tcPr>
          <w:p w14:paraId="1809308C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33982CDF" w14:textId="719395CE" w:rsidR="00E739AC" w:rsidRPr="0005480F" w:rsidRDefault="00777CF3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 w:firstLine="4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1" w:type="pct"/>
            <w:shd w:val="clear" w:color="auto" w:fill="auto"/>
            <w:vAlign w:val="center"/>
          </w:tcPr>
          <w:p w14:paraId="6FFE41D2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  <w:vAlign w:val="center"/>
          </w:tcPr>
          <w:p w14:paraId="08301B31" w14:textId="7E8B7766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6" w:type="pct"/>
            <w:shd w:val="clear" w:color="auto" w:fill="auto"/>
          </w:tcPr>
          <w:p w14:paraId="388FCAB1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7F5FC25C" w14:textId="4A9D29EF" w:rsidR="00E739AC" w:rsidRPr="0005480F" w:rsidRDefault="00777CF3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17B0505D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6207CCE2" w14:textId="20AF699A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E739AC" w:rsidRPr="0005480F" w14:paraId="70E22632" w14:textId="77777777" w:rsidTr="00E739AC">
        <w:trPr>
          <w:tblHeader/>
        </w:trPr>
        <w:tc>
          <w:tcPr>
            <w:tcW w:w="2205" w:type="pct"/>
            <w:shd w:val="clear" w:color="auto" w:fill="auto"/>
          </w:tcPr>
          <w:p w14:paraId="5D473A16" w14:textId="3348D0EC" w:rsidR="00E739AC" w:rsidRPr="0005480F" w:rsidRDefault="006A1376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108C3942" w14:textId="0AD4240C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 w:hanging="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1" w:type="pct"/>
            <w:shd w:val="clear" w:color="auto" w:fill="auto"/>
            <w:vAlign w:val="center"/>
          </w:tcPr>
          <w:p w14:paraId="6E7D5597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  <w:vAlign w:val="center"/>
          </w:tcPr>
          <w:p w14:paraId="59498009" w14:textId="131B9726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6" w:type="pct"/>
            <w:shd w:val="clear" w:color="auto" w:fill="auto"/>
          </w:tcPr>
          <w:p w14:paraId="73C1AE9C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6854929A" w14:textId="33CEFCFE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0F890892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171A8EBA" w14:textId="0C99EB2F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739AC" w:rsidRPr="0005480F" w14:paraId="22398122" w14:textId="77777777" w:rsidTr="00562520">
        <w:trPr>
          <w:tblHeader/>
        </w:trPr>
        <w:tc>
          <w:tcPr>
            <w:tcW w:w="2205" w:type="pct"/>
            <w:shd w:val="clear" w:color="auto" w:fill="auto"/>
          </w:tcPr>
          <w:p w14:paraId="2EE047F2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5" w:type="pct"/>
            <w:gridSpan w:val="7"/>
            <w:shd w:val="clear" w:color="auto" w:fill="auto"/>
          </w:tcPr>
          <w:p w14:paraId="6D34EB73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739AC" w:rsidRPr="0005480F" w14:paraId="3DD044D0" w14:textId="77777777" w:rsidTr="00E739AC">
        <w:trPr>
          <w:trHeight w:val="144"/>
        </w:trPr>
        <w:tc>
          <w:tcPr>
            <w:tcW w:w="2205" w:type="pct"/>
            <w:shd w:val="clear" w:color="auto" w:fill="auto"/>
          </w:tcPr>
          <w:p w14:paraId="131BADA0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5" w:type="pct"/>
            <w:shd w:val="clear" w:color="auto" w:fill="auto"/>
          </w:tcPr>
          <w:p w14:paraId="27E0966A" w14:textId="7F67EFE4" w:rsidR="00E739AC" w:rsidRPr="0005480F" w:rsidRDefault="00B82E82" w:rsidP="000A6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6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6DF71854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3B6D34B8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6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678C4764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0B9BAB49" w14:textId="2049A440" w:rsidR="00E739AC" w:rsidRPr="0005480F" w:rsidRDefault="00B82E82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38,988</w:t>
            </w:r>
          </w:p>
        </w:tc>
        <w:tc>
          <w:tcPr>
            <w:tcW w:w="138" w:type="pct"/>
            <w:shd w:val="clear" w:color="auto" w:fill="auto"/>
          </w:tcPr>
          <w:p w14:paraId="6E06CED5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1639ADE1" w14:textId="338F25AA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eastAsia="Calibri" w:hAnsiTheme="majorBidi" w:cstheme="majorBidi"/>
                <w:sz w:val="28"/>
                <w:szCs w:val="28"/>
              </w:rPr>
              <w:t>38,975</w:t>
            </w:r>
          </w:p>
        </w:tc>
      </w:tr>
      <w:tr w:rsidR="00E739AC" w:rsidRPr="0005480F" w14:paraId="75E06F7C" w14:textId="77777777" w:rsidTr="00E739AC">
        <w:trPr>
          <w:trHeight w:val="144"/>
        </w:trPr>
        <w:tc>
          <w:tcPr>
            <w:tcW w:w="2205" w:type="pct"/>
            <w:shd w:val="clear" w:color="auto" w:fill="auto"/>
          </w:tcPr>
          <w:p w14:paraId="79ECC29D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0AF30630" w14:textId="120E71E0" w:rsidR="00E739AC" w:rsidRPr="0005480F" w:rsidRDefault="00B82E82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1,277</w:t>
            </w:r>
          </w:p>
        </w:tc>
        <w:tc>
          <w:tcPr>
            <w:tcW w:w="131" w:type="pct"/>
            <w:shd w:val="clear" w:color="auto" w:fill="auto"/>
          </w:tcPr>
          <w:p w14:paraId="28410A60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</w:tcPr>
          <w:p w14:paraId="6237BB6C" w14:textId="0C65280C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1,277</w:t>
            </w:r>
          </w:p>
        </w:tc>
        <w:tc>
          <w:tcPr>
            <w:tcW w:w="136" w:type="pct"/>
            <w:shd w:val="clear" w:color="auto" w:fill="auto"/>
          </w:tcPr>
          <w:p w14:paraId="0F1E0111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0D1BB30F" w14:textId="7E0C076F" w:rsidR="00E739AC" w:rsidRPr="0005480F" w:rsidRDefault="00B82E82" w:rsidP="000A6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6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7AB0FDAB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7300844D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2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E739AC" w:rsidRPr="0005480F" w14:paraId="0979AE31" w14:textId="77777777" w:rsidTr="00E739AC">
        <w:tc>
          <w:tcPr>
            <w:tcW w:w="2205" w:type="pct"/>
            <w:shd w:val="clear" w:color="auto" w:fill="auto"/>
          </w:tcPr>
          <w:p w14:paraId="3E21EF71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EBA495" w14:textId="6780B9B9" w:rsidR="00E739AC" w:rsidRPr="0005480F" w:rsidRDefault="00B82E82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1,277</w:t>
            </w:r>
          </w:p>
        </w:tc>
        <w:tc>
          <w:tcPr>
            <w:tcW w:w="131" w:type="pct"/>
            <w:shd w:val="clear" w:color="auto" w:fill="auto"/>
          </w:tcPr>
          <w:p w14:paraId="0915BC80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ED4235" w14:textId="2A5A4BF6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1,277</w:t>
            </w:r>
          </w:p>
        </w:tc>
        <w:tc>
          <w:tcPr>
            <w:tcW w:w="136" w:type="pct"/>
            <w:shd w:val="clear" w:color="auto" w:fill="auto"/>
          </w:tcPr>
          <w:p w14:paraId="2611BE93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C8E6A5" w14:textId="5C39E00D" w:rsidR="00E739AC" w:rsidRPr="0005480F" w:rsidRDefault="00B82E82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38,988</w:t>
            </w:r>
          </w:p>
        </w:tc>
        <w:tc>
          <w:tcPr>
            <w:tcW w:w="138" w:type="pct"/>
            <w:shd w:val="clear" w:color="auto" w:fill="auto"/>
          </w:tcPr>
          <w:p w14:paraId="6345083A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59936D" w14:textId="740DDEB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38,975</w:t>
            </w:r>
          </w:p>
        </w:tc>
      </w:tr>
    </w:tbl>
    <w:p w14:paraId="1C1C4F5E" w14:textId="09C81058" w:rsidR="00075B2F" w:rsidRPr="0005480F" w:rsidRDefault="00075B2F" w:rsidP="00C27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110"/>
        <w:gridCol w:w="270"/>
        <w:gridCol w:w="1100"/>
        <w:gridCol w:w="270"/>
        <w:gridCol w:w="1036"/>
        <w:gridCol w:w="270"/>
        <w:gridCol w:w="1078"/>
      </w:tblGrid>
      <w:tr w:rsidR="001D5663" w:rsidRPr="0005480F" w14:paraId="40BF4C38" w14:textId="77777777" w:rsidTr="00D01E08">
        <w:tc>
          <w:tcPr>
            <w:tcW w:w="2204" w:type="pct"/>
            <w:vMerge w:val="restart"/>
            <w:shd w:val="clear" w:color="auto" w:fill="auto"/>
          </w:tcPr>
          <w:p w14:paraId="051D7A28" w14:textId="77777777" w:rsidR="00A8737A" w:rsidRPr="0005480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56E3FC10" w14:textId="5FDB060E" w:rsidR="00A8737A" w:rsidRPr="0005480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1" w:type="pct"/>
            <w:gridSpan w:val="3"/>
            <w:shd w:val="clear" w:color="auto" w:fill="auto"/>
          </w:tcPr>
          <w:p w14:paraId="0349E01C" w14:textId="77777777" w:rsidR="00A8737A" w:rsidRPr="0005480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44275409" w14:textId="77777777" w:rsidR="00A8737A" w:rsidRPr="0005480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97" w:type="pct"/>
            <w:gridSpan w:val="3"/>
            <w:shd w:val="clear" w:color="auto" w:fill="auto"/>
          </w:tcPr>
          <w:p w14:paraId="33CFAA26" w14:textId="77777777" w:rsidR="00A8737A" w:rsidRPr="0005480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E739AC" w:rsidRPr="0005480F" w14:paraId="0A74596A" w14:textId="77777777" w:rsidTr="00D01E08">
        <w:tc>
          <w:tcPr>
            <w:tcW w:w="2204" w:type="pct"/>
            <w:vMerge/>
            <w:shd w:val="clear" w:color="auto" w:fill="auto"/>
          </w:tcPr>
          <w:p w14:paraId="05DBE713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603C7880" w14:textId="67F3E75A" w:rsidR="00E739AC" w:rsidRPr="0005480F" w:rsidRDefault="00777CF3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 w:firstLine="5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0AE7B3F9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75F01964" w14:textId="096412D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170B0B8A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  <w:vAlign w:val="center"/>
          </w:tcPr>
          <w:p w14:paraId="1DC66A80" w14:textId="67CF3BED" w:rsidR="00E739AC" w:rsidRPr="0005480F" w:rsidRDefault="00777CF3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5FF08145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289C2CED" w14:textId="7F334A46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 w:hanging="85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E739AC" w:rsidRPr="0005480F" w14:paraId="43DC15B0" w14:textId="77777777" w:rsidTr="00D01E08">
        <w:tc>
          <w:tcPr>
            <w:tcW w:w="2204" w:type="pct"/>
            <w:shd w:val="clear" w:color="auto" w:fill="auto"/>
          </w:tcPr>
          <w:p w14:paraId="2C96FEC4" w14:textId="3D82D966" w:rsidR="00E739AC" w:rsidRPr="0005480F" w:rsidRDefault="006A1376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37B87514" w14:textId="3E7DFD81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 w:hanging="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3A704BDE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011B680E" w14:textId="12E89702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7" w:type="pct"/>
            <w:shd w:val="clear" w:color="auto" w:fill="auto"/>
          </w:tcPr>
          <w:p w14:paraId="1373A3DA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  <w:vAlign w:val="center"/>
          </w:tcPr>
          <w:p w14:paraId="56618F9A" w14:textId="16405E8F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77CEEF21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58B8C7F6" w14:textId="29C5D656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739AC" w:rsidRPr="0005480F" w14:paraId="3263236E" w14:textId="77777777" w:rsidTr="00D01E08">
        <w:tc>
          <w:tcPr>
            <w:tcW w:w="2204" w:type="pct"/>
            <w:shd w:val="clear" w:color="auto" w:fill="auto"/>
          </w:tcPr>
          <w:p w14:paraId="6D38DB4C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6" w:type="pct"/>
            <w:gridSpan w:val="7"/>
            <w:shd w:val="clear" w:color="auto" w:fill="auto"/>
          </w:tcPr>
          <w:p w14:paraId="3941F50F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739AC" w:rsidRPr="0005480F" w14:paraId="102C642E" w14:textId="77777777" w:rsidTr="00D01E08">
        <w:trPr>
          <w:trHeight w:val="144"/>
        </w:trPr>
        <w:tc>
          <w:tcPr>
            <w:tcW w:w="2204" w:type="pct"/>
            <w:shd w:val="clear" w:color="auto" w:fill="auto"/>
          </w:tcPr>
          <w:p w14:paraId="20530AC7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5" w:type="pct"/>
            <w:shd w:val="clear" w:color="auto" w:fill="auto"/>
          </w:tcPr>
          <w:p w14:paraId="2CD149A3" w14:textId="3D58C28A" w:rsidR="00E739AC" w:rsidRPr="0005480F" w:rsidRDefault="00B82E82" w:rsidP="00D01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6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402C7C8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shd w:val="clear" w:color="auto" w:fill="auto"/>
          </w:tcPr>
          <w:p w14:paraId="29B72E22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6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371862C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65352C2F" w14:textId="20A739B0" w:rsidR="00E739AC" w:rsidRPr="0005480F" w:rsidRDefault="00B82E82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17,420</w:t>
            </w:r>
          </w:p>
        </w:tc>
        <w:tc>
          <w:tcPr>
            <w:tcW w:w="147" w:type="pct"/>
            <w:shd w:val="clear" w:color="auto" w:fill="auto"/>
          </w:tcPr>
          <w:p w14:paraId="43ECFDFC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75D89080" w14:textId="2A79DEF0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eastAsia="Calibri" w:hAnsiTheme="majorBidi" w:cstheme="majorBidi"/>
                <w:sz w:val="28"/>
                <w:szCs w:val="28"/>
              </w:rPr>
              <w:t>24,579</w:t>
            </w:r>
          </w:p>
        </w:tc>
      </w:tr>
      <w:tr w:rsidR="00E739AC" w:rsidRPr="0005480F" w14:paraId="56A17AF9" w14:textId="77777777" w:rsidTr="00D01E08">
        <w:trPr>
          <w:trHeight w:val="144"/>
        </w:trPr>
        <w:tc>
          <w:tcPr>
            <w:tcW w:w="2204" w:type="pct"/>
            <w:shd w:val="clear" w:color="auto" w:fill="auto"/>
          </w:tcPr>
          <w:p w14:paraId="120BFEEC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605" w:type="pct"/>
            <w:shd w:val="clear" w:color="auto" w:fill="auto"/>
          </w:tcPr>
          <w:p w14:paraId="713F5EC6" w14:textId="176CD559" w:rsidR="00E739AC" w:rsidRPr="0005480F" w:rsidRDefault="00B82E82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11</w:t>
            </w:r>
          </w:p>
        </w:tc>
        <w:tc>
          <w:tcPr>
            <w:tcW w:w="147" w:type="pct"/>
            <w:shd w:val="clear" w:color="auto" w:fill="auto"/>
          </w:tcPr>
          <w:p w14:paraId="2723D73B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shd w:val="clear" w:color="auto" w:fill="auto"/>
          </w:tcPr>
          <w:p w14:paraId="2504AB4E" w14:textId="611620BF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  <w:tc>
          <w:tcPr>
            <w:tcW w:w="147" w:type="pct"/>
            <w:shd w:val="clear" w:color="auto" w:fill="auto"/>
          </w:tcPr>
          <w:p w14:paraId="3F2CA401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2E9C9DF2" w14:textId="59FFAB3A" w:rsidR="00E739AC" w:rsidRPr="0005480F" w:rsidRDefault="00B82E82" w:rsidP="00D01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6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9640FC0" w14:textId="77777777" w:rsidR="00E739AC" w:rsidRPr="0005480F" w:rsidRDefault="00E739AC" w:rsidP="00D01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6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1EBD137E" w14:textId="77777777" w:rsidR="00E739AC" w:rsidRPr="0005480F" w:rsidRDefault="00E739AC" w:rsidP="00D01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2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E739AC" w:rsidRPr="0005480F" w14:paraId="41E56BD8" w14:textId="77777777" w:rsidTr="00146562">
        <w:trPr>
          <w:trHeight w:val="144"/>
        </w:trPr>
        <w:tc>
          <w:tcPr>
            <w:tcW w:w="2204" w:type="pct"/>
            <w:shd w:val="clear" w:color="auto" w:fill="auto"/>
          </w:tcPr>
          <w:p w14:paraId="0BF79720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346D52FC" w14:textId="6F860978" w:rsidR="00E739AC" w:rsidRPr="0005480F" w:rsidRDefault="00B82E82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683</w:t>
            </w:r>
          </w:p>
        </w:tc>
        <w:tc>
          <w:tcPr>
            <w:tcW w:w="147" w:type="pct"/>
            <w:shd w:val="clear" w:color="auto" w:fill="auto"/>
          </w:tcPr>
          <w:p w14:paraId="61155567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0A7A31AE" w14:textId="57024595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348</w:t>
            </w:r>
          </w:p>
        </w:tc>
        <w:tc>
          <w:tcPr>
            <w:tcW w:w="147" w:type="pct"/>
            <w:shd w:val="clear" w:color="auto" w:fill="auto"/>
          </w:tcPr>
          <w:p w14:paraId="0CD08AD9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</w:tcPr>
          <w:p w14:paraId="376B67DF" w14:textId="423D5AE7" w:rsidR="00E739AC" w:rsidRPr="0005480F" w:rsidRDefault="00B82E82" w:rsidP="00D01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6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E7CA2F7" w14:textId="77777777" w:rsidR="00E739AC" w:rsidRPr="0005480F" w:rsidRDefault="00E739AC" w:rsidP="00D01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6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7E84A61C" w14:textId="77777777" w:rsidR="00E739AC" w:rsidRPr="0005480F" w:rsidRDefault="00E739AC" w:rsidP="00D01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2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E739AC" w:rsidRPr="0005480F" w14:paraId="02A30F17" w14:textId="77777777" w:rsidTr="00146562">
        <w:tc>
          <w:tcPr>
            <w:tcW w:w="2204" w:type="pct"/>
            <w:shd w:val="clear" w:color="auto" w:fill="auto"/>
          </w:tcPr>
          <w:p w14:paraId="1967180F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12C214" w14:textId="1AA20B1C" w:rsidR="00E739AC" w:rsidRPr="0005480F" w:rsidRDefault="00B82E82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694</w:t>
            </w:r>
          </w:p>
        </w:tc>
        <w:tc>
          <w:tcPr>
            <w:tcW w:w="147" w:type="pct"/>
            <w:shd w:val="clear" w:color="auto" w:fill="auto"/>
          </w:tcPr>
          <w:p w14:paraId="21AC4FCF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7E8A2B" w14:textId="3462A7BB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547</w:t>
            </w:r>
          </w:p>
        </w:tc>
        <w:tc>
          <w:tcPr>
            <w:tcW w:w="147" w:type="pct"/>
            <w:shd w:val="clear" w:color="auto" w:fill="auto"/>
          </w:tcPr>
          <w:p w14:paraId="138788E3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9B2A34" w14:textId="5E859BCF" w:rsidR="00E739AC" w:rsidRPr="0005480F" w:rsidRDefault="00B82E82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17,420</w:t>
            </w:r>
          </w:p>
        </w:tc>
        <w:tc>
          <w:tcPr>
            <w:tcW w:w="147" w:type="pct"/>
            <w:shd w:val="clear" w:color="auto" w:fill="auto"/>
          </w:tcPr>
          <w:p w14:paraId="48AF0081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B3391D" w14:textId="11B9D051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24,579</w:t>
            </w:r>
          </w:p>
        </w:tc>
      </w:tr>
      <w:tr w:rsidR="00146562" w:rsidRPr="0005480F" w14:paraId="5EFFCA0A" w14:textId="77777777" w:rsidTr="00146562">
        <w:tc>
          <w:tcPr>
            <w:tcW w:w="2204" w:type="pct"/>
            <w:shd w:val="clear" w:color="auto" w:fill="auto"/>
          </w:tcPr>
          <w:p w14:paraId="016DAD77" w14:textId="77777777" w:rsidR="00146562" w:rsidRPr="0005480F" w:rsidRDefault="00146562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  <w:shd w:val="clear" w:color="auto" w:fill="auto"/>
          </w:tcPr>
          <w:p w14:paraId="67A4665A" w14:textId="77777777" w:rsidR="00146562" w:rsidRPr="0005480F" w:rsidRDefault="00146562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28F76669" w14:textId="77777777" w:rsidR="00146562" w:rsidRPr="0005480F" w:rsidRDefault="00146562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  <w:shd w:val="clear" w:color="auto" w:fill="auto"/>
          </w:tcPr>
          <w:p w14:paraId="362095AC" w14:textId="77777777" w:rsidR="00146562" w:rsidRPr="0005480F" w:rsidRDefault="00146562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1B1AC4EC" w14:textId="77777777" w:rsidR="00146562" w:rsidRPr="0005480F" w:rsidRDefault="00146562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  <w:shd w:val="clear" w:color="auto" w:fill="auto"/>
          </w:tcPr>
          <w:p w14:paraId="6D01589D" w14:textId="77777777" w:rsidR="00146562" w:rsidRPr="0005480F" w:rsidRDefault="00146562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67B178CB" w14:textId="77777777" w:rsidR="00146562" w:rsidRPr="0005480F" w:rsidRDefault="00146562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shd w:val="clear" w:color="auto" w:fill="auto"/>
          </w:tcPr>
          <w:p w14:paraId="1E73E408" w14:textId="77777777" w:rsidR="00146562" w:rsidRPr="0005480F" w:rsidRDefault="00146562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20129DE6" w14:textId="1CA61AD7" w:rsidR="00D01E08" w:rsidRPr="0005480F" w:rsidRDefault="00D01E08"/>
    <w:p w14:paraId="2B607483" w14:textId="77777777" w:rsidR="00D01E08" w:rsidRPr="0005480F" w:rsidRDefault="00D01E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05480F"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110"/>
        <w:gridCol w:w="270"/>
        <w:gridCol w:w="1100"/>
        <w:gridCol w:w="270"/>
        <w:gridCol w:w="1080"/>
        <w:gridCol w:w="252"/>
        <w:gridCol w:w="1052"/>
      </w:tblGrid>
      <w:tr w:rsidR="00A8737A" w:rsidRPr="0005480F" w14:paraId="41B7705E" w14:textId="77777777" w:rsidTr="00D01E08">
        <w:tc>
          <w:tcPr>
            <w:tcW w:w="2204" w:type="pct"/>
            <w:vMerge w:val="restart"/>
            <w:shd w:val="clear" w:color="auto" w:fill="auto"/>
          </w:tcPr>
          <w:p w14:paraId="7AF8312C" w14:textId="77777777" w:rsidR="00A8737A" w:rsidRPr="0005480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1E834CD6" w14:textId="47BA9423" w:rsidR="00A8737A" w:rsidRPr="0005480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1" w:type="pct"/>
            <w:gridSpan w:val="3"/>
            <w:shd w:val="clear" w:color="auto" w:fill="auto"/>
          </w:tcPr>
          <w:p w14:paraId="2E277E4B" w14:textId="77777777" w:rsidR="00A8737A" w:rsidRPr="0005480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3C24C0D6" w14:textId="77777777" w:rsidR="00A8737A" w:rsidRPr="0005480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98" w:type="pct"/>
            <w:gridSpan w:val="3"/>
            <w:shd w:val="clear" w:color="auto" w:fill="auto"/>
          </w:tcPr>
          <w:p w14:paraId="6906B76B" w14:textId="77777777" w:rsidR="00A8737A" w:rsidRPr="0005480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39AC" w:rsidRPr="0005480F" w14:paraId="5A671462" w14:textId="77777777" w:rsidTr="00D01E08">
        <w:tc>
          <w:tcPr>
            <w:tcW w:w="2204" w:type="pct"/>
            <w:vMerge/>
            <w:shd w:val="clear" w:color="auto" w:fill="auto"/>
          </w:tcPr>
          <w:p w14:paraId="355EA096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0A437D8D" w14:textId="3463C4D8" w:rsidR="00E739AC" w:rsidRPr="0005480F" w:rsidRDefault="00777CF3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 w:firstLine="5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5A3442A4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21ED852A" w14:textId="59DEEAA3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301A7234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019BF57C" w14:textId="35CDD0A8" w:rsidR="00E739AC" w:rsidRPr="0005480F" w:rsidRDefault="00777CF3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57253930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4A0FC78C" w14:textId="4E1B7C94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E739AC" w:rsidRPr="0005480F" w14:paraId="64967B4A" w14:textId="77777777" w:rsidTr="00D01E08">
        <w:tc>
          <w:tcPr>
            <w:tcW w:w="2204" w:type="pct"/>
            <w:shd w:val="clear" w:color="auto" w:fill="auto"/>
          </w:tcPr>
          <w:p w14:paraId="3F85DB3A" w14:textId="4435318C" w:rsidR="00E739AC" w:rsidRPr="0005480F" w:rsidRDefault="006A1376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0D3821EE" w14:textId="49BE13FE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3D7A637B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1B472C1E" w14:textId="733C8F72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7" w:type="pct"/>
            <w:shd w:val="clear" w:color="auto" w:fill="auto"/>
          </w:tcPr>
          <w:p w14:paraId="14744ADA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4C683967" w14:textId="4AAEC568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556F04B3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1F143087" w14:textId="5462D100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739AC" w:rsidRPr="0005480F" w14:paraId="5D0C4A22" w14:textId="77777777" w:rsidTr="00D01E08">
        <w:tc>
          <w:tcPr>
            <w:tcW w:w="2204" w:type="pct"/>
            <w:shd w:val="clear" w:color="auto" w:fill="auto"/>
          </w:tcPr>
          <w:p w14:paraId="7C04B453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6" w:type="pct"/>
            <w:gridSpan w:val="7"/>
            <w:shd w:val="clear" w:color="auto" w:fill="auto"/>
          </w:tcPr>
          <w:p w14:paraId="5B86CA50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739AC" w:rsidRPr="0005480F" w14:paraId="355280A1" w14:textId="77777777" w:rsidTr="00D01E08">
        <w:trPr>
          <w:trHeight w:val="144"/>
        </w:trPr>
        <w:tc>
          <w:tcPr>
            <w:tcW w:w="2204" w:type="pct"/>
            <w:shd w:val="clear" w:color="auto" w:fill="auto"/>
          </w:tcPr>
          <w:p w14:paraId="3B84E9D8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605" w:type="pct"/>
            <w:shd w:val="clear" w:color="auto" w:fill="auto"/>
          </w:tcPr>
          <w:p w14:paraId="750BE818" w14:textId="6FD568EE" w:rsidR="00E739AC" w:rsidRPr="0005480F" w:rsidRDefault="00AE5ED4" w:rsidP="00C2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10,295</w:t>
            </w:r>
          </w:p>
        </w:tc>
        <w:tc>
          <w:tcPr>
            <w:tcW w:w="147" w:type="pct"/>
            <w:shd w:val="clear" w:color="auto" w:fill="auto"/>
          </w:tcPr>
          <w:p w14:paraId="64D3DEBF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shd w:val="clear" w:color="auto" w:fill="auto"/>
          </w:tcPr>
          <w:p w14:paraId="2F15334F" w14:textId="096560EC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10,954</w:t>
            </w:r>
          </w:p>
        </w:tc>
        <w:tc>
          <w:tcPr>
            <w:tcW w:w="147" w:type="pct"/>
            <w:shd w:val="clear" w:color="auto" w:fill="auto"/>
          </w:tcPr>
          <w:p w14:paraId="5B5E2315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4574BE1C" w14:textId="735E4E4B" w:rsidR="00E739AC" w:rsidRPr="0005480F" w:rsidRDefault="00AE5ED4" w:rsidP="0002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2"/>
              </w:tabs>
              <w:ind w:right="-334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2AAE1E13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74C499F0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739AC" w:rsidRPr="0005480F" w14:paraId="084DF6AB" w14:textId="77777777" w:rsidTr="00C00470">
        <w:trPr>
          <w:trHeight w:val="144"/>
        </w:trPr>
        <w:tc>
          <w:tcPr>
            <w:tcW w:w="2204" w:type="pct"/>
            <w:shd w:val="clear" w:color="auto" w:fill="auto"/>
          </w:tcPr>
          <w:p w14:paraId="391D5E74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36BD6A4C" w14:textId="0C3F7FE9" w:rsidR="00E739AC" w:rsidRPr="0005480F" w:rsidRDefault="00AE5ED4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3,164</w:t>
            </w:r>
          </w:p>
        </w:tc>
        <w:tc>
          <w:tcPr>
            <w:tcW w:w="147" w:type="pct"/>
            <w:shd w:val="clear" w:color="auto" w:fill="auto"/>
          </w:tcPr>
          <w:p w14:paraId="1BA3BD81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73A9B3CF" w14:textId="68FE573C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1,246</w:t>
            </w:r>
          </w:p>
        </w:tc>
        <w:tc>
          <w:tcPr>
            <w:tcW w:w="147" w:type="pct"/>
            <w:shd w:val="clear" w:color="auto" w:fill="auto"/>
          </w:tcPr>
          <w:p w14:paraId="50640402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27FAABA7" w14:textId="6A7DB624" w:rsidR="00E739AC" w:rsidRPr="0005480F" w:rsidRDefault="00AE5ED4" w:rsidP="0002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2"/>
              </w:tabs>
              <w:ind w:right="-334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5697E0DC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1B9A44CC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5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E739AC" w:rsidRPr="0005480F" w14:paraId="654A94BF" w14:textId="77777777" w:rsidTr="00C00470">
        <w:tc>
          <w:tcPr>
            <w:tcW w:w="2204" w:type="pct"/>
            <w:shd w:val="clear" w:color="auto" w:fill="auto"/>
          </w:tcPr>
          <w:p w14:paraId="31FCA635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811FE9" w14:textId="0425AABF" w:rsidR="00E739AC" w:rsidRPr="0005480F" w:rsidRDefault="00AE5ED4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13,459</w:t>
            </w:r>
          </w:p>
        </w:tc>
        <w:tc>
          <w:tcPr>
            <w:tcW w:w="147" w:type="pct"/>
            <w:shd w:val="clear" w:color="auto" w:fill="auto"/>
          </w:tcPr>
          <w:p w14:paraId="28B213A0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A79CC4" w14:textId="683CDE6D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12,200</w:t>
            </w:r>
          </w:p>
        </w:tc>
        <w:tc>
          <w:tcPr>
            <w:tcW w:w="147" w:type="pct"/>
            <w:shd w:val="clear" w:color="auto" w:fill="auto"/>
          </w:tcPr>
          <w:p w14:paraId="0335FB86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FF01DF" w14:textId="242509C2" w:rsidR="00E739AC" w:rsidRPr="0005480F" w:rsidRDefault="00AE5ED4" w:rsidP="0002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24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79F798B5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AA60A6" w14:textId="77777777" w:rsidR="00E739AC" w:rsidRPr="0005480F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5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C00470" w:rsidRPr="0005480F" w14:paraId="1AD80179" w14:textId="77777777" w:rsidTr="0081709E">
        <w:tc>
          <w:tcPr>
            <w:tcW w:w="2204" w:type="pct"/>
            <w:shd w:val="clear" w:color="auto" w:fill="auto"/>
          </w:tcPr>
          <w:p w14:paraId="367F76C5" w14:textId="77777777" w:rsidR="00C00470" w:rsidRPr="0005480F" w:rsidRDefault="00C00470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  <w:shd w:val="clear" w:color="auto" w:fill="auto"/>
          </w:tcPr>
          <w:p w14:paraId="52FC352A" w14:textId="77777777" w:rsidR="00C00470" w:rsidRPr="0005480F" w:rsidRDefault="00C00470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30905EAE" w14:textId="77777777" w:rsidR="00C00470" w:rsidRPr="0005480F" w:rsidRDefault="00C00470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  <w:shd w:val="clear" w:color="auto" w:fill="auto"/>
          </w:tcPr>
          <w:p w14:paraId="2D8D0B8F" w14:textId="77777777" w:rsidR="00C00470" w:rsidRPr="0005480F" w:rsidRDefault="00C00470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17013854" w14:textId="77777777" w:rsidR="00C00470" w:rsidRPr="0005480F" w:rsidRDefault="00C00470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</w:tcPr>
          <w:p w14:paraId="24DABE04" w14:textId="77777777" w:rsidR="00C00470" w:rsidRPr="0005480F" w:rsidRDefault="00C00470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52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76B86E93" w14:textId="77777777" w:rsidR="00C00470" w:rsidRPr="0005480F" w:rsidRDefault="00C00470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shd w:val="clear" w:color="auto" w:fill="auto"/>
          </w:tcPr>
          <w:p w14:paraId="1C76F66A" w14:textId="77777777" w:rsidR="00C00470" w:rsidRPr="0005480F" w:rsidRDefault="00C00470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5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1709E" w:rsidRPr="0005480F" w14:paraId="527B127D" w14:textId="77777777" w:rsidTr="0081709E">
        <w:tc>
          <w:tcPr>
            <w:tcW w:w="2204" w:type="pct"/>
            <w:shd w:val="clear" w:color="auto" w:fill="auto"/>
          </w:tcPr>
          <w:p w14:paraId="66DFC276" w14:textId="77777777" w:rsidR="0081709E" w:rsidRPr="0005480F" w:rsidRDefault="0081709E" w:rsidP="0081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1" w:type="pct"/>
            <w:gridSpan w:val="3"/>
            <w:shd w:val="clear" w:color="auto" w:fill="auto"/>
          </w:tcPr>
          <w:p w14:paraId="06D23B50" w14:textId="6A80037A" w:rsidR="0081709E" w:rsidRPr="0005480F" w:rsidRDefault="0081709E" w:rsidP="0081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4A3A229C" w14:textId="77777777" w:rsidR="0081709E" w:rsidRPr="0005480F" w:rsidRDefault="0081709E" w:rsidP="0081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8" w:type="pct"/>
            <w:gridSpan w:val="3"/>
            <w:shd w:val="clear" w:color="auto" w:fill="auto"/>
          </w:tcPr>
          <w:p w14:paraId="2FEA819C" w14:textId="1BEC8B10" w:rsidR="0081709E" w:rsidRPr="0005480F" w:rsidRDefault="0081709E" w:rsidP="0081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5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709E" w:rsidRPr="0005480F" w14:paraId="04B3747C" w14:textId="77777777" w:rsidTr="002F4D3F">
        <w:tc>
          <w:tcPr>
            <w:tcW w:w="2204" w:type="pct"/>
            <w:shd w:val="clear" w:color="auto" w:fill="auto"/>
          </w:tcPr>
          <w:p w14:paraId="3F603D87" w14:textId="77777777" w:rsidR="0081709E" w:rsidRPr="0005480F" w:rsidRDefault="0081709E" w:rsidP="0081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6A25339D" w14:textId="473D7F3D" w:rsidR="0081709E" w:rsidRPr="0005480F" w:rsidRDefault="0081709E" w:rsidP="0081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303A0A7E" w14:textId="77777777" w:rsidR="0081709E" w:rsidRPr="0005480F" w:rsidRDefault="0081709E" w:rsidP="0081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3DB1524C" w14:textId="1D47153D" w:rsidR="0081709E" w:rsidRPr="0005480F" w:rsidRDefault="0081709E" w:rsidP="0081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56AF153C" w14:textId="77777777" w:rsidR="0081709E" w:rsidRPr="0005480F" w:rsidRDefault="0081709E" w:rsidP="0081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15CE80A8" w14:textId="4B0682FA" w:rsidR="0081709E" w:rsidRPr="0005480F" w:rsidRDefault="0081709E" w:rsidP="00C1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2E2A690D" w14:textId="77777777" w:rsidR="0081709E" w:rsidRPr="0005480F" w:rsidRDefault="0081709E" w:rsidP="00C1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2C0CDE28" w14:textId="53DB850A" w:rsidR="0081709E" w:rsidRPr="0005480F" w:rsidRDefault="0081709E" w:rsidP="00C1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C474AD" w:rsidRPr="0005480F" w14:paraId="3EBAA5B4" w14:textId="77777777" w:rsidTr="002F4D3F">
        <w:tc>
          <w:tcPr>
            <w:tcW w:w="2204" w:type="pct"/>
            <w:shd w:val="clear" w:color="auto" w:fill="auto"/>
          </w:tcPr>
          <w:p w14:paraId="6EC68978" w14:textId="225FDF79" w:rsidR="00C474AD" w:rsidRPr="0005480F" w:rsidRDefault="00C474AD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5194B22F" w14:textId="77777777" w:rsidR="00C474AD" w:rsidRPr="0005480F" w:rsidRDefault="00C474AD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5084A88A" w14:textId="77777777" w:rsidR="00C474AD" w:rsidRPr="0005480F" w:rsidRDefault="00C474AD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0C428C74" w14:textId="77777777" w:rsidR="00C474AD" w:rsidRPr="0005480F" w:rsidRDefault="00C474AD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7" w:type="pct"/>
            <w:shd w:val="clear" w:color="auto" w:fill="auto"/>
          </w:tcPr>
          <w:p w14:paraId="7012FB34" w14:textId="77777777" w:rsidR="00C474AD" w:rsidRPr="0005480F" w:rsidRDefault="00C474AD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233BFB85" w14:textId="77777777" w:rsidR="00C474AD" w:rsidRPr="0005480F" w:rsidRDefault="00C474AD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4F2CDA15" w14:textId="77777777" w:rsidR="00C474AD" w:rsidRPr="0005480F" w:rsidRDefault="00C474AD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06B73D63" w14:textId="77777777" w:rsidR="00C474AD" w:rsidRPr="0005480F" w:rsidRDefault="00C474AD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474AD" w:rsidRPr="0005480F" w14:paraId="19B0BD57" w14:textId="77777777" w:rsidTr="002F4D3F">
        <w:tc>
          <w:tcPr>
            <w:tcW w:w="2204" w:type="pct"/>
            <w:shd w:val="clear" w:color="auto" w:fill="auto"/>
          </w:tcPr>
          <w:p w14:paraId="1973C0B6" w14:textId="77777777" w:rsidR="00C474AD" w:rsidRPr="0005480F" w:rsidRDefault="00C474AD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6" w:type="pct"/>
            <w:gridSpan w:val="7"/>
            <w:shd w:val="clear" w:color="auto" w:fill="auto"/>
          </w:tcPr>
          <w:p w14:paraId="08B4C330" w14:textId="77777777" w:rsidR="00C474AD" w:rsidRPr="0005480F" w:rsidRDefault="00C474AD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474AD" w:rsidRPr="0005480F" w14:paraId="2BC883FF" w14:textId="77777777" w:rsidTr="002F4D3F">
        <w:trPr>
          <w:trHeight w:val="144"/>
        </w:trPr>
        <w:tc>
          <w:tcPr>
            <w:tcW w:w="2204" w:type="pct"/>
            <w:shd w:val="clear" w:color="auto" w:fill="auto"/>
          </w:tcPr>
          <w:p w14:paraId="2C5C6F39" w14:textId="25DF93C3" w:rsidR="00C474AD" w:rsidRPr="0005480F" w:rsidRDefault="00C474AD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5" w:type="pct"/>
            <w:shd w:val="clear" w:color="auto" w:fill="auto"/>
          </w:tcPr>
          <w:p w14:paraId="7123B585" w14:textId="55768348" w:rsidR="00C474AD" w:rsidRPr="0005480F" w:rsidRDefault="00674945" w:rsidP="0002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8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1F7AB07" w14:textId="77777777" w:rsidR="00C474AD" w:rsidRPr="0005480F" w:rsidRDefault="00C474AD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shd w:val="clear" w:color="auto" w:fill="auto"/>
          </w:tcPr>
          <w:p w14:paraId="1568DAD3" w14:textId="005D076B" w:rsidR="00C474AD" w:rsidRPr="0005480F" w:rsidRDefault="00C474AD" w:rsidP="00674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2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29F9BBB" w14:textId="77777777" w:rsidR="00C474AD" w:rsidRPr="0005480F" w:rsidRDefault="00C474AD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702645EC" w14:textId="300BF49B" w:rsidR="00C474AD" w:rsidRPr="0005480F" w:rsidRDefault="00C474AD" w:rsidP="00674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70,000</w:t>
            </w:r>
          </w:p>
        </w:tc>
        <w:tc>
          <w:tcPr>
            <w:tcW w:w="137" w:type="pct"/>
            <w:shd w:val="clear" w:color="auto" w:fill="auto"/>
          </w:tcPr>
          <w:p w14:paraId="07556BA5" w14:textId="77777777" w:rsidR="00C474AD" w:rsidRPr="0005480F" w:rsidRDefault="00C474AD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730F449F" w14:textId="77777777" w:rsidR="00C474AD" w:rsidRPr="0005480F" w:rsidRDefault="00C474AD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474AD" w:rsidRPr="0005480F" w14:paraId="086FC1F7" w14:textId="77777777" w:rsidTr="002F4D3F">
        <w:trPr>
          <w:trHeight w:val="144"/>
        </w:trPr>
        <w:tc>
          <w:tcPr>
            <w:tcW w:w="2204" w:type="pct"/>
            <w:shd w:val="clear" w:color="auto" w:fill="auto"/>
          </w:tcPr>
          <w:p w14:paraId="72A8C2C3" w14:textId="6803E8C0" w:rsidR="00C474AD" w:rsidRPr="0005480F" w:rsidRDefault="00C474AD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605" w:type="pct"/>
            <w:shd w:val="clear" w:color="auto" w:fill="auto"/>
          </w:tcPr>
          <w:p w14:paraId="4F449572" w14:textId="557072CB" w:rsidR="00C474AD" w:rsidRPr="0005480F" w:rsidRDefault="00C474AD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1,018</w:t>
            </w:r>
          </w:p>
        </w:tc>
        <w:tc>
          <w:tcPr>
            <w:tcW w:w="147" w:type="pct"/>
            <w:shd w:val="clear" w:color="auto" w:fill="auto"/>
          </w:tcPr>
          <w:p w14:paraId="152611C1" w14:textId="77777777" w:rsidR="00C474AD" w:rsidRPr="0005480F" w:rsidRDefault="00C474AD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shd w:val="clear" w:color="auto" w:fill="auto"/>
          </w:tcPr>
          <w:p w14:paraId="7083DCB2" w14:textId="7C39760E" w:rsidR="00C474AD" w:rsidRPr="0005480F" w:rsidRDefault="00C474AD" w:rsidP="00674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2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DB692BA" w14:textId="77777777" w:rsidR="00C474AD" w:rsidRPr="0005480F" w:rsidRDefault="00C474AD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30279900" w14:textId="4270CB71" w:rsidR="00C474AD" w:rsidRPr="0005480F" w:rsidRDefault="00C474AD" w:rsidP="0002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2"/>
              </w:tabs>
              <w:ind w:right="-334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7A256E03" w14:textId="77777777" w:rsidR="00C474AD" w:rsidRPr="0005480F" w:rsidRDefault="00C474AD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08FA6134" w14:textId="12F6F00A" w:rsidR="00C474AD" w:rsidRPr="0005480F" w:rsidRDefault="00674945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474AD" w:rsidRPr="0005480F" w14:paraId="3E0E35DF" w14:textId="77777777" w:rsidTr="002F4D3F">
        <w:tc>
          <w:tcPr>
            <w:tcW w:w="2204" w:type="pct"/>
            <w:shd w:val="clear" w:color="auto" w:fill="auto"/>
          </w:tcPr>
          <w:p w14:paraId="0EF719AA" w14:textId="77777777" w:rsidR="00C474AD" w:rsidRPr="0005480F" w:rsidRDefault="00C474AD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A04B73" w14:textId="6AF9CEC7" w:rsidR="00C474AD" w:rsidRPr="0005480F" w:rsidRDefault="00C474AD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1,018</w:t>
            </w:r>
          </w:p>
        </w:tc>
        <w:tc>
          <w:tcPr>
            <w:tcW w:w="147" w:type="pct"/>
            <w:shd w:val="clear" w:color="auto" w:fill="auto"/>
          </w:tcPr>
          <w:p w14:paraId="787B598F" w14:textId="77777777" w:rsidR="00C474AD" w:rsidRPr="0005480F" w:rsidRDefault="00C474AD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27BA89" w14:textId="6ED42755" w:rsidR="00C474AD" w:rsidRPr="0005480F" w:rsidRDefault="00C474AD" w:rsidP="00674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2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22BEFB7" w14:textId="77777777" w:rsidR="00C474AD" w:rsidRPr="0005480F" w:rsidRDefault="00C474AD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980012" w14:textId="65261571" w:rsidR="00C474AD" w:rsidRPr="0005480F" w:rsidRDefault="006C5C0C" w:rsidP="00674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70,000</w:t>
            </w:r>
          </w:p>
        </w:tc>
        <w:tc>
          <w:tcPr>
            <w:tcW w:w="137" w:type="pct"/>
            <w:shd w:val="clear" w:color="auto" w:fill="auto"/>
          </w:tcPr>
          <w:p w14:paraId="04477C0C" w14:textId="77777777" w:rsidR="00C474AD" w:rsidRPr="0005480F" w:rsidRDefault="00C474AD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6E931A" w14:textId="77777777" w:rsidR="00C474AD" w:rsidRPr="0005480F" w:rsidRDefault="00C474AD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5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C14269" w:rsidRPr="0005480F" w14:paraId="2F6923A0" w14:textId="77777777" w:rsidTr="00C14269">
        <w:tc>
          <w:tcPr>
            <w:tcW w:w="2204" w:type="pct"/>
            <w:shd w:val="clear" w:color="auto" w:fill="auto"/>
          </w:tcPr>
          <w:p w14:paraId="611AE8A8" w14:textId="77777777" w:rsidR="00C14269" w:rsidRPr="0005480F" w:rsidRDefault="00C14269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shd w:val="clear" w:color="auto" w:fill="auto"/>
          </w:tcPr>
          <w:p w14:paraId="605C4EF2" w14:textId="77777777" w:rsidR="00C14269" w:rsidRPr="0005480F" w:rsidRDefault="00C14269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504D728E" w14:textId="77777777" w:rsidR="00C14269" w:rsidRPr="0005480F" w:rsidRDefault="00C14269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auto"/>
          </w:tcPr>
          <w:p w14:paraId="463086DB" w14:textId="77777777" w:rsidR="00C14269" w:rsidRPr="0005480F" w:rsidRDefault="00C14269" w:rsidP="00674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2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4EB24E28" w14:textId="77777777" w:rsidR="00C14269" w:rsidRPr="0005480F" w:rsidRDefault="00C14269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</w:tcPr>
          <w:p w14:paraId="296D4321" w14:textId="77777777" w:rsidR="00C14269" w:rsidRPr="0005480F" w:rsidRDefault="00C14269" w:rsidP="00674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5FB5005C" w14:textId="77777777" w:rsidR="00C14269" w:rsidRPr="0005480F" w:rsidRDefault="00C14269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</w:tcPr>
          <w:p w14:paraId="3DDBAC2E" w14:textId="77777777" w:rsidR="00C14269" w:rsidRPr="0005480F" w:rsidRDefault="00C14269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5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14269" w:rsidRPr="0005480F" w14:paraId="67BF2572" w14:textId="77777777" w:rsidTr="00C14269">
        <w:tc>
          <w:tcPr>
            <w:tcW w:w="2204" w:type="pct"/>
            <w:shd w:val="clear" w:color="auto" w:fill="auto"/>
          </w:tcPr>
          <w:p w14:paraId="406FDA13" w14:textId="77777777" w:rsidR="00C14269" w:rsidRPr="0005480F" w:rsidRDefault="00C14269" w:rsidP="00C1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1" w:type="pct"/>
            <w:gridSpan w:val="3"/>
            <w:shd w:val="clear" w:color="auto" w:fill="auto"/>
          </w:tcPr>
          <w:p w14:paraId="47D069C4" w14:textId="4AD11AC2" w:rsidR="00C14269" w:rsidRPr="0005480F" w:rsidRDefault="00C14269" w:rsidP="00C1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2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21766277" w14:textId="77777777" w:rsidR="00C14269" w:rsidRPr="0005480F" w:rsidRDefault="00C14269" w:rsidP="00C1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8" w:type="pct"/>
            <w:gridSpan w:val="3"/>
            <w:shd w:val="clear" w:color="auto" w:fill="auto"/>
          </w:tcPr>
          <w:p w14:paraId="409D25C7" w14:textId="52FC5CAB" w:rsidR="00C14269" w:rsidRPr="0005480F" w:rsidRDefault="00C14269" w:rsidP="00C1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5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4269" w:rsidRPr="0005480F" w14:paraId="5C4BAC81" w14:textId="77777777" w:rsidTr="00233853">
        <w:tc>
          <w:tcPr>
            <w:tcW w:w="2204" w:type="pct"/>
            <w:shd w:val="clear" w:color="auto" w:fill="auto"/>
          </w:tcPr>
          <w:p w14:paraId="158DB464" w14:textId="77777777" w:rsidR="00C14269" w:rsidRPr="0005480F" w:rsidRDefault="00C14269" w:rsidP="00C1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784E2017" w14:textId="551ABBE6" w:rsidR="00C14269" w:rsidRPr="0005480F" w:rsidRDefault="00C14269" w:rsidP="00C1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6832024C" w14:textId="77777777" w:rsidR="00C14269" w:rsidRPr="0005480F" w:rsidRDefault="00C14269" w:rsidP="00C1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618F05D5" w14:textId="7DA7433D" w:rsidR="00C14269" w:rsidRPr="0005480F" w:rsidRDefault="00C14269" w:rsidP="00C1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"/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46DFAF9E" w14:textId="77777777" w:rsidR="00C14269" w:rsidRPr="0005480F" w:rsidRDefault="00C14269" w:rsidP="00C1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0E61282D" w14:textId="14CB6F74" w:rsidR="00C14269" w:rsidRPr="0005480F" w:rsidRDefault="00C14269" w:rsidP="00C1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404F0FC7" w14:textId="77777777" w:rsidR="00C14269" w:rsidRPr="0005480F" w:rsidRDefault="00C14269" w:rsidP="00C1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341D1F6F" w14:textId="5B7F6505" w:rsidR="00C14269" w:rsidRPr="0005480F" w:rsidRDefault="00C14269" w:rsidP="00C1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C14269" w:rsidRPr="0005480F" w14:paraId="64B39C9C" w14:textId="77777777" w:rsidTr="00233853">
        <w:tc>
          <w:tcPr>
            <w:tcW w:w="2204" w:type="pct"/>
            <w:shd w:val="clear" w:color="auto" w:fill="auto"/>
          </w:tcPr>
          <w:p w14:paraId="4B6C0A02" w14:textId="22CB9AD5" w:rsidR="00C14269" w:rsidRPr="0005480F" w:rsidRDefault="007D5B61" w:rsidP="00C1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</w:t>
            </w:r>
            <w:r w:rsidRPr="0005480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ยาว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0AC8D5E8" w14:textId="1304D025" w:rsidR="00C14269" w:rsidRPr="0005480F" w:rsidRDefault="00C14269" w:rsidP="00C1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55C2DD54" w14:textId="77777777" w:rsidR="00C14269" w:rsidRPr="0005480F" w:rsidRDefault="00C14269" w:rsidP="00C1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2FB1B443" w14:textId="3AB1E087" w:rsidR="00C14269" w:rsidRPr="0005480F" w:rsidRDefault="00C14269" w:rsidP="00C1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7" w:type="pct"/>
            <w:shd w:val="clear" w:color="auto" w:fill="auto"/>
          </w:tcPr>
          <w:p w14:paraId="4F5D3286" w14:textId="77777777" w:rsidR="00C14269" w:rsidRPr="0005480F" w:rsidRDefault="00C14269" w:rsidP="00C1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456823C2" w14:textId="54FF60A7" w:rsidR="00C14269" w:rsidRPr="0005480F" w:rsidRDefault="00C14269" w:rsidP="00C1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4730A497" w14:textId="77777777" w:rsidR="00C14269" w:rsidRPr="0005480F" w:rsidRDefault="00C14269" w:rsidP="00C1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302709E6" w14:textId="642BB6B1" w:rsidR="00C14269" w:rsidRPr="0005480F" w:rsidRDefault="00C14269" w:rsidP="00C1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14269" w:rsidRPr="0005480F" w14:paraId="22DB4A5C" w14:textId="77777777" w:rsidTr="00C14269">
        <w:tc>
          <w:tcPr>
            <w:tcW w:w="2204" w:type="pct"/>
            <w:shd w:val="clear" w:color="auto" w:fill="auto"/>
          </w:tcPr>
          <w:p w14:paraId="598C07A1" w14:textId="77777777" w:rsidR="00C14269" w:rsidRPr="0005480F" w:rsidRDefault="00C14269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6" w:type="pct"/>
            <w:gridSpan w:val="7"/>
            <w:shd w:val="clear" w:color="auto" w:fill="auto"/>
          </w:tcPr>
          <w:p w14:paraId="3ABDEA89" w14:textId="2C3CD5D4" w:rsidR="00C14269" w:rsidRPr="0005480F" w:rsidRDefault="00C14269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5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305FA" w:rsidRPr="0005480F" w14:paraId="2289D9CD" w14:textId="77777777" w:rsidTr="00C14269">
        <w:tc>
          <w:tcPr>
            <w:tcW w:w="2204" w:type="pct"/>
            <w:shd w:val="clear" w:color="auto" w:fill="auto"/>
          </w:tcPr>
          <w:p w14:paraId="467116CE" w14:textId="621B088A" w:rsidR="000305FA" w:rsidRPr="008768F5" w:rsidRDefault="000305FA" w:rsidP="00030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="Angsana New" w:hint="cs"/>
                <w:sz w:val="28"/>
                <w:szCs w:val="28"/>
                <w:cs/>
              </w:rPr>
              <w:t>บุคคลและกิจการที่เกี่ยวข้องกัน</w:t>
            </w: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7B84C2F6" w14:textId="01CB49CF" w:rsidR="000305FA" w:rsidRPr="0005480F" w:rsidRDefault="000305FA" w:rsidP="0087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  <w:cs/>
              </w:rPr>
              <w:t>43</w:t>
            </w:r>
            <w:r w:rsidRPr="0005480F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5480F">
              <w:rPr>
                <w:rFonts w:asciiTheme="majorBidi" w:hAnsiTheme="majorBidi" w:cs="Angsana New"/>
                <w:sz w:val="28"/>
                <w:szCs w:val="28"/>
                <w:cs/>
              </w:rPr>
              <w:t>802</w:t>
            </w:r>
          </w:p>
        </w:tc>
        <w:tc>
          <w:tcPr>
            <w:tcW w:w="147" w:type="pct"/>
            <w:shd w:val="clear" w:color="auto" w:fill="auto"/>
          </w:tcPr>
          <w:p w14:paraId="2F384750" w14:textId="77777777" w:rsidR="000305FA" w:rsidRPr="0005480F" w:rsidRDefault="000305FA" w:rsidP="00030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1D1489ED" w14:textId="3907307A" w:rsidR="000305FA" w:rsidRPr="0005480F" w:rsidRDefault="000305FA" w:rsidP="0087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  <w:cs/>
              </w:rPr>
              <w:t>19</w:t>
            </w:r>
            <w:r w:rsidRPr="0005480F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5480F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47" w:type="pct"/>
            <w:shd w:val="clear" w:color="auto" w:fill="auto"/>
          </w:tcPr>
          <w:p w14:paraId="37FC15FA" w14:textId="77777777" w:rsidR="000305FA" w:rsidRPr="0005480F" w:rsidRDefault="000305FA" w:rsidP="00030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5CE3D93B" w14:textId="5D7A9715" w:rsidR="000305FA" w:rsidRPr="0005480F" w:rsidRDefault="000305FA" w:rsidP="0087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2"/>
              </w:tabs>
              <w:ind w:right="-334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2C119C3A" w14:textId="77777777" w:rsidR="000305FA" w:rsidRPr="0005480F" w:rsidRDefault="000305FA" w:rsidP="00030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3AA33736" w14:textId="1FC94A2A" w:rsidR="000305FA" w:rsidRPr="0005480F" w:rsidRDefault="000305FA" w:rsidP="0087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5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0305FA" w:rsidRPr="0005480F" w14:paraId="2A1DEE0A" w14:textId="77777777" w:rsidTr="00C14269">
        <w:tc>
          <w:tcPr>
            <w:tcW w:w="2204" w:type="pct"/>
            <w:shd w:val="clear" w:color="auto" w:fill="auto"/>
          </w:tcPr>
          <w:p w14:paraId="1D755661" w14:textId="47E5899B" w:rsidR="000305FA" w:rsidRPr="0005480F" w:rsidRDefault="000305FA" w:rsidP="00030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7F96F6" w14:textId="5067C277" w:rsidR="000305FA" w:rsidRPr="0005480F" w:rsidRDefault="000305FA" w:rsidP="00030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43</w:t>
            </w:r>
            <w:r w:rsidRPr="0005480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05480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802</w:t>
            </w:r>
          </w:p>
        </w:tc>
        <w:tc>
          <w:tcPr>
            <w:tcW w:w="147" w:type="pct"/>
            <w:shd w:val="clear" w:color="auto" w:fill="auto"/>
          </w:tcPr>
          <w:p w14:paraId="6ECF3F65" w14:textId="77777777" w:rsidR="000305FA" w:rsidRPr="0005480F" w:rsidRDefault="000305FA" w:rsidP="00030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BFF257" w14:textId="3560F08B" w:rsidR="000305FA" w:rsidRPr="0005480F" w:rsidRDefault="000305FA" w:rsidP="002C3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19</w:t>
            </w:r>
            <w:r w:rsidRPr="0005480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05480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000</w:t>
            </w:r>
          </w:p>
        </w:tc>
        <w:tc>
          <w:tcPr>
            <w:tcW w:w="147" w:type="pct"/>
            <w:shd w:val="clear" w:color="auto" w:fill="auto"/>
          </w:tcPr>
          <w:p w14:paraId="21C0B5C5" w14:textId="77777777" w:rsidR="000305FA" w:rsidRPr="0005480F" w:rsidRDefault="000305FA" w:rsidP="00030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0A08F3" w14:textId="76807452" w:rsidR="000305FA" w:rsidRPr="0005480F" w:rsidRDefault="000305FA" w:rsidP="00030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2"/>
              </w:tabs>
              <w:ind w:right="-334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11064FEF" w14:textId="77777777" w:rsidR="000305FA" w:rsidRPr="0005480F" w:rsidRDefault="000305FA" w:rsidP="00030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354ED4" w14:textId="5CBF9FD3" w:rsidR="000305FA" w:rsidRPr="0005480F" w:rsidRDefault="000305FA" w:rsidP="00030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5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-</w:t>
            </w:r>
          </w:p>
        </w:tc>
      </w:tr>
      <w:tr w:rsidR="000305FA" w:rsidRPr="0005480F" w14:paraId="091B305E" w14:textId="77777777" w:rsidTr="00C14269">
        <w:tc>
          <w:tcPr>
            <w:tcW w:w="2204" w:type="pct"/>
            <w:shd w:val="clear" w:color="auto" w:fill="auto"/>
          </w:tcPr>
          <w:p w14:paraId="121FF61B" w14:textId="77777777" w:rsidR="000305FA" w:rsidRPr="0005480F" w:rsidRDefault="000305FA" w:rsidP="00030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  <w:shd w:val="clear" w:color="auto" w:fill="auto"/>
          </w:tcPr>
          <w:p w14:paraId="6F312021" w14:textId="77777777" w:rsidR="000305FA" w:rsidRPr="0005480F" w:rsidRDefault="000305FA" w:rsidP="00030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4AAA8647" w14:textId="77777777" w:rsidR="000305FA" w:rsidRPr="0005480F" w:rsidRDefault="000305FA" w:rsidP="00030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  <w:shd w:val="clear" w:color="auto" w:fill="auto"/>
          </w:tcPr>
          <w:p w14:paraId="0AEE280A" w14:textId="77777777" w:rsidR="000305FA" w:rsidRPr="0005480F" w:rsidRDefault="000305FA" w:rsidP="00030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2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6D82BDBB" w14:textId="77777777" w:rsidR="000305FA" w:rsidRPr="0005480F" w:rsidRDefault="000305FA" w:rsidP="00030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</w:tcPr>
          <w:p w14:paraId="4BB58E51" w14:textId="77777777" w:rsidR="000305FA" w:rsidRPr="0005480F" w:rsidRDefault="000305FA" w:rsidP="00030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0F219C1C" w14:textId="77777777" w:rsidR="000305FA" w:rsidRPr="0005480F" w:rsidRDefault="000305FA" w:rsidP="00030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shd w:val="clear" w:color="auto" w:fill="auto"/>
          </w:tcPr>
          <w:p w14:paraId="176E9A1E" w14:textId="77777777" w:rsidR="000305FA" w:rsidRPr="0005480F" w:rsidRDefault="000305FA" w:rsidP="00030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5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2"/>
        <w:gridCol w:w="965"/>
        <w:gridCol w:w="233"/>
        <w:gridCol w:w="998"/>
        <w:gridCol w:w="235"/>
        <w:gridCol w:w="1026"/>
        <w:gridCol w:w="236"/>
        <w:gridCol w:w="928"/>
        <w:gridCol w:w="234"/>
        <w:gridCol w:w="922"/>
        <w:gridCol w:w="234"/>
        <w:gridCol w:w="1037"/>
      </w:tblGrid>
      <w:tr w:rsidR="0081709E" w:rsidRPr="0005480F" w14:paraId="646D3428" w14:textId="77777777" w:rsidTr="002F4D3F">
        <w:trPr>
          <w:tblHeader/>
        </w:trPr>
        <w:tc>
          <w:tcPr>
            <w:tcW w:w="2132" w:type="dxa"/>
            <w:vAlign w:val="bottom"/>
          </w:tcPr>
          <w:p w14:paraId="4531917D" w14:textId="77777777" w:rsidR="0081709E" w:rsidRPr="0005480F" w:rsidRDefault="0081709E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96" w:type="dxa"/>
            <w:gridSpan w:val="3"/>
            <w:vAlign w:val="bottom"/>
          </w:tcPr>
          <w:p w14:paraId="19A72F85" w14:textId="77777777" w:rsidR="0081709E" w:rsidRPr="0005480F" w:rsidRDefault="0081709E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5" w:type="dxa"/>
            <w:vAlign w:val="bottom"/>
          </w:tcPr>
          <w:p w14:paraId="3DD6C341" w14:textId="77777777" w:rsidR="0081709E" w:rsidRPr="0005480F" w:rsidRDefault="0081709E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7"/>
            <w:vAlign w:val="bottom"/>
          </w:tcPr>
          <w:p w14:paraId="730D6875" w14:textId="77777777" w:rsidR="0081709E" w:rsidRPr="0005480F" w:rsidRDefault="0081709E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480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1709E" w:rsidRPr="0005480F" w14:paraId="5A01E647" w14:textId="77777777" w:rsidTr="002F4D3F">
        <w:trPr>
          <w:tblHeader/>
        </w:trPr>
        <w:tc>
          <w:tcPr>
            <w:tcW w:w="2132" w:type="dxa"/>
            <w:shd w:val="clear" w:color="auto" w:fill="auto"/>
            <w:vAlign w:val="bottom"/>
          </w:tcPr>
          <w:p w14:paraId="47A6C0FE" w14:textId="77777777" w:rsidR="0081709E" w:rsidRPr="0005480F" w:rsidRDefault="0081709E" w:rsidP="002F4D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65" w:type="dxa"/>
            <w:vAlign w:val="bottom"/>
          </w:tcPr>
          <w:p w14:paraId="6346B413" w14:textId="77777777" w:rsidR="0081709E" w:rsidRPr="0005480F" w:rsidRDefault="0081709E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 w:firstLine="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2A773B02" w14:textId="77777777" w:rsidR="0081709E" w:rsidRPr="0005480F" w:rsidRDefault="0081709E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3" w:type="dxa"/>
            <w:vAlign w:val="bottom"/>
          </w:tcPr>
          <w:p w14:paraId="3B1F8A1A" w14:textId="77777777" w:rsidR="0081709E" w:rsidRPr="0005480F" w:rsidRDefault="0081709E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4401E122" w14:textId="77777777" w:rsidR="0081709E" w:rsidRPr="0005480F" w:rsidRDefault="0081709E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1726BF74" w14:textId="77777777" w:rsidR="0081709E" w:rsidRPr="0005480F" w:rsidRDefault="0081709E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</w:p>
        </w:tc>
        <w:tc>
          <w:tcPr>
            <w:tcW w:w="235" w:type="dxa"/>
            <w:vAlign w:val="bottom"/>
          </w:tcPr>
          <w:p w14:paraId="448B8069" w14:textId="77777777" w:rsidR="0081709E" w:rsidRPr="0005480F" w:rsidRDefault="0081709E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36CA099F" w14:textId="77777777" w:rsidR="0081709E" w:rsidRPr="0005480F" w:rsidRDefault="0081709E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7FDFEB8E" w14:textId="77777777" w:rsidR="0081709E" w:rsidRPr="0005480F" w:rsidRDefault="0081709E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4C5C9BC6" w14:textId="77777777" w:rsidR="0081709E" w:rsidRPr="0005480F" w:rsidRDefault="0081709E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17D0D811" w14:textId="77777777" w:rsidR="0081709E" w:rsidRPr="0005480F" w:rsidRDefault="0081709E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</w:p>
        </w:tc>
        <w:tc>
          <w:tcPr>
            <w:tcW w:w="234" w:type="dxa"/>
            <w:vAlign w:val="bottom"/>
          </w:tcPr>
          <w:p w14:paraId="41FDD58C" w14:textId="77777777" w:rsidR="0081709E" w:rsidRPr="0005480F" w:rsidRDefault="0081709E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dxa"/>
            <w:vAlign w:val="bottom"/>
          </w:tcPr>
          <w:p w14:paraId="41F63FBD" w14:textId="77777777" w:rsidR="0081709E" w:rsidRPr="0005480F" w:rsidRDefault="0081709E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" w:type="dxa"/>
            <w:vAlign w:val="bottom"/>
          </w:tcPr>
          <w:p w14:paraId="1EF8145F" w14:textId="77777777" w:rsidR="0081709E" w:rsidRPr="0005480F" w:rsidRDefault="0081709E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vAlign w:val="bottom"/>
          </w:tcPr>
          <w:p w14:paraId="2E324AC4" w14:textId="77777777" w:rsidR="0081709E" w:rsidRPr="0005480F" w:rsidRDefault="0081709E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A6B1B44" w14:textId="77777777" w:rsidR="0081709E" w:rsidRPr="0005480F" w:rsidRDefault="0081709E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81709E" w:rsidRPr="0005480F" w14:paraId="484E5354" w14:textId="77777777" w:rsidTr="002F4D3F">
        <w:trPr>
          <w:tblHeader/>
        </w:trPr>
        <w:tc>
          <w:tcPr>
            <w:tcW w:w="2132" w:type="dxa"/>
            <w:vAlign w:val="bottom"/>
          </w:tcPr>
          <w:p w14:paraId="15EC252F" w14:textId="77777777" w:rsidR="0081709E" w:rsidRPr="0005480F" w:rsidRDefault="0081709E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965" w:type="dxa"/>
            <w:vAlign w:val="bottom"/>
          </w:tcPr>
          <w:p w14:paraId="1F5B4B6D" w14:textId="77777777" w:rsidR="0081709E" w:rsidRPr="0005480F" w:rsidRDefault="0081709E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3" w:type="dxa"/>
            <w:vAlign w:val="bottom"/>
          </w:tcPr>
          <w:p w14:paraId="0C6955CA" w14:textId="77777777" w:rsidR="0081709E" w:rsidRPr="0005480F" w:rsidRDefault="0081709E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400CDAE8" w14:textId="77777777" w:rsidR="0081709E" w:rsidRPr="0005480F" w:rsidRDefault="0081709E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5" w:type="dxa"/>
            <w:vAlign w:val="bottom"/>
          </w:tcPr>
          <w:p w14:paraId="4836DCC8" w14:textId="77777777" w:rsidR="0081709E" w:rsidRPr="0005480F" w:rsidRDefault="0081709E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7BC0D113" w14:textId="77777777" w:rsidR="0081709E" w:rsidRPr="0005480F" w:rsidRDefault="0081709E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bottom"/>
          </w:tcPr>
          <w:p w14:paraId="2F21BFBD" w14:textId="77777777" w:rsidR="0081709E" w:rsidRPr="0005480F" w:rsidRDefault="0081709E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3CC576A0" w14:textId="77777777" w:rsidR="0081709E" w:rsidRPr="0005480F" w:rsidRDefault="0081709E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4" w:type="dxa"/>
            <w:vAlign w:val="bottom"/>
          </w:tcPr>
          <w:p w14:paraId="7E649E1B" w14:textId="77777777" w:rsidR="0081709E" w:rsidRPr="0005480F" w:rsidRDefault="0081709E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dxa"/>
            <w:vAlign w:val="bottom"/>
          </w:tcPr>
          <w:p w14:paraId="751264AC" w14:textId="77777777" w:rsidR="0081709E" w:rsidRPr="0005480F" w:rsidRDefault="0081709E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34" w:type="dxa"/>
            <w:vAlign w:val="bottom"/>
          </w:tcPr>
          <w:p w14:paraId="5DAD05DB" w14:textId="77777777" w:rsidR="0081709E" w:rsidRPr="0005480F" w:rsidRDefault="0081709E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vAlign w:val="bottom"/>
          </w:tcPr>
          <w:p w14:paraId="51C687A3" w14:textId="77777777" w:rsidR="0081709E" w:rsidRPr="0005480F" w:rsidRDefault="0081709E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81709E" w:rsidRPr="0005480F" w14:paraId="50FB794E" w14:textId="77777777" w:rsidTr="002F4D3F">
        <w:trPr>
          <w:tblHeader/>
        </w:trPr>
        <w:tc>
          <w:tcPr>
            <w:tcW w:w="2132" w:type="dxa"/>
            <w:vAlign w:val="bottom"/>
          </w:tcPr>
          <w:p w14:paraId="7FDF928E" w14:textId="77777777" w:rsidR="0081709E" w:rsidRPr="0005480F" w:rsidRDefault="0081709E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6" w:type="dxa"/>
            <w:gridSpan w:val="3"/>
          </w:tcPr>
          <w:p w14:paraId="3F065802" w14:textId="77777777" w:rsidR="0081709E" w:rsidRPr="0005480F" w:rsidRDefault="0081709E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5" w:type="dxa"/>
          </w:tcPr>
          <w:p w14:paraId="716B1978" w14:textId="77777777" w:rsidR="0081709E" w:rsidRPr="0005480F" w:rsidRDefault="0081709E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17" w:type="dxa"/>
            <w:gridSpan w:val="7"/>
          </w:tcPr>
          <w:p w14:paraId="34BCFB25" w14:textId="77777777" w:rsidR="0081709E" w:rsidRPr="0005480F" w:rsidRDefault="0081709E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1709E" w:rsidRPr="0005480F" w14:paraId="18FE74B8" w14:textId="77777777" w:rsidTr="002F4D3F">
        <w:tc>
          <w:tcPr>
            <w:tcW w:w="2132" w:type="dxa"/>
          </w:tcPr>
          <w:p w14:paraId="5A698E62" w14:textId="52A4C25B" w:rsidR="0081709E" w:rsidRPr="0005480F" w:rsidRDefault="0081709E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965" w:type="dxa"/>
          </w:tcPr>
          <w:p w14:paraId="1E8838C5" w14:textId="77777777" w:rsidR="0081709E" w:rsidRPr="0005480F" w:rsidRDefault="0081709E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3" w:type="dxa"/>
          </w:tcPr>
          <w:p w14:paraId="6AF69802" w14:textId="77777777" w:rsidR="0081709E" w:rsidRPr="0005480F" w:rsidRDefault="0081709E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</w:tcPr>
          <w:p w14:paraId="113278A5" w14:textId="05E687C2" w:rsidR="0081709E" w:rsidRPr="0005480F" w:rsidRDefault="0081709E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  <w:cs/>
              </w:rPr>
              <w:t>3.5</w:t>
            </w:r>
            <w:r w:rsidR="009E4F57" w:rsidRPr="0005480F">
              <w:rPr>
                <w:rFonts w:asciiTheme="majorBidi" w:hAnsiTheme="majorBidi" w:cs="Angsana New"/>
                <w:sz w:val="28"/>
                <w:szCs w:val="28"/>
              </w:rPr>
              <w:t>0</w:t>
            </w:r>
          </w:p>
        </w:tc>
        <w:tc>
          <w:tcPr>
            <w:tcW w:w="235" w:type="dxa"/>
          </w:tcPr>
          <w:p w14:paraId="584B056A" w14:textId="77777777" w:rsidR="0081709E" w:rsidRPr="0005480F" w:rsidRDefault="0081709E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11BAB8B" w14:textId="77777777" w:rsidR="0081709E" w:rsidRPr="0005480F" w:rsidRDefault="0081709E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2D90CCE3" w14:textId="77777777" w:rsidR="0081709E" w:rsidRPr="0005480F" w:rsidRDefault="0081709E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</w:tcPr>
          <w:p w14:paraId="2710EEB1" w14:textId="736B89FF" w:rsidR="0081709E" w:rsidRPr="0005480F" w:rsidRDefault="0081709E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1,018</w:t>
            </w:r>
          </w:p>
        </w:tc>
        <w:tc>
          <w:tcPr>
            <w:tcW w:w="234" w:type="dxa"/>
          </w:tcPr>
          <w:p w14:paraId="4FA1C80D" w14:textId="77777777" w:rsidR="0081709E" w:rsidRPr="0005480F" w:rsidRDefault="0081709E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dxa"/>
          </w:tcPr>
          <w:p w14:paraId="0C848D11" w14:textId="77777777" w:rsidR="0081709E" w:rsidRPr="0005480F" w:rsidRDefault="0081709E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" w:type="dxa"/>
          </w:tcPr>
          <w:p w14:paraId="54247FB2" w14:textId="77777777" w:rsidR="0081709E" w:rsidRPr="0005480F" w:rsidRDefault="0081709E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</w:tcPr>
          <w:p w14:paraId="1743A430" w14:textId="029EFD48" w:rsidR="0081709E" w:rsidRPr="0005480F" w:rsidRDefault="0081709E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1,018</w:t>
            </w:r>
          </w:p>
        </w:tc>
      </w:tr>
      <w:tr w:rsidR="0081709E" w:rsidRPr="0005480F" w14:paraId="44D11B4B" w14:textId="77777777" w:rsidTr="002F4D3F">
        <w:tc>
          <w:tcPr>
            <w:tcW w:w="2132" w:type="dxa"/>
          </w:tcPr>
          <w:p w14:paraId="3BC158C9" w14:textId="77777777" w:rsidR="0081709E" w:rsidRPr="0005480F" w:rsidRDefault="0081709E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65" w:type="dxa"/>
          </w:tcPr>
          <w:p w14:paraId="0377F030" w14:textId="77777777" w:rsidR="0081709E" w:rsidRPr="0005480F" w:rsidRDefault="0081709E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</w:tcPr>
          <w:p w14:paraId="2B461AC2" w14:textId="77777777" w:rsidR="0081709E" w:rsidRPr="0005480F" w:rsidRDefault="0081709E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</w:tcPr>
          <w:p w14:paraId="3B7D5C98" w14:textId="77777777" w:rsidR="0081709E" w:rsidRPr="0005480F" w:rsidRDefault="0081709E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</w:tcPr>
          <w:p w14:paraId="5355FE12" w14:textId="77777777" w:rsidR="0081709E" w:rsidRPr="0005480F" w:rsidRDefault="0081709E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2500E3FD" w14:textId="77777777" w:rsidR="0081709E" w:rsidRPr="0005480F" w:rsidRDefault="0081709E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2E372685" w14:textId="77777777" w:rsidR="0081709E" w:rsidRPr="0005480F" w:rsidRDefault="0081709E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8" w:type="dxa"/>
          </w:tcPr>
          <w:p w14:paraId="14CD8C58" w14:textId="77777777" w:rsidR="0081709E" w:rsidRPr="0005480F" w:rsidRDefault="0081709E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</w:tcPr>
          <w:p w14:paraId="2C8DBF25" w14:textId="77777777" w:rsidR="0081709E" w:rsidRPr="0005480F" w:rsidRDefault="0081709E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2" w:type="dxa"/>
          </w:tcPr>
          <w:p w14:paraId="54EACA9A" w14:textId="77777777" w:rsidR="0081709E" w:rsidRPr="0005480F" w:rsidRDefault="0081709E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</w:tcPr>
          <w:p w14:paraId="4E6B5FD2" w14:textId="77777777" w:rsidR="0081709E" w:rsidRPr="0005480F" w:rsidRDefault="0081709E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0847C805" w14:textId="5569E1B4" w:rsidR="0081709E" w:rsidRPr="0005480F" w:rsidRDefault="0081709E" w:rsidP="002F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1,018</w:t>
            </w:r>
          </w:p>
        </w:tc>
      </w:tr>
    </w:tbl>
    <w:p w14:paraId="22A51C31" w14:textId="77777777" w:rsidR="0023434C" w:rsidRPr="0005480F" w:rsidRDefault="0023434C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2"/>
        <w:gridCol w:w="965"/>
        <w:gridCol w:w="233"/>
        <w:gridCol w:w="998"/>
        <w:gridCol w:w="235"/>
        <w:gridCol w:w="1026"/>
        <w:gridCol w:w="236"/>
        <w:gridCol w:w="928"/>
        <w:gridCol w:w="234"/>
        <w:gridCol w:w="922"/>
        <w:gridCol w:w="234"/>
        <w:gridCol w:w="1037"/>
      </w:tblGrid>
      <w:tr w:rsidR="00A8737A" w:rsidRPr="0005480F" w14:paraId="28496DE3" w14:textId="77777777" w:rsidTr="00A147C1">
        <w:trPr>
          <w:tblHeader/>
        </w:trPr>
        <w:tc>
          <w:tcPr>
            <w:tcW w:w="2132" w:type="dxa"/>
            <w:vAlign w:val="bottom"/>
          </w:tcPr>
          <w:p w14:paraId="7939586C" w14:textId="0894F4AC" w:rsidR="00A8737A" w:rsidRPr="0005480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96" w:type="dxa"/>
            <w:gridSpan w:val="3"/>
            <w:vAlign w:val="bottom"/>
          </w:tcPr>
          <w:p w14:paraId="28021CCC" w14:textId="77777777" w:rsidR="00A8737A" w:rsidRPr="0005480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5" w:type="dxa"/>
            <w:vAlign w:val="bottom"/>
          </w:tcPr>
          <w:p w14:paraId="741797CC" w14:textId="77777777" w:rsidR="00A8737A" w:rsidRPr="0005480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7"/>
            <w:vAlign w:val="bottom"/>
          </w:tcPr>
          <w:p w14:paraId="48275735" w14:textId="2072F817" w:rsidR="00A8737A" w:rsidRPr="0005480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</w:t>
            </w:r>
            <w:r w:rsidR="00916F05" w:rsidRPr="0005480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</w:t>
            </w:r>
            <w:r w:rsidR="00C53B91" w:rsidRPr="0005480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8737A" w:rsidRPr="0005480F" w14:paraId="693D0CDA" w14:textId="77777777" w:rsidTr="00A147C1">
        <w:trPr>
          <w:tblHeader/>
        </w:trPr>
        <w:tc>
          <w:tcPr>
            <w:tcW w:w="2132" w:type="dxa"/>
            <w:shd w:val="clear" w:color="auto" w:fill="auto"/>
            <w:vAlign w:val="bottom"/>
          </w:tcPr>
          <w:p w14:paraId="24096AF1" w14:textId="77777777" w:rsidR="00A8737A" w:rsidRPr="0005480F" w:rsidRDefault="00A8737A" w:rsidP="009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65" w:type="dxa"/>
            <w:vAlign w:val="bottom"/>
          </w:tcPr>
          <w:p w14:paraId="18587259" w14:textId="77777777" w:rsidR="00A8737A" w:rsidRPr="0005480F" w:rsidRDefault="00A8737A" w:rsidP="00A14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 w:firstLine="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14278F29" w14:textId="241BDD9D" w:rsidR="00A8737A" w:rsidRPr="0005480F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8737A"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8737A"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3" w:type="dxa"/>
            <w:vAlign w:val="bottom"/>
          </w:tcPr>
          <w:p w14:paraId="4CABCEAB" w14:textId="77777777" w:rsidR="00A8737A" w:rsidRPr="0005480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7624477E" w14:textId="77777777" w:rsidR="00A8737A" w:rsidRPr="0005480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68D790A7" w14:textId="7F2A2DBF" w:rsidR="00A8737A" w:rsidRPr="0005480F" w:rsidRDefault="00777CF3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E739AC"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5" w:type="dxa"/>
            <w:vAlign w:val="bottom"/>
          </w:tcPr>
          <w:p w14:paraId="30D53574" w14:textId="77777777" w:rsidR="00A8737A" w:rsidRPr="0005480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7E70745C" w14:textId="77777777" w:rsidR="00A8737A" w:rsidRPr="0005480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3B2CE9BB" w14:textId="69C30CF0" w:rsidR="00A8737A" w:rsidRPr="0005480F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8737A"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8737A"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450F6B99" w14:textId="77777777" w:rsidR="00A8737A" w:rsidRPr="0005480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7B9F9D0D" w14:textId="50D902BC" w:rsidR="00A8737A" w:rsidRPr="0005480F" w:rsidRDefault="006014EF" w:rsidP="003E3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</w:p>
        </w:tc>
        <w:tc>
          <w:tcPr>
            <w:tcW w:w="234" w:type="dxa"/>
            <w:vAlign w:val="bottom"/>
          </w:tcPr>
          <w:p w14:paraId="3558FF13" w14:textId="77777777" w:rsidR="00A8737A" w:rsidRPr="0005480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dxa"/>
            <w:vAlign w:val="bottom"/>
          </w:tcPr>
          <w:p w14:paraId="323E3F6A" w14:textId="77777777" w:rsidR="00A8737A" w:rsidRPr="0005480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" w:type="dxa"/>
            <w:vAlign w:val="bottom"/>
          </w:tcPr>
          <w:p w14:paraId="1913923D" w14:textId="77777777" w:rsidR="00A8737A" w:rsidRPr="0005480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vAlign w:val="bottom"/>
          </w:tcPr>
          <w:p w14:paraId="1EDDE1A3" w14:textId="77777777" w:rsidR="00A8737A" w:rsidRPr="0005480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4125FBE3" w14:textId="369CBA4F" w:rsidR="00A8737A" w:rsidRPr="0005480F" w:rsidRDefault="00777CF3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A8737A" w:rsidRPr="0005480F" w14:paraId="7A23727F" w14:textId="77777777" w:rsidTr="00A147C1">
        <w:trPr>
          <w:tblHeader/>
        </w:trPr>
        <w:tc>
          <w:tcPr>
            <w:tcW w:w="2132" w:type="dxa"/>
            <w:vAlign w:val="bottom"/>
          </w:tcPr>
          <w:p w14:paraId="6622FBC8" w14:textId="2EE7990A" w:rsidR="00A8737A" w:rsidRPr="0005480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</w:t>
            </w:r>
            <w:r w:rsidR="003E3CB1"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สั้น</w:t>
            </w:r>
          </w:p>
        </w:tc>
        <w:tc>
          <w:tcPr>
            <w:tcW w:w="965" w:type="dxa"/>
            <w:vAlign w:val="bottom"/>
          </w:tcPr>
          <w:p w14:paraId="672219C5" w14:textId="6F1FA8FE" w:rsidR="00A8737A" w:rsidRPr="0005480F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3" w:type="dxa"/>
            <w:vAlign w:val="bottom"/>
          </w:tcPr>
          <w:p w14:paraId="22438CE9" w14:textId="77777777" w:rsidR="00A8737A" w:rsidRPr="0005480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1481812B" w14:textId="0705FC9F" w:rsidR="00A8737A" w:rsidRPr="0005480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F2771" w:rsidRPr="0005480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5" w:type="dxa"/>
            <w:vAlign w:val="bottom"/>
          </w:tcPr>
          <w:p w14:paraId="4744FCC7" w14:textId="77777777" w:rsidR="00A8737A" w:rsidRPr="0005480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3CA233F0" w14:textId="56717957" w:rsidR="00A8737A" w:rsidRPr="0005480F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bottom"/>
          </w:tcPr>
          <w:p w14:paraId="35AF4944" w14:textId="77777777" w:rsidR="00A8737A" w:rsidRPr="0005480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209A8FB2" w14:textId="270BCD1E" w:rsidR="00A8737A" w:rsidRPr="0005480F" w:rsidRDefault="003E3CB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4" w:type="dxa"/>
            <w:vAlign w:val="bottom"/>
          </w:tcPr>
          <w:p w14:paraId="648758E8" w14:textId="77777777" w:rsidR="00A8737A" w:rsidRPr="0005480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dxa"/>
            <w:vAlign w:val="bottom"/>
          </w:tcPr>
          <w:p w14:paraId="376AB3CB" w14:textId="77777777" w:rsidR="00A8737A" w:rsidRPr="0005480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34" w:type="dxa"/>
            <w:vAlign w:val="bottom"/>
          </w:tcPr>
          <w:p w14:paraId="138041B9" w14:textId="77777777" w:rsidR="00A8737A" w:rsidRPr="0005480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vAlign w:val="bottom"/>
          </w:tcPr>
          <w:p w14:paraId="3A661AEB" w14:textId="3825B944" w:rsidR="00A8737A" w:rsidRPr="0005480F" w:rsidRDefault="001F277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A8737A" w:rsidRPr="0005480F" w14:paraId="5B841E10" w14:textId="77777777" w:rsidTr="00A147C1">
        <w:trPr>
          <w:tblHeader/>
        </w:trPr>
        <w:tc>
          <w:tcPr>
            <w:tcW w:w="2132" w:type="dxa"/>
            <w:vAlign w:val="bottom"/>
          </w:tcPr>
          <w:p w14:paraId="3CEC7D21" w14:textId="77777777" w:rsidR="00A8737A" w:rsidRPr="0005480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6" w:type="dxa"/>
            <w:gridSpan w:val="3"/>
          </w:tcPr>
          <w:p w14:paraId="578932BA" w14:textId="77777777" w:rsidR="00A8737A" w:rsidRPr="0005480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5" w:type="dxa"/>
          </w:tcPr>
          <w:p w14:paraId="456BFE4F" w14:textId="77777777" w:rsidR="00A8737A" w:rsidRPr="0005480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17" w:type="dxa"/>
            <w:gridSpan w:val="7"/>
          </w:tcPr>
          <w:p w14:paraId="5B07F663" w14:textId="4C4533EE" w:rsidR="00A8737A" w:rsidRPr="0005480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496218" w:rsidRPr="0005480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05480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8737A" w:rsidRPr="0005480F" w14:paraId="4246B40B" w14:textId="77777777" w:rsidTr="00A147C1">
        <w:tc>
          <w:tcPr>
            <w:tcW w:w="2132" w:type="dxa"/>
          </w:tcPr>
          <w:p w14:paraId="76822D71" w14:textId="754EF4F1" w:rsidR="00A8737A" w:rsidRPr="0005480F" w:rsidRDefault="00C53B9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65" w:type="dxa"/>
          </w:tcPr>
          <w:p w14:paraId="7B163BE3" w14:textId="0280815F" w:rsidR="00A8737A" w:rsidRPr="0005480F" w:rsidRDefault="003E3CB1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3" w:type="dxa"/>
          </w:tcPr>
          <w:p w14:paraId="1F046CC7" w14:textId="77777777" w:rsidR="00A8737A" w:rsidRPr="0005480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</w:tcPr>
          <w:p w14:paraId="07CDC4C5" w14:textId="4803CE33" w:rsidR="00A8737A" w:rsidRPr="0005480F" w:rsidRDefault="00AE5ED4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  <w:cs/>
              </w:rPr>
              <w:t>3.5</w:t>
            </w:r>
            <w:r w:rsidR="009E4F57" w:rsidRPr="0005480F">
              <w:rPr>
                <w:rFonts w:asciiTheme="majorBidi" w:hAnsiTheme="majorBidi" w:cs="Angsana New"/>
                <w:sz w:val="28"/>
                <w:szCs w:val="28"/>
              </w:rPr>
              <w:t>0</w:t>
            </w:r>
          </w:p>
        </w:tc>
        <w:tc>
          <w:tcPr>
            <w:tcW w:w="235" w:type="dxa"/>
          </w:tcPr>
          <w:p w14:paraId="7C026F10" w14:textId="77777777" w:rsidR="00A8737A" w:rsidRPr="0005480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046BAD2E" w14:textId="38811BED" w:rsidR="00A8737A" w:rsidRPr="0005480F" w:rsidRDefault="003E3CB1" w:rsidP="00C53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31DF74A2" w14:textId="77777777" w:rsidR="00A8737A" w:rsidRPr="0005480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</w:tcPr>
          <w:p w14:paraId="648A4A29" w14:textId="5F941BD6" w:rsidR="00A8737A" w:rsidRPr="0005480F" w:rsidRDefault="00AE5ED4" w:rsidP="00D56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70,000</w:t>
            </w:r>
          </w:p>
        </w:tc>
        <w:tc>
          <w:tcPr>
            <w:tcW w:w="234" w:type="dxa"/>
          </w:tcPr>
          <w:p w14:paraId="284BE289" w14:textId="77777777" w:rsidR="00A8737A" w:rsidRPr="0005480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dxa"/>
          </w:tcPr>
          <w:p w14:paraId="023E5ADE" w14:textId="2DF68FDE" w:rsidR="00A8737A" w:rsidRPr="0005480F" w:rsidRDefault="00995F08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" w:type="dxa"/>
          </w:tcPr>
          <w:p w14:paraId="2D30B9DC" w14:textId="77777777" w:rsidR="00A8737A" w:rsidRPr="0005480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</w:tcPr>
          <w:p w14:paraId="41570424" w14:textId="25F50136" w:rsidR="00A8737A" w:rsidRPr="0005480F" w:rsidRDefault="00AE5ED4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70,000</w:t>
            </w:r>
          </w:p>
        </w:tc>
      </w:tr>
      <w:tr w:rsidR="00A8737A" w:rsidRPr="0005480F" w14:paraId="6143D00E" w14:textId="77777777" w:rsidTr="00A147C1">
        <w:tc>
          <w:tcPr>
            <w:tcW w:w="2132" w:type="dxa"/>
          </w:tcPr>
          <w:p w14:paraId="2D75D11B" w14:textId="77777777" w:rsidR="00A8737A" w:rsidRPr="0005480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65" w:type="dxa"/>
          </w:tcPr>
          <w:p w14:paraId="1BE3BABF" w14:textId="77777777" w:rsidR="00A8737A" w:rsidRPr="0005480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</w:tcPr>
          <w:p w14:paraId="0A80053C" w14:textId="77777777" w:rsidR="00A8737A" w:rsidRPr="0005480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</w:tcPr>
          <w:p w14:paraId="6C558C16" w14:textId="77777777" w:rsidR="00A8737A" w:rsidRPr="0005480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</w:tcPr>
          <w:p w14:paraId="28EC1829" w14:textId="77777777" w:rsidR="00A8737A" w:rsidRPr="0005480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0467B397" w14:textId="7B0939F0" w:rsidR="00A8737A" w:rsidRPr="0005480F" w:rsidRDefault="003E3CB1" w:rsidP="00C53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19616167" w14:textId="77777777" w:rsidR="00A8737A" w:rsidRPr="0005480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8" w:type="dxa"/>
          </w:tcPr>
          <w:p w14:paraId="47E27313" w14:textId="77777777" w:rsidR="00A8737A" w:rsidRPr="0005480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</w:tcPr>
          <w:p w14:paraId="556584C1" w14:textId="77777777" w:rsidR="00A8737A" w:rsidRPr="0005480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2" w:type="dxa"/>
          </w:tcPr>
          <w:p w14:paraId="32A2CCAF" w14:textId="77777777" w:rsidR="00A8737A" w:rsidRPr="0005480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</w:tcPr>
          <w:p w14:paraId="2A9336FC" w14:textId="77777777" w:rsidR="00A8737A" w:rsidRPr="0005480F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6CB11A1E" w14:textId="008B257A" w:rsidR="00A8737A" w:rsidRPr="0005480F" w:rsidRDefault="00AE5ED4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70,000</w:t>
            </w:r>
          </w:p>
        </w:tc>
      </w:tr>
    </w:tbl>
    <w:p w14:paraId="01919D4E" w14:textId="77777777" w:rsidR="00A8737A" w:rsidRPr="0005480F" w:rsidRDefault="00A8737A" w:rsidP="00A8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</w:pPr>
    </w:p>
    <w:tbl>
      <w:tblPr>
        <w:tblStyle w:val="TableGrid"/>
        <w:tblW w:w="92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965"/>
        <w:gridCol w:w="233"/>
        <w:gridCol w:w="1142"/>
        <w:gridCol w:w="235"/>
        <w:gridCol w:w="1026"/>
        <w:gridCol w:w="236"/>
        <w:gridCol w:w="928"/>
        <w:gridCol w:w="234"/>
        <w:gridCol w:w="922"/>
        <w:gridCol w:w="234"/>
        <w:gridCol w:w="1037"/>
      </w:tblGrid>
      <w:tr w:rsidR="003E3CB1" w:rsidRPr="0005480F" w14:paraId="18AB00F0" w14:textId="77777777" w:rsidTr="00DC1C17">
        <w:trPr>
          <w:tblHeader/>
        </w:trPr>
        <w:tc>
          <w:tcPr>
            <w:tcW w:w="2070" w:type="dxa"/>
            <w:vAlign w:val="bottom"/>
          </w:tcPr>
          <w:p w14:paraId="411FD1FD" w14:textId="77777777" w:rsidR="003E3CB1" w:rsidRPr="0005480F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CC7B757" w14:textId="77777777" w:rsidR="003E3CB1" w:rsidRPr="0005480F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5" w:type="dxa"/>
            <w:vAlign w:val="bottom"/>
          </w:tcPr>
          <w:p w14:paraId="14D17C0B" w14:textId="77777777" w:rsidR="003E3CB1" w:rsidRPr="0005480F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7"/>
            <w:vAlign w:val="bottom"/>
          </w:tcPr>
          <w:p w14:paraId="43907A27" w14:textId="77777777" w:rsidR="003E3CB1" w:rsidRPr="0005480F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E3CB1" w:rsidRPr="0005480F" w14:paraId="36B0F326" w14:textId="77777777" w:rsidTr="00DC1C17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734FB7B3" w14:textId="77777777" w:rsidR="003E3CB1" w:rsidRPr="0005480F" w:rsidRDefault="003E3CB1" w:rsidP="00025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65" w:type="dxa"/>
            <w:vAlign w:val="bottom"/>
          </w:tcPr>
          <w:p w14:paraId="544736ED" w14:textId="77777777" w:rsidR="003E3CB1" w:rsidRPr="0005480F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 w:firstLine="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4B130753" w14:textId="77777777" w:rsidR="003E3CB1" w:rsidRPr="0005480F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3" w:type="dxa"/>
            <w:vAlign w:val="bottom"/>
          </w:tcPr>
          <w:p w14:paraId="340CE434" w14:textId="77777777" w:rsidR="003E3CB1" w:rsidRPr="0005480F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vAlign w:val="bottom"/>
          </w:tcPr>
          <w:p w14:paraId="6D9B6BB1" w14:textId="77777777" w:rsidR="003E3CB1" w:rsidRPr="0005480F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7E7F461B" w14:textId="777FF1FC" w:rsidR="003E3CB1" w:rsidRPr="0005480F" w:rsidRDefault="00777CF3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3E3CB1"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5" w:type="dxa"/>
            <w:vAlign w:val="bottom"/>
          </w:tcPr>
          <w:p w14:paraId="73B16DB8" w14:textId="77777777" w:rsidR="003E3CB1" w:rsidRPr="0005480F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78CB2C0B" w14:textId="77777777" w:rsidR="003E3CB1" w:rsidRPr="0005480F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25659A1C" w14:textId="77777777" w:rsidR="003E3CB1" w:rsidRPr="0005480F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45D5DE3E" w14:textId="77777777" w:rsidR="003E3CB1" w:rsidRPr="0005480F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38BBC199" w14:textId="77777777" w:rsidR="003E3CB1" w:rsidRPr="0005480F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จากการ</w:t>
            </w:r>
          </w:p>
        </w:tc>
        <w:tc>
          <w:tcPr>
            <w:tcW w:w="234" w:type="dxa"/>
            <w:vAlign w:val="bottom"/>
          </w:tcPr>
          <w:p w14:paraId="15FED297" w14:textId="77777777" w:rsidR="003E3CB1" w:rsidRPr="0005480F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dxa"/>
            <w:vAlign w:val="bottom"/>
          </w:tcPr>
          <w:p w14:paraId="6BE1B3AF" w14:textId="77777777" w:rsidR="003E3CB1" w:rsidRPr="0005480F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" w:type="dxa"/>
            <w:vAlign w:val="bottom"/>
          </w:tcPr>
          <w:p w14:paraId="4CB72FB1" w14:textId="77777777" w:rsidR="003E3CB1" w:rsidRPr="0005480F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vAlign w:val="bottom"/>
          </w:tcPr>
          <w:p w14:paraId="2AAD8187" w14:textId="77777777" w:rsidR="003E3CB1" w:rsidRPr="0005480F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D4EE4EB" w14:textId="1D5DC288" w:rsidR="003E3CB1" w:rsidRPr="0005480F" w:rsidRDefault="00777CF3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3E3CB1" w:rsidRPr="0005480F" w14:paraId="1EBAF041" w14:textId="77777777" w:rsidTr="00DC1C17">
        <w:trPr>
          <w:tblHeader/>
        </w:trPr>
        <w:tc>
          <w:tcPr>
            <w:tcW w:w="2070" w:type="dxa"/>
            <w:vAlign w:val="bottom"/>
          </w:tcPr>
          <w:p w14:paraId="3D6CC23C" w14:textId="77777777" w:rsidR="003E3CB1" w:rsidRPr="0005480F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965" w:type="dxa"/>
            <w:vAlign w:val="bottom"/>
          </w:tcPr>
          <w:p w14:paraId="106451F0" w14:textId="77777777" w:rsidR="003E3CB1" w:rsidRPr="0005480F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3" w:type="dxa"/>
            <w:vAlign w:val="bottom"/>
          </w:tcPr>
          <w:p w14:paraId="73A82B5E" w14:textId="77777777" w:rsidR="003E3CB1" w:rsidRPr="0005480F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vAlign w:val="bottom"/>
          </w:tcPr>
          <w:p w14:paraId="1594A46B" w14:textId="77777777" w:rsidR="003E3CB1" w:rsidRPr="0005480F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5" w:type="dxa"/>
            <w:vAlign w:val="bottom"/>
          </w:tcPr>
          <w:p w14:paraId="02746CAC" w14:textId="77777777" w:rsidR="003E3CB1" w:rsidRPr="0005480F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4779C71E" w14:textId="77777777" w:rsidR="003E3CB1" w:rsidRPr="0005480F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bottom"/>
          </w:tcPr>
          <w:p w14:paraId="25D8B26D" w14:textId="77777777" w:rsidR="003E3CB1" w:rsidRPr="0005480F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0541D8FE" w14:textId="77777777" w:rsidR="003E3CB1" w:rsidRPr="0005480F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รวมธุรกิจ</w:t>
            </w:r>
          </w:p>
        </w:tc>
        <w:tc>
          <w:tcPr>
            <w:tcW w:w="234" w:type="dxa"/>
            <w:vAlign w:val="bottom"/>
          </w:tcPr>
          <w:p w14:paraId="4A2E3023" w14:textId="77777777" w:rsidR="003E3CB1" w:rsidRPr="0005480F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dxa"/>
            <w:vAlign w:val="bottom"/>
          </w:tcPr>
          <w:p w14:paraId="68F97A77" w14:textId="77777777" w:rsidR="003E3CB1" w:rsidRPr="0005480F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34" w:type="dxa"/>
            <w:vAlign w:val="bottom"/>
          </w:tcPr>
          <w:p w14:paraId="45DC1992" w14:textId="77777777" w:rsidR="003E3CB1" w:rsidRPr="0005480F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vAlign w:val="bottom"/>
          </w:tcPr>
          <w:p w14:paraId="27CDD6EC" w14:textId="77777777" w:rsidR="003E3CB1" w:rsidRPr="0005480F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E3CB1" w:rsidRPr="0005480F" w14:paraId="4556C160" w14:textId="77777777" w:rsidTr="00DC1C17">
        <w:trPr>
          <w:tblHeader/>
        </w:trPr>
        <w:tc>
          <w:tcPr>
            <w:tcW w:w="2070" w:type="dxa"/>
            <w:vAlign w:val="bottom"/>
          </w:tcPr>
          <w:p w14:paraId="049FC343" w14:textId="77777777" w:rsidR="003E3CB1" w:rsidRPr="0005480F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0012860F" w14:textId="77777777" w:rsidR="003E3CB1" w:rsidRPr="0005480F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5" w:type="dxa"/>
          </w:tcPr>
          <w:p w14:paraId="61ADA113" w14:textId="77777777" w:rsidR="003E3CB1" w:rsidRPr="0005480F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17" w:type="dxa"/>
            <w:gridSpan w:val="7"/>
          </w:tcPr>
          <w:p w14:paraId="5D093583" w14:textId="77777777" w:rsidR="003E3CB1" w:rsidRPr="0005480F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E3CB1" w:rsidRPr="0005480F" w14:paraId="1C88A0EB" w14:textId="77777777" w:rsidTr="00DC1C17">
        <w:tc>
          <w:tcPr>
            <w:tcW w:w="2070" w:type="dxa"/>
          </w:tcPr>
          <w:p w14:paraId="2C455119" w14:textId="010ED613" w:rsidR="003E3CB1" w:rsidRPr="0005480F" w:rsidRDefault="00C53B9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บุคคลและ</w:t>
            </w:r>
            <w:r w:rsidR="003E3CB1"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05480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3E3CB1"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ท</w:t>
            </w:r>
            <w:r w:rsidRPr="0005480F">
              <w:rPr>
                <w:rFonts w:asciiTheme="majorBidi" w:hAnsiTheme="majorBidi" w:cstheme="majorBidi" w:hint="cs"/>
                <w:sz w:val="28"/>
                <w:szCs w:val="28"/>
                <w:cs/>
              </w:rPr>
              <w:t>ี่</w:t>
            </w:r>
            <w:r w:rsidR="003E3CB1"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965" w:type="dxa"/>
          </w:tcPr>
          <w:p w14:paraId="6349AADC" w14:textId="77777777" w:rsidR="00C53B91" w:rsidRPr="0005480F" w:rsidRDefault="00C53B9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450206" w14:textId="267EA341" w:rsidR="003E3CB1" w:rsidRPr="0005480F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3.75</w:t>
            </w:r>
          </w:p>
        </w:tc>
        <w:tc>
          <w:tcPr>
            <w:tcW w:w="233" w:type="dxa"/>
          </w:tcPr>
          <w:p w14:paraId="446B8722" w14:textId="77777777" w:rsidR="003E3CB1" w:rsidRPr="0005480F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</w:tcPr>
          <w:p w14:paraId="6C2BED01" w14:textId="7996D54E" w:rsidR="00A15465" w:rsidRPr="0005480F" w:rsidRDefault="0005270F" w:rsidP="00A1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 w:hint="cs"/>
                <w:sz w:val="28"/>
                <w:szCs w:val="28"/>
                <w:cs/>
              </w:rPr>
              <w:t>3.</w:t>
            </w:r>
            <w:r w:rsidRPr="0005480F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DC1C17"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5480F">
              <w:rPr>
                <w:rFonts w:asciiTheme="majorBidi" w:hAnsiTheme="majorBidi" w:cstheme="majorBidi" w:hint="cs"/>
                <w:sz w:val="28"/>
                <w:szCs w:val="28"/>
                <w:cs/>
              </w:rPr>
              <w:t>4.25</w:t>
            </w:r>
            <w:r w:rsidRPr="0005480F">
              <w:rPr>
                <w:rFonts w:asciiTheme="majorBidi" w:hAnsiTheme="majorBidi" w:cstheme="majorBidi"/>
                <w:sz w:val="28"/>
                <w:szCs w:val="28"/>
              </w:rPr>
              <w:t>, LIBOR+3</w:t>
            </w:r>
          </w:p>
        </w:tc>
        <w:tc>
          <w:tcPr>
            <w:tcW w:w="235" w:type="dxa"/>
          </w:tcPr>
          <w:p w14:paraId="6C302E68" w14:textId="77777777" w:rsidR="003E3CB1" w:rsidRPr="0005480F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28C8395" w14:textId="77777777" w:rsidR="00C53B91" w:rsidRPr="0005480F" w:rsidRDefault="00C53B9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712D1E" w14:textId="4236FCC9" w:rsidR="003E3CB1" w:rsidRPr="0005480F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19,000</w:t>
            </w:r>
          </w:p>
        </w:tc>
        <w:tc>
          <w:tcPr>
            <w:tcW w:w="236" w:type="dxa"/>
          </w:tcPr>
          <w:p w14:paraId="03DC8994" w14:textId="77777777" w:rsidR="003E3CB1" w:rsidRPr="0005480F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</w:tcPr>
          <w:p w14:paraId="5F7F5D78" w14:textId="77777777" w:rsidR="003E3CB1" w:rsidRPr="0005480F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96B6A7" w14:textId="2013195D" w:rsidR="00AE5ED4" w:rsidRPr="0005480F" w:rsidRDefault="00483CC4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24,837</w:t>
            </w:r>
          </w:p>
        </w:tc>
        <w:tc>
          <w:tcPr>
            <w:tcW w:w="234" w:type="dxa"/>
          </w:tcPr>
          <w:p w14:paraId="36E9EDE0" w14:textId="77777777" w:rsidR="003E3CB1" w:rsidRPr="0005480F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dxa"/>
          </w:tcPr>
          <w:p w14:paraId="4E19E32A" w14:textId="77777777" w:rsidR="003E3CB1" w:rsidRPr="0005480F" w:rsidRDefault="003E3CB1" w:rsidP="00C53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576F9C" w14:textId="44B949B2" w:rsidR="00AE5ED4" w:rsidRPr="0005480F" w:rsidRDefault="00483CC4" w:rsidP="00C53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(35)</w:t>
            </w:r>
          </w:p>
        </w:tc>
        <w:tc>
          <w:tcPr>
            <w:tcW w:w="234" w:type="dxa"/>
          </w:tcPr>
          <w:p w14:paraId="00618739" w14:textId="77777777" w:rsidR="003E3CB1" w:rsidRPr="0005480F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</w:tcPr>
          <w:p w14:paraId="3A350C82" w14:textId="77777777" w:rsidR="003E3CB1" w:rsidRPr="0005480F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8D3720" w14:textId="0238230A" w:rsidR="00AE5ED4" w:rsidRPr="0005480F" w:rsidRDefault="00AE5ED4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43,802</w:t>
            </w:r>
          </w:p>
        </w:tc>
      </w:tr>
      <w:tr w:rsidR="003E3CB1" w:rsidRPr="0005480F" w14:paraId="2D2D5BC9" w14:textId="77777777" w:rsidTr="00DC1C17">
        <w:tc>
          <w:tcPr>
            <w:tcW w:w="2070" w:type="dxa"/>
          </w:tcPr>
          <w:p w14:paraId="40921483" w14:textId="77777777" w:rsidR="003E3CB1" w:rsidRPr="0005480F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65" w:type="dxa"/>
          </w:tcPr>
          <w:p w14:paraId="3F29C7D2" w14:textId="77777777" w:rsidR="003E3CB1" w:rsidRPr="0005480F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</w:tcPr>
          <w:p w14:paraId="40E3A226" w14:textId="77777777" w:rsidR="003E3CB1" w:rsidRPr="0005480F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</w:tcPr>
          <w:p w14:paraId="77D063FE" w14:textId="77777777" w:rsidR="003E3CB1" w:rsidRPr="0005480F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</w:tcPr>
          <w:p w14:paraId="1098FF76" w14:textId="77777777" w:rsidR="003E3CB1" w:rsidRPr="0005480F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588D12D4" w14:textId="77777777" w:rsidR="003E3CB1" w:rsidRPr="0005480F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19,000</w:t>
            </w:r>
          </w:p>
        </w:tc>
        <w:tc>
          <w:tcPr>
            <w:tcW w:w="236" w:type="dxa"/>
          </w:tcPr>
          <w:p w14:paraId="37183B5D" w14:textId="77777777" w:rsidR="003E3CB1" w:rsidRPr="0005480F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8" w:type="dxa"/>
          </w:tcPr>
          <w:p w14:paraId="37AA2B4A" w14:textId="77777777" w:rsidR="003E3CB1" w:rsidRPr="0005480F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</w:tcPr>
          <w:p w14:paraId="164B7AD2" w14:textId="77777777" w:rsidR="003E3CB1" w:rsidRPr="0005480F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2" w:type="dxa"/>
          </w:tcPr>
          <w:p w14:paraId="68B381F5" w14:textId="77777777" w:rsidR="003E3CB1" w:rsidRPr="0005480F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</w:tcPr>
          <w:p w14:paraId="498D92A2" w14:textId="77777777" w:rsidR="003E3CB1" w:rsidRPr="0005480F" w:rsidRDefault="003E3CB1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573F29A4" w14:textId="31A97767" w:rsidR="003E3CB1" w:rsidRPr="0005480F" w:rsidRDefault="00AE5ED4" w:rsidP="00025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43,802</w:t>
            </w:r>
          </w:p>
        </w:tc>
      </w:tr>
    </w:tbl>
    <w:p w14:paraId="4B0CB245" w14:textId="77777777" w:rsidR="003E3CB1" w:rsidRPr="0005480F" w:rsidRDefault="003E3CB1" w:rsidP="00A8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p w14:paraId="4A4C623F" w14:textId="77777777" w:rsidR="00A8737A" w:rsidRPr="0005480F" w:rsidRDefault="00A8737A" w:rsidP="00A14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05480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สัญญาสำคัญที่ทำกับบุคคลหรือกิจการที่เกี่ยวข้องกัน </w:t>
      </w:r>
    </w:p>
    <w:p w14:paraId="16C5C033" w14:textId="77777777" w:rsidR="00CA3DE0" w:rsidRPr="0005480F" w:rsidRDefault="00CA3DE0" w:rsidP="00B659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E6A5E6C" w14:textId="7FBF7FF7" w:rsidR="00A8737A" w:rsidRPr="0005480F" w:rsidRDefault="00A8737A" w:rsidP="002A1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05480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สัญญาเงินให้กู้ยืมระยะยาว</w:t>
      </w:r>
    </w:p>
    <w:p w14:paraId="7B2CE2D0" w14:textId="5FB2FC84" w:rsidR="00755C02" w:rsidRPr="0005480F" w:rsidRDefault="00755C02" w:rsidP="00755C02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E9887BE" w14:textId="3B027E75" w:rsidR="00DE098F" w:rsidRPr="0005480F" w:rsidRDefault="00DE098F" w:rsidP="00B659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 w:hint="cs"/>
          <w:sz w:val="28"/>
          <w:szCs w:val="28"/>
          <w:cs/>
        </w:rPr>
        <w:t>ในระหว่างงวด</w:t>
      </w:r>
      <w:r w:rsidR="00777CF3" w:rsidRPr="0005480F">
        <w:rPr>
          <w:rFonts w:asciiTheme="majorBidi" w:hAnsiTheme="majorBidi" w:cstheme="majorBidi" w:hint="cs"/>
          <w:sz w:val="28"/>
          <w:szCs w:val="28"/>
          <w:cs/>
        </w:rPr>
        <w:t>เก้าเดือน</w:t>
      </w:r>
      <w:r w:rsidRPr="0005480F">
        <w:rPr>
          <w:rFonts w:asciiTheme="majorBidi" w:hAnsiTheme="majorBidi" w:cstheme="majorBidi" w:hint="cs"/>
          <w:sz w:val="28"/>
          <w:szCs w:val="28"/>
          <w:cs/>
        </w:rPr>
        <w:t>สิ้นสุดวันที่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77CF3" w:rsidRPr="0005480F">
        <w:rPr>
          <w:rFonts w:asciiTheme="majorBidi" w:hAnsiTheme="majorBidi" w:cstheme="majorBidi"/>
          <w:sz w:val="28"/>
          <w:szCs w:val="28"/>
        </w:rPr>
        <w:t xml:space="preserve">30 </w:t>
      </w:r>
      <w:r w:rsidR="00777CF3" w:rsidRPr="0005480F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</w:rPr>
        <w:t xml:space="preserve">2564  </w:t>
      </w:r>
      <w:r w:rsidRPr="0005480F">
        <w:rPr>
          <w:rFonts w:asciiTheme="majorBidi" w:hAnsiTheme="majorBidi" w:cstheme="majorBidi" w:hint="cs"/>
          <w:sz w:val="28"/>
          <w:szCs w:val="28"/>
          <w:cs/>
        </w:rPr>
        <w:t>บริษัทมีสัญญาเงินให้กู้ยืมระยะยาวกับบริษัทย่อยแห่งหนึ่ง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7722B"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="0007722B" w:rsidRPr="0005480F">
        <w:rPr>
          <w:rFonts w:asciiTheme="majorBidi" w:hAnsiTheme="majorBidi" w:cstheme="majorBidi"/>
          <w:sz w:val="28"/>
          <w:szCs w:val="28"/>
        </w:rPr>
        <w:br/>
      </w:r>
      <w:r w:rsidRPr="0005480F">
        <w:rPr>
          <w:rFonts w:asciiTheme="majorBidi" w:hAnsiTheme="majorBidi" w:cstheme="majorBidi"/>
          <w:sz w:val="28"/>
          <w:szCs w:val="28"/>
          <w:cs/>
        </w:rPr>
        <w:t>(“</w:t>
      </w:r>
      <w:r w:rsidRPr="0005480F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5480F">
        <w:rPr>
          <w:rFonts w:asciiTheme="majorBidi" w:hAnsiTheme="majorBidi" w:cstheme="majorBidi" w:hint="cs"/>
          <w:sz w:val="28"/>
          <w:szCs w:val="28"/>
          <w:cs/>
        </w:rPr>
        <w:t>เจดับเบิ้ลยูดี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5480F">
        <w:rPr>
          <w:rFonts w:asciiTheme="majorBidi" w:hAnsiTheme="majorBidi" w:cstheme="majorBidi" w:hint="cs"/>
          <w:sz w:val="28"/>
          <w:szCs w:val="28"/>
          <w:cs/>
        </w:rPr>
        <w:t>ทรานสปอร์ต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05480F">
        <w:rPr>
          <w:rFonts w:asciiTheme="majorBidi" w:hAnsiTheme="majorBidi" w:cstheme="majorBidi" w:hint="cs"/>
          <w:sz w:val="28"/>
          <w:szCs w:val="28"/>
          <w:cs/>
        </w:rPr>
        <w:t>ประเทศไทย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05480F">
        <w:rPr>
          <w:rFonts w:asciiTheme="majorBidi" w:hAnsiTheme="majorBidi" w:cstheme="majorBidi" w:hint="cs"/>
          <w:sz w:val="28"/>
          <w:szCs w:val="28"/>
          <w:cs/>
        </w:rPr>
        <w:t>จำกัด</w:t>
      </w:r>
      <w:r w:rsidRPr="0005480F">
        <w:rPr>
          <w:rFonts w:asciiTheme="majorBidi" w:hAnsiTheme="majorBidi" w:cstheme="majorBidi" w:hint="eastAsia"/>
          <w:sz w:val="28"/>
          <w:szCs w:val="28"/>
          <w:cs/>
        </w:rPr>
        <w:t>”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05480F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="00271EF5"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="008023B6" w:rsidRPr="0005480F">
        <w:rPr>
          <w:rFonts w:asciiTheme="majorBidi" w:hAnsiTheme="majorBidi" w:cstheme="majorBidi"/>
          <w:sz w:val="28"/>
          <w:szCs w:val="28"/>
        </w:rPr>
        <w:t>460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C8503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023B6" w:rsidRPr="0005480F">
        <w:rPr>
          <w:rFonts w:asciiTheme="majorBidi" w:hAnsiTheme="majorBidi" w:cstheme="majorBidi" w:hint="cs"/>
          <w:sz w:val="28"/>
          <w:szCs w:val="28"/>
          <w:cs/>
        </w:rPr>
        <w:t xml:space="preserve">และได้ทำการเบิกใช้ไปเป็นจำนวน  </w:t>
      </w:r>
      <w:r w:rsidR="008023B6" w:rsidRPr="0005480F">
        <w:rPr>
          <w:rFonts w:asciiTheme="majorBidi" w:hAnsiTheme="majorBidi" w:cstheme="majorBidi"/>
          <w:sz w:val="28"/>
          <w:szCs w:val="28"/>
          <w:cs/>
        </w:rPr>
        <w:br/>
      </w:r>
      <w:r w:rsidR="008023B6" w:rsidRPr="0005480F">
        <w:rPr>
          <w:rFonts w:asciiTheme="majorBidi" w:hAnsiTheme="majorBidi" w:cstheme="majorBidi"/>
          <w:sz w:val="28"/>
          <w:szCs w:val="28"/>
        </w:rPr>
        <w:t xml:space="preserve">260 </w:t>
      </w:r>
      <w:r w:rsidR="008023B6" w:rsidRPr="0005480F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5480F">
        <w:rPr>
          <w:rFonts w:asciiTheme="majorBidi" w:hAnsiTheme="majorBidi" w:cstheme="majorBidi" w:hint="cs"/>
          <w:sz w:val="28"/>
          <w:szCs w:val="28"/>
          <w:cs/>
        </w:rPr>
        <w:t>โดยมีอัตราดอกเบี้ยร้อยละ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</w:rPr>
        <w:t>4</w:t>
      </w:r>
      <w:r w:rsidR="00271EF5"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 w:hint="cs"/>
          <w:sz w:val="28"/>
          <w:szCs w:val="28"/>
          <w:cs/>
        </w:rPr>
        <w:t>ต่อปี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5480F">
        <w:rPr>
          <w:rFonts w:asciiTheme="majorBidi" w:hAnsiTheme="majorBidi" w:cstheme="majorBidi" w:hint="cs"/>
          <w:sz w:val="28"/>
          <w:szCs w:val="28"/>
          <w:cs/>
        </w:rPr>
        <w:t>โดยต้องชำระคืนทั้งหมดภายใน</w:t>
      </w:r>
      <w:r w:rsidR="0005270F" w:rsidRPr="0005480F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05480F">
        <w:rPr>
          <w:rFonts w:asciiTheme="majorBidi" w:hAnsiTheme="majorBidi" w:cstheme="majorBidi" w:hint="cs"/>
          <w:sz w:val="28"/>
          <w:szCs w:val="28"/>
          <w:cs/>
        </w:rPr>
        <w:t>เมษายน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</w:rPr>
        <w:t>2569</w:t>
      </w:r>
    </w:p>
    <w:p w14:paraId="5E9E49B7" w14:textId="77777777" w:rsidR="008023B6" w:rsidRPr="0005480F" w:rsidRDefault="008023B6" w:rsidP="00B659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74A54BE" w14:textId="47319347" w:rsidR="00A8737A" w:rsidRPr="0005480F" w:rsidRDefault="00A8737A" w:rsidP="00077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>ในระหว่างงวด</w:t>
      </w:r>
      <w:r w:rsidR="00777CF3" w:rsidRPr="0005480F">
        <w:rPr>
          <w:rFonts w:asciiTheme="majorBidi" w:hAnsiTheme="majorBidi" w:cstheme="majorBidi"/>
          <w:sz w:val="28"/>
          <w:szCs w:val="28"/>
          <w:cs/>
        </w:rPr>
        <w:t>เก้าเดือน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777CF3" w:rsidRPr="0005480F">
        <w:rPr>
          <w:rFonts w:asciiTheme="majorBidi" w:hAnsiTheme="majorBidi" w:cstheme="majorBidi"/>
          <w:sz w:val="28"/>
          <w:szCs w:val="28"/>
        </w:rPr>
        <w:t xml:space="preserve">30 </w:t>
      </w:r>
      <w:r w:rsidR="00777CF3" w:rsidRPr="0005480F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E739AC" w:rsidRPr="0005480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F2771" w:rsidRPr="0005480F">
        <w:rPr>
          <w:rFonts w:asciiTheme="majorBidi" w:hAnsiTheme="majorBidi" w:cstheme="majorBidi"/>
          <w:sz w:val="28"/>
          <w:szCs w:val="28"/>
        </w:rPr>
        <w:t>2564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บริษัทมีสัญญาเงินให้กู้ยืมระยะยาวกับบริษัทย่อยแห่งหนึ่ง </w:t>
      </w:r>
      <w:r w:rsidR="0007722B"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="0007722B" w:rsidRPr="0005480F">
        <w:rPr>
          <w:rFonts w:asciiTheme="majorBidi" w:hAnsiTheme="majorBidi" w:cstheme="majorBidi"/>
          <w:sz w:val="28"/>
          <w:szCs w:val="28"/>
        </w:rPr>
        <w:br/>
      </w:r>
      <w:r w:rsidRPr="0005480F">
        <w:rPr>
          <w:rFonts w:asciiTheme="majorBidi" w:hAnsiTheme="majorBidi" w:cstheme="majorBidi"/>
          <w:sz w:val="28"/>
          <w:szCs w:val="28"/>
          <w:cs/>
        </w:rPr>
        <w:t>(“บริษัท</w:t>
      </w:r>
      <w:r w:rsidR="0007722B"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เจดับเบิ้ลยูดี เอเชีย จำกัด”) จำนวน </w:t>
      </w:r>
      <w:r w:rsidR="000D245C" w:rsidRPr="0005480F">
        <w:rPr>
          <w:rFonts w:asciiTheme="majorBidi" w:hAnsiTheme="majorBidi" w:cstheme="majorBidi"/>
          <w:sz w:val="28"/>
          <w:szCs w:val="28"/>
        </w:rPr>
        <w:t>50</w:t>
      </w:r>
      <w:r w:rsidR="00DE098F" w:rsidRPr="0005480F">
        <w:rPr>
          <w:rFonts w:asciiTheme="majorBidi" w:hAnsiTheme="majorBidi" w:cstheme="majorBidi"/>
          <w:sz w:val="28"/>
          <w:szCs w:val="28"/>
        </w:rPr>
        <w:t>.19</w:t>
      </w:r>
      <w:r w:rsidR="00E739AC"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="00030E6B" w:rsidRPr="0005480F">
        <w:rPr>
          <w:rFonts w:asciiTheme="majorBidi" w:hAnsiTheme="majorBidi" w:cstheme="majorBidi" w:hint="cs"/>
          <w:sz w:val="28"/>
          <w:szCs w:val="28"/>
          <w:cs/>
        </w:rPr>
        <w:t>ล้าน</w:t>
      </w:r>
      <w:r w:rsidRPr="0005480F">
        <w:rPr>
          <w:rFonts w:asciiTheme="majorBidi" w:hAnsiTheme="majorBidi" w:cstheme="majorBidi"/>
          <w:sz w:val="28"/>
          <w:szCs w:val="28"/>
          <w:cs/>
        </w:rPr>
        <w:t>บาท โดยมีอัตราดอกเบี้ยร้อยละ</w:t>
      </w:r>
      <w:r w:rsidR="00F85CEA"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="000D245C" w:rsidRPr="0005480F">
        <w:rPr>
          <w:rFonts w:asciiTheme="majorBidi" w:hAnsiTheme="majorBidi" w:cstheme="majorBidi"/>
          <w:sz w:val="28"/>
          <w:szCs w:val="28"/>
        </w:rPr>
        <w:t xml:space="preserve">4.25 </w:t>
      </w:r>
      <w:r w:rsidRPr="0005480F">
        <w:rPr>
          <w:rFonts w:asciiTheme="majorBidi" w:hAnsiTheme="majorBidi" w:cstheme="majorBidi"/>
          <w:sz w:val="28"/>
          <w:szCs w:val="28"/>
          <w:cs/>
        </w:rPr>
        <w:t>ต่อปี โดยต้องชำระคืนทั้งหมดภายในวันที่</w:t>
      </w:r>
      <w:r w:rsidR="00387034" w:rsidRPr="0005480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F2771" w:rsidRPr="0005480F">
        <w:rPr>
          <w:rFonts w:asciiTheme="majorBidi" w:hAnsiTheme="majorBidi" w:cstheme="majorBidi"/>
          <w:sz w:val="28"/>
          <w:szCs w:val="28"/>
        </w:rPr>
        <w:t>4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1F2771" w:rsidRPr="0005480F">
        <w:rPr>
          <w:rFonts w:asciiTheme="majorBidi" w:hAnsiTheme="majorBidi" w:cstheme="majorBidi"/>
          <w:sz w:val="28"/>
          <w:szCs w:val="28"/>
        </w:rPr>
        <w:t>2569</w:t>
      </w:r>
    </w:p>
    <w:p w14:paraId="378DE12E" w14:textId="1C00B001" w:rsidR="00C2781D" w:rsidRPr="0005480F" w:rsidRDefault="00C2781D" w:rsidP="00C27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505F0989" w14:textId="709EED40" w:rsidR="00DC4284" w:rsidRPr="0005480F" w:rsidRDefault="00DC4284" w:rsidP="00C2781D">
      <w:pPr>
        <w:pStyle w:val="NormalWeb"/>
        <w:spacing w:before="0" w:beforeAutospacing="0" w:after="0" w:afterAutospacing="0"/>
        <w:ind w:left="540" w:right="-45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>บริษัทมีเงินให้กู้ยืมระยะยาวกับการร่วมค้าแห่งหนึ่ง (</w:t>
      </w:r>
      <w:r w:rsidRPr="0005480F">
        <w:rPr>
          <w:rFonts w:asciiTheme="majorBidi" w:hAnsiTheme="majorBidi" w:cstheme="majorBidi"/>
          <w:sz w:val="28"/>
          <w:szCs w:val="28"/>
        </w:rPr>
        <w:t xml:space="preserve">“EMLOG”) </w:t>
      </w:r>
      <w:r w:rsidRPr="0005480F">
        <w:rPr>
          <w:rFonts w:asciiTheme="majorBidi" w:hAnsiTheme="majorBidi" w:cstheme="majorBidi"/>
          <w:sz w:val="28"/>
          <w:szCs w:val="28"/>
          <w:cs/>
        </w:rPr>
        <w:t>เป็นจำนวน</w:t>
      </w:r>
      <w:r w:rsidRPr="0005480F">
        <w:rPr>
          <w:rFonts w:asciiTheme="majorBidi" w:hAnsiTheme="majorBidi" w:cstheme="majorBidi"/>
          <w:sz w:val="28"/>
          <w:szCs w:val="28"/>
        </w:rPr>
        <w:t xml:space="preserve"> 0.24 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ล้านเหรียญสหรัฐฯ เทียบเท่ากับ </w:t>
      </w:r>
      <w:r w:rsidRPr="0005480F">
        <w:rPr>
          <w:rFonts w:asciiTheme="majorBidi" w:hAnsiTheme="majorBidi" w:cstheme="majorBidi"/>
          <w:sz w:val="28"/>
          <w:szCs w:val="28"/>
        </w:rPr>
        <w:t>7.25</w:t>
      </w:r>
      <w:r w:rsidRPr="0005480F">
        <w:rPr>
          <w:rFonts w:asciiTheme="majorBidi" w:hAnsiTheme="majorBidi" w:cstheme="majorBidi"/>
          <w:sz w:val="28"/>
          <w:szCs w:val="28"/>
        </w:rPr>
        <w:br/>
      </w:r>
      <w:r w:rsidRPr="0005480F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05480F">
        <w:rPr>
          <w:rFonts w:asciiTheme="majorBidi" w:hAnsiTheme="majorBidi" w:cstheme="majorBidi"/>
          <w:sz w:val="28"/>
          <w:szCs w:val="28"/>
        </w:rPr>
        <w:t xml:space="preserve">22 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05480F">
        <w:rPr>
          <w:rFonts w:asciiTheme="majorBidi" w:hAnsiTheme="majorBidi" w:cstheme="majorBidi"/>
          <w:sz w:val="28"/>
          <w:szCs w:val="28"/>
        </w:rPr>
        <w:t xml:space="preserve">2564 </w:t>
      </w:r>
      <w:r w:rsidRPr="0005480F">
        <w:rPr>
          <w:rFonts w:asciiTheme="majorBidi" w:hAnsiTheme="majorBidi" w:cstheme="majorBidi"/>
          <w:sz w:val="28"/>
          <w:szCs w:val="28"/>
          <w:cs/>
        </w:rPr>
        <w:t>บริษัทได้เข้าทำสัญญา</w:t>
      </w:r>
      <w:r w:rsidR="00620678" w:rsidRPr="0005480F">
        <w:rPr>
          <w:rFonts w:asciiTheme="majorBidi" w:hAnsiTheme="majorBidi" w:cstheme="majorBidi"/>
          <w:sz w:val="28"/>
          <w:szCs w:val="28"/>
          <w:cs/>
        </w:rPr>
        <w:t>เงินกู้ยืมระยะยาว</w:t>
      </w:r>
      <w:r w:rsidRPr="0005480F">
        <w:rPr>
          <w:rFonts w:asciiTheme="majorBidi" w:hAnsiTheme="majorBidi" w:cstheme="majorBidi"/>
          <w:sz w:val="28"/>
          <w:szCs w:val="28"/>
          <w:cs/>
        </w:rPr>
        <w:t>กับบริษัทย่อย</w:t>
      </w:r>
      <w:r w:rsidR="005F5020" w:rsidRPr="0005480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C6B0F" w:rsidRPr="0005480F">
        <w:rPr>
          <w:rFonts w:asciiTheme="majorBidi" w:hAnsiTheme="majorBidi" w:cstheme="majorBidi"/>
          <w:sz w:val="28"/>
          <w:szCs w:val="28"/>
        </w:rPr>
        <w:t>(“</w:t>
      </w:r>
      <w:r w:rsidRPr="0005480F">
        <w:rPr>
          <w:rFonts w:asciiTheme="majorBidi" w:hAnsiTheme="majorBidi" w:cstheme="majorBidi"/>
          <w:sz w:val="28"/>
          <w:szCs w:val="28"/>
        </w:rPr>
        <w:t>JWDAH</w:t>
      </w:r>
      <w:r w:rsidR="000C6B0F" w:rsidRPr="0005480F">
        <w:rPr>
          <w:rFonts w:asciiTheme="majorBidi" w:hAnsiTheme="majorBidi" w:cstheme="majorBidi"/>
          <w:sz w:val="28"/>
          <w:szCs w:val="28"/>
        </w:rPr>
        <w:t>”)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เนื้อหาของสัญญาระบุให้ </w:t>
      </w:r>
      <w:r w:rsidRPr="0005480F">
        <w:rPr>
          <w:rFonts w:asciiTheme="majorBidi" w:hAnsiTheme="majorBidi" w:cstheme="majorBidi"/>
          <w:sz w:val="28"/>
          <w:szCs w:val="28"/>
        </w:rPr>
        <w:t xml:space="preserve">JWDAH 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รับโอนภาระหนี้สินที่ </w:t>
      </w:r>
      <w:r w:rsidRPr="0005480F">
        <w:rPr>
          <w:rFonts w:asciiTheme="majorBidi" w:hAnsiTheme="majorBidi" w:cstheme="majorBidi"/>
          <w:sz w:val="28"/>
          <w:szCs w:val="28"/>
        </w:rPr>
        <w:t xml:space="preserve">EMLOG 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มีกับบริษัทในจำนวนเดียวกัน </w:t>
      </w:r>
      <w:r w:rsidR="000C6B0F" w:rsidRPr="0005480F">
        <w:rPr>
          <w:rFonts w:asciiTheme="majorBidi" w:hAnsiTheme="majorBidi" w:cstheme="majorBidi"/>
          <w:sz w:val="28"/>
          <w:szCs w:val="28"/>
          <w:cs/>
        </w:rPr>
        <w:t xml:space="preserve">เพื่อแลกกับหุ้นสามัญใน </w:t>
      </w:r>
      <w:r w:rsidR="000C6B0F" w:rsidRPr="0005480F">
        <w:rPr>
          <w:rFonts w:asciiTheme="majorBidi" w:hAnsiTheme="majorBidi" w:cstheme="majorBidi"/>
          <w:sz w:val="28"/>
          <w:szCs w:val="28"/>
        </w:rPr>
        <w:t xml:space="preserve">EMLOG </w:t>
      </w:r>
      <w:r w:rsidR="000C6B0F" w:rsidRPr="0005480F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0C6B0F" w:rsidRPr="0005480F">
        <w:rPr>
          <w:rFonts w:asciiTheme="majorBidi" w:hAnsiTheme="majorBidi" w:cstheme="majorBidi"/>
          <w:sz w:val="28"/>
          <w:szCs w:val="28"/>
        </w:rPr>
        <w:t xml:space="preserve">241,400 </w:t>
      </w:r>
      <w:r w:rsidR="000C6B0F" w:rsidRPr="0005480F">
        <w:rPr>
          <w:rFonts w:asciiTheme="majorBidi" w:hAnsiTheme="majorBidi" w:cstheme="majorBidi"/>
          <w:sz w:val="28"/>
          <w:szCs w:val="28"/>
          <w:cs/>
        </w:rPr>
        <w:t xml:space="preserve">หุ้น </w:t>
      </w:r>
      <w:r w:rsidRPr="0005480F">
        <w:rPr>
          <w:rFonts w:asciiTheme="majorBidi" w:hAnsiTheme="majorBidi" w:cstheme="majorBidi"/>
          <w:sz w:val="28"/>
          <w:szCs w:val="28"/>
          <w:cs/>
        </w:rPr>
        <w:t>โดย</w:t>
      </w:r>
      <w:r w:rsidR="005F5020" w:rsidRPr="0005480F">
        <w:rPr>
          <w:rFonts w:asciiTheme="majorBidi" w:hAnsiTheme="majorBidi" w:cstheme="majorBidi"/>
          <w:sz w:val="28"/>
          <w:szCs w:val="28"/>
          <w:cs/>
        </w:rPr>
        <w:t>สัญญา</w:t>
      </w:r>
      <w:r w:rsidRPr="0005480F">
        <w:rPr>
          <w:rFonts w:asciiTheme="majorBidi" w:hAnsiTheme="majorBidi" w:cstheme="majorBidi"/>
          <w:sz w:val="28"/>
          <w:szCs w:val="28"/>
          <w:cs/>
        </w:rPr>
        <w:t>มี</w:t>
      </w:r>
      <w:r w:rsidRPr="0005480F">
        <w:rPr>
          <w:rFonts w:asciiTheme="majorBidi" w:hAnsiTheme="majorBidi" w:cstheme="majorBidi"/>
          <w:spacing w:val="-2"/>
          <w:sz w:val="28"/>
          <w:szCs w:val="28"/>
          <w:cs/>
        </w:rPr>
        <w:t xml:space="preserve">อัตราดอกเบี้ยร้อยละ </w:t>
      </w:r>
      <w:r w:rsidRPr="0005480F">
        <w:rPr>
          <w:rFonts w:asciiTheme="majorBidi" w:hAnsiTheme="majorBidi" w:cstheme="majorBidi"/>
          <w:spacing w:val="-2"/>
          <w:sz w:val="28"/>
          <w:szCs w:val="28"/>
        </w:rPr>
        <w:t xml:space="preserve">LIBOR </w:t>
      </w:r>
      <w:r w:rsidRPr="0005480F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บวกร้อยละ </w:t>
      </w:r>
      <w:r w:rsidRPr="0005480F">
        <w:rPr>
          <w:rFonts w:asciiTheme="majorBidi" w:hAnsiTheme="majorBidi" w:cstheme="majorBidi"/>
          <w:spacing w:val="-2"/>
          <w:sz w:val="28"/>
          <w:szCs w:val="28"/>
        </w:rPr>
        <w:t xml:space="preserve">3 </w:t>
      </w:r>
      <w:r w:rsidRPr="0005480F">
        <w:rPr>
          <w:rFonts w:asciiTheme="majorBidi" w:hAnsiTheme="majorBidi" w:cstheme="majorBidi"/>
          <w:spacing w:val="-2"/>
          <w:sz w:val="28"/>
          <w:szCs w:val="28"/>
          <w:cs/>
        </w:rPr>
        <w:t>ต่อปี</w:t>
      </w:r>
      <w:r w:rsidR="000C6B0F" w:rsidRPr="0005480F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และมีเงื่อนไขชำระคืนเงินต้นเป็นรายไตรมาส </w:t>
      </w:r>
      <w:r w:rsidR="00BC7CB9" w:rsidRPr="0005480F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="005F5020" w:rsidRPr="0005480F">
        <w:rPr>
          <w:rFonts w:asciiTheme="majorBidi" w:hAnsiTheme="majorBidi" w:cstheme="majorBidi"/>
          <w:spacing w:val="-2"/>
          <w:sz w:val="28"/>
          <w:szCs w:val="28"/>
        </w:rPr>
        <w:t>(</w:t>
      </w:r>
      <w:r w:rsidR="005F5020" w:rsidRPr="0005480F">
        <w:rPr>
          <w:rFonts w:asciiTheme="majorBidi" w:hAnsiTheme="majorBidi" w:cstheme="majorBidi"/>
          <w:spacing w:val="-2"/>
          <w:sz w:val="28"/>
          <w:szCs w:val="28"/>
          <w:cs/>
        </w:rPr>
        <w:t>ดูหมายเหตุข้อ</w:t>
      </w:r>
      <w:r w:rsidR="005F5020" w:rsidRPr="0005480F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AC2663" w:rsidRPr="0005480F">
        <w:rPr>
          <w:rFonts w:asciiTheme="majorBidi" w:hAnsiTheme="majorBidi" w:cstheme="majorBidi"/>
          <w:spacing w:val="-2"/>
          <w:sz w:val="28"/>
          <w:szCs w:val="28"/>
        </w:rPr>
        <w:t>5</w:t>
      </w:r>
      <w:r w:rsidR="005F5020" w:rsidRPr="0005480F">
        <w:rPr>
          <w:rFonts w:asciiTheme="majorBidi" w:hAnsiTheme="majorBidi" w:cstheme="majorBidi"/>
          <w:spacing w:val="-2"/>
          <w:sz w:val="28"/>
          <w:szCs w:val="28"/>
        </w:rPr>
        <w:t>)</w:t>
      </w:r>
    </w:p>
    <w:p w14:paraId="68FDAC00" w14:textId="72488236" w:rsidR="00DC4284" w:rsidRPr="0005480F" w:rsidRDefault="00DC4284" w:rsidP="00C2781D">
      <w:pPr>
        <w:pStyle w:val="NormalWeb"/>
        <w:spacing w:before="0" w:beforeAutospacing="0" w:after="0" w:afterAutospacing="0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>บริษัทมีเงินให้กู้ยืมระยะยาว</w:t>
      </w:r>
      <w:r w:rsidR="007F0C17" w:rsidRPr="0005480F">
        <w:rPr>
          <w:rFonts w:asciiTheme="majorBidi" w:hAnsiTheme="majorBidi" w:cstheme="majorBidi"/>
          <w:sz w:val="28"/>
          <w:szCs w:val="28"/>
          <w:cs/>
        </w:rPr>
        <w:t>กับ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การร่วมค้าแห่งหนึ่ง </w:t>
      </w:r>
      <w:r w:rsidRPr="0005480F">
        <w:rPr>
          <w:rFonts w:asciiTheme="majorBidi" w:hAnsiTheme="majorBidi" w:cstheme="majorBidi"/>
          <w:sz w:val="28"/>
          <w:szCs w:val="28"/>
        </w:rPr>
        <w:t xml:space="preserve">(“JWDALC”) 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เป็นจำนวน </w:t>
      </w:r>
      <w:r w:rsidRPr="0005480F">
        <w:rPr>
          <w:rFonts w:asciiTheme="majorBidi" w:hAnsiTheme="majorBidi" w:cstheme="majorBidi"/>
          <w:sz w:val="28"/>
          <w:szCs w:val="28"/>
        </w:rPr>
        <w:t xml:space="preserve">0.48 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ล้านเหรียญสหรัฐฯ เทียบเท่ากับ </w:t>
      </w:r>
      <w:r w:rsidRPr="0005480F">
        <w:rPr>
          <w:rFonts w:asciiTheme="majorBidi" w:hAnsiTheme="majorBidi" w:cstheme="majorBidi"/>
          <w:sz w:val="28"/>
          <w:szCs w:val="28"/>
        </w:rPr>
        <w:t>14.51</w:t>
      </w:r>
      <w:r w:rsidRPr="0005480F">
        <w:rPr>
          <w:rFonts w:asciiTheme="majorBidi" w:hAnsiTheme="majorBidi" w:cstheme="majorBidi"/>
          <w:sz w:val="28"/>
          <w:szCs w:val="28"/>
        </w:rPr>
        <w:br/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ล้านบาท เมื่อวันที่ </w:t>
      </w:r>
      <w:r w:rsidRPr="0005480F">
        <w:rPr>
          <w:rFonts w:asciiTheme="majorBidi" w:hAnsiTheme="majorBidi" w:cstheme="majorBidi"/>
          <w:sz w:val="28"/>
          <w:szCs w:val="28"/>
        </w:rPr>
        <w:t xml:space="preserve">22 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05480F">
        <w:rPr>
          <w:rFonts w:asciiTheme="majorBidi" w:hAnsiTheme="majorBidi" w:cstheme="majorBidi"/>
          <w:sz w:val="28"/>
          <w:szCs w:val="28"/>
        </w:rPr>
        <w:t xml:space="preserve">2564 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กลุ่มบริษัทได้ซื้อเงินลงทุนใน </w:t>
      </w:r>
      <w:r w:rsidRPr="0005480F">
        <w:rPr>
          <w:rFonts w:asciiTheme="majorBidi" w:hAnsiTheme="majorBidi" w:cstheme="majorBidi"/>
          <w:sz w:val="28"/>
          <w:szCs w:val="28"/>
        </w:rPr>
        <w:t xml:space="preserve">EMLOG 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เพิ่มร้อยละ </w:t>
      </w:r>
      <w:r w:rsidRPr="0005480F">
        <w:rPr>
          <w:rFonts w:asciiTheme="majorBidi" w:hAnsiTheme="majorBidi" w:cstheme="majorBidi"/>
          <w:sz w:val="28"/>
          <w:szCs w:val="28"/>
        </w:rPr>
        <w:t xml:space="preserve">10 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ทำให้สัดส่วนเงินลงทุนในบริษัทดังกล่าวเปลี่ยนจากร้อยละ </w:t>
      </w:r>
      <w:r w:rsidRPr="0005480F">
        <w:rPr>
          <w:rFonts w:asciiTheme="majorBidi" w:hAnsiTheme="majorBidi" w:cstheme="majorBidi"/>
          <w:sz w:val="28"/>
          <w:szCs w:val="28"/>
        </w:rPr>
        <w:t xml:space="preserve">50 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เป็นร้อยละ </w:t>
      </w:r>
      <w:r w:rsidRPr="0005480F">
        <w:rPr>
          <w:rFonts w:asciiTheme="majorBidi" w:hAnsiTheme="majorBidi" w:cstheme="majorBidi"/>
          <w:sz w:val="28"/>
          <w:szCs w:val="28"/>
        </w:rPr>
        <w:t xml:space="preserve">60 </w:t>
      </w:r>
      <w:r w:rsidRPr="0005480F">
        <w:rPr>
          <w:rFonts w:asciiTheme="majorBidi" w:hAnsiTheme="majorBidi" w:cstheme="majorBidi"/>
          <w:sz w:val="28"/>
          <w:szCs w:val="28"/>
          <w:cs/>
        </w:rPr>
        <w:t>ดังนั้น เงินให้กู้ยืมระยะยาวแก่การร่วมค้าจึงได้เปลี่ยนสถานะเป็นเงินให้กู้ยืมระยะยาวแก่บริษัทย่อย</w:t>
      </w:r>
    </w:p>
    <w:p w14:paraId="2365B3D8" w14:textId="26A94217" w:rsidR="00054B07" w:rsidRPr="0005480F" w:rsidRDefault="00054B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p w14:paraId="5DEA409A" w14:textId="77777777" w:rsidR="00A8737A" w:rsidRPr="0005480F" w:rsidRDefault="00A8737A" w:rsidP="00C27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05480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สัญญาเช่าพื้นที่จอดรถ</w:t>
      </w:r>
    </w:p>
    <w:p w14:paraId="10AEDD24" w14:textId="77777777" w:rsidR="00C2781D" w:rsidRPr="0005480F" w:rsidRDefault="00C2781D" w:rsidP="00C27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3A5BAC26" w14:textId="5741C1A6" w:rsidR="00A8737A" w:rsidRPr="0005480F" w:rsidRDefault="00A8737A" w:rsidP="00C27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F2771" w:rsidRPr="0005480F">
        <w:rPr>
          <w:rFonts w:asciiTheme="majorBidi" w:hAnsiTheme="majorBidi" w:cstheme="majorBidi"/>
          <w:sz w:val="28"/>
          <w:szCs w:val="28"/>
        </w:rPr>
        <w:t>11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>มกราคม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="001F2771" w:rsidRPr="0005480F">
        <w:rPr>
          <w:rFonts w:asciiTheme="majorBidi" w:hAnsiTheme="majorBidi" w:cstheme="majorBidi"/>
          <w:sz w:val="28"/>
          <w:szCs w:val="28"/>
        </w:rPr>
        <w:t>2564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บริษัทย่อยแห่งหนึ่ง </w:t>
      </w:r>
      <w:r w:rsidRPr="0005480F">
        <w:rPr>
          <w:rFonts w:asciiTheme="majorBidi" w:hAnsiTheme="majorBidi" w:cstheme="majorBidi"/>
          <w:sz w:val="28"/>
          <w:szCs w:val="28"/>
        </w:rPr>
        <w:t>(“</w:t>
      </w:r>
      <w:r w:rsidRPr="0005480F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>ออโต้ลอจิค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>จำกัด</w:t>
      </w:r>
      <w:r w:rsidRPr="0005480F">
        <w:rPr>
          <w:rFonts w:asciiTheme="majorBidi" w:hAnsiTheme="majorBidi" w:cstheme="majorBidi"/>
          <w:sz w:val="28"/>
          <w:szCs w:val="28"/>
        </w:rPr>
        <w:t>”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) ทำสัญญาเช่าดำเนินงานเพื่อเช่าพื้นที่จอดรถกับบริษัทย่อย </w:t>
      </w:r>
      <w:r w:rsidRPr="0005480F">
        <w:rPr>
          <w:rFonts w:asciiTheme="majorBidi" w:hAnsiTheme="majorBidi" w:cstheme="majorBidi"/>
          <w:sz w:val="28"/>
          <w:szCs w:val="28"/>
        </w:rPr>
        <w:t>(“</w:t>
      </w:r>
      <w:r w:rsidRPr="0005480F">
        <w:rPr>
          <w:rFonts w:asciiTheme="majorBidi" w:hAnsiTheme="majorBidi" w:cstheme="majorBidi"/>
          <w:sz w:val="28"/>
          <w:szCs w:val="28"/>
          <w:cs/>
        </w:rPr>
        <w:t>บริษัท กีลเลี่ยน จำกัด</w:t>
      </w:r>
      <w:r w:rsidRPr="0005480F">
        <w:rPr>
          <w:rFonts w:asciiTheme="majorBidi" w:hAnsiTheme="majorBidi" w:cstheme="majorBidi"/>
          <w:sz w:val="28"/>
          <w:szCs w:val="28"/>
        </w:rPr>
        <w:t>”)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มีกำหนดระยะเวลาเช่า </w:t>
      </w:r>
      <w:r w:rsidR="001F2771" w:rsidRPr="0005480F">
        <w:rPr>
          <w:rFonts w:asciiTheme="majorBidi" w:hAnsiTheme="majorBidi" w:cstheme="majorBidi"/>
          <w:sz w:val="28"/>
          <w:szCs w:val="28"/>
        </w:rPr>
        <w:t>1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>ปี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โดยมีค่าเช่าและค่าบริการในอัตราเดือนละ </w:t>
      </w:r>
      <w:r w:rsidR="001F2771" w:rsidRPr="0005480F">
        <w:rPr>
          <w:rFonts w:asciiTheme="majorBidi" w:hAnsiTheme="majorBidi" w:cstheme="majorBidi"/>
          <w:sz w:val="28"/>
          <w:szCs w:val="28"/>
        </w:rPr>
        <w:t>0</w:t>
      </w:r>
      <w:r w:rsidRPr="0005480F">
        <w:rPr>
          <w:rFonts w:asciiTheme="majorBidi" w:hAnsiTheme="majorBidi" w:cstheme="majorBidi"/>
          <w:sz w:val="28"/>
          <w:szCs w:val="28"/>
        </w:rPr>
        <w:t>.</w:t>
      </w:r>
      <w:r w:rsidR="001F2771" w:rsidRPr="0005480F">
        <w:rPr>
          <w:rFonts w:asciiTheme="majorBidi" w:hAnsiTheme="majorBidi" w:cstheme="majorBidi"/>
          <w:sz w:val="28"/>
          <w:szCs w:val="28"/>
        </w:rPr>
        <w:t>30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</w:p>
    <w:p w14:paraId="4D2A6096" w14:textId="77777777" w:rsidR="00C23F95" w:rsidRPr="0005480F" w:rsidRDefault="00C23F95" w:rsidP="00C27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05A8148C" w14:textId="4A814C59" w:rsidR="00A8737A" w:rsidRPr="0005480F" w:rsidRDefault="00A8737A" w:rsidP="00C27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5480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สัญญาเช่าสำนักงาน คลังสินค้าและการให้บริการ</w:t>
      </w:r>
    </w:p>
    <w:p w14:paraId="1C28FCAD" w14:textId="77777777" w:rsidR="00A8737A" w:rsidRPr="0005480F" w:rsidRDefault="00A8737A" w:rsidP="002A1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p w14:paraId="6A5F155C" w14:textId="4D061661" w:rsidR="008C3452" w:rsidRPr="0005480F" w:rsidRDefault="00A8737A" w:rsidP="008C3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F2771" w:rsidRPr="0005480F">
        <w:rPr>
          <w:rFonts w:asciiTheme="majorBidi" w:hAnsiTheme="majorBidi" w:cstheme="majorBidi"/>
          <w:sz w:val="28"/>
          <w:szCs w:val="28"/>
        </w:rPr>
        <w:t>1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1F2771" w:rsidRPr="0005480F">
        <w:rPr>
          <w:rFonts w:asciiTheme="majorBidi" w:hAnsiTheme="majorBidi" w:cstheme="majorBidi"/>
          <w:sz w:val="28"/>
          <w:szCs w:val="28"/>
        </w:rPr>
        <w:t>2564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>บริษัทได้ทำสัญญาเช่าดำเนินงานหลายฉบับ เพื่อเช่าสำนักงาน คลังสินค้าและการบริการกับ</w:t>
      </w:r>
      <w:r w:rsidR="0067508B"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="0067508B" w:rsidRPr="0005480F">
        <w:rPr>
          <w:rFonts w:asciiTheme="majorBidi" w:hAnsiTheme="majorBidi" w:cstheme="majorBidi"/>
          <w:sz w:val="28"/>
          <w:szCs w:val="28"/>
        </w:rPr>
        <w:br/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บริษัทย่อยแห่งหนึ่ง </w:t>
      </w:r>
      <w:r w:rsidRPr="0005480F">
        <w:rPr>
          <w:rFonts w:asciiTheme="majorBidi" w:hAnsiTheme="majorBidi" w:cstheme="majorBidi"/>
          <w:sz w:val="28"/>
          <w:szCs w:val="28"/>
        </w:rPr>
        <w:t>(“</w:t>
      </w:r>
      <w:r w:rsidRPr="0005480F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>เบญจพรแลนด์ จำกัด</w:t>
      </w:r>
      <w:r w:rsidRPr="0005480F">
        <w:rPr>
          <w:rFonts w:asciiTheme="majorBidi" w:hAnsiTheme="majorBidi" w:cstheme="majorBidi"/>
          <w:sz w:val="28"/>
          <w:szCs w:val="28"/>
        </w:rPr>
        <w:t>”)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โดยมีค่าเช่าและค่าบริการในอัตราเดือนละ </w:t>
      </w:r>
      <w:r w:rsidR="001F2771" w:rsidRPr="0005480F">
        <w:rPr>
          <w:rFonts w:asciiTheme="majorBidi" w:hAnsiTheme="majorBidi" w:cstheme="majorBidi"/>
          <w:sz w:val="28"/>
          <w:szCs w:val="28"/>
        </w:rPr>
        <w:t>0</w:t>
      </w:r>
      <w:r w:rsidRPr="0005480F">
        <w:rPr>
          <w:rFonts w:asciiTheme="majorBidi" w:hAnsiTheme="majorBidi" w:cstheme="majorBidi"/>
          <w:sz w:val="28"/>
          <w:szCs w:val="28"/>
        </w:rPr>
        <w:t>.</w:t>
      </w:r>
      <w:r w:rsidR="001F2771" w:rsidRPr="0005480F">
        <w:rPr>
          <w:rFonts w:asciiTheme="majorBidi" w:hAnsiTheme="majorBidi" w:cstheme="majorBidi"/>
          <w:sz w:val="28"/>
          <w:szCs w:val="28"/>
        </w:rPr>
        <w:t>34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</w:rPr>
        <w:t>-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F2771" w:rsidRPr="0005480F">
        <w:rPr>
          <w:rFonts w:asciiTheme="majorBidi" w:hAnsiTheme="majorBidi" w:cstheme="majorBidi"/>
          <w:sz w:val="28"/>
          <w:szCs w:val="28"/>
        </w:rPr>
        <w:t>3</w:t>
      </w:r>
      <w:r w:rsidRPr="0005480F">
        <w:rPr>
          <w:rFonts w:asciiTheme="majorBidi" w:hAnsiTheme="majorBidi" w:cstheme="majorBidi"/>
          <w:sz w:val="28"/>
          <w:szCs w:val="28"/>
        </w:rPr>
        <w:t>.</w:t>
      </w:r>
      <w:r w:rsidR="001F2771" w:rsidRPr="0005480F">
        <w:rPr>
          <w:rFonts w:asciiTheme="majorBidi" w:hAnsiTheme="majorBidi" w:cstheme="majorBidi"/>
          <w:sz w:val="28"/>
          <w:szCs w:val="28"/>
        </w:rPr>
        <w:t>91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มีกำหนดระยะเวลาเช่า </w:t>
      </w:r>
      <w:r w:rsidR="001F2771" w:rsidRPr="0005480F">
        <w:rPr>
          <w:rFonts w:asciiTheme="majorBidi" w:hAnsiTheme="majorBidi" w:cstheme="majorBidi"/>
          <w:sz w:val="28"/>
          <w:szCs w:val="28"/>
        </w:rPr>
        <w:t>1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>ปี</w:t>
      </w:r>
    </w:p>
    <w:p w14:paraId="7D956A4A" w14:textId="681B9E07" w:rsidR="00B3058B" w:rsidRPr="0005480F" w:rsidRDefault="00B3058B" w:rsidP="008C3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2BE3B8D1" w14:textId="31E62FD5" w:rsidR="00B3058B" w:rsidRPr="0005480F" w:rsidRDefault="00B3058B" w:rsidP="00B305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05480F">
        <w:rPr>
          <w:rFonts w:asciiTheme="majorBidi" w:hAnsiTheme="majorBidi" w:cstheme="majorBidi" w:hint="cs"/>
          <w:i/>
          <w:iCs/>
          <w:sz w:val="28"/>
          <w:szCs w:val="28"/>
          <w:cs/>
        </w:rPr>
        <w:t>การเพิ่มทุนของบริษัท</w:t>
      </w:r>
      <w:r w:rsidRPr="0005480F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A55833" w:rsidRPr="0005480F">
        <w:rPr>
          <w:rFonts w:asciiTheme="majorBidi" w:hAnsiTheme="majorBidi" w:cs="Angsana New" w:hint="cs"/>
          <w:i/>
          <w:iCs/>
          <w:sz w:val="28"/>
          <w:szCs w:val="28"/>
          <w:cs/>
        </w:rPr>
        <w:t>เจดับเบิ้ลยูดี</w:t>
      </w:r>
      <w:r w:rsidR="00A55833" w:rsidRPr="0005480F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A55833" w:rsidRPr="0005480F">
        <w:rPr>
          <w:rFonts w:asciiTheme="majorBidi" w:hAnsiTheme="majorBidi" w:cs="Angsana New" w:hint="cs"/>
          <w:i/>
          <w:iCs/>
          <w:sz w:val="28"/>
          <w:szCs w:val="28"/>
          <w:cs/>
        </w:rPr>
        <w:t>ทรานสปอร์ต</w:t>
      </w:r>
      <w:r w:rsidR="00A55833" w:rsidRPr="0005480F">
        <w:rPr>
          <w:rFonts w:asciiTheme="majorBidi" w:hAnsiTheme="majorBidi" w:cs="Angsana New"/>
          <w:i/>
          <w:iCs/>
          <w:sz w:val="28"/>
          <w:szCs w:val="28"/>
          <w:cs/>
        </w:rPr>
        <w:t xml:space="preserve"> (</w:t>
      </w:r>
      <w:r w:rsidR="00A55833" w:rsidRPr="0005480F">
        <w:rPr>
          <w:rFonts w:asciiTheme="majorBidi" w:hAnsiTheme="majorBidi" w:cs="Angsana New" w:hint="cs"/>
          <w:i/>
          <w:iCs/>
          <w:sz w:val="28"/>
          <w:szCs w:val="28"/>
          <w:cs/>
        </w:rPr>
        <w:t>ประเทศไทย</w:t>
      </w:r>
      <w:r w:rsidR="00A55833" w:rsidRPr="0005480F">
        <w:rPr>
          <w:rFonts w:asciiTheme="majorBidi" w:hAnsiTheme="majorBidi" w:cs="Angsana New"/>
          <w:i/>
          <w:iCs/>
          <w:sz w:val="28"/>
          <w:szCs w:val="28"/>
          <w:cs/>
        </w:rPr>
        <w:t xml:space="preserve">) </w:t>
      </w:r>
      <w:r w:rsidR="00A55833" w:rsidRPr="0005480F">
        <w:rPr>
          <w:rFonts w:asciiTheme="majorBidi" w:hAnsiTheme="majorBidi" w:cs="Angsana New" w:hint="cs"/>
          <w:i/>
          <w:iCs/>
          <w:sz w:val="28"/>
          <w:szCs w:val="28"/>
          <w:cs/>
        </w:rPr>
        <w:t>จำกัด</w:t>
      </w:r>
      <w:r w:rsidR="00A55833" w:rsidRPr="0005480F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05480F">
        <w:rPr>
          <w:rFonts w:asciiTheme="majorBidi" w:hAnsiTheme="majorBidi" w:cstheme="majorBidi" w:hint="cs"/>
          <w:i/>
          <w:iCs/>
          <w:sz w:val="28"/>
          <w:szCs w:val="28"/>
          <w:cs/>
        </w:rPr>
        <w:t>ให้แก่บุคคลที่เกี่ยวข้อง</w:t>
      </w:r>
      <w:r w:rsidR="00B13C17" w:rsidRPr="0005480F">
        <w:rPr>
          <w:rFonts w:asciiTheme="majorBidi" w:hAnsiTheme="majorBidi" w:cstheme="majorBidi" w:hint="cs"/>
          <w:i/>
          <w:iCs/>
          <w:sz w:val="28"/>
          <w:szCs w:val="28"/>
          <w:cs/>
        </w:rPr>
        <w:t>กัน</w:t>
      </w:r>
      <w:r w:rsidR="00123D9D" w:rsidRPr="0005480F">
        <w:rPr>
          <w:rFonts w:asciiTheme="majorBidi" w:hAnsiTheme="majorBidi" w:cstheme="majorBidi" w:hint="cs"/>
          <w:i/>
          <w:iCs/>
          <w:sz w:val="28"/>
          <w:szCs w:val="28"/>
          <w:cs/>
        </w:rPr>
        <w:t>และการขายหุ้นในบริษัทย่อยให้ผู้บริหาร</w:t>
      </w:r>
    </w:p>
    <w:p w14:paraId="52F20E88" w14:textId="77777777" w:rsidR="00B3058B" w:rsidRPr="0005480F" w:rsidRDefault="00B3058B" w:rsidP="00B305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519E387" w14:textId="27FB2044" w:rsidR="00CC051D" w:rsidRDefault="00B3058B" w:rsidP="00123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</w:rPr>
      </w:pPr>
      <w:r w:rsidRPr="0005480F">
        <w:rPr>
          <w:rFonts w:asciiTheme="majorBidi" w:hAnsiTheme="majorBidi" w:cs="Angsana New" w:hint="cs"/>
          <w:sz w:val="28"/>
          <w:szCs w:val="28"/>
          <w:cs/>
        </w:rPr>
        <w:t>เมื่อวันที่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</w:rPr>
        <w:t>26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hAnsiTheme="majorBidi" w:cs="Angsana New" w:hint="cs"/>
          <w:sz w:val="28"/>
          <w:szCs w:val="28"/>
          <w:cs/>
        </w:rPr>
        <w:t>เมษายน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</w:rPr>
        <w:t>2564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hAnsiTheme="majorBidi" w:cs="Angsana New" w:hint="cs"/>
          <w:sz w:val="28"/>
          <w:szCs w:val="28"/>
          <w:cs/>
        </w:rPr>
        <w:t>ในการประชุมคณะกรรมการของบริษัท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hAnsiTheme="majorBidi" w:cs="Angsana New" w:hint="cs"/>
          <w:sz w:val="28"/>
          <w:szCs w:val="28"/>
          <w:cs/>
        </w:rPr>
        <w:t>คณะกรรมการของบริษัทมีมติอนุมัติการเพิ่มทุนของบริษัทย่อยแห่งหนึ่ง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(“</w:t>
      </w:r>
      <w:r w:rsidRPr="0005480F">
        <w:rPr>
          <w:rFonts w:asciiTheme="majorBidi" w:hAnsiTheme="majorBidi" w:cs="Angsana New" w:hint="cs"/>
          <w:sz w:val="28"/>
          <w:szCs w:val="28"/>
          <w:cs/>
        </w:rPr>
        <w:t>บริษัท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hAnsiTheme="majorBidi" w:cs="Angsana New" w:hint="cs"/>
          <w:sz w:val="28"/>
          <w:szCs w:val="28"/>
          <w:cs/>
        </w:rPr>
        <w:t>เจดับเบิ้ลยูดี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hAnsiTheme="majorBidi" w:cs="Angsana New" w:hint="cs"/>
          <w:sz w:val="28"/>
          <w:szCs w:val="28"/>
          <w:cs/>
        </w:rPr>
        <w:t>ทรานสปอร์ต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05480F">
        <w:rPr>
          <w:rFonts w:asciiTheme="majorBidi" w:hAnsiTheme="majorBidi" w:cs="Angsana New" w:hint="cs"/>
          <w:sz w:val="28"/>
          <w:szCs w:val="28"/>
          <w:cs/>
        </w:rPr>
        <w:t>ประเทศไทย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05480F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05480F">
        <w:rPr>
          <w:rFonts w:asciiTheme="majorBidi" w:hAnsiTheme="majorBidi" w:cs="Angsana New" w:hint="eastAsia"/>
          <w:sz w:val="28"/>
          <w:szCs w:val="28"/>
          <w:cs/>
        </w:rPr>
        <w:t>”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05480F">
        <w:rPr>
          <w:rFonts w:asciiTheme="majorBidi" w:hAnsiTheme="majorBidi" w:cs="Angsana New" w:hint="cs"/>
          <w:sz w:val="28"/>
          <w:szCs w:val="28"/>
          <w:cs/>
        </w:rPr>
        <w:t>โดยเพิ่มทุนจดทะเบียน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hAnsiTheme="majorBidi" w:cs="Angsana New" w:hint="cs"/>
          <w:sz w:val="28"/>
          <w:szCs w:val="28"/>
          <w:cs/>
        </w:rPr>
        <w:t>จาก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</w:rPr>
        <w:t>100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 </w:t>
      </w:r>
      <w:r w:rsidRPr="0005480F">
        <w:rPr>
          <w:rFonts w:asciiTheme="majorBidi" w:hAnsiTheme="majorBidi" w:cs="Angsana New" w:hint="cs"/>
          <w:sz w:val="28"/>
          <w:szCs w:val="28"/>
          <w:cs/>
        </w:rPr>
        <w:t>เป็น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</w:rPr>
        <w:t>115.79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13C17" w:rsidRPr="0005480F">
        <w:rPr>
          <w:rFonts w:asciiTheme="majorBidi" w:hAnsiTheme="majorBidi" w:cs="Angsana New" w:hint="cs"/>
          <w:sz w:val="28"/>
          <w:szCs w:val="28"/>
          <w:cs/>
        </w:rPr>
        <w:t>ให้แก่ผู้บริหารของบริษัท วีเอ็นเอส ทรานสปอร์ต จำกัด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hAnsiTheme="majorBidi" w:cs="Angsana New" w:hint="cs"/>
          <w:sz w:val="28"/>
          <w:szCs w:val="28"/>
          <w:cs/>
        </w:rPr>
        <w:t>โดยการออกหุ้นสามัญใหม่จำนวน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</w:rPr>
        <w:t>157,900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hAnsiTheme="majorBidi" w:cs="Angsana New" w:hint="cs"/>
          <w:sz w:val="28"/>
          <w:szCs w:val="28"/>
          <w:cs/>
        </w:rPr>
        <w:t>หุ้น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hAnsiTheme="majorBidi" w:cs="Angsana New" w:hint="cs"/>
          <w:sz w:val="28"/>
          <w:szCs w:val="28"/>
          <w:cs/>
        </w:rPr>
        <w:t>มูลค่า</w:t>
      </w:r>
      <w:r w:rsidR="0063167D" w:rsidRPr="0005480F">
        <w:rPr>
          <w:rFonts w:asciiTheme="majorBidi" w:hAnsiTheme="majorBidi" w:cs="Angsana New" w:hint="cs"/>
          <w:sz w:val="28"/>
          <w:szCs w:val="28"/>
          <w:cs/>
        </w:rPr>
        <w:t>ที่ตราไว้</w:t>
      </w:r>
      <w:r w:rsidRPr="0005480F">
        <w:rPr>
          <w:rFonts w:asciiTheme="majorBidi" w:hAnsiTheme="majorBidi" w:cs="Angsana New" w:hint="cs"/>
          <w:sz w:val="28"/>
          <w:szCs w:val="28"/>
          <w:cs/>
        </w:rPr>
        <w:t>หุ้นละ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</w:rPr>
        <w:t>100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hAnsiTheme="majorBidi" w:cs="Angsana New" w:hint="cs"/>
          <w:sz w:val="28"/>
          <w:szCs w:val="28"/>
          <w:cs/>
        </w:rPr>
        <w:t>บาท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hAnsiTheme="majorBidi" w:cs="Angsana New" w:hint="cs"/>
          <w:sz w:val="28"/>
          <w:szCs w:val="28"/>
          <w:cs/>
        </w:rPr>
        <w:t>รวมเป็นจำนวน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</w:rPr>
        <w:t>15.79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hAnsiTheme="majorBidi" w:cs="Angsana New" w:hint="cs"/>
          <w:sz w:val="28"/>
          <w:szCs w:val="28"/>
          <w:cs/>
        </w:rPr>
        <w:t>โดยชำระเป็นเงินจำนวน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</w:rPr>
        <w:t>90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23D9D" w:rsidRPr="0005480F">
        <w:rPr>
          <w:rFonts w:asciiTheme="majorBidi" w:hAnsiTheme="majorBidi" w:cs="Angsana New" w:hint="cs"/>
          <w:sz w:val="28"/>
          <w:szCs w:val="28"/>
          <w:cs/>
        </w:rPr>
        <w:t xml:space="preserve">ทั้งนี้ในวันเดียวกันบริษัทได้เสนอขายหุ้นสามัญของบริษัทย่อยดังกล่าวที่ถือโดยบริษัทให้แก่ผู้บริหารของบริษัทเป็นจำนวน </w:t>
      </w:r>
      <w:r w:rsidR="00123D9D" w:rsidRPr="0005480F">
        <w:rPr>
          <w:rFonts w:asciiTheme="majorBidi" w:hAnsiTheme="majorBidi" w:cs="Angsana New"/>
          <w:sz w:val="28"/>
          <w:szCs w:val="28"/>
        </w:rPr>
        <w:t xml:space="preserve">90,368 </w:t>
      </w:r>
      <w:r w:rsidR="00123D9D" w:rsidRPr="0005480F">
        <w:rPr>
          <w:rFonts w:asciiTheme="majorBidi" w:hAnsiTheme="majorBidi" w:cs="Angsana New" w:hint="cs"/>
          <w:sz w:val="28"/>
          <w:szCs w:val="28"/>
          <w:cs/>
        </w:rPr>
        <w:t xml:space="preserve">หุ้น คิดเป็นร้อยละ </w:t>
      </w:r>
      <w:r w:rsidR="00123D9D" w:rsidRPr="0005480F">
        <w:rPr>
          <w:rFonts w:asciiTheme="majorBidi" w:hAnsiTheme="majorBidi" w:cs="Angsana New"/>
          <w:sz w:val="28"/>
          <w:szCs w:val="28"/>
        </w:rPr>
        <w:t xml:space="preserve">9.04 </w:t>
      </w:r>
      <w:r w:rsidR="00123D9D" w:rsidRPr="0005480F">
        <w:rPr>
          <w:rFonts w:asciiTheme="majorBidi" w:hAnsiTheme="majorBidi" w:cs="Angsana New" w:hint="cs"/>
          <w:sz w:val="28"/>
          <w:szCs w:val="28"/>
          <w:cs/>
        </w:rPr>
        <w:t xml:space="preserve">รวมเป็นจำนวนเงิน </w:t>
      </w:r>
      <w:r w:rsidR="00123D9D" w:rsidRPr="0005480F">
        <w:rPr>
          <w:rFonts w:asciiTheme="majorBidi" w:hAnsiTheme="majorBidi" w:cs="Angsana New"/>
          <w:sz w:val="28"/>
          <w:szCs w:val="28"/>
        </w:rPr>
        <w:t xml:space="preserve">7.56 </w:t>
      </w:r>
      <w:r w:rsidR="00123D9D" w:rsidRPr="0005480F">
        <w:rPr>
          <w:rFonts w:asciiTheme="majorBidi" w:hAnsiTheme="majorBidi" w:cs="Angsana New" w:hint="cs"/>
          <w:sz w:val="28"/>
          <w:szCs w:val="28"/>
          <w:cs/>
        </w:rPr>
        <w:t>ล้านบาท โดยการขายหุ้นให้พนักงานดังกล่าวอยู่ภายใต้โครงการให้สิทธิผู้บริหารในการซื้อหุ้นในบริษัท เจดับเบิ้ลยูดี</w:t>
      </w:r>
      <w:r w:rsidR="00123D9D"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23D9D" w:rsidRPr="0005480F">
        <w:rPr>
          <w:rFonts w:asciiTheme="majorBidi" w:hAnsiTheme="majorBidi" w:cs="Angsana New" w:hint="cs"/>
          <w:sz w:val="28"/>
          <w:szCs w:val="28"/>
          <w:cs/>
        </w:rPr>
        <w:t>ทรานสปอร์ต</w:t>
      </w:r>
      <w:r w:rsidR="00123D9D" w:rsidRPr="0005480F">
        <w:rPr>
          <w:rFonts w:asciiTheme="majorBidi" w:hAnsiTheme="majorBidi" w:cs="Angsana New"/>
          <w:sz w:val="28"/>
          <w:szCs w:val="28"/>
          <w:cs/>
        </w:rPr>
        <w:t xml:space="preserve"> (</w:t>
      </w:r>
      <w:r w:rsidR="00123D9D" w:rsidRPr="0005480F">
        <w:rPr>
          <w:rFonts w:asciiTheme="majorBidi" w:hAnsiTheme="majorBidi" w:cs="Angsana New" w:hint="cs"/>
          <w:sz w:val="28"/>
          <w:szCs w:val="28"/>
          <w:cs/>
        </w:rPr>
        <w:t>ประเทศไทย</w:t>
      </w:r>
      <w:r w:rsidR="00123D9D" w:rsidRPr="0005480F">
        <w:rPr>
          <w:rFonts w:asciiTheme="majorBidi" w:hAnsiTheme="majorBidi" w:cs="Angsana New"/>
          <w:sz w:val="28"/>
          <w:szCs w:val="28"/>
          <w:cs/>
        </w:rPr>
        <w:t xml:space="preserve">) </w:t>
      </w:r>
      <w:r w:rsidR="00123D9D" w:rsidRPr="0005480F">
        <w:rPr>
          <w:rFonts w:asciiTheme="majorBidi" w:hAnsiTheme="majorBidi" w:cs="Angsana New" w:hint="cs"/>
          <w:sz w:val="28"/>
          <w:szCs w:val="28"/>
          <w:cs/>
        </w:rPr>
        <w:t>จำกัด</w:t>
      </w:r>
    </w:p>
    <w:p w14:paraId="757DA02C" w14:textId="6F76C06D" w:rsidR="007B71BB" w:rsidRDefault="007B71BB" w:rsidP="00123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  <w:cs/>
        </w:rPr>
      </w:pPr>
    </w:p>
    <w:p w14:paraId="39C10CF6" w14:textId="3E56B63F" w:rsidR="007B71BB" w:rsidRPr="00F31A71" w:rsidRDefault="007B71BB" w:rsidP="00123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</w:rPr>
      </w:pPr>
      <w:r w:rsidRPr="007B71BB">
        <w:rPr>
          <w:rFonts w:asciiTheme="majorBidi" w:hAnsiTheme="majorBidi" w:cs="Angsana New" w:hint="cs"/>
          <w:sz w:val="28"/>
          <w:szCs w:val="28"/>
          <w:cs/>
        </w:rPr>
        <w:t>ต่อมาเมื่อวันที่</w:t>
      </w:r>
      <w:r w:rsidRPr="007B71B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7B71BB">
        <w:rPr>
          <w:rFonts w:asciiTheme="majorBidi" w:hAnsiTheme="majorBidi" w:cs="Angsana New"/>
          <w:sz w:val="28"/>
          <w:szCs w:val="28"/>
        </w:rPr>
        <w:t xml:space="preserve">30 </w:t>
      </w:r>
      <w:r w:rsidRPr="007B71BB">
        <w:rPr>
          <w:rFonts w:asciiTheme="majorBidi" w:hAnsiTheme="majorBidi" w:cs="Angsana New" w:hint="cs"/>
          <w:sz w:val="28"/>
          <w:szCs w:val="28"/>
          <w:cs/>
        </w:rPr>
        <w:t>กันยายน</w:t>
      </w:r>
      <w:r w:rsidRPr="007B71B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7B71BB">
        <w:rPr>
          <w:rFonts w:asciiTheme="majorBidi" w:hAnsiTheme="majorBidi" w:cs="Angsana New"/>
          <w:sz w:val="28"/>
          <w:szCs w:val="28"/>
        </w:rPr>
        <w:t xml:space="preserve">2564 </w:t>
      </w:r>
      <w:r w:rsidRPr="007B71BB">
        <w:rPr>
          <w:rFonts w:asciiTheme="majorBidi" w:hAnsiTheme="majorBidi" w:cs="Angsana New" w:hint="cs"/>
          <w:sz w:val="28"/>
          <w:szCs w:val="28"/>
          <w:cs/>
        </w:rPr>
        <w:t>บริษัทยกเลิกโครงการเนื่องจา</w:t>
      </w:r>
      <w:r w:rsidR="00600957">
        <w:rPr>
          <w:rFonts w:asciiTheme="majorBidi" w:hAnsiTheme="majorBidi" w:cs="Angsana New" w:hint="cs"/>
          <w:sz w:val="28"/>
          <w:szCs w:val="28"/>
          <w:cs/>
        </w:rPr>
        <w:t>ก</w:t>
      </w:r>
      <w:r w:rsidR="005A16E0" w:rsidRPr="0095146C">
        <w:rPr>
          <w:rFonts w:asciiTheme="majorBidi" w:hAnsiTheme="majorBidi" w:cs="Angsana New" w:hint="cs"/>
          <w:sz w:val="28"/>
          <w:szCs w:val="28"/>
          <w:cs/>
          <w:lang w:val="en-GB"/>
        </w:rPr>
        <w:t>ไม่เป็นไปตามเงื่อนไขที่ระบุไว้</w:t>
      </w:r>
      <w:r w:rsidR="005A16E0" w:rsidRPr="0095146C"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="00F31A71">
        <w:rPr>
          <w:rFonts w:asciiTheme="majorBidi" w:hAnsiTheme="majorBidi" w:cs="Angsana New" w:hint="cs"/>
          <w:sz w:val="28"/>
          <w:szCs w:val="28"/>
          <w:cs/>
          <w:lang w:val="en-GB"/>
        </w:rPr>
        <w:t>ดังนั้น</w:t>
      </w:r>
      <w:r w:rsidR="005A16E0" w:rsidRPr="0095146C">
        <w:rPr>
          <w:rFonts w:asciiTheme="majorBidi" w:hAnsiTheme="majorBidi" w:cs="Angsana New" w:hint="cs"/>
          <w:sz w:val="28"/>
          <w:szCs w:val="28"/>
          <w:cs/>
          <w:lang w:val="en-GB"/>
        </w:rPr>
        <w:t>บริษัทจึงซื้อหุ้นดังกล่าวกลับคืนจากผู้บริหารทั้งหมดด้วยราคาเดียวกันกับราคาที่ขายให้แก่ผู้บริหาร</w:t>
      </w:r>
      <w:r w:rsidR="005A16E0">
        <w:rPr>
          <w:rFonts w:asciiTheme="majorBidi" w:hAnsiTheme="majorBidi" w:cs="Angsana New" w:hint="cs"/>
          <w:sz w:val="28"/>
          <w:szCs w:val="28"/>
          <w:cs/>
          <w:lang w:val="en-GB"/>
        </w:rPr>
        <w:t xml:space="preserve"> </w:t>
      </w:r>
      <w:r w:rsidR="00F31A71">
        <w:rPr>
          <w:rFonts w:asciiTheme="majorBidi" w:hAnsiTheme="majorBidi" w:cs="Angsana New" w:hint="cs"/>
          <w:sz w:val="28"/>
          <w:szCs w:val="28"/>
          <w:cs/>
          <w:lang w:val="en-GB"/>
        </w:rPr>
        <w:t>(ดูหมายเหตุ</w:t>
      </w:r>
      <w:r w:rsidR="00F31A71" w:rsidRPr="0095146C">
        <w:rPr>
          <w:rFonts w:asciiTheme="majorBidi" w:hAnsiTheme="majorBidi" w:cs="Angsana New" w:hint="cs"/>
          <w:sz w:val="28"/>
          <w:szCs w:val="28"/>
          <w:cs/>
          <w:lang w:val="en-GB"/>
        </w:rPr>
        <w:t>ข</w:t>
      </w:r>
      <w:r w:rsidR="00F31A71">
        <w:rPr>
          <w:rFonts w:asciiTheme="majorBidi" w:hAnsiTheme="majorBidi" w:cs="Angsana New" w:hint="cs"/>
          <w:sz w:val="28"/>
          <w:szCs w:val="28"/>
          <w:cs/>
          <w:lang w:val="en-GB"/>
        </w:rPr>
        <w:t xml:space="preserve">้อ </w:t>
      </w:r>
      <w:r w:rsidR="00F31A71">
        <w:rPr>
          <w:rFonts w:asciiTheme="majorBidi" w:hAnsiTheme="majorBidi" w:cs="Angsana New"/>
          <w:sz w:val="28"/>
          <w:szCs w:val="28"/>
        </w:rPr>
        <w:t>6</w:t>
      </w:r>
      <w:r w:rsidR="00F31A71">
        <w:rPr>
          <w:rFonts w:asciiTheme="majorBidi" w:hAnsiTheme="majorBidi" w:cs="Angsana New" w:hint="cs"/>
          <w:sz w:val="28"/>
          <w:szCs w:val="28"/>
          <w:cs/>
        </w:rPr>
        <w:t>)</w:t>
      </w:r>
    </w:p>
    <w:p w14:paraId="451DFECC" w14:textId="53516013" w:rsidR="00271EF5" w:rsidRPr="0005480F" w:rsidRDefault="00271EF5" w:rsidP="00123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</w:rPr>
      </w:pPr>
      <w:r w:rsidRPr="0005480F">
        <w:rPr>
          <w:rFonts w:asciiTheme="majorBidi" w:hAnsiTheme="majorBidi" w:cs="Angsana New"/>
          <w:sz w:val="28"/>
          <w:szCs w:val="28"/>
        </w:rPr>
        <w:br w:type="page"/>
      </w:r>
    </w:p>
    <w:p w14:paraId="09E4C645" w14:textId="3A698AC4" w:rsidR="00CC051D" w:rsidRPr="0005480F" w:rsidRDefault="00CC051D" w:rsidP="007242C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05480F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ลูกหนี้การค้า</w:t>
      </w:r>
    </w:p>
    <w:p w14:paraId="441BE9BB" w14:textId="77777777" w:rsidR="00CC04EE" w:rsidRPr="0005480F" w:rsidRDefault="00CC04EE" w:rsidP="00CC0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CC04EE" w:rsidRPr="0005480F" w14:paraId="6C782CFE" w14:textId="77777777" w:rsidTr="00057A80">
        <w:trPr>
          <w:cantSplit/>
          <w:tblHeader/>
        </w:trPr>
        <w:tc>
          <w:tcPr>
            <w:tcW w:w="4050" w:type="dxa"/>
            <w:vAlign w:val="bottom"/>
            <w:hideMark/>
          </w:tcPr>
          <w:p w14:paraId="7DE2800D" w14:textId="77777777" w:rsidR="00CC04EE" w:rsidRPr="0005480F" w:rsidRDefault="00CC04EE" w:rsidP="00EC563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5576536" w14:textId="77777777" w:rsidR="00CC04EE" w:rsidRPr="0005480F" w:rsidRDefault="00CC04EE" w:rsidP="00EC563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05480F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4D2B770" w14:textId="77777777" w:rsidR="00CC04EE" w:rsidRPr="0005480F" w:rsidRDefault="00CC04EE" w:rsidP="00EC563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2D4100B" w14:textId="77777777" w:rsidR="00CC04EE" w:rsidRPr="0005480F" w:rsidRDefault="00CC04EE" w:rsidP="00EC563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B2C07" w:rsidRPr="0005480F" w14:paraId="3866042D" w14:textId="77777777" w:rsidTr="00057A80">
        <w:trPr>
          <w:cantSplit/>
          <w:tblHeader/>
        </w:trPr>
        <w:tc>
          <w:tcPr>
            <w:tcW w:w="4050" w:type="dxa"/>
            <w:vAlign w:val="bottom"/>
          </w:tcPr>
          <w:p w14:paraId="5962F28D" w14:textId="77777777" w:rsidR="00FB2C07" w:rsidRPr="0005480F" w:rsidRDefault="00FB2C07" w:rsidP="00FB2C0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43FFE2D0" w14:textId="1BC02BC0" w:rsidR="00FB2C07" w:rsidRPr="0005480F" w:rsidRDefault="00777CF3" w:rsidP="00FB2C07">
            <w:pPr>
              <w:pStyle w:val="acctmergecolhdg"/>
              <w:spacing w:line="240" w:lineRule="auto"/>
              <w:ind w:left="-83" w:right="-79" w:firstLine="9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 xml:space="preserve">30 </w:t>
            </w:r>
            <w:r w:rsidRPr="0005480F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กันยายน</w:t>
            </w:r>
            <w:r w:rsidR="00FB2C07" w:rsidRPr="0005480F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 xml:space="preserve"> </w:t>
            </w:r>
            <w:r w:rsidR="00FB2C07" w:rsidRPr="0005480F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70" w:type="dxa"/>
            <w:vAlign w:val="bottom"/>
          </w:tcPr>
          <w:p w14:paraId="4AAD2C5D" w14:textId="77777777" w:rsidR="00FB2C07" w:rsidRPr="0005480F" w:rsidRDefault="00FB2C07" w:rsidP="00FB2C0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8BCDB7" w14:textId="02980B03" w:rsidR="00FB2C07" w:rsidRPr="0005480F" w:rsidRDefault="00FB2C07" w:rsidP="00FB2C07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31</w:t>
            </w:r>
            <w:r w:rsidRPr="0005480F">
              <w:rPr>
                <w:rFonts w:asciiTheme="majorBidi" w:hAnsiTheme="majorBidi" w:cstheme="majorBidi"/>
                <w:b w:val="0"/>
                <w:sz w:val="28"/>
                <w:szCs w:val="28"/>
              </w:rPr>
              <w:t xml:space="preserve"> </w:t>
            </w:r>
            <w:r w:rsidRPr="0005480F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ธันวาคม</w:t>
            </w:r>
            <w:r w:rsidRPr="0005480F">
              <w:rPr>
                <w:rFonts w:asciiTheme="majorBidi" w:hAnsiTheme="majorBidi" w:cstheme="majorBidi"/>
                <w:b w:val="0"/>
                <w:sz w:val="28"/>
                <w:szCs w:val="28"/>
              </w:rPr>
              <w:t xml:space="preserve"> </w:t>
            </w:r>
            <w:r w:rsidRPr="0005480F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3E5FCED5" w14:textId="77777777" w:rsidR="00FB2C07" w:rsidRPr="0005480F" w:rsidRDefault="00FB2C07" w:rsidP="00FB2C0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8E83D6" w14:textId="61B723FB" w:rsidR="00FB2C07" w:rsidRPr="0005480F" w:rsidRDefault="00777CF3" w:rsidP="00FB2C0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30 </w:t>
            </w:r>
            <w:r w:rsidRPr="0005480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กันยายน</w:t>
            </w:r>
            <w:r w:rsidR="00FB2C07" w:rsidRPr="0005480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</w:t>
            </w:r>
            <w:r w:rsidR="00FB2C07" w:rsidRPr="0005480F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bottom"/>
          </w:tcPr>
          <w:p w14:paraId="0264AD5F" w14:textId="77777777" w:rsidR="00FB2C07" w:rsidRPr="0005480F" w:rsidRDefault="00FB2C07" w:rsidP="00FB2C0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B5BB61A" w14:textId="7444F88A" w:rsidR="00FB2C07" w:rsidRPr="0005480F" w:rsidRDefault="00FB2C07" w:rsidP="00FB2C07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31</w:t>
            </w:r>
            <w:r w:rsidRPr="0005480F">
              <w:rPr>
                <w:rFonts w:asciiTheme="majorBidi" w:hAnsiTheme="majorBidi" w:cstheme="majorBidi"/>
                <w:b w:val="0"/>
                <w:sz w:val="28"/>
                <w:szCs w:val="28"/>
              </w:rPr>
              <w:t xml:space="preserve"> </w:t>
            </w:r>
            <w:r w:rsidRPr="0005480F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ธันวาคม</w:t>
            </w:r>
            <w:r w:rsidRPr="0005480F">
              <w:rPr>
                <w:rFonts w:asciiTheme="majorBidi" w:hAnsiTheme="majorBidi" w:cstheme="majorBidi"/>
                <w:b w:val="0"/>
                <w:sz w:val="28"/>
                <w:szCs w:val="28"/>
              </w:rPr>
              <w:t xml:space="preserve"> </w:t>
            </w:r>
            <w:r w:rsidRPr="0005480F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2563</w:t>
            </w:r>
          </w:p>
        </w:tc>
      </w:tr>
      <w:tr w:rsidR="00FB2C07" w:rsidRPr="0005480F" w14:paraId="30A49596" w14:textId="77777777" w:rsidTr="00057A80">
        <w:trPr>
          <w:cantSplit/>
          <w:tblHeader/>
        </w:trPr>
        <w:tc>
          <w:tcPr>
            <w:tcW w:w="4050" w:type="dxa"/>
            <w:vAlign w:val="bottom"/>
            <w:hideMark/>
          </w:tcPr>
          <w:p w14:paraId="3CBAFF26" w14:textId="77777777" w:rsidR="00FB2C07" w:rsidRPr="0005480F" w:rsidRDefault="00FB2C07" w:rsidP="00FB2C0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6CDB359C" w14:textId="77777777" w:rsidR="00FB2C07" w:rsidRPr="0005480F" w:rsidRDefault="00FB2C07" w:rsidP="00FB2C0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B2C07" w:rsidRPr="0005480F" w14:paraId="0ACC46E3" w14:textId="77777777" w:rsidTr="00057A80">
        <w:trPr>
          <w:cantSplit/>
        </w:trPr>
        <w:tc>
          <w:tcPr>
            <w:tcW w:w="4050" w:type="dxa"/>
            <w:hideMark/>
          </w:tcPr>
          <w:p w14:paraId="350B7555" w14:textId="77777777" w:rsidR="00FB2C07" w:rsidRPr="0005480F" w:rsidRDefault="00FB2C07" w:rsidP="00FB2C07">
            <w:pPr>
              <w:spacing w:line="240" w:lineRule="auto"/>
              <w:ind w:left="17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13A10F8E" w14:textId="4E1D1F6E" w:rsidR="00FB2C07" w:rsidRPr="0005480F" w:rsidRDefault="00AE5ED4" w:rsidP="00376CF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57</w:t>
            </w:r>
            <w:r w:rsidR="004134AD">
              <w:rPr>
                <w:rFonts w:asciiTheme="majorBidi" w:hAnsiTheme="majorBidi" w:cs="Angsana New"/>
                <w:sz w:val="28"/>
                <w:szCs w:val="28"/>
              </w:rPr>
              <w:t>3,790</w:t>
            </w:r>
          </w:p>
        </w:tc>
        <w:tc>
          <w:tcPr>
            <w:tcW w:w="270" w:type="dxa"/>
          </w:tcPr>
          <w:p w14:paraId="24DE6D9D" w14:textId="77777777" w:rsidR="00FB2C07" w:rsidRPr="0005480F" w:rsidRDefault="00FB2C07" w:rsidP="00FB2C0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1FEE44" w14:textId="3BBFC50D" w:rsidR="00FB2C07" w:rsidRPr="0005480F" w:rsidRDefault="00FB2C07" w:rsidP="00376CF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446,146</w:t>
            </w:r>
          </w:p>
        </w:tc>
        <w:tc>
          <w:tcPr>
            <w:tcW w:w="270" w:type="dxa"/>
          </w:tcPr>
          <w:p w14:paraId="58044C17" w14:textId="77777777" w:rsidR="00FB2C07" w:rsidRPr="0005480F" w:rsidRDefault="00FB2C07" w:rsidP="00FB2C0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E800B2" w14:textId="786F816B" w:rsidR="00FB2C07" w:rsidRPr="0005480F" w:rsidRDefault="00AE5ED4" w:rsidP="00EC290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49,307</w:t>
            </w:r>
          </w:p>
        </w:tc>
        <w:tc>
          <w:tcPr>
            <w:tcW w:w="270" w:type="dxa"/>
          </w:tcPr>
          <w:p w14:paraId="5A6F8D8C" w14:textId="77777777" w:rsidR="00FB2C07" w:rsidRPr="0005480F" w:rsidRDefault="00FB2C07" w:rsidP="00FB2C0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960862" w14:textId="1B7488FF" w:rsidR="00FB2C07" w:rsidRPr="0005480F" w:rsidRDefault="00FB2C07" w:rsidP="00031B5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45,874</w:t>
            </w:r>
          </w:p>
        </w:tc>
      </w:tr>
      <w:tr w:rsidR="00FB2C07" w:rsidRPr="0005480F" w14:paraId="6BD2C339" w14:textId="77777777" w:rsidTr="00057A80">
        <w:trPr>
          <w:cantSplit/>
        </w:trPr>
        <w:tc>
          <w:tcPr>
            <w:tcW w:w="4050" w:type="dxa"/>
            <w:hideMark/>
          </w:tcPr>
          <w:p w14:paraId="59C8172E" w14:textId="77777777" w:rsidR="00FB2C07" w:rsidRPr="0005480F" w:rsidRDefault="00FB2C07" w:rsidP="00FB2C07">
            <w:pPr>
              <w:spacing w:line="240" w:lineRule="auto"/>
              <w:ind w:left="17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6C2E19B3" w14:textId="77777777" w:rsidR="00FB2C07" w:rsidRPr="0005480F" w:rsidRDefault="00FB2C07" w:rsidP="00EC290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9CC7A3" w14:textId="77777777" w:rsidR="00FB2C07" w:rsidRPr="0005480F" w:rsidRDefault="00FB2C07" w:rsidP="00FB2C0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A3895C" w14:textId="77777777" w:rsidR="00FB2C07" w:rsidRPr="0005480F" w:rsidRDefault="00FB2C07" w:rsidP="00376CF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8D983C3" w14:textId="77777777" w:rsidR="00FB2C07" w:rsidRPr="0005480F" w:rsidRDefault="00FB2C07" w:rsidP="00FB2C0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A094B3" w14:textId="77777777" w:rsidR="00FB2C07" w:rsidRPr="0005480F" w:rsidRDefault="00FB2C07" w:rsidP="00EC290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756E19" w14:textId="77777777" w:rsidR="00FB2C07" w:rsidRPr="0005480F" w:rsidRDefault="00FB2C07" w:rsidP="00FB2C0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0D6B1B" w14:textId="77777777" w:rsidR="00FB2C07" w:rsidRPr="0005480F" w:rsidRDefault="00FB2C07" w:rsidP="00031B5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2C07" w:rsidRPr="0005480F" w14:paraId="002C69A0" w14:textId="77777777" w:rsidTr="00057A80">
        <w:trPr>
          <w:cantSplit/>
        </w:trPr>
        <w:tc>
          <w:tcPr>
            <w:tcW w:w="4050" w:type="dxa"/>
            <w:hideMark/>
          </w:tcPr>
          <w:p w14:paraId="0F984870" w14:textId="32BB7A38" w:rsidR="00FB2C07" w:rsidRPr="0005480F" w:rsidRDefault="00FB2C07" w:rsidP="00FB2C07">
            <w:pPr>
              <w:spacing w:line="240" w:lineRule="auto"/>
              <w:ind w:left="17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   1 - </w:t>
            </w:r>
            <w:r w:rsidR="001C4E8F" w:rsidRPr="0005480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080" w:type="dxa"/>
          </w:tcPr>
          <w:p w14:paraId="601FA55C" w14:textId="2046B576" w:rsidR="00FB2C07" w:rsidRPr="0005480F" w:rsidRDefault="00AE5ED4" w:rsidP="00376CF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 w:rsidR="00F330FE" w:rsidRPr="000548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0548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F330FE" w:rsidRPr="000548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496</w:t>
            </w:r>
          </w:p>
        </w:tc>
        <w:tc>
          <w:tcPr>
            <w:tcW w:w="270" w:type="dxa"/>
          </w:tcPr>
          <w:p w14:paraId="3917AEDC" w14:textId="77777777" w:rsidR="00FB2C07" w:rsidRPr="0005480F" w:rsidRDefault="00FB2C07" w:rsidP="00FB2C0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9C1219" w14:textId="57222A61" w:rsidR="00FB2C07" w:rsidRPr="0005480F" w:rsidRDefault="00FB2C07" w:rsidP="00376CF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139,601</w:t>
            </w:r>
          </w:p>
        </w:tc>
        <w:tc>
          <w:tcPr>
            <w:tcW w:w="270" w:type="dxa"/>
          </w:tcPr>
          <w:p w14:paraId="6A6F43AA" w14:textId="77777777" w:rsidR="00FB2C07" w:rsidRPr="0005480F" w:rsidRDefault="00FB2C07" w:rsidP="00FB2C0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83B0E4" w14:textId="23A35163" w:rsidR="00FB2C07" w:rsidRPr="0005480F" w:rsidRDefault="00AE5ED4" w:rsidP="00EC290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49,515</w:t>
            </w:r>
          </w:p>
        </w:tc>
        <w:tc>
          <w:tcPr>
            <w:tcW w:w="270" w:type="dxa"/>
          </w:tcPr>
          <w:p w14:paraId="5C25F664" w14:textId="77777777" w:rsidR="00FB2C07" w:rsidRPr="0005480F" w:rsidRDefault="00FB2C07" w:rsidP="00FB2C0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6A32D2" w14:textId="213FDEBF" w:rsidR="00FB2C07" w:rsidRPr="0005480F" w:rsidRDefault="00FB2C07" w:rsidP="00031B5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41,202</w:t>
            </w:r>
          </w:p>
        </w:tc>
      </w:tr>
      <w:tr w:rsidR="00FB2C07" w:rsidRPr="0005480F" w14:paraId="2E7FAD4C" w14:textId="77777777" w:rsidTr="00057A80">
        <w:trPr>
          <w:cantSplit/>
        </w:trPr>
        <w:tc>
          <w:tcPr>
            <w:tcW w:w="4050" w:type="dxa"/>
            <w:hideMark/>
          </w:tcPr>
          <w:p w14:paraId="42DCCF9B" w14:textId="63915BBF" w:rsidR="00FB2C07" w:rsidRPr="0005480F" w:rsidRDefault="00FB2C07" w:rsidP="00FB2C07">
            <w:pPr>
              <w:spacing w:line="240" w:lineRule="auto"/>
              <w:ind w:left="17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1C4E8F" w:rsidRPr="0005480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1 - </w:t>
            </w:r>
            <w:r w:rsidR="001C4E8F" w:rsidRPr="0005480F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080" w:type="dxa"/>
          </w:tcPr>
          <w:p w14:paraId="2C1534CB" w14:textId="71A951ED" w:rsidR="00FB2C07" w:rsidRPr="0005480F" w:rsidRDefault="00AE5ED4" w:rsidP="00376CF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F330FE" w:rsidRPr="000548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0548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F330FE" w:rsidRPr="000548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130</w:t>
            </w:r>
          </w:p>
        </w:tc>
        <w:tc>
          <w:tcPr>
            <w:tcW w:w="270" w:type="dxa"/>
          </w:tcPr>
          <w:p w14:paraId="44971C8C" w14:textId="77777777" w:rsidR="00FB2C07" w:rsidRPr="0005480F" w:rsidRDefault="00FB2C07" w:rsidP="00FB2C0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2F07AA" w14:textId="42972EC0" w:rsidR="00FB2C07" w:rsidRPr="0005480F" w:rsidRDefault="00FB2C07" w:rsidP="00376CF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5,559</w:t>
            </w:r>
          </w:p>
        </w:tc>
        <w:tc>
          <w:tcPr>
            <w:tcW w:w="270" w:type="dxa"/>
          </w:tcPr>
          <w:p w14:paraId="4B45F8AC" w14:textId="77777777" w:rsidR="00FB2C07" w:rsidRPr="0005480F" w:rsidRDefault="00FB2C07" w:rsidP="00FB2C0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61B853" w14:textId="16EB8FFC" w:rsidR="00FB2C07" w:rsidRPr="0005480F" w:rsidRDefault="00AE5ED4" w:rsidP="00EC290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1,509</w:t>
            </w:r>
          </w:p>
        </w:tc>
        <w:tc>
          <w:tcPr>
            <w:tcW w:w="270" w:type="dxa"/>
          </w:tcPr>
          <w:p w14:paraId="7DE919D2" w14:textId="77777777" w:rsidR="00FB2C07" w:rsidRPr="0005480F" w:rsidRDefault="00FB2C07" w:rsidP="00FB2C0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908D0A" w14:textId="09F5858D" w:rsidR="00FB2C07" w:rsidRPr="0005480F" w:rsidRDefault="00FB2C07" w:rsidP="00031B5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2,535</w:t>
            </w:r>
          </w:p>
        </w:tc>
      </w:tr>
      <w:tr w:rsidR="00FB2C07" w:rsidRPr="0005480F" w14:paraId="761089C0" w14:textId="77777777" w:rsidTr="00057A80">
        <w:trPr>
          <w:cantSplit/>
        </w:trPr>
        <w:tc>
          <w:tcPr>
            <w:tcW w:w="4050" w:type="dxa"/>
            <w:hideMark/>
          </w:tcPr>
          <w:p w14:paraId="73280F67" w14:textId="5A1D940B" w:rsidR="00FB2C07" w:rsidRPr="0005480F" w:rsidRDefault="00FB2C07" w:rsidP="00FB2C07">
            <w:pPr>
              <w:spacing w:line="240" w:lineRule="auto"/>
              <w:ind w:left="17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1C4E8F" w:rsidRPr="0005480F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1 - </w:t>
            </w:r>
            <w:r w:rsidR="001C4E8F" w:rsidRPr="0005480F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080" w:type="dxa"/>
          </w:tcPr>
          <w:p w14:paraId="62E3D79B" w14:textId="4E3F2E82" w:rsidR="00FB2C07" w:rsidRPr="0005480F" w:rsidRDefault="00AE5ED4" w:rsidP="00376CF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</w:t>
            </w:r>
            <w:r w:rsidR="00F330FE" w:rsidRPr="000548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270" w:type="dxa"/>
          </w:tcPr>
          <w:p w14:paraId="59D33271" w14:textId="77777777" w:rsidR="00FB2C07" w:rsidRPr="0005480F" w:rsidRDefault="00FB2C07" w:rsidP="00FB2C0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4310CA" w14:textId="2EA244FF" w:rsidR="00FB2C07" w:rsidRPr="0005480F" w:rsidRDefault="00FB2C07" w:rsidP="00376CF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14,222</w:t>
            </w:r>
          </w:p>
        </w:tc>
        <w:tc>
          <w:tcPr>
            <w:tcW w:w="270" w:type="dxa"/>
          </w:tcPr>
          <w:p w14:paraId="25E7D2E7" w14:textId="77777777" w:rsidR="00FB2C07" w:rsidRPr="0005480F" w:rsidRDefault="00FB2C07" w:rsidP="00FB2C0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92A044" w14:textId="027294FD" w:rsidR="00FB2C07" w:rsidRPr="0005480F" w:rsidRDefault="00AE5ED4" w:rsidP="00EC290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525</w:t>
            </w:r>
          </w:p>
        </w:tc>
        <w:tc>
          <w:tcPr>
            <w:tcW w:w="270" w:type="dxa"/>
          </w:tcPr>
          <w:p w14:paraId="191B1AF6" w14:textId="77777777" w:rsidR="00FB2C07" w:rsidRPr="0005480F" w:rsidRDefault="00FB2C07" w:rsidP="00FB2C0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E60311" w14:textId="71FAA9E5" w:rsidR="00FB2C07" w:rsidRPr="0005480F" w:rsidRDefault="00FB2C07" w:rsidP="00031B5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567</w:t>
            </w:r>
          </w:p>
        </w:tc>
      </w:tr>
      <w:tr w:rsidR="00FB2C07" w:rsidRPr="0005480F" w14:paraId="7CE0D736" w14:textId="77777777" w:rsidTr="00057A80">
        <w:trPr>
          <w:cantSplit/>
        </w:trPr>
        <w:tc>
          <w:tcPr>
            <w:tcW w:w="4050" w:type="dxa"/>
            <w:hideMark/>
          </w:tcPr>
          <w:p w14:paraId="73817E23" w14:textId="23FC5DF7" w:rsidR="00FB2C07" w:rsidRPr="0005480F" w:rsidRDefault="00FB2C07" w:rsidP="00FB2C07">
            <w:pPr>
              <w:spacing w:line="240" w:lineRule="auto"/>
              <w:ind w:left="17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1C4E8F" w:rsidRPr="0005480F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D0FA6D" w14:textId="215BC504" w:rsidR="00FB2C07" w:rsidRPr="0005480F" w:rsidRDefault="00AE5ED4" w:rsidP="00376CF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19,863</w:t>
            </w:r>
          </w:p>
        </w:tc>
        <w:tc>
          <w:tcPr>
            <w:tcW w:w="270" w:type="dxa"/>
          </w:tcPr>
          <w:p w14:paraId="71240F39" w14:textId="77777777" w:rsidR="00FB2C07" w:rsidRPr="0005480F" w:rsidRDefault="00FB2C07" w:rsidP="00FB2C0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68DF91" w14:textId="4610307C" w:rsidR="00FB2C07" w:rsidRPr="0005480F" w:rsidRDefault="00FB2C07" w:rsidP="00376CF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7,687</w:t>
            </w:r>
          </w:p>
        </w:tc>
        <w:tc>
          <w:tcPr>
            <w:tcW w:w="270" w:type="dxa"/>
          </w:tcPr>
          <w:p w14:paraId="455579D8" w14:textId="77777777" w:rsidR="00FB2C07" w:rsidRPr="0005480F" w:rsidRDefault="00FB2C07" w:rsidP="00FB2C0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3027D6" w14:textId="68A77C46" w:rsidR="00FB2C07" w:rsidRPr="0005480F" w:rsidRDefault="00AE5ED4" w:rsidP="00EC290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  <w:rtl/>
                <w:cs/>
              </w:rPr>
              <w:t>412</w:t>
            </w:r>
          </w:p>
        </w:tc>
        <w:tc>
          <w:tcPr>
            <w:tcW w:w="270" w:type="dxa"/>
          </w:tcPr>
          <w:p w14:paraId="01752AD1" w14:textId="77777777" w:rsidR="00FB2C07" w:rsidRPr="0005480F" w:rsidRDefault="00FB2C07" w:rsidP="00FB2C0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F840F6" w14:textId="65898258" w:rsidR="00FB2C07" w:rsidRPr="0005480F" w:rsidRDefault="00FB2C07" w:rsidP="00031B5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318</w:t>
            </w:r>
          </w:p>
        </w:tc>
      </w:tr>
      <w:tr w:rsidR="00FB2C07" w:rsidRPr="0005480F" w14:paraId="0B787FA7" w14:textId="77777777" w:rsidTr="00057A80">
        <w:trPr>
          <w:cantSplit/>
        </w:trPr>
        <w:tc>
          <w:tcPr>
            <w:tcW w:w="4050" w:type="dxa"/>
            <w:hideMark/>
          </w:tcPr>
          <w:p w14:paraId="58AD20A6" w14:textId="77777777" w:rsidR="00FB2C07" w:rsidRPr="0005480F" w:rsidRDefault="00FB2C07" w:rsidP="00FB2C07">
            <w:pPr>
              <w:spacing w:line="240" w:lineRule="auto"/>
              <w:ind w:left="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CA6370" w14:textId="2C98343F" w:rsidR="00FB2C07" w:rsidRPr="0005480F" w:rsidRDefault="00AE5ED4" w:rsidP="00376CF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4134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19,992</w:t>
            </w:r>
          </w:p>
        </w:tc>
        <w:tc>
          <w:tcPr>
            <w:tcW w:w="270" w:type="dxa"/>
          </w:tcPr>
          <w:p w14:paraId="63557F13" w14:textId="77777777" w:rsidR="00FB2C07" w:rsidRPr="0005480F" w:rsidRDefault="00FB2C07" w:rsidP="00FB2C0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F8EF5D" w14:textId="644DB3A1" w:rsidR="00FB2C07" w:rsidRPr="0005480F" w:rsidRDefault="00FB2C07" w:rsidP="00376CF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613,215</w:t>
            </w:r>
          </w:p>
        </w:tc>
        <w:tc>
          <w:tcPr>
            <w:tcW w:w="270" w:type="dxa"/>
          </w:tcPr>
          <w:p w14:paraId="2603BF78" w14:textId="77777777" w:rsidR="00FB2C07" w:rsidRPr="0005480F" w:rsidRDefault="00FB2C07" w:rsidP="00FB2C0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D51BA8" w14:textId="77A95BE3" w:rsidR="00FB2C07" w:rsidRPr="0005480F" w:rsidRDefault="00AE5ED4" w:rsidP="00EC290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101,268</w:t>
            </w:r>
          </w:p>
        </w:tc>
        <w:tc>
          <w:tcPr>
            <w:tcW w:w="270" w:type="dxa"/>
          </w:tcPr>
          <w:p w14:paraId="2292FDA9" w14:textId="77777777" w:rsidR="00FB2C07" w:rsidRPr="0005480F" w:rsidRDefault="00FB2C07" w:rsidP="00FB2C0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C19F928" w14:textId="7083012A" w:rsidR="00FB2C07" w:rsidRPr="0005480F" w:rsidRDefault="00FB2C07" w:rsidP="00FB2C0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</w:t>
            </w: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496</w:t>
            </w:r>
          </w:p>
        </w:tc>
      </w:tr>
      <w:tr w:rsidR="00FB2C07" w:rsidRPr="0005480F" w14:paraId="64F842A8" w14:textId="77777777" w:rsidTr="00057A80">
        <w:trPr>
          <w:cantSplit/>
          <w:trHeight w:val="71"/>
        </w:trPr>
        <w:tc>
          <w:tcPr>
            <w:tcW w:w="4050" w:type="dxa"/>
            <w:vAlign w:val="bottom"/>
            <w:hideMark/>
          </w:tcPr>
          <w:p w14:paraId="28C5D08F" w14:textId="77777777" w:rsidR="00FB2C07" w:rsidRPr="0005480F" w:rsidRDefault="00FB2C07" w:rsidP="00FB2C07">
            <w:pPr>
              <w:spacing w:line="240" w:lineRule="auto"/>
              <w:ind w:left="17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>หัก</w:t>
            </w:r>
            <w:r w:rsidRPr="0005480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DEBBD7" w14:textId="0BAB69F5" w:rsidR="00FB2C07" w:rsidRPr="0005480F" w:rsidRDefault="00AE5ED4" w:rsidP="00376CFB">
            <w:pPr>
              <w:pStyle w:val="acctfourfigures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(3,432)</w:t>
            </w:r>
          </w:p>
        </w:tc>
        <w:tc>
          <w:tcPr>
            <w:tcW w:w="270" w:type="dxa"/>
            <w:vAlign w:val="bottom"/>
          </w:tcPr>
          <w:p w14:paraId="46D9024B" w14:textId="77777777" w:rsidR="00FB2C07" w:rsidRPr="0005480F" w:rsidRDefault="00FB2C07" w:rsidP="00EC290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39D343" w14:textId="0AF79A84" w:rsidR="00FB2C07" w:rsidRPr="0005480F" w:rsidRDefault="00FB2C07" w:rsidP="00376CFB">
            <w:pPr>
              <w:pStyle w:val="acctfourfigures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(2,879)</w:t>
            </w:r>
          </w:p>
        </w:tc>
        <w:tc>
          <w:tcPr>
            <w:tcW w:w="270" w:type="dxa"/>
            <w:vAlign w:val="bottom"/>
          </w:tcPr>
          <w:p w14:paraId="5B6A66EA" w14:textId="77777777" w:rsidR="00FB2C07" w:rsidRPr="0005480F" w:rsidRDefault="00FB2C07" w:rsidP="00FB2C07">
            <w:pPr>
              <w:pStyle w:val="acctfourfigures"/>
              <w:tabs>
                <w:tab w:val="decimal" w:pos="465"/>
              </w:tabs>
              <w:spacing w:line="240" w:lineRule="auto"/>
              <w:ind w:left="-79" w:right="-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FAF3FB" w14:textId="14C7540D" w:rsidR="00FB2C07" w:rsidRPr="0005480F" w:rsidRDefault="00AE5ED4" w:rsidP="00EC2903">
            <w:pPr>
              <w:pStyle w:val="acctfourfigures"/>
              <w:tabs>
                <w:tab w:val="decimal" w:pos="465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(328)</w:t>
            </w:r>
          </w:p>
        </w:tc>
        <w:tc>
          <w:tcPr>
            <w:tcW w:w="270" w:type="dxa"/>
            <w:vAlign w:val="bottom"/>
          </w:tcPr>
          <w:p w14:paraId="056E96EA" w14:textId="77777777" w:rsidR="00FB2C07" w:rsidRPr="0005480F" w:rsidRDefault="00FB2C07" w:rsidP="00FB2C07">
            <w:pPr>
              <w:pStyle w:val="acctfourfigures"/>
              <w:tabs>
                <w:tab w:val="decimal" w:pos="465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7EA0415B" w14:textId="199337A0" w:rsidR="00FB2C07" w:rsidRPr="0005480F" w:rsidRDefault="00FB2C07" w:rsidP="00FB2C07">
            <w:pPr>
              <w:pStyle w:val="acctfourfigures"/>
              <w:tabs>
                <w:tab w:val="decimal" w:pos="465"/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548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329</w:t>
            </w:r>
            <w:r w:rsidRPr="0005480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B2C07" w:rsidRPr="0005480F" w14:paraId="1DDB3563" w14:textId="77777777" w:rsidTr="00057A80">
        <w:trPr>
          <w:cantSplit/>
        </w:trPr>
        <w:tc>
          <w:tcPr>
            <w:tcW w:w="4050" w:type="dxa"/>
            <w:hideMark/>
          </w:tcPr>
          <w:p w14:paraId="232217F3" w14:textId="77777777" w:rsidR="00FB2C07" w:rsidRPr="0005480F" w:rsidRDefault="00FB2C07" w:rsidP="00FB2C07">
            <w:pPr>
              <w:spacing w:line="240" w:lineRule="auto"/>
              <w:ind w:left="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FD94D9" w14:textId="4E0F3EC9" w:rsidR="00FB2C07" w:rsidRPr="0005480F" w:rsidRDefault="00AE5ED4" w:rsidP="00376CF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816,</w:t>
            </w:r>
            <w:r w:rsidR="004134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560</w:t>
            </w:r>
          </w:p>
        </w:tc>
        <w:tc>
          <w:tcPr>
            <w:tcW w:w="270" w:type="dxa"/>
          </w:tcPr>
          <w:p w14:paraId="3444454A" w14:textId="77777777" w:rsidR="00FB2C07" w:rsidRPr="0005480F" w:rsidRDefault="00FB2C07" w:rsidP="00FB2C0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22F67C" w14:textId="1B4EAF07" w:rsidR="00FB2C07" w:rsidRPr="0005480F" w:rsidRDefault="00FB2C07" w:rsidP="00376CF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610</w:t>
            </w: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336</w:t>
            </w:r>
          </w:p>
        </w:tc>
        <w:tc>
          <w:tcPr>
            <w:tcW w:w="270" w:type="dxa"/>
          </w:tcPr>
          <w:p w14:paraId="6A56BB47" w14:textId="77777777" w:rsidR="00FB2C07" w:rsidRPr="0005480F" w:rsidRDefault="00FB2C07" w:rsidP="00FB2C0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5B7088" w14:textId="641258CA" w:rsidR="00FB2C07" w:rsidRPr="0005480F" w:rsidRDefault="00AE5ED4" w:rsidP="00EC290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5480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100,940</w:t>
            </w:r>
          </w:p>
        </w:tc>
        <w:tc>
          <w:tcPr>
            <w:tcW w:w="270" w:type="dxa"/>
          </w:tcPr>
          <w:p w14:paraId="7AF8CDCC" w14:textId="77777777" w:rsidR="00FB2C07" w:rsidRPr="0005480F" w:rsidRDefault="00FB2C07" w:rsidP="00FB2C0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2" w:space="0" w:color="auto"/>
              <w:bottom w:val="double" w:sz="4" w:space="0" w:color="auto"/>
            </w:tcBorders>
          </w:tcPr>
          <w:p w14:paraId="35FBF462" w14:textId="016DC2C7" w:rsidR="00FB2C07" w:rsidRPr="0005480F" w:rsidRDefault="00FB2C07" w:rsidP="00FB2C0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</w:t>
            </w: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167</w:t>
            </w:r>
          </w:p>
        </w:tc>
      </w:tr>
    </w:tbl>
    <w:p w14:paraId="7D9BCC03" w14:textId="77777777" w:rsidR="00CC04EE" w:rsidRPr="0005480F" w:rsidRDefault="00CC04EE" w:rsidP="00CC0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67"/>
        <w:gridCol w:w="13"/>
      </w:tblGrid>
      <w:tr w:rsidR="00CC04EE" w:rsidRPr="0005480F" w14:paraId="4CBF28EE" w14:textId="77777777" w:rsidTr="00057A80">
        <w:trPr>
          <w:cantSplit/>
          <w:tblHeader/>
        </w:trPr>
        <w:tc>
          <w:tcPr>
            <w:tcW w:w="4050" w:type="dxa"/>
            <w:vAlign w:val="bottom"/>
            <w:hideMark/>
          </w:tcPr>
          <w:p w14:paraId="5CEE8001" w14:textId="7453A532" w:rsidR="00CC04EE" w:rsidRPr="0005480F" w:rsidRDefault="009831CD" w:rsidP="00EC5638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2430" w:type="dxa"/>
            <w:gridSpan w:val="3"/>
            <w:vAlign w:val="bottom"/>
          </w:tcPr>
          <w:p w14:paraId="44B19C60" w14:textId="77777777" w:rsidR="00CC04EE" w:rsidRPr="0005480F" w:rsidRDefault="00CC04EE" w:rsidP="00EC563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05480F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6CC8EBEF" w14:textId="77777777" w:rsidR="00CC04EE" w:rsidRPr="0005480F" w:rsidRDefault="00CC04EE" w:rsidP="00EC563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4"/>
            <w:vAlign w:val="bottom"/>
          </w:tcPr>
          <w:p w14:paraId="73102097" w14:textId="77777777" w:rsidR="00CC04EE" w:rsidRPr="0005480F" w:rsidRDefault="00CC04EE" w:rsidP="00EC563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CC04EE" w:rsidRPr="0005480F" w14:paraId="70EB9906" w14:textId="77777777" w:rsidTr="00057A80">
        <w:trPr>
          <w:cantSplit/>
          <w:tblHeader/>
        </w:trPr>
        <w:tc>
          <w:tcPr>
            <w:tcW w:w="4050" w:type="dxa"/>
            <w:vAlign w:val="bottom"/>
          </w:tcPr>
          <w:p w14:paraId="5C9217D6" w14:textId="0527286C" w:rsidR="00CC04EE" w:rsidRPr="0005480F" w:rsidRDefault="00CC04EE" w:rsidP="00057A80">
            <w:pPr>
              <w:pStyle w:val="acctfourfigures"/>
              <w:tabs>
                <w:tab w:val="left" w:pos="720"/>
              </w:tabs>
              <w:spacing w:line="240" w:lineRule="auto"/>
              <w:ind w:left="17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rtl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777CF3"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เก้าเดือน</w:t>
            </w: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สิ้นสุดวันที่</w:t>
            </w:r>
            <w:r w:rsidR="00057A80"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="00777CF3"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30 </w:t>
            </w:r>
            <w:r w:rsidR="00777CF3"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080" w:type="dxa"/>
            <w:vAlign w:val="bottom"/>
          </w:tcPr>
          <w:p w14:paraId="6BA963BA" w14:textId="799F3996" w:rsidR="00CC04EE" w:rsidRPr="0005480F" w:rsidRDefault="001F2771" w:rsidP="009234F7">
            <w:pPr>
              <w:pStyle w:val="acctmergecolhdg"/>
              <w:spacing w:line="240" w:lineRule="auto"/>
              <w:ind w:left="-83" w:right="-79" w:firstLine="83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70" w:type="dxa"/>
            <w:vAlign w:val="bottom"/>
          </w:tcPr>
          <w:p w14:paraId="5C63C17E" w14:textId="77777777" w:rsidR="00CC04EE" w:rsidRPr="0005480F" w:rsidRDefault="00CC04EE" w:rsidP="00EC563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A02E067" w14:textId="4A6B3200" w:rsidR="00CC04EE" w:rsidRPr="0005480F" w:rsidRDefault="001F2771" w:rsidP="00EC5638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5B67C341" w14:textId="77777777" w:rsidR="00CC04EE" w:rsidRPr="0005480F" w:rsidRDefault="00CC04EE" w:rsidP="00EC563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BA8DEC" w14:textId="388690BE" w:rsidR="00CC04EE" w:rsidRPr="0005480F" w:rsidRDefault="001F2771" w:rsidP="00EC5638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bottom"/>
          </w:tcPr>
          <w:p w14:paraId="2DE3737F" w14:textId="77777777" w:rsidR="00CC04EE" w:rsidRPr="0005480F" w:rsidRDefault="00CC04EE" w:rsidP="00EC563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9D2A409" w14:textId="436B1FF1" w:rsidR="00CC04EE" w:rsidRPr="0005480F" w:rsidRDefault="001F2771" w:rsidP="00EC563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2563</w:t>
            </w:r>
          </w:p>
        </w:tc>
      </w:tr>
      <w:tr w:rsidR="00CC04EE" w:rsidRPr="0005480F" w14:paraId="3E183251" w14:textId="77777777" w:rsidTr="00057A80">
        <w:trPr>
          <w:gridAfter w:val="1"/>
          <w:wAfter w:w="13" w:type="dxa"/>
          <w:cantSplit/>
          <w:tblHeader/>
        </w:trPr>
        <w:tc>
          <w:tcPr>
            <w:tcW w:w="4050" w:type="dxa"/>
            <w:vAlign w:val="bottom"/>
            <w:hideMark/>
          </w:tcPr>
          <w:p w14:paraId="195A7E62" w14:textId="77777777" w:rsidR="00CC04EE" w:rsidRPr="0005480F" w:rsidRDefault="00CC04EE" w:rsidP="00057A80">
            <w:pPr>
              <w:pStyle w:val="acctfourfigures"/>
              <w:tabs>
                <w:tab w:val="left" w:pos="720"/>
              </w:tabs>
              <w:spacing w:line="240" w:lineRule="auto"/>
              <w:ind w:left="1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117" w:type="dxa"/>
            <w:gridSpan w:val="7"/>
            <w:vAlign w:val="bottom"/>
            <w:hideMark/>
          </w:tcPr>
          <w:p w14:paraId="3FAF2B2D" w14:textId="77777777" w:rsidR="00CC04EE" w:rsidRPr="0005480F" w:rsidRDefault="00CC04EE" w:rsidP="00EC563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C04EE" w:rsidRPr="0005480F" w14:paraId="3340B8CE" w14:textId="77777777" w:rsidTr="00057A80">
        <w:trPr>
          <w:cantSplit/>
        </w:trPr>
        <w:tc>
          <w:tcPr>
            <w:tcW w:w="4050" w:type="dxa"/>
          </w:tcPr>
          <w:p w14:paraId="414F2684" w14:textId="14714D65" w:rsidR="00CC04EE" w:rsidRPr="0005480F" w:rsidRDefault="007E6626" w:rsidP="00057A80">
            <w:pPr>
              <w:tabs>
                <w:tab w:val="clear" w:pos="227"/>
                <w:tab w:val="left" w:pos="190"/>
              </w:tabs>
              <w:spacing w:line="240" w:lineRule="auto"/>
              <w:ind w:lef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C04EE"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="00CC04EE"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</w:t>
            </w:r>
          </w:p>
        </w:tc>
        <w:tc>
          <w:tcPr>
            <w:tcW w:w="1080" w:type="dxa"/>
          </w:tcPr>
          <w:p w14:paraId="5DF3725B" w14:textId="6DD8465A" w:rsidR="00CC04EE" w:rsidRPr="0005480F" w:rsidRDefault="00CC04EE" w:rsidP="00EC563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76FDE6" w14:textId="77777777" w:rsidR="00CC04EE" w:rsidRPr="0005480F" w:rsidRDefault="00CC04EE" w:rsidP="00EC563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B2A1E5" w14:textId="0264BDF6" w:rsidR="00CC04EE" w:rsidRPr="0005480F" w:rsidRDefault="00CC04EE" w:rsidP="00EC563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F99C58" w14:textId="77777777" w:rsidR="00CC04EE" w:rsidRPr="0005480F" w:rsidRDefault="00CC04EE" w:rsidP="00EC563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F6DC36" w14:textId="68A0F85C" w:rsidR="00CC04EE" w:rsidRPr="0005480F" w:rsidRDefault="00CC04EE" w:rsidP="00EC563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716AE41F" w14:textId="77777777" w:rsidR="00CC04EE" w:rsidRPr="0005480F" w:rsidRDefault="00CC04EE" w:rsidP="00EC56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2019F15" w14:textId="79C07DA4" w:rsidR="00CC04EE" w:rsidRPr="0005480F" w:rsidRDefault="00CC04EE" w:rsidP="00EC563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43D5" w:rsidRPr="0005480F" w14:paraId="2F46070D" w14:textId="77777777" w:rsidTr="00057A80">
        <w:trPr>
          <w:cantSplit/>
        </w:trPr>
        <w:tc>
          <w:tcPr>
            <w:tcW w:w="4050" w:type="dxa"/>
          </w:tcPr>
          <w:p w14:paraId="0B9B54AC" w14:textId="4C5159E9" w:rsidR="005243D5" w:rsidRPr="0005480F" w:rsidRDefault="005243D5" w:rsidP="00057A80">
            <w:pPr>
              <w:tabs>
                <w:tab w:val="clear" w:pos="227"/>
                <w:tab w:val="left" w:pos="190"/>
              </w:tabs>
              <w:spacing w:line="240" w:lineRule="auto"/>
              <w:ind w:left="17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จะเกิดขึ้น</w:t>
            </w:r>
          </w:p>
        </w:tc>
        <w:tc>
          <w:tcPr>
            <w:tcW w:w="1080" w:type="dxa"/>
          </w:tcPr>
          <w:p w14:paraId="610C0A2C" w14:textId="42592E31" w:rsidR="005243D5" w:rsidRPr="0005480F" w:rsidRDefault="0005270F" w:rsidP="00786B0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553</w:t>
            </w:r>
          </w:p>
        </w:tc>
        <w:tc>
          <w:tcPr>
            <w:tcW w:w="270" w:type="dxa"/>
          </w:tcPr>
          <w:p w14:paraId="25EF22F6" w14:textId="77777777" w:rsidR="005243D5" w:rsidRPr="0005480F" w:rsidRDefault="005243D5" w:rsidP="005243D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1CFD33" w14:textId="6CD79528" w:rsidR="005243D5" w:rsidRPr="0005480F" w:rsidRDefault="007E6626" w:rsidP="005243D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(2,155)</w:t>
            </w:r>
          </w:p>
        </w:tc>
        <w:tc>
          <w:tcPr>
            <w:tcW w:w="270" w:type="dxa"/>
          </w:tcPr>
          <w:p w14:paraId="0D2A7276" w14:textId="77777777" w:rsidR="005243D5" w:rsidRPr="0005480F" w:rsidRDefault="005243D5" w:rsidP="005243D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75BFAE" w14:textId="2D5BA533" w:rsidR="005243D5" w:rsidRPr="0005480F" w:rsidRDefault="00055592" w:rsidP="00786B05">
            <w:pPr>
              <w:pStyle w:val="acctfourfigures"/>
              <w:tabs>
                <w:tab w:val="decimal" w:pos="465"/>
              </w:tabs>
              <w:spacing w:line="240" w:lineRule="auto"/>
              <w:ind w:left="-83" w:right="1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480F">
              <w:rPr>
                <w:rFonts w:asciiTheme="majorBidi" w:hAnsiTheme="majorBidi" w:cs="Angsana New" w:hint="cs"/>
                <w:sz w:val="28"/>
                <w:szCs w:val="28"/>
                <w:cs/>
              </w:rPr>
              <w:t>(1)</w:t>
            </w:r>
          </w:p>
        </w:tc>
        <w:tc>
          <w:tcPr>
            <w:tcW w:w="270" w:type="dxa"/>
          </w:tcPr>
          <w:p w14:paraId="3047537F" w14:textId="77777777" w:rsidR="005243D5" w:rsidRPr="0005480F" w:rsidRDefault="005243D5" w:rsidP="005243D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3B5B0E72" w14:textId="4E042655" w:rsidR="005243D5" w:rsidRPr="0005480F" w:rsidRDefault="007E6626" w:rsidP="005243D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(1,663)</w:t>
            </w:r>
          </w:p>
        </w:tc>
      </w:tr>
    </w:tbl>
    <w:p w14:paraId="54FE77F3" w14:textId="77777777" w:rsidR="00CC04EE" w:rsidRPr="0005480F" w:rsidRDefault="00CC04EE" w:rsidP="00CC0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39BB19F" w14:textId="10F581C4" w:rsidR="00BB564D" w:rsidRPr="0005480F" w:rsidRDefault="00AB4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  <w:sectPr w:rsidR="00BB564D" w:rsidRPr="0005480F" w:rsidSect="003632A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9" w:h="16834" w:code="9"/>
          <w:pgMar w:top="691" w:right="1152" w:bottom="1354" w:left="1152" w:header="720" w:footer="720" w:gutter="0"/>
          <w:pgNumType w:start="17"/>
          <w:cols w:space="720"/>
          <w:docGrid w:linePitch="360"/>
        </w:sectPr>
      </w:pPr>
      <w:r w:rsidRPr="0005480F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D0953CD" w14:textId="65C10DFB" w:rsidR="00804175" w:rsidRPr="0005480F" w:rsidRDefault="00D75CE8" w:rsidP="007242C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05480F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เงินลงทุนในบริษัทร่วมและการร่วมค้า</w:t>
      </w:r>
      <w:r w:rsidR="00804175" w:rsidRPr="0005480F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 </w:t>
      </w:r>
    </w:p>
    <w:p w14:paraId="4800BEFB" w14:textId="00D5A360" w:rsidR="00B162EE" w:rsidRPr="0005480F" w:rsidRDefault="00B162EE" w:rsidP="00B162EE">
      <w:pPr>
        <w:rPr>
          <w:rFonts w:asciiTheme="majorBidi" w:hAnsiTheme="majorBidi" w:cstheme="majorBidi"/>
          <w:sz w:val="17"/>
          <w:szCs w:val="17"/>
          <w:cs/>
          <w:lang w:val="th-TH"/>
        </w:rPr>
      </w:pPr>
    </w:p>
    <w:tbl>
      <w:tblPr>
        <w:tblW w:w="14319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8"/>
        <w:gridCol w:w="2051"/>
        <w:gridCol w:w="821"/>
        <w:gridCol w:w="300"/>
        <w:gridCol w:w="828"/>
        <w:gridCol w:w="248"/>
        <w:gridCol w:w="1063"/>
        <w:gridCol w:w="312"/>
        <w:gridCol w:w="1208"/>
        <w:gridCol w:w="10"/>
        <w:gridCol w:w="238"/>
        <w:gridCol w:w="932"/>
        <w:gridCol w:w="200"/>
        <w:gridCol w:w="864"/>
        <w:gridCol w:w="248"/>
        <w:gridCol w:w="920"/>
        <w:gridCol w:w="181"/>
        <w:gridCol w:w="874"/>
        <w:gridCol w:w="223"/>
      </w:tblGrid>
      <w:tr w:rsidR="00F41A6E" w:rsidRPr="0005480F" w14:paraId="0E1247D2" w14:textId="77777777" w:rsidTr="003F2701">
        <w:trPr>
          <w:cantSplit/>
          <w:trHeight w:val="58"/>
          <w:tblHeader/>
        </w:trPr>
        <w:tc>
          <w:tcPr>
            <w:tcW w:w="9629" w:type="dxa"/>
            <w:gridSpan w:val="9"/>
          </w:tcPr>
          <w:p w14:paraId="7699EF41" w14:textId="77777777" w:rsidR="00F41A6E" w:rsidRPr="0005480F" w:rsidRDefault="00F41A6E" w:rsidP="003F2701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8" w:type="dxa"/>
            <w:gridSpan w:val="2"/>
          </w:tcPr>
          <w:p w14:paraId="0A7C8AB6" w14:textId="77777777" w:rsidR="00F41A6E" w:rsidRPr="0005480F" w:rsidRDefault="00F41A6E" w:rsidP="003F270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4442" w:type="dxa"/>
            <w:gridSpan w:val="8"/>
          </w:tcPr>
          <w:p w14:paraId="66E22E2C" w14:textId="77777777" w:rsidR="00F41A6E" w:rsidRPr="0005480F" w:rsidRDefault="00F41A6E" w:rsidP="003F2701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 xml:space="preserve">งบการเงินรวม </w:t>
            </w:r>
          </w:p>
        </w:tc>
      </w:tr>
      <w:tr w:rsidR="00F41A6E" w:rsidRPr="0005480F" w14:paraId="0C93E6F7" w14:textId="77777777" w:rsidTr="003F2701">
        <w:trPr>
          <w:cantSplit/>
          <w:trHeight w:val="440"/>
          <w:tblHeader/>
        </w:trPr>
        <w:tc>
          <w:tcPr>
            <w:tcW w:w="2798" w:type="dxa"/>
          </w:tcPr>
          <w:p w14:paraId="6E5A0419" w14:textId="77777777" w:rsidR="00F41A6E" w:rsidRPr="0005480F" w:rsidRDefault="00F41A6E" w:rsidP="003F270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51" w:type="dxa"/>
            <w:vAlign w:val="bottom"/>
          </w:tcPr>
          <w:p w14:paraId="0E5C37DC" w14:textId="77777777" w:rsidR="00F41A6E" w:rsidRPr="0005480F" w:rsidRDefault="00F41A6E" w:rsidP="003F2701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49" w:type="dxa"/>
            <w:gridSpan w:val="3"/>
          </w:tcPr>
          <w:p w14:paraId="02D7A14E" w14:textId="77777777" w:rsidR="00F41A6E" w:rsidRPr="0005480F" w:rsidRDefault="00F41A6E" w:rsidP="003F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5480F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</w:t>
            </w:r>
          </w:p>
          <w:p w14:paraId="2553F186" w14:textId="77777777" w:rsidR="00F41A6E" w:rsidRPr="0005480F" w:rsidRDefault="00F41A6E" w:rsidP="003F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5480F">
              <w:rPr>
                <w:rFonts w:asciiTheme="majorBidi" w:hAnsiTheme="majorBidi" w:cstheme="majorBidi"/>
                <w:sz w:val="20"/>
                <w:szCs w:val="20"/>
                <w:cs/>
              </w:rPr>
              <w:t>ความเป็นเจ้าของ</w:t>
            </w:r>
          </w:p>
        </w:tc>
        <w:tc>
          <w:tcPr>
            <w:tcW w:w="248" w:type="dxa"/>
          </w:tcPr>
          <w:p w14:paraId="20656066" w14:textId="77777777" w:rsidR="00F41A6E" w:rsidRPr="0005480F" w:rsidRDefault="00F41A6E" w:rsidP="003F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83" w:type="dxa"/>
            <w:gridSpan w:val="3"/>
          </w:tcPr>
          <w:p w14:paraId="6C2FF4CE" w14:textId="77777777" w:rsidR="00F41A6E" w:rsidRPr="0005480F" w:rsidRDefault="00F41A6E" w:rsidP="003F2701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6CF752E" w14:textId="77777777" w:rsidR="00F41A6E" w:rsidRPr="0005480F" w:rsidRDefault="00F41A6E" w:rsidP="003F2701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  <w:r w:rsidRPr="0005480F">
              <w:rPr>
                <w:rFonts w:asciiTheme="majorBidi" w:hAnsiTheme="majorBidi" w:cstheme="majorBidi"/>
                <w:b w:val="0"/>
                <w:bCs/>
                <w:sz w:val="20"/>
              </w:rPr>
              <w:t xml:space="preserve"> </w:t>
            </w:r>
          </w:p>
        </w:tc>
        <w:tc>
          <w:tcPr>
            <w:tcW w:w="248" w:type="dxa"/>
            <w:gridSpan w:val="2"/>
          </w:tcPr>
          <w:p w14:paraId="5FCF2061" w14:textId="77777777" w:rsidR="00F41A6E" w:rsidRPr="0005480F" w:rsidRDefault="00F41A6E" w:rsidP="003F2701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996" w:type="dxa"/>
            <w:gridSpan w:val="3"/>
          </w:tcPr>
          <w:p w14:paraId="281A0BB2" w14:textId="77777777" w:rsidR="00F41A6E" w:rsidRPr="0005480F" w:rsidRDefault="00F41A6E" w:rsidP="003F2701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A3F7912" w14:textId="77777777" w:rsidR="00F41A6E" w:rsidRPr="0005480F" w:rsidRDefault="00F41A6E" w:rsidP="003F2701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248" w:type="dxa"/>
          </w:tcPr>
          <w:p w14:paraId="40144D01" w14:textId="77777777" w:rsidR="00F41A6E" w:rsidRPr="0005480F" w:rsidRDefault="00F41A6E" w:rsidP="003F2701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975" w:type="dxa"/>
            <w:gridSpan w:val="3"/>
          </w:tcPr>
          <w:p w14:paraId="65DAF24F" w14:textId="77777777" w:rsidR="00F41A6E" w:rsidRPr="0005480F" w:rsidRDefault="00F41A6E" w:rsidP="003F2701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มูลค่าตาม</w:t>
            </w:r>
          </w:p>
          <w:p w14:paraId="1B8E9D77" w14:textId="77777777" w:rsidR="00F41A6E" w:rsidRPr="0005480F" w:rsidRDefault="00F41A6E" w:rsidP="003F2701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วิธีส่วนได้เสีย</w:t>
            </w:r>
            <w:r w:rsidRPr="0005480F">
              <w:rPr>
                <w:rFonts w:asciiTheme="majorBidi" w:hAnsiTheme="majorBidi" w:cstheme="majorBidi"/>
                <w:b w:val="0"/>
                <w:bCs/>
                <w:sz w:val="20"/>
              </w:rPr>
              <w:t xml:space="preserve"> </w:t>
            </w:r>
          </w:p>
        </w:tc>
        <w:tc>
          <w:tcPr>
            <w:tcW w:w="223" w:type="dxa"/>
          </w:tcPr>
          <w:p w14:paraId="493B8CC3" w14:textId="77777777" w:rsidR="00F41A6E" w:rsidRPr="0005480F" w:rsidRDefault="00F41A6E" w:rsidP="003F2701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FB2C07" w:rsidRPr="0005480F" w14:paraId="55098EC0" w14:textId="77777777" w:rsidTr="00EB3D66">
        <w:trPr>
          <w:cantSplit/>
          <w:trHeight w:val="58"/>
          <w:tblHeader/>
        </w:trPr>
        <w:tc>
          <w:tcPr>
            <w:tcW w:w="2798" w:type="dxa"/>
          </w:tcPr>
          <w:p w14:paraId="21104835" w14:textId="77777777" w:rsidR="00FB2C07" w:rsidRPr="0005480F" w:rsidRDefault="00FB2C07" w:rsidP="00FB2C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051" w:type="dxa"/>
          </w:tcPr>
          <w:p w14:paraId="08AECEC2" w14:textId="77777777" w:rsidR="00FB2C07" w:rsidRPr="0005480F" w:rsidRDefault="00FB2C07" w:rsidP="00FB2C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353E901D" w14:textId="77777777" w:rsidR="00FB2C07" w:rsidRPr="0005480F" w:rsidRDefault="00FB2C07" w:rsidP="00FB2C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821" w:type="dxa"/>
            <w:vAlign w:val="bottom"/>
          </w:tcPr>
          <w:p w14:paraId="3C2B85BF" w14:textId="1414FFFB" w:rsidR="00FB2C07" w:rsidRPr="0005480F" w:rsidRDefault="00777CF3" w:rsidP="00FB2C07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กันยายน</w:t>
            </w:r>
          </w:p>
          <w:p w14:paraId="6CB6C8BA" w14:textId="0F75CFA8" w:rsidR="00FB2C07" w:rsidRPr="0005480F" w:rsidRDefault="00FB2C07" w:rsidP="00FB2C07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300" w:type="dxa"/>
            <w:vAlign w:val="bottom"/>
          </w:tcPr>
          <w:p w14:paraId="3B3F6754" w14:textId="77777777" w:rsidR="00FB2C07" w:rsidRPr="0005480F" w:rsidRDefault="00FB2C07" w:rsidP="00FB2C07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vAlign w:val="bottom"/>
          </w:tcPr>
          <w:p w14:paraId="0A6BE0C1" w14:textId="5AD7BD90" w:rsidR="00FB2C07" w:rsidRPr="0005480F" w:rsidRDefault="00FB2C07" w:rsidP="00FB2C07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  <w:p w14:paraId="6799FA6B" w14:textId="27DF4399" w:rsidR="00FB2C07" w:rsidRPr="0005480F" w:rsidRDefault="00FB2C07" w:rsidP="00FB2C07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248" w:type="dxa"/>
            <w:vAlign w:val="bottom"/>
          </w:tcPr>
          <w:p w14:paraId="1928BE74" w14:textId="77777777" w:rsidR="00FB2C07" w:rsidRPr="0005480F" w:rsidRDefault="00FB2C07" w:rsidP="00FB2C07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063" w:type="dxa"/>
            <w:vAlign w:val="bottom"/>
          </w:tcPr>
          <w:p w14:paraId="739C6DAA" w14:textId="7A5168F6" w:rsidR="00FB2C07" w:rsidRPr="0005480F" w:rsidRDefault="00777CF3" w:rsidP="00FB2C07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กันยายน</w:t>
            </w:r>
          </w:p>
          <w:p w14:paraId="05C09390" w14:textId="5327F909" w:rsidR="00FB2C07" w:rsidRPr="0005480F" w:rsidRDefault="00FB2C07" w:rsidP="00FB2C07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312" w:type="dxa"/>
            <w:vAlign w:val="bottom"/>
          </w:tcPr>
          <w:p w14:paraId="47E9AD84" w14:textId="77777777" w:rsidR="00FB2C07" w:rsidRPr="0005480F" w:rsidRDefault="00FB2C07" w:rsidP="00FB2C07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7039EE73" w14:textId="25A59E50" w:rsidR="00FB2C07" w:rsidRPr="0005480F" w:rsidRDefault="00FB2C07" w:rsidP="00FB2C07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  <w:p w14:paraId="5A62E355" w14:textId="3952F87C" w:rsidR="00FB2C07" w:rsidRPr="0005480F" w:rsidRDefault="00FB2C07" w:rsidP="00FB2C07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248" w:type="dxa"/>
            <w:gridSpan w:val="2"/>
            <w:vAlign w:val="bottom"/>
          </w:tcPr>
          <w:p w14:paraId="1EB8221A" w14:textId="77777777" w:rsidR="00FB2C07" w:rsidRPr="0005480F" w:rsidRDefault="00FB2C07" w:rsidP="00FB2C07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932" w:type="dxa"/>
            <w:vAlign w:val="bottom"/>
          </w:tcPr>
          <w:p w14:paraId="0807D55A" w14:textId="1B5C8AD8" w:rsidR="00FB2C07" w:rsidRPr="0005480F" w:rsidRDefault="00777CF3" w:rsidP="00FB2C07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กันยายน</w:t>
            </w:r>
          </w:p>
          <w:p w14:paraId="5590AC9A" w14:textId="2F90A51A" w:rsidR="00FB2C07" w:rsidRPr="0005480F" w:rsidRDefault="00FB2C07" w:rsidP="00FB2C07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200" w:type="dxa"/>
            <w:vAlign w:val="bottom"/>
          </w:tcPr>
          <w:p w14:paraId="2A3A7759" w14:textId="77777777" w:rsidR="00FB2C07" w:rsidRPr="0005480F" w:rsidRDefault="00FB2C07" w:rsidP="00FB2C07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4" w:type="dxa"/>
            <w:vAlign w:val="bottom"/>
          </w:tcPr>
          <w:p w14:paraId="02640EE4" w14:textId="3A5AF52A" w:rsidR="00FB2C07" w:rsidRPr="0005480F" w:rsidRDefault="00FB2C07" w:rsidP="00FB2C07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  <w:p w14:paraId="6F8ADEE6" w14:textId="17A365CC" w:rsidR="00FB2C07" w:rsidRPr="0005480F" w:rsidRDefault="00FB2C07" w:rsidP="00FB2C07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248" w:type="dxa"/>
            <w:vAlign w:val="bottom"/>
          </w:tcPr>
          <w:p w14:paraId="3D96093A" w14:textId="77777777" w:rsidR="00FB2C07" w:rsidRPr="0005480F" w:rsidRDefault="00FB2C07" w:rsidP="00FB2C07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0" w:type="dxa"/>
            <w:vAlign w:val="bottom"/>
          </w:tcPr>
          <w:p w14:paraId="05408FC8" w14:textId="7224541B" w:rsidR="00FB2C07" w:rsidRPr="0005480F" w:rsidRDefault="00777CF3" w:rsidP="00FB2C07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กันยายน</w:t>
            </w:r>
          </w:p>
          <w:p w14:paraId="7B0DAE05" w14:textId="18D88CA1" w:rsidR="00FB2C07" w:rsidRPr="0005480F" w:rsidRDefault="00FB2C07" w:rsidP="00FB2C07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181" w:type="dxa"/>
            <w:vAlign w:val="bottom"/>
          </w:tcPr>
          <w:p w14:paraId="56D9F2B9" w14:textId="77777777" w:rsidR="00FB2C07" w:rsidRPr="0005480F" w:rsidRDefault="00FB2C07" w:rsidP="00FB2C07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vAlign w:val="bottom"/>
          </w:tcPr>
          <w:p w14:paraId="16431EEB" w14:textId="637B3924" w:rsidR="00FB2C07" w:rsidRPr="0005480F" w:rsidRDefault="00FB2C07" w:rsidP="00FB2C07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  <w:p w14:paraId="243C147C" w14:textId="3AF0C433" w:rsidR="00FB2C07" w:rsidRPr="0005480F" w:rsidRDefault="00FB2C07" w:rsidP="00FB2C07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2FEA92AC" w14:textId="77777777" w:rsidR="00FB2C07" w:rsidRPr="0005480F" w:rsidRDefault="00FB2C07" w:rsidP="00FB2C07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</w:tr>
      <w:tr w:rsidR="00FB2C07" w:rsidRPr="0005480F" w14:paraId="5D422F96" w14:textId="77777777" w:rsidTr="00982C0C">
        <w:trPr>
          <w:cantSplit/>
          <w:trHeight w:val="58"/>
        </w:trPr>
        <w:tc>
          <w:tcPr>
            <w:tcW w:w="2798" w:type="dxa"/>
          </w:tcPr>
          <w:p w14:paraId="6AB6336A" w14:textId="77777777" w:rsidR="00FB2C07" w:rsidRPr="0005480F" w:rsidRDefault="00FB2C07" w:rsidP="00FB2C0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51" w:type="dxa"/>
          </w:tcPr>
          <w:p w14:paraId="6ADF5747" w14:textId="77777777" w:rsidR="00FB2C07" w:rsidRPr="0005480F" w:rsidRDefault="00FB2C07" w:rsidP="00FB2C0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949" w:type="dxa"/>
            <w:gridSpan w:val="3"/>
          </w:tcPr>
          <w:p w14:paraId="15241C9B" w14:textId="77777777" w:rsidR="00FB2C07" w:rsidRPr="0005480F" w:rsidRDefault="00FB2C07" w:rsidP="00FB2C0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248" w:type="dxa"/>
          </w:tcPr>
          <w:p w14:paraId="256A29AC" w14:textId="77777777" w:rsidR="00FB2C07" w:rsidRPr="0005480F" w:rsidRDefault="00FB2C07" w:rsidP="00FB2C0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2593" w:type="dxa"/>
            <w:gridSpan w:val="4"/>
          </w:tcPr>
          <w:p w14:paraId="74CD6A45" w14:textId="1563C655" w:rsidR="00FB2C07" w:rsidRPr="0005480F" w:rsidRDefault="00FB2C07" w:rsidP="00FB2C0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644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0"/>
                <w:lang w:bidi="th-TH"/>
              </w:rPr>
              <w:t>(</w:t>
            </w:r>
            <w:r w:rsidRPr="0005480F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พัน</w:t>
            </w:r>
            <w:r w:rsidRPr="0005480F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)</w:t>
            </w:r>
          </w:p>
        </w:tc>
        <w:tc>
          <w:tcPr>
            <w:tcW w:w="4680" w:type="dxa"/>
            <w:gridSpan w:val="9"/>
          </w:tcPr>
          <w:p w14:paraId="0772E184" w14:textId="77777777" w:rsidR="00FB2C07" w:rsidRPr="0005480F" w:rsidRDefault="00FB2C07" w:rsidP="00FB2C0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</w:t>
            </w:r>
            <w:r w:rsidRPr="0005480F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พัน</w:t>
            </w:r>
            <w:r w:rsidRPr="0005480F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บาท)</w:t>
            </w:r>
          </w:p>
        </w:tc>
      </w:tr>
      <w:tr w:rsidR="00D66127" w:rsidRPr="0005480F" w14:paraId="20A9A5F3" w14:textId="77777777" w:rsidTr="00EB3D66">
        <w:trPr>
          <w:cantSplit/>
          <w:trHeight w:val="58"/>
        </w:trPr>
        <w:tc>
          <w:tcPr>
            <w:tcW w:w="2798" w:type="dxa"/>
          </w:tcPr>
          <w:p w14:paraId="4F2874E5" w14:textId="77777777" w:rsidR="00D66127" w:rsidRPr="0005480F" w:rsidRDefault="00D66127" w:rsidP="00D6612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2051" w:type="dxa"/>
          </w:tcPr>
          <w:p w14:paraId="5E194224" w14:textId="77777777" w:rsidR="00D66127" w:rsidRPr="0005480F" w:rsidRDefault="00D66127" w:rsidP="00D6612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821" w:type="dxa"/>
          </w:tcPr>
          <w:p w14:paraId="0A0B4DD3" w14:textId="77777777" w:rsidR="00D66127" w:rsidRPr="0005480F" w:rsidRDefault="00D66127" w:rsidP="00D6612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300" w:type="dxa"/>
          </w:tcPr>
          <w:p w14:paraId="6EB55CF5" w14:textId="77777777" w:rsidR="00D66127" w:rsidRPr="0005480F" w:rsidRDefault="00D66127" w:rsidP="00D6612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828" w:type="dxa"/>
          </w:tcPr>
          <w:p w14:paraId="3EBC23E2" w14:textId="77777777" w:rsidR="00D66127" w:rsidRPr="0005480F" w:rsidRDefault="00D66127" w:rsidP="00D6612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248" w:type="dxa"/>
          </w:tcPr>
          <w:p w14:paraId="52B958C3" w14:textId="77777777" w:rsidR="00D66127" w:rsidRPr="0005480F" w:rsidRDefault="00D66127" w:rsidP="00D6612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063" w:type="dxa"/>
          </w:tcPr>
          <w:p w14:paraId="2B8F0B81" w14:textId="77777777" w:rsidR="00D66127" w:rsidRPr="0005480F" w:rsidRDefault="00D66127" w:rsidP="00D661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12" w:type="dxa"/>
          </w:tcPr>
          <w:p w14:paraId="29B92576" w14:textId="77777777" w:rsidR="00D66127" w:rsidRPr="0005480F" w:rsidRDefault="00D66127" w:rsidP="00D6612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</w:tcPr>
          <w:p w14:paraId="3EDEF24A" w14:textId="77777777" w:rsidR="00D66127" w:rsidRPr="0005480F" w:rsidRDefault="00D66127" w:rsidP="00D661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8" w:type="dxa"/>
            <w:gridSpan w:val="2"/>
          </w:tcPr>
          <w:p w14:paraId="0A01D33C" w14:textId="77777777" w:rsidR="00D66127" w:rsidRPr="0005480F" w:rsidRDefault="00D66127" w:rsidP="00D6612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2" w:type="dxa"/>
          </w:tcPr>
          <w:p w14:paraId="031149D1" w14:textId="77777777" w:rsidR="00D66127" w:rsidRPr="0005480F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00" w:type="dxa"/>
          </w:tcPr>
          <w:p w14:paraId="49498010" w14:textId="77777777" w:rsidR="00D66127" w:rsidRPr="0005480F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4" w:type="dxa"/>
          </w:tcPr>
          <w:p w14:paraId="23C2B4F1" w14:textId="77777777" w:rsidR="00D66127" w:rsidRPr="0005480F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8" w:type="dxa"/>
          </w:tcPr>
          <w:p w14:paraId="7FA444D5" w14:textId="77777777" w:rsidR="00D66127" w:rsidRPr="0005480F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0" w:type="dxa"/>
          </w:tcPr>
          <w:p w14:paraId="5BF1A3ED" w14:textId="77777777" w:rsidR="00D66127" w:rsidRPr="0005480F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1" w:type="dxa"/>
          </w:tcPr>
          <w:p w14:paraId="602AA160" w14:textId="77777777" w:rsidR="00D66127" w:rsidRPr="0005480F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</w:tcPr>
          <w:p w14:paraId="5E7DB764" w14:textId="77777777" w:rsidR="00D66127" w:rsidRPr="0005480F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3" w:type="dxa"/>
          </w:tcPr>
          <w:p w14:paraId="17F1572A" w14:textId="77777777" w:rsidR="00D66127" w:rsidRPr="0005480F" w:rsidRDefault="00D66127" w:rsidP="00D6612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875E91" w:rsidRPr="0005480F" w14:paraId="771FF633" w14:textId="77777777" w:rsidTr="00EB3D66">
        <w:trPr>
          <w:cantSplit/>
          <w:trHeight w:val="58"/>
        </w:trPr>
        <w:tc>
          <w:tcPr>
            <w:tcW w:w="2798" w:type="dxa"/>
          </w:tcPr>
          <w:p w14:paraId="27501DE4" w14:textId="77777777" w:rsidR="00875E91" w:rsidRPr="0005480F" w:rsidRDefault="00875E91" w:rsidP="00875E9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05480F">
              <w:rPr>
                <w:rFonts w:asciiTheme="majorBidi" w:hAnsiTheme="majorBidi" w:cstheme="majorBidi"/>
                <w:sz w:val="20"/>
                <w:szCs w:val="20"/>
              </w:rPr>
              <w:t xml:space="preserve">JVK - Naga Movers Ltd. </w:t>
            </w:r>
          </w:p>
        </w:tc>
        <w:tc>
          <w:tcPr>
            <w:tcW w:w="2051" w:type="dxa"/>
          </w:tcPr>
          <w:p w14:paraId="479779A9" w14:textId="77777777" w:rsidR="00875E91" w:rsidRPr="0005480F" w:rsidRDefault="00875E91" w:rsidP="00875E9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5480F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821" w:type="dxa"/>
          </w:tcPr>
          <w:p w14:paraId="19232D53" w14:textId="3A399E7D" w:rsidR="00875E91" w:rsidRPr="0005480F" w:rsidRDefault="00875E91" w:rsidP="00875E9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05480F">
              <w:rPr>
                <w:rFonts w:asciiTheme="majorBidi" w:hAnsiTheme="majorBidi" w:cstheme="majorBidi"/>
                <w:sz w:val="20"/>
              </w:rPr>
              <w:t>.</w:t>
            </w: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300" w:type="dxa"/>
          </w:tcPr>
          <w:p w14:paraId="758E9653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7A29F1CC" w14:textId="46884F54" w:rsidR="00875E91" w:rsidRPr="0005480F" w:rsidRDefault="00875E91" w:rsidP="00875E9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05480F">
              <w:rPr>
                <w:rFonts w:asciiTheme="majorBidi" w:hAnsiTheme="majorBidi" w:cstheme="majorBidi"/>
                <w:sz w:val="20"/>
              </w:rPr>
              <w:t>.</w:t>
            </w: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48" w:type="dxa"/>
          </w:tcPr>
          <w:p w14:paraId="362E24DB" w14:textId="77777777" w:rsidR="00875E91" w:rsidRPr="0005480F" w:rsidRDefault="00875E91" w:rsidP="00875E91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3" w:type="dxa"/>
            <w:vAlign w:val="bottom"/>
          </w:tcPr>
          <w:p w14:paraId="2348C83E" w14:textId="765833E9" w:rsidR="00875E91" w:rsidRPr="0005480F" w:rsidRDefault="00875E91" w:rsidP="00875E91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USD 25</w:t>
            </w:r>
          </w:p>
        </w:tc>
        <w:tc>
          <w:tcPr>
            <w:tcW w:w="312" w:type="dxa"/>
          </w:tcPr>
          <w:p w14:paraId="3A36AE77" w14:textId="77777777" w:rsidR="00875E91" w:rsidRPr="0005480F" w:rsidRDefault="00875E91" w:rsidP="00875E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5ECFF10E" w14:textId="2DD0E83C" w:rsidR="00875E91" w:rsidRPr="0005480F" w:rsidRDefault="00875E91" w:rsidP="007F039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USD 25</w:t>
            </w:r>
          </w:p>
        </w:tc>
        <w:tc>
          <w:tcPr>
            <w:tcW w:w="248" w:type="dxa"/>
            <w:gridSpan w:val="2"/>
          </w:tcPr>
          <w:p w14:paraId="6A5FA084" w14:textId="77777777" w:rsidR="00875E91" w:rsidRPr="0005480F" w:rsidRDefault="00875E91" w:rsidP="00875E9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2" w:type="dxa"/>
            <w:vAlign w:val="bottom"/>
          </w:tcPr>
          <w:p w14:paraId="719DE083" w14:textId="426A210F" w:rsidR="00875E91" w:rsidRPr="0005480F" w:rsidRDefault="00875E91" w:rsidP="00452291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05480F">
              <w:rPr>
                <w:rFonts w:asciiTheme="majorBidi" w:hAnsiTheme="majorBidi" w:cstheme="majorBidi"/>
                <w:sz w:val="20"/>
              </w:rPr>
              <w:t>,</w:t>
            </w: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001</w:t>
            </w:r>
          </w:p>
        </w:tc>
        <w:tc>
          <w:tcPr>
            <w:tcW w:w="200" w:type="dxa"/>
          </w:tcPr>
          <w:p w14:paraId="50BAE565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4" w:type="dxa"/>
            <w:vAlign w:val="bottom"/>
          </w:tcPr>
          <w:p w14:paraId="2CFF2B6F" w14:textId="4D5996C7" w:rsidR="00875E91" w:rsidRPr="0005480F" w:rsidRDefault="00875E91" w:rsidP="00452291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1,001</w:t>
            </w:r>
          </w:p>
        </w:tc>
        <w:tc>
          <w:tcPr>
            <w:tcW w:w="248" w:type="dxa"/>
          </w:tcPr>
          <w:p w14:paraId="54320FB3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  <w:vAlign w:val="bottom"/>
          </w:tcPr>
          <w:p w14:paraId="1F911FB8" w14:textId="10D2C38D" w:rsidR="00875E91" w:rsidRPr="0005480F" w:rsidRDefault="00875E91" w:rsidP="00EB3D66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4,</w:t>
            </w:r>
            <w:r w:rsidR="00290CF4" w:rsidRPr="0005480F">
              <w:rPr>
                <w:rFonts w:asciiTheme="majorBidi" w:hAnsiTheme="majorBidi" w:cstheme="majorBidi"/>
                <w:sz w:val="20"/>
                <w:lang w:val="en-US"/>
              </w:rPr>
              <w:t>651</w:t>
            </w:r>
          </w:p>
        </w:tc>
        <w:tc>
          <w:tcPr>
            <w:tcW w:w="181" w:type="dxa"/>
          </w:tcPr>
          <w:p w14:paraId="1D7A9995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</w:tcPr>
          <w:p w14:paraId="0362A467" w14:textId="0C37EA22" w:rsidR="00875E91" w:rsidRPr="0005480F" w:rsidRDefault="00875E91" w:rsidP="00EB3D6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4</w:t>
            </w:r>
            <w:r w:rsidRPr="0005480F">
              <w:rPr>
                <w:rFonts w:asciiTheme="majorBidi" w:hAnsiTheme="majorBidi" w:cstheme="majorBidi"/>
                <w:sz w:val="20"/>
              </w:rPr>
              <w:t>,</w:t>
            </w: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524</w:t>
            </w:r>
          </w:p>
        </w:tc>
        <w:tc>
          <w:tcPr>
            <w:tcW w:w="223" w:type="dxa"/>
          </w:tcPr>
          <w:p w14:paraId="7A49AA87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875E91" w:rsidRPr="0005480F" w14:paraId="45A3170D" w14:textId="77777777" w:rsidTr="00EB3D66">
        <w:trPr>
          <w:cantSplit/>
          <w:trHeight w:val="58"/>
        </w:trPr>
        <w:tc>
          <w:tcPr>
            <w:tcW w:w="2798" w:type="dxa"/>
          </w:tcPr>
          <w:p w14:paraId="2034F7CB" w14:textId="77777777" w:rsidR="00875E91" w:rsidRPr="0005480F" w:rsidRDefault="00875E91" w:rsidP="00875E9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05480F">
              <w:rPr>
                <w:rFonts w:asciiTheme="majorBidi" w:hAnsiTheme="majorBidi" w:cstheme="majorBidi"/>
                <w:sz w:val="20"/>
                <w:szCs w:val="20"/>
              </w:rPr>
              <w:t xml:space="preserve">JVK - Naga Movers, LDA </w:t>
            </w:r>
          </w:p>
        </w:tc>
        <w:tc>
          <w:tcPr>
            <w:tcW w:w="2051" w:type="dxa"/>
          </w:tcPr>
          <w:p w14:paraId="2B12E490" w14:textId="77777777" w:rsidR="00875E91" w:rsidRPr="0005480F" w:rsidRDefault="00875E91" w:rsidP="00875E9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5480F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821" w:type="dxa"/>
          </w:tcPr>
          <w:p w14:paraId="0ED73C89" w14:textId="581DDD99" w:rsidR="00875E91" w:rsidRPr="0005480F" w:rsidRDefault="00875E91" w:rsidP="00875E9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05480F">
              <w:rPr>
                <w:rFonts w:asciiTheme="majorBidi" w:hAnsiTheme="majorBidi" w:cstheme="majorBidi"/>
                <w:sz w:val="20"/>
              </w:rPr>
              <w:t>.</w:t>
            </w: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300" w:type="dxa"/>
          </w:tcPr>
          <w:p w14:paraId="723A0D89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382642B2" w14:textId="6842BE59" w:rsidR="00875E91" w:rsidRPr="0005480F" w:rsidRDefault="00875E91" w:rsidP="00875E9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05480F">
              <w:rPr>
                <w:rFonts w:asciiTheme="majorBidi" w:hAnsiTheme="majorBidi" w:cstheme="majorBidi"/>
                <w:sz w:val="20"/>
              </w:rPr>
              <w:t>.</w:t>
            </w: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48" w:type="dxa"/>
          </w:tcPr>
          <w:p w14:paraId="2ED97F4E" w14:textId="77777777" w:rsidR="00875E91" w:rsidRPr="0005480F" w:rsidRDefault="00875E91" w:rsidP="00875E91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3" w:type="dxa"/>
            <w:vAlign w:val="bottom"/>
          </w:tcPr>
          <w:p w14:paraId="68F5A89A" w14:textId="638D435B" w:rsidR="00875E91" w:rsidRPr="0005480F" w:rsidRDefault="00875E91" w:rsidP="00875E91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USD 25</w:t>
            </w:r>
          </w:p>
        </w:tc>
        <w:tc>
          <w:tcPr>
            <w:tcW w:w="312" w:type="dxa"/>
          </w:tcPr>
          <w:p w14:paraId="335210E9" w14:textId="77777777" w:rsidR="00875E91" w:rsidRPr="0005480F" w:rsidRDefault="00875E91" w:rsidP="00875E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6E5F82DF" w14:textId="57EF5E2D" w:rsidR="00875E91" w:rsidRPr="0005480F" w:rsidRDefault="00875E91" w:rsidP="007F039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USD 25</w:t>
            </w:r>
          </w:p>
        </w:tc>
        <w:tc>
          <w:tcPr>
            <w:tcW w:w="248" w:type="dxa"/>
            <w:gridSpan w:val="2"/>
          </w:tcPr>
          <w:p w14:paraId="612CA91C" w14:textId="77777777" w:rsidR="00875E91" w:rsidRPr="0005480F" w:rsidRDefault="00875E91" w:rsidP="00875E9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09607A02" w14:textId="14FCCE26" w:rsidR="00875E91" w:rsidRPr="0005480F" w:rsidRDefault="00875E91" w:rsidP="00452291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800</w:t>
            </w:r>
          </w:p>
        </w:tc>
        <w:tc>
          <w:tcPr>
            <w:tcW w:w="200" w:type="dxa"/>
          </w:tcPr>
          <w:p w14:paraId="5535423E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73B221B" w14:textId="7F156B45" w:rsidR="00875E91" w:rsidRPr="0005480F" w:rsidRDefault="00875E91" w:rsidP="00452291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800</w:t>
            </w:r>
          </w:p>
        </w:tc>
        <w:tc>
          <w:tcPr>
            <w:tcW w:w="248" w:type="dxa"/>
          </w:tcPr>
          <w:p w14:paraId="329860FE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  <w:vAlign w:val="bottom"/>
          </w:tcPr>
          <w:p w14:paraId="1ACDBB6E" w14:textId="357021C8" w:rsidR="00875E91" w:rsidRPr="0005480F" w:rsidRDefault="00290CF4" w:rsidP="00EB3D66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7,198</w:t>
            </w:r>
          </w:p>
        </w:tc>
        <w:tc>
          <w:tcPr>
            <w:tcW w:w="181" w:type="dxa"/>
          </w:tcPr>
          <w:p w14:paraId="619C258E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</w:tcPr>
          <w:p w14:paraId="3E599413" w14:textId="18BBD276" w:rsidR="00875E91" w:rsidRPr="0005480F" w:rsidRDefault="00875E91" w:rsidP="00EB3D6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6,040</w:t>
            </w:r>
          </w:p>
        </w:tc>
        <w:tc>
          <w:tcPr>
            <w:tcW w:w="223" w:type="dxa"/>
          </w:tcPr>
          <w:p w14:paraId="0D926E6D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875E91" w:rsidRPr="0005480F" w14:paraId="028B6C83" w14:textId="77777777" w:rsidTr="00EB3D66">
        <w:trPr>
          <w:cantSplit/>
          <w:trHeight w:val="58"/>
        </w:trPr>
        <w:tc>
          <w:tcPr>
            <w:tcW w:w="2798" w:type="dxa"/>
          </w:tcPr>
          <w:p w14:paraId="1CB82431" w14:textId="77777777" w:rsidR="00875E91" w:rsidRPr="0005480F" w:rsidRDefault="00875E91" w:rsidP="00875E9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05480F">
              <w:rPr>
                <w:rFonts w:asciiTheme="majorBidi" w:hAnsiTheme="majorBidi" w:cstheme="majorBidi"/>
                <w:sz w:val="20"/>
                <w:szCs w:val="20"/>
              </w:rPr>
              <w:t>Phnom Penh SEZ Plc. (“PPSP”)</w:t>
            </w:r>
          </w:p>
        </w:tc>
        <w:tc>
          <w:tcPr>
            <w:tcW w:w="2051" w:type="dxa"/>
          </w:tcPr>
          <w:p w14:paraId="5F5136CD" w14:textId="77777777" w:rsidR="00875E91" w:rsidRPr="0005480F" w:rsidRDefault="00875E91" w:rsidP="00875E91">
            <w:pPr>
              <w:tabs>
                <w:tab w:val="clear" w:pos="227"/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05480F">
              <w:rPr>
                <w:rFonts w:asciiTheme="majorBidi" w:hAnsiTheme="majorBidi" w:cstheme="majorBidi"/>
                <w:sz w:val="20"/>
                <w:szCs w:val="20"/>
                <w:cs/>
              </w:rPr>
              <w:t>บริการจัดการเขตเศรษฐกิจพิเศษ</w:t>
            </w:r>
          </w:p>
        </w:tc>
        <w:tc>
          <w:tcPr>
            <w:tcW w:w="821" w:type="dxa"/>
          </w:tcPr>
          <w:p w14:paraId="49B04FDB" w14:textId="7885C597" w:rsidR="00875E91" w:rsidRPr="0005480F" w:rsidRDefault="00875E91" w:rsidP="00875E9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14</w:t>
            </w:r>
            <w:r w:rsidRPr="0005480F">
              <w:rPr>
                <w:rFonts w:asciiTheme="majorBidi" w:hAnsiTheme="majorBidi" w:cstheme="majorBidi"/>
                <w:sz w:val="20"/>
              </w:rPr>
              <w:t>.</w:t>
            </w: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61</w:t>
            </w:r>
          </w:p>
        </w:tc>
        <w:tc>
          <w:tcPr>
            <w:tcW w:w="300" w:type="dxa"/>
          </w:tcPr>
          <w:p w14:paraId="0BF4684B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3A51AFA8" w14:textId="1F5F3B33" w:rsidR="00875E91" w:rsidRPr="0005480F" w:rsidRDefault="00875E91" w:rsidP="00875E9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14</w:t>
            </w:r>
            <w:r w:rsidRPr="0005480F">
              <w:rPr>
                <w:rFonts w:asciiTheme="majorBidi" w:hAnsiTheme="majorBidi" w:cstheme="majorBidi"/>
                <w:sz w:val="20"/>
              </w:rPr>
              <w:t>.</w:t>
            </w: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61</w:t>
            </w:r>
          </w:p>
        </w:tc>
        <w:tc>
          <w:tcPr>
            <w:tcW w:w="248" w:type="dxa"/>
          </w:tcPr>
          <w:p w14:paraId="6ACC9286" w14:textId="77777777" w:rsidR="00875E91" w:rsidRPr="0005480F" w:rsidRDefault="00875E91" w:rsidP="00875E91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3" w:type="dxa"/>
            <w:vAlign w:val="bottom"/>
          </w:tcPr>
          <w:p w14:paraId="451E1E5C" w14:textId="236ECD86" w:rsidR="00875E91" w:rsidRPr="0005480F" w:rsidRDefault="00875E91" w:rsidP="00875E91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USD 35,938</w:t>
            </w:r>
          </w:p>
        </w:tc>
        <w:tc>
          <w:tcPr>
            <w:tcW w:w="312" w:type="dxa"/>
          </w:tcPr>
          <w:p w14:paraId="2F7F76AE" w14:textId="77777777" w:rsidR="00875E91" w:rsidRPr="0005480F" w:rsidRDefault="00875E91" w:rsidP="00875E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47F8C116" w14:textId="69678625" w:rsidR="00875E91" w:rsidRPr="0005480F" w:rsidRDefault="00875E91" w:rsidP="007F039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USD 35,938</w:t>
            </w:r>
          </w:p>
        </w:tc>
        <w:tc>
          <w:tcPr>
            <w:tcW w:w="248" w:type="dxa"/>
            <w:gridSpan w:val="2"/>
          </w:tcPr>
          <w:p w14:paraId="2D143499" w14:textId="77777777" w:rsidR="00875E91" w:rsidRPr="0005480F" w:rsidRDefault="00875E91" w:rsidP="00875E9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32" w:type="dxa"/>
          </w:tcPr>
          <w:p w14:paraId="7B328F9F" w14:textId="43922843" w:rsidR="00875E91" w:rsidRPr="0005480F" w:rsidRDefault="00875E91" w:rsidP="00452291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235,515</w:t>
            </w:r>
          </w:p>
        </w:tc>
        <w:tc>
          <w:tcPr>
            <w:tcW w:w="200" w:type="dxa"/>
          </w:tcPr>
          <w:p w14:paraId="5DBCAFE2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</w:tcPr>
          <w:p w14:paraId="2AB46B50" w14:textId="237DA9CB" w:rsidR="00875E91" w:rsidRPr="0005480F" w:rsidRDefault="00875E91" w:rsidP="00452291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235,515</w:t>
            </w:r>
          </w:p>
        </w:tc>
        <w:tc>
          <w:tcPr>
            <w:tcW w:w="248" w:type="dxa"/>
          </w:tcPr>
          <w:p w14:paraId="6685995A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</w:tcPr>
          <w:p w14:paraId="2E5901DD" w14:textId="028AE620" w:rsidR="00875E91" w:rsidRPr="0005480F" w:rsidRDefault="00875E91" w:rsidP="00EB3D66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0B6D85">
              <w:rPr>
                <w:rFonts w:asciiTheme="majorBidi" w:hAnsiTheme="majorBidi" w:cstheme="majorBidi"/>
                <w:sz w:val="20"/>
                <w:lang w:val="en-US"/>
              </w:rPr>
              <w:t>62,355</w:t>
            </w:r>
          </w:p>
        </w:tc>
        <w:tc>
          <w:tcPr>
            <w:tcW w:w="181" w:type="dxa"/>
          </w:tcPr>
          <w:p w14:paraId="27A951E7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</w:tcPr>
          <w:p w14:paraId="25B7E3DC" w14:textId="4489DC77" w:rsidR="00875E91" w:rsidRPr="0005480F" w:rsidRDefault="00875E91" w:rsidP="00EB3D6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244,842</w:t>
            </w:r>
          </w:p>
        </w:tc>
        <w:tc>
          <w:tcPr>
            <w:tcW w:w="223" w:type="dxa"/>
          </w:tcPr>
          <w:p w14:paraId="1AAD39B4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875E91" w:rsidRPr="0005480F" w14:paraId="4E9EF64C" w14:textId="77777777" w:rsidTr="00EB3D66">
        <w:trPr>
          <w:cantSplit/>
          <w:trHeight w:val="58"/>
        </w:trPr>
        <w:tc>
          <w:tcPr>
            <w:tcW w:w="2798" w:type="dxa"/>
          </w:tcPr>
          <w:p w14:paraId="39CE80F5" w14:textId="77777777" w:rsidR="00875E91" w:rsidRPr="0005480F" w:rsidRDefault="00875E91" w:rsidP="00875E91">
            <w:pPr>
              <w:spacing w:line="240" w:lineRule="auto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05480F">
              <w:rPr>
                <w:rFonts w:asciiTheme="majorBidi" w:hAnsiTheme="majorBidi" w:cstheme="majorBidi"/>
                <w:spacing w:val="-4"/>
                <w:sz w:val="20"/>
                <w:szCs w:val="20"/>
              </w:rPr>
              <w:t>Bok Seng PPSEZ</w:t>
            </w:r>
            <w:r w:rsidRPr="0005480F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 </w:t>
            </w:r>
            <w:r w:rsidRPr="0005480F">
              <w:rPr>
                <w:rFonts w:asciiTheme="majorBidi" w:hAnsiTheme="majorBidi" w:cstheme="majorBidi"/>
                <w:spacing w:val="-4"/>
                <w:sz w:val="20"/>
                <w:szCs w:val="20"/>
              </w:rPr>
              <w:t>Dry Port Co.,</w:t>
            </w:r>
            <w:r w:rsidRPr="0005480F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 </w:t>
            </w:r>
            <w:r w:rsidRPr="0005480F">
              <w:rPr>
                <w:rFonts w:asciiTheme="majorBidi" w:hAnsiTheme="majorBidi" w:cstheme="majorBidi"/>
                <w:spacing w:val="-4"/>
                <w:sz w:val="20"/>
                <w:szCs w:val="20"/>
              </w:rPr>
              <w:t>Ltd.</w:t>
            </w:r>
          </w:p>
        </w:tc>
        <w:tc>
          <w:tcPr>
            <w:tcW w:w="2051" w:type="dxa"/>
          </w:tcPr>
          <w:p w14:paraId="423606A8" w14:textId="77777777" w:rsidR="00875E91" w:rsidRPr="0005480F" w:rsidRDefault="00875E91" w:rsidP="00875E91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05480F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821" w:type="dxa"/>
          </w:tcPr>
          <w:p w14:paraId="2DAA28BC" w14:textId="77DB9586" w:rsidR="00875E91" w:rsidRPr="0005480F" w:rsidRDefault="00875E91" w:rsidP="00875E9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40</w:t>
            </w:r>
            <w:r w:rsidRPr="0005480F">
              <w:rPr>
                <w:rFonts w:asciiTheme="majorBidi" w:hAnsiTheme="majorBidi" w:cstheme="majorBidi"/>
                <w:sz w:val="20"/>
              </w:rPr>
              <w:t>.</w:t>
            </w: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300" w:type="dxa"/>
          </w:tcPr>
          <w:p w14:paraId="73E975A2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5E52B0AD" w14:textId="3ED0FC19" w:rsidR="00875E91" w:rsidRPr="0005480F" w:rsidRDefault="00875E91" w:rsidP="00875E9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40</w:t>
            </w:r>
            <w:r w:rsidRPr="0005480F">
              <w:rPr>
                <w:rFonts w:asciiTheme="majorBidi" w:hAnsiTheme="majorBidi" w:cstheme="majorBidi"/>
                <w:sz w:val="20"/>
              </w:rPr>
              <w:t>.</w:t>
            </w: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48" w:type="dxa"/>
          </w:tcPr>
          <w:p w14:paraId="2550BB2F" w14:textId="77777777" w:rsidR="00875E91" w:rsidRPr="0005480F" w:rsidRDefault="00875E91" w:rsidP="00875E91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3" w:type="dxa"/>
            <w:vAlign w:val="bottom"/>
          </w:tcPr>
          <w:p w14:paraId="2529C7DA" w14:textId="726423F2" w:rsidR="00875E91" w:rsidRPr="0005480F" w:rsidRDefault="00875E91" w:rsidP="00875E91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USD 4,573</w:t>
            </w:r>
          </w:p>
        </w:tc>
        <w:tc>
          <w:tcPr>
            <w:tcW w:w="312" w:type="dxa"/>
          </w:tcPr>
          <w:p w14:paraId="4EE4BE80" w14:textId="77777777" w:rsidR="00875E91" w:rsidRPr="0005480F" w:rsidRDefault="00875E91" w:rsidP="00875E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386D1934" w14:textId="243865AB" w:rsidR="00875E91" w:rsidRPr="0005480F" w:rsidRDefault="00875E91" w:rsidP="007F039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USD 4,573</w:t>
            </w:r>
          </w:p>
        </w:tc>
        <w:tc>
          <w:tcPr>
            <w:tcW w:w="248" w:type="dxa"/>
            <w:gridSpan w:val="2"/>
          </w:tcPr>
          <w:p w14:paraId="4C6CBE86" w14:textId="77777777" w:rsidR="00875E91" w:rsidRPr="0005480F" w:rsidRDefault="00875E91" w:rsidP="00875E9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02D60455" w14:textId="22A12172" w:rsidR="00875E91" w:rsidRPr="0005480F" w:rsidRDefault="00875E91" w:rsidP="00452291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152,736</w:t>
            </w:r>
          </w:p>
        </w:tc>
        <w:tc>
          <w:tcPr>
            <w:tcW w:w="200" w:type="dxa"/>
          </w:tcPr>
          <w:p w14:paraId="6770E8B3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19C013B" w14:textId="29B25DE9" w:rsidR="00875E91" w:rsidRPr="0005480F" w:rsidRDefault="00875E91" w:rsidP="00452291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152,736</w:t>
            </w:r>
          </w:p>
        </w:tc>
        <w:tc>
          <w:tcPr>
            <w:tcW w:w="248" w:type="dxa"/>
          </w:tcPr>
          <w:p w14:paraId="08E81BFD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</w:tcPr>
          <w:p w14:paraId="4B866D96" w14:textId="65834FB2" w:rsidR="00875E91" w:rsidRPr="0005480F" w:rsidRDefault="00875E91" w:rsidP="00EB3D66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17</w:t>
            </w:r>
            <w:r w:rsidR="00290CF4" w:rsidRPr="0005480F">
              <w:rPr>
                <w:rFonts w:asciiTheme="majorBidi" w:hAnsiTheme="majorBidi" w:cstheme="majorBidi"/>
                <w:sz w:val="20"/>
                <w:lang w:val="en-US"/>
              </w:rPr>
              <w:t>1,987</w:t>
            </w:r>
          </w:p>
        </w:tc>
        <w:tc>
          <w:tcPr>
            <w:tcW w:w="181" w:type="dxa"/>
          </w:tcPr>
          <w:p w14:paraId="7F26E190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</w:tcPr>
          <w:p w14:paraId="11A85BDC" w14:textId="069631A2" w:rsidR="00875E91" w:rsidRPr="0005480F" w:rsidRDefault="00875E91" w:rsidP="00EB3D6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161,165</w:t>
            </w:r>
          </w:p>
        </w:tc>
        <w:tc>
          <w:tcPr>
            <w:tcW w:w="223" w:type="dxa"/>
          </w:tcPr>
          <w:p w14:paraId="02D8B4DB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875E91" w:rsidRPr="0005480F" w14:paraId="74ED5859" w14:textId="77777777" w:rsidTr="00EB3D66">
        <w:trPr>
          <w:cantSplit/>
          <w:trHeight w:val="308"/>
        </w:trPr>
        <w:tc>
          <w:tcPr>
            <w:tcW w:w="2798" w:type="dxa"/>
          </w:tcPr>
          <w:p w14:paraId="2C0B7798" w14:textId="36691A0E" w:rsidR="00875E91" w:rsidRPr="0005480F" w:rsidRDefault="00875E91" w:rsidP="00875E91">
            <w:pPr>
              <w:spacing w:line="240" w:lineRule="auto"/>
              <w:rPr>
                <w:rFonts w:asciiTheme="majorBidi" w:hAnsiTheme="majorBidi" w:cstheme="majorBidi"/>
                <w:spacing w:val="-8"/>
                <w:sz w:val="20"/>
                <w:szCs w:val="20"/>
              </w:rPr>
            </w:pPr>
            <w:r w:rsidRPr="0005480F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บริษัท ซีเจ เจดับเบิ้ลยูดี</w:t>
            </w:r>
            <w:r w:rsidRPr="0005480F">
              <w:rPr>
                <w:rFonts w:asciiTheme="majorBidi" w:hAnsiTheme="majorBidi" w:cstheme="majorBidi"/>
                <w:spacing w:val="-8"/>
                <w:sz w:val="20"/>
                <w:szCs w:val="20"/>
              </w:rPr>
              <w:t xml:space="preserve"> </w:t>
            </w:r>
            <w:r w:rsidRPr="0005480F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โลจิสติกส์</w:t>
            </w:r>
          </w:p>
        </w:tc>
        <w:tc>
          <w:tcPr>
            <w:tcW w:w="2051" w:type="dxa"/>
          </w:tcPr>
          <w:p w14:paraId="111912CB" w14:textId="5AB40951" w:rsidR="00875E91" w:rsidRPr="0005480F" w:rsidRDefault="00875E91" w:rsidP="00875E91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40973BBF" w14:textId="59EFC204" w:rsidR="00875E91" w:rsidRPr="0005480F" w:rsidRDefault="00875E91" w:rsidP="00875E9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300" w:type="dxa"/>
          </w:tcPr>
          <w:p w14:paraId="04DBDDD1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05FB359D" w14:textId="10459EF4" w:rsidR="00875E91" w:rsidRPr="0005480F" w:rsidRDefault="00875E91" w:rsidP="00875E9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48" w:type="dxa"/>
          </w:tcPr>
          <w:p w14:paraId="1144888E" w14:textId="77777777" w:rsidR="00875E91" w:rsidRPr="0005480F" w:rsidRDefault="00875E91" w:rsidP="00875E91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3" w:type="dxa"/>
          </w:tcPr>
          <w:p w14:paraId="20D45308" w14:textId="4D389F57" w:rsidR="00875E91" w:rsidRPr="0005480F" w:rsidRDefault="00875E91" w:rsidP="00875E91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312" w:type="dxa"/>
          </w:tcPr>
          <w:p w14:paraId="0C820BA0" w14:textId="77777777" w:rsidR="00875E91" w:rsidRPr="0005480F" w:rsidRDefault="00875E91" w:rsidP="00875E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</w:tcPr>
          <w:p w14:paraId="7279B063" w14:textId="7C330AF7" w:rsidR="00875E91" w:rsidRPr="0005480F" w:rsidRDefault="00875E91" w:rsidP="007F039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248" w:type="dxa"/>
            <w:gridSpan w:val="2"/>
          </w:tcPr>
          <w:p w14:paraId="4170B1C9" w14:textId="77777777" w:rsidR="00875E91" w:rsidRPr="0005480F" w:rsidRDefault="00875E91" w:rsidP="00875E9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1B61548C" w14:textId="4EBFFD66" w:rsidR="00875E91" w:rsidRPr="0005480F" w:rsidRDefault="00875E91" w:rsidP="00452291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00" w:type="dxa"/>
          </w:tcPr>
          <w:p w14:paraId="7FF5413E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ED4E52D" w14:textId="2CA4F10B" w:rsidR="00875E91" w:rsidRPr="0005480F" w:rsidRDefault="00875E91" w:rsidP="00452291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48" w:type="dxa"/>
          </w:tcPr>
          <w:p w14:paraId="4868E0B7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</w:tcPr>
          <w:p w14:paraId="59D3B519" w14:textId="22B33C28" w:rsidR="00875E91" w:rsidRPr="0005480F" w:rsidRDefault="00875E91" w:rsidP="00EB3D66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81" w:type="dxa"/>
          </w:tcPr>
          <w:p w14:paraId="29D77319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</w:tcPr>
          <w:p w14:paraId="1CCC5E70" w14:textId="22EE1548" w:rsidR="00875E91" w:rsidRPr="0005480F" w:rsidRDefault="00875E91" w:rsidP="00EB3D6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23" w:type="dxa"/>
          </w:tcPr>
          <w:p w14:paraId="674FA156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875E91" w:rsidRPr="0005480F" w14:paraId="5FE939B9" w14:textId="77777777" w:rsidTr="00EB3D66">
        <w:trPr>
          <w:cantSplit/>
          <w:trHeight w:val="308"/>
        </w:trPr>
        <w:tc>
          <w:tcPr>
            <w:tcW w:w="2798" w:type="dxa"/>
          </w:tcPr>
          <w:p w14:paraId="385B3496" w14:textId="1C24DC05" w:rsidR="00875E91" w:rsidRPr="0005480F" w:rsidRDefault="00875E91" w:rsidP="00875E91">
            <w:pPr>
              <w:spacing w:line="240" w:lineRule="auto"/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</w:pPr>
            <w:r w:rsidRPr="0005480F">
              <w:rPr>
                <w:rFonts w:asciiTheme="majorBidi" w:hAnsiTheme="majorBidi" w:cstheme="majorBidi"/>
                <w:spacing w:val="-8"/>
                <w:sz w:val="20"/>
                <w:szCs w:val="20"/>
              </w:rPr>
              <w:t xml:space="preserve">  </w:t>
            </w:r>
            <w:r w:rsidRPr="0005480F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 xml:space="preserve"> (ประเทศไทย) จำกัด</w:t>
            </w:r>
          </w:p>
        </w:tc>
        <w:tc>
          <w:tcPr>
            <w:tcW w:w="2051" w:type="dxa"/>
          </w:tcPr>
          <w:p w14:paraId="1DFD3410" w14:textId="47D65FF0" w:rsidR="00875E91" w:rsidRPr="0005480F" w:rsidRDefault="00875E91" w:rsidP="00875E91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05480F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821" w:type="dxa"/>
          </w:tcPr>
          <w:p w14:paraId="15C30DED" w14:textId="4AFAC6A7" w:rsidR="00875E91" w:rsidRPr="0005480F" w:rsidRDefault="00875E91" w:rsidP="00875E9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Pr="0005480F">
              <w:rPr>
                <w:rFonts w:asciiTheme="majorBidi" w:hAnsiTheme="majorBidi" w:cstheme="majorBidi"/>
                <w:sz w:val="20"/>
              </w:rPr>
              <w:t>.</w:t>
            </w: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300" w:type="dxa"/>
          </w:tcPr>
          <w:p w14:paraId="76F9F4D7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6E32E1B3" w14:textId="551658CF" w:rsidR="00875E91" w:rsidRPr="0005480F" w:rsidRDefault="00875E91" w:rsidP="00875E9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Pr="0005480F">
              <w:rPr>
                <w:rFonts w:asciiTheme="majorBidi" w:hAnsiTheme="majorBidi" w:cstheme="majorBidi"/>
                <w:sz w:val="20"/>
              </w:rPr>
              <w:t>.</w:t>
            </w: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48" w:type="dxa"/>
          </w:tcPr>
          <w:p w14:paraId="31098B23" w14:textId="77777777" w:rsidR="00875E91" w:rsidRPr="0005480F" w:rsidRDefault="00875E91" w:rsidP="00875E91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3" w:type="dxa"/>
          </w:tcPr>
          <w:p w14:paraId="562B81F9" w14:textId="5559EE6A" w:rsidR="00875E91" w:rsidRPr="0005480F" w:rsidRDefault="00875E91" w:rsidP="00875E91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THB 2,000</w:t>
            </w:r>
          </w:p>
        </w:tc>
        <w:tc>
          <w:tcPr>
            <w:tcW w:w="312" w:type="dxa"/>
          </w:tcPr>
          <w:p w14:paraId="5E261981" w14:textId="77777777" w:rsidR="00875E91" w:rsidRPr="0005480F" w:rsidRDefault="00875E91" w:rsidP="00875E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</w:tcPr>
          <w:p w14:paraId="76AD40DA" w14:textId="3567D39D" w:rsidR="00875E91" w:rsidRPr="0005480F" w:rsidRDefault="00875E91" w:rsidP="007F039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THB 2,000</w:t>
            </w:r>
          </w:p>
        </w:tc>
        <w:tc>
          <w:tcPr>
            <w:tcW w:w="248" w:type="dxa"/>
            <w:gridSpan w:val="2"/>
          </w:tcPr>
          <w:p w14:paraId="6F9DE6F9" w14:textId="77777777" w:rsidR="00875E91" w:rsidRPr="0005480F" w:rsidRDefault="00875E91" w:rsidP="00875E91">
            <w:pPr>
              <w:pStyle w:val="acctfourfigures"/>
              <w:tabs>
                <w:tab w:val="decimal" w:pos="551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17B2E15C" w14:textId="6B2DFE22" w:rsidR="00875E91" w:rsidRPr="0005480F" w:rsidRDefault="00875E91" w:rsidP="00452291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980</w:t>
            </w:r>
          </w:p>
        </w:tc>
        <w:tc>
          <w:tcPr>
            <w:tcW w:w="200" w:type="dxa"/>
          </w:tcPr>
          <w:p w14:paraId="447C467C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EA8E87F" w14:textId="392755F7" w:rsidR="00875E91" w:rsidRPr="0005480F" w:rsidRDefault="00875E91" w:rsidP="00452291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980</w:t>
            </w:r>
          </w:p>
        </w:tc>
        <w:tc>
          <w:tcPr>
            <w:tcW w:w="248" w:type="dxa"/>
          </w:tcPr>
          <w:p w14:paraId="60EC4E17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</w:tcPr>
          <w:p w14:paraId="647CAF3B" w14:textId="3519A89E" w:rsidR="00875E91" w:rsidRPr="0005480F" w:rsidRDefault="00875E91" w:rsidP="00EB3D66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3,900</w:t>
            </w:r>
          </w:p>
        </w:tc>
        <w:tc>
          <w:tcPr>
            <w:tcW w:w="181" w:type="dxa"/>
          </w:tcPr>
          <w:p w14:paraId="1E5B5356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</w:tcPr>
          <w:p w14:paraId="3098C91C" w14:textId="5B13C58A" w:rsidR="00875E91" w:rsidRPr="0005480F" w:rsidRDefault="00875E91" w:rsidP="00EB3D6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2,815</w:t>
            </w:r>
          </w:p>
        </w:tc>
        <w:tc>
          <w:tcPr>
            <w:tcW w:w="223" w:type="dxa"/>
          </w:tcPr>
          <w:p w14:paraId="7067F9DB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875E91" w:rsidRPr="0005480F" w14:paraId="37D338A3" w14:textId="77777777" w:rsidTr="00EB3D66">
        <w:trPr>
          <w:cantSplit/>
          <w:trHeight w:val="58"/>
        </w:trPr>
        <w:tc>
          <w:tcPr>
            <w:tcW w:w="2798" w:type="dxa"/>
          </w:tcPr>
          <w:p w14:paraId="5063550D" w14:textId="425D625A" w:rsidR="00875E91" w:rsidRPr="0005480F" w:rsidRDefault="00875E91" w:rsidP="00875E9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05480F">
              <w:rPr>
                <w:rFonts w:asciiTheme="majorBidi" w:hAnsiTheme="majorBidi" w:cstheme="majorBidi"/>
                <w:sz w:val="20"/>
                <w:szCs w:val="20"/>
              </w:rPr>
              <w:t>Transimex Corporation (“TMS”)</w:t>
            </w:r>
          </w:p>
        </w:tc>
        <w:tc>
          <w:tcPr>
            <w:tcW w:w="2051" w:type="dxa"/>
          </w:tcPr>
          <w:p w14:paraId="0DC2C458" w14:textId="77777777" w:rsidR="00875E91" w:rsidRPr="0005480F" w:rsidRDefault="00875E91" w:rsidP="00875E91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05480F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821" w:type="dxa"/>
          </w:tcPr>
          <w:p w14:paraId="03F317AC" w14:textId="030364A0" w:rsidR="00875E91" w:rsidRPr="0005480F" w:rsidRDefault="00875E91" w:rsidP="00875E9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F40933" w:rsidRPr="0005480F">
              <w:rPr>
                <w:rFonts w:asciiTheme="majorBidi" w:hAnsiTheme="majorBidi" w:cstheme="majorBidi"/>
                <w:sz w:val="20"/>
                <w:lang w:val="en-US"/>
              </w:rPr>
              <w:t>4.62</w:t>
            </w:r>
          </w:p>
        </w:tc>
        <w:tc>
          <w:tcPr>
            <w:tcW w:w="300" w:type="dxa"/>
          </w:tcPr>
          <w:p w14:paraId="1FDFE1B3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6AE25D0D" w14:textId="2A560695" w:rsidR="00875E91" w:rsidRPr="0005480F" w:rsidRDefault="00875E91" w:rsidP="00875E9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23.79</w:t>
            </w:r>
          </w:p>
        </w:tc>
        <w:tc>
          <w:tcPr>
            <w:tcW w:w="248" w:type="dxa"/>
          </w:tcPr>
          <w:p w14:paraId="0918B170" w14:textId="77777777" w:rsidR="00875E91" w:rsidRPr="0005480F" w:rsidRDefault="00875E91" w:rsidP="00875E91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3" w:type="dxa"/>
            <w:vAlign w:val="bottom"/>
          </w:tcPr>
          <w:p w14:paraId="135BD6F4" w14:textId="4147573F" w:rsidR="00875E91" w:rsidRPr="0005480F" w:rsidRDefault="00875E91" w:rsidP="00B429E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VND 708,221,610</w:t>
            </w:r>
          </w:p>
        </w:tc>
        <w:tc>
          <w:tcPr>
            <w:tcW w:w="312" w:type="dxa"/>
          </w:tcPr>
          <w:p w14:paraId="45520A22" w14:textId="77777777" w:rsidR="00875E91" w:rsidRPr="0005480F" w:rsidRDefault="00875E91" w:rsidP="00875E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775B9CBB" w14:textId="1875CB7C" w:rsidR="00875E91" w:rsidRPr="0005480F" w:rsidRDefault="00875E91" w:rsidP="007F039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VND 708,221,610</w:t>
            </w:r>
          </w:p>
        </w:tc>
        <w:tc>
          <w:tcPr>
            <w:tcW w:w="248" w:type="dxa"/>
            <w:gridSpan w:val="2"/>
          </w:tcPr>
          <w:p w14:paraId="10989EBC" w14:textId="77777777" w:rsidR="00875E91" w:rsidRPr="0005480F" w:rsidRDefault="00875E91" w:rsidP="00875E91">
            <w:pPr>
              <w:pStyle w:val="acctfourfigures"/>
              <w:tabs>
                <w:tab w:val="decimal" w:pos="551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4A0E3BE2" w14:textId="7A0C0AAB" w:rsidR="00875E91" w:rsidRPr="0005480F" w:rsidRDefault="00875E91" w:rsidP="00452291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854,678</w:t>
            </w:r>
          </w:p>
        </w:tc>
        <w:tc>
          <w:tcPr>
            <w:tcW w:w="200" w:type="dxa"/>
          </w:tcPr>
          <w:p w14:paraId="1F1C1FAD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4F7E9C5" w14:textId="5D5BC27E" w:rsidR="00875E91" w:rsidRPr="0005480F" w:rsidRDefault="00875E91" w:rsidP="00EB3D6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604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,</w:t>
            </w: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206</w:t>
            </w:r>
          </w:p>
        </w:tc>
        <w:tc>
          <w:tcPr>
            <w:tcW w:w="248" w:type="dxa"/>
          </w:tcPr>
          <w:p w14:paraId="05CFEDB5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  <w:vAlign w:val="bottom"/>
          </w:tcPr>
          <w:p w14:paraId="14DEE2A4" w14:textId="4E84C748" w:rsidR="00875E91" w:rsidRPr="0005480F" w:rsidRDefault="00C9146F" w:rsidP="00EB3D66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943,013</w:t>
            </w:r>
          </w:p>
        </w:tc>
        <w:tc>
          <w:tcPr>
            <w:tcW w:w="181" w:type="dxa"/>
          </w:tcPr>
          <w:p w14:paraId="45A975A9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</w:tcPr>
          <w:p w14:paraId="1113A432" w14:textId="33E04E22" w:rsidR="00875E91" w:rsidRPr="0005480F" w:rsidRDefault="00875E91" w:rsidP="00EB3D6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732,975</w:t>
            </w:r>
          </w:p>
        </w:tc>
        <w:tc>
          <w:tcPr>
            <w:tcW w:w="223" w:type="dxa"/>
          </w:tcPr>
          <w:p w14:paraId="398ED6CD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875E91" w:rsidRPr="0005480F" w14:paraId="69D0BF08" w14:textId="77777777" w:rsidTr="00EB3D66">
        <w:trPr>
          <w:cantSplit/>
          <w:trHeight w:val="58"/>
        </w:trPr>
        <w:tc>
          <w:tcPr>
            <w:tcW w:w="2798" w:type="dxa"/>
          </w:tcPr>
          <w:p w14:paraId="56831E98" w14:textId="40ED9482" w:rsidR="00875E91" w:rsidRPr="0005480F" w:rsidRDefault="00875E91" w:rsidP="00875E9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51" w:type="dxa"/>
          </w:tcPr>
          <w:p w14:paraId="7F39894D" w14:textId="6B5F452C" w:rsidR="00875E91" w:rsidRPr="0005480F" w:rsidRDefault="00875E91" w:rsidP="00875E91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1" w:type="dxa"/>
          </w:tcPr>
          <w:p w14:paraId="5D55583D" w14:textId="4DC3CB68" w:rsidR="00875E91" w:rsidRPr="0005480F" w:rsidRDefault="00875E91" w:rsidP="00875E9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300" w:type="dxa"/>
          </w:tcPr>
          <w:p w14:paraId="2E27135F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2C1EFCFA" w14:textId="1C3C3B83" w:rsidR="00875E91" w:rsidRPr="0005480F" w:rsidRDefault="00875E91" w:rsidP="00875E9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8" w:type="dxa"/>
          </w:tcPr>
          <w:p w14:paraId="3BDBD804" w14:textId="77777777" w:rsidR="00875E91" w:rsidRPr="0005480F" w:rsidRDefault="00875E91" w:rsidP="00875E91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3" w:type="dxa"/>
          </w:tcPr>
          <w:p w14:paraId="7BFAD915" w14:textId="40DDE8E4" w:rsidR="00875E91" w:rsidRPr="0005480F" w:rsidRDefault="00875E91" w:rsidP="00875E91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312" w:type="dxa"/>
          </w:tcPr>
          <w:p w14:paraId="6166ED58" w14:textId="77777777" w:rsidR="00875E91" w:rsidRPr="0005480F" w:rsidRDefault="00875E91" w:rsidP="00875E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208" w:type="dxa"/>
          </w:tcPr>
          <w:p w14:paraId="44AC2668" w14:textId="20D5B06C" w:rsidR="00875E91" w:rsidRPr="0005480F" w:rsidRDefault="00875E91" w:rsidP="00B429EC">
            <w:pPr>
              <w:pStyle w:val="acctfourfigures"/>
              <w:tabs>
                <w:tab w:val="clear" w:pos="765"/>
                <w:tab w:val="decimal" w:pos="407"/>
                <w:tab w:val="left" w:pos="730"/>
              </w:tabs>
              <w:spacing w:line="240" w:lineRule="auto"/>
              <w:ind w:left="-99" w:right="-12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8" w:type="dxa"/>
            <w:gridSpan w:val="2"/>
          </w:tcPr>
          <w:p w14:paraId="1B4A2AAA" w14:textId="77777777" w:rsidR="00875E91" w:rsidRPr="0005480F" w:rsidRDefault="00875E91" w:rsidP="00875E91">
            <w:pPr>
              <w:pStyle w:val="acctfourfigures"/>
              <w:tabs>
                <w:tab w:val="decimal" w:pos="551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538F28" w14:textId="7C5BBE30" w:rsidR="00875E91" w:rsidRPr="0005480F" w:rsidRDefault="00EB3D66" w:rsidP="00EB3D6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1,</w:t>
            </w:r>
            <w:r w:rsidR="005C19E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245,710</w:t>
            </w:r>
          </w:p>
        </w:tc>
        <w:tc>
          <w:tcPr>
            <w:tcW w:w="200" w:type="dxa"/>
          </w:tcPr>
          <w:p w14:paraId="2BA7AB61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5A666468" w14:textId="14DDE3B6" w:rsidR="00875E91" w:rsidRPr="0005480F" w:rsidRDefault="00EB3D66" w:rsidP="00EB3D6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995,238</w:t>
            </w:r>
          </w:p>
        </w:tc>
        <w:tc>
          <w:tcPr>
            <w:tcW w:w="248" w:type="dxa"/>
          </w:tcPr>
          <w:p w14:paraId="2526BE27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14:paraId="5A59A5E0" w14:textId="71455FAD" w:rsidR="00875E91" w:rsidRPr="0005480F" w:rsidRDefault="00290CF4" w:rsidP="00EB3D66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1,</w:t>
            </w:r>
            <w:r w:rsidR="005C19E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</w:t>
            </w:r>
            <w:r w:rsidR="000B6D8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93,104</w:t>
            </w:r>
          </w:p>
        </w:tc>
        <w:tc>
          <w:tcPr>
            <w:tcW w:w="181" w:type="dxa"/>
          </w:tcPr>
          <w:p w14:paraId="3C3D55B2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14:paraId="180D66E8" w14:textId="45F0D14A" w:rsidR="00875E91" w:rsidRPr="0005480F" w:rsidRDefault="00290CF4" w:rsidP="00EB3D6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1,152,361</w:t>
            </w:r>
          </w:p>
        </w:tc>
        <w:tc>
          <w:tcPr>
            <w:tcW w:w="223" w:type="dxa"/>
          </w:tcPr>
          <w:p w14:paraId="55319292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B429EC" w:rsidRPr="0005480F" w14:paraId="1AF04C88" w14:textId="77777777" w:rsidTr="00EB3D66">
        <w:trPr>
          <w:cantSplit/>
          <w:trHeight w:val="58"/>
        </w:trPr>
        <w:tc>
          <w:tcPr>
            <w:tcW w:w="2798" w:type="dxa"/>
          </w:tcPr>
          <w:p w14:paraId="2AB9B0BA" w14:textId="77777777" w:rsidR="00B429EC" w:rsidRPr="0005480F" w:rsidRDefault="00B429EC" w:rsidP="00875E91">
            <w:pPr>
              <w:spacing w:line="240" w:lineRule="auto"/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</w:pPr>
          </w:p>
        </w:tc>
        <w:tc>
          <w:tcPr>
            <w:tcW w:w="2051" w:type="dxa"/>
          </w:tcPr>
          <w:p w14:paraId="30BD867E" w14:textId="77777777" w:rsidR="00B429EC" w:rsidRPr="0005480F" w:rsidRDefault="00B429EC" w:rsidP="00875E91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1" w:type="dxa"/>
          </w:tcPr>
          <w:p w14:paraId="71DD6F14" w14:textId="77777777" w:rsidR="00B429EC" w:rsidRPr="0005480F" w:rsidRDefault="00B429EC" w:rsidP="00875E9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00" w:type="dxa"/>
          </w:tcPr>
          <w:p w14:paraId="56FB5444" w14:textId="77777777" w:rsidR="00B429EC" w:rsidRPr="0005480F" w:rsidRDefault="00B429EC" w:rsidP="00875E91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02DC943E" w14:textId="77777777" w:rsidR="00B429EC" w:rsidRPr="0005480F" w:rsidRDefault="00B429EC" w:rsidP="00875E9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8" w:type="dxa"/>
          </w:tcPr>
          <w:p w14:paraId="632FB256" w14:textId="77777777" w:rsidR="00B429EC" w:rsidRPr="0005480F" w:rsidRDefault="00B429EC" w:rsidP="00875E91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3" w:type="dxa"/>
          </w:tcPr>
          <w:p w14:paraId="37D986B4" w14:textId="77777777" w:rsidR="00B429EC" w:rsidRPr="0005480F" w:rsidRDefault="00B429EC" w:rsidP="00875E91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312" w:type="dxa"/>
          </w:tcPr>
          <w:p w14:paraId="2F1182BB" w14:textId="77777777" w:rsidR="00B429EC" w:rsidRPr="0005480F" w:rsidRDefault="00B429EC" w:rsidP="00875E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208" w:type="dxa"/>
          </w:tcPr>
          <w:p w14:paraId="4DD10385" w14:textId="77777777" w:rsidR="00B429EC" w:rsidRPr="0005480F" w:rsidRDefault="00B429EC" w:rsidP="00875E9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8" w:type="dxa"/>
            <w:gridSpan w:val="2"/>
          </w:tcPr>
          <w:p w14:paraId="6680D902" w14:textId="77777777" w:rsidR="00B429EC" w:rsidRPr="0005480F" w:rsidRDefault="00B429EC" w:rsidP="00875E91">
            <w:pPr>
              <w:pStyle w:val="acctfourfigures"/>
              <w:tabs>
                <w:tab w:val="decimal" w:pos="551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vAlign w:val="bottom"/>
          </w:tcPr>
          <w:p w14:paraId="78121DCE" w14:textId="77777777" w:rsidR="00B429EC" w:rsidRPr="0005480F" w:rsidRDefault="00B429EC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00" w:type="dxa"/>
          </w:tcPr>
          <w:p w14:paraId="6A0E603E" w14:textId="77777777" w:rsidR="00B429EC" w:rsidRPr="0005480F" w:rsidRDefault="00B429EC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48F26D4" w14:textId="77777777" w:rsidR="00B429EC" w:rsidRPr="0005480F" w:rsidRDefault="00B429EC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8" w:type="dxa"/>
          </w:tcPr>
          <w:p w14:paraId="42D179F8" w14:textId="77777777" w:rsidR="00B429EC" w:rsidRPr="0005480F" w:rsidRDefault="00B429EC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7940E898" w14:textId="77777777" w:rsidR="00B429EC" w:rsidRPr="0005480F" w:rsidRDefault="00B429EC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1" w:type="dxa"/>
          </w:tcPr>
          <w:p w14:paraId="4A2816B0" w14:textId="77777777" w:rsidR="00B429EC" w:rsidRPr="0005480F" w:rsidRDefault="00B429EC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7EFB475C" w14:textId="77777777" w:rsidR="00B429EC" w:rsidRPr="0005480F" w:rsidRDefault="00B429EC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23" w:type="dxa"/>
          </w:tcPr>
          <w:p w14:paraId="08ED8412" w14:textId="77777777" w:rsidR="00B429EC" w:rsidRPr="0005480F" w:rsidRDefault="00B429EC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875E91" w:rsidRPr="0005480F" w14:paraId="509CEAC8" w14:textId="77777777" w:rsidTr="00EB3D66">
        <w:trPr>
          <w:cantSplit/>
          <w:trHeight w:val="58"/>
        </w:trPr>
        <w:tc>
          <w:tcPr>
            <w:tcW w:w="2798" w:type="dxa"/>
          </w:tcPr>
          <w:p w14:paraId="16FE32C1" w14:textId="77777777" w:rsidR="00875E91" w:rsidRPr="0005480F" w:rsidRDefault="00875E91" w:rsidP="00875E91">
            <w:pPr>
              <w:spacing w:line="240" w:lineRule="auto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2051" w:type="dxa"/>
          </w:tcPr>
          <w:p w14:paraId="30EDE610" w14:textId="77777777" w:rsidR="00875E91" w:rsidRPr="0005480F" w:rsidRDefault="00875E91" w:rsidP="00875E91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319FC662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300" w:type="dxa"/>
          </w:tcPr>
          <w:p w14:paraId="598A7DE2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310C309A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3BB15432" w14:textId="77777777" w:rsidR="00875E91" w:rsidRPr="0005480F" w:rsidRDefault="00875E91" w:rsidP="00875E91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3" w:type="dxa"/>
            <w:vAlign w:val="bottom"/>
          </w:tcPr>
          <w:p w14:paraId="1CF7CA3F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312" w:type="dxa"/>
          </w:tcPr>
          <w:p w14:paraId="6916A2AF" w14:textId="77777777" w:rsidR="00875E91" w:rsidRPr="0005480F" w:rsidRDefault="00875E91" w:rsidP="00875E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246BFE93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8" w:type="dxa"/>
            <w:gridSpan w:val="2"/>
          </w:tcPr>
          <w:p w14:paraId="5E120F90" w14:textId="77777777" w:rsidR="00875E91" w:rsidRPr="0005480F" w:rsidRDefault="00875E91" w:rsidP="00875E91">
            <w:pPr>
              <w:pStyle w:val="acctfourfigures"/>
              <w:tabs>
                <w:tab w:val="decimal" w:pos="551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75EBF00F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00" w:type="dxa"/>
          </w:tcPr>
          <w:p w14:paraId="77656D1A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9176FD1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632951A8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  <w:vAlign w:val="bottom"/>
          </w:tcPr>
          <w:p w14:paraId="432E84BB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1" w:type="dxa"/>
          </w:tcPr>
          <w:p w14:paraId="6AA6C695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vAlign w:val="bottom"/>
          </w:tcPr>
          <w:p w14:paraId="1B1D3B5E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23" w:type="dxa"/>
          </w:tcPr>
          <w:p w14:paraId="4B7B3494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875E91" w:rsidRPr="0005480F" w14:paraId="0CE018B5" w14:textId="77777777" w:rsidTr="00EB3D66">
        <w:trPr>
          <w:cantSplit/>
          <w:trHeight w:val="58"/>
        </w:trPr>
        <w:tc>
          <w:tcPr>
            <w:tcW w:w="2798" w:type="dxa"/>
          </w:tcPr>
          <w:p w14:paraId="2EE7CC68" w14:textId="37D2F163" w:rsidR="00875E91" w:rsidRPr="0005480F" w:rsidRDefault="00875E91" w:rsidP="00875E91">
            <w:pPr>
              <w:spacing w:line="240" w:lineRule="auto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05480F">
              <w:rPr>
                <w:rFonts w:asciiTheme="majorBidi" w:hAnsiTheme="majorBidi" w:cstheme="majorBidi"/>
                <w:spacing w:val="-4"/>
                <w:sz w:val="20"/>
                <w:szCs w:val="20"/>
              </w:rPr>
              <w:t>EM Logistics &amp; Warehousing Pte. Ltd.</w:t>
            </w:r>
            <w:r w:rsidRPr="0005480F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 </w:t>
            </w:r>
            <w:r w:rsidRPr="0005480F">
              <w:rPr>
                <w:rFonts w:asciiTheme="majorBidi" w:hAnsiTheme="majorBidi" w:cstheme="majorBidi"/>
                <w:spacing w:val="-4"/>
                <w:sz w:val="20"/>
                <w:szCs w:val="20"/>
              </w:rPr>
              <w:t>(“EMLOG”)</w:t>
            </w:r>
          </w:p>
        </w:tc>
        <w:tc>
          <w:tcPr>
            <w:tcW w:w="2051" w:type="dxa"/>
          </w:tcPr>
          <w:p w14:paraId="0D996BC7" w14:textId="77777777" w:rsidR="00875E91" w:rsidRPr="0005480F" w:rsidRDefault="00875E91" w:rsidP="00875E91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5480F">
              <w:rPr>
                <w:rFonts w:asciiTheme="majorBidi" w:hAnsiTheme="majorBidi" w:cstheme="majorBidi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821" w:type="dxa"/>
          </w:tcPr>
          <w:p w14:paraId="51C87B65" w14:textId="7E226593" w:rsidR="00875E91" w:rsidRPr="0005480F" w:rsidRDefault="00900C3D" w:rsidP="00875E9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300" w:type="dxa"/>
          </w:tcPr>
          <w:p w14:paraId="1332C42F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1D9D0788" w14:textId="6324419F" w:rsidR="00875E91" w:rsidRPr="0005480F" w:rsidRDefault="00900C3D" w:rsidP="00875E9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05480F">
              <w:rPr>
                <w:rFonts w:asciiTheme="majorBidi" w:hAnsiTheme="majorBidi" w:cstheme="majorBidi"/>
                <w:sz w:val="20"/>
              </w:rPr>
              <w:t>.</w:t>
            </w: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48" w:type="dxa"/>
          </w:tcPr>
          <w:p w14:paraId="2C36B8AF" w14:textId="77777777" w:rsidR="00875E91" w:rsidRPr="0005480F" w:rsidRDefault="00875E91" w:rsidP="00875E91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3" w:type="dxa"/>
            <w:vAlign w:val="bottom"/>
          </w:tcPr>
          <w:p w14:paraId="4A57E7F7" w14:textId="31FF1EFA" w:rsidR="00875E91" w:rsidRPr="0005480F" w:rsidRDefault="00875E91" w:rsidP="007F0396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USD 945</w:t>
            </w:r>
          </w:p>
        </w:tc>
        <w:tc>
          <w:tcPr>
            <w:tcW w:w="312" w:type="dxa"/>
          </w:tcPr>
          <w:p w14:paraId="296AD921" w14:textId="77777777" w:rsidR="00875E91" w:rsidRPr="0005480F" w:rsidRDefault="00875E91" w:rsidP="00875E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03189E22" w14:textId="70A2247C" w:rsidR="00875E91" w:rsidRPr="0005480F" w:rsidRDefault="00875E91" w:rsidP="007F039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USD 945</w:t>
            </w:r>
          </w:p>
        </w:tc>
        <w:tc>
          <w:tcPr>
            <w:tcW w:w="248" w:type="dxa"/>
            <w:gridSpan w:val="2"/>
          </w:tcPr>
          <w:p w14:paraId="62773B57" w14:textId="77777777" w:rsidR="00875E91" w:rsidRPr="0005480F" w:rsidRDefault="00875E91" w:rsidP="00875E9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132C7345" w14:textId="175EAFC5" w:rsidR="00875E91" w:rsidRPr="0005480F" w:rsidRDefault="00875E91" w:rsidP="00394A24">
            <w:pPr>
              <w:pStyle w:val="acctfourfigures"/>
              <w:tabs>
                <w:tab w:val="clear" w:pos="765"/>
                <w:tab w:val="decimal" w:pos="404"/>
              </w:tabs>
              <w:spacing w:line="240" w:lineRule="auto"/>
              <w:ind w:left="-99" w:right="-12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00" w:type="dxa"/>
          </w:tcPr>
          <w:p w14:paraId="2B4ECF72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97916CB" w14:textId="12CF6C5B" w:rsidR="00875E91" w:rsidRPr="0005480F" w:rsidRDefault="00875E91" w:rsidP="00452291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19,452</w:t>
            </w:r>
          </w:p>
        </w:tc>
        <w:tc>
          <w:tcPr>
            <w:tcW w:w="248" w:type="dxa"/>
          </w:tcPr>
          <w:p w14:paraId="056C1D13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  <w:vAlign w:val="bottom"/>
          </w:tcPr>
          <w:p w14:paraId="1FA425A4" w14:textId="3A7C9F46" w:rsidR="00875E91" w:rsidRPr="0005480F" w:rsidRDefault="00875E91" w:rsidP="00875E91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left="-99" w:right="-12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181" w:type="dxa"/>
          </w:tcPr>
          <w:p w14:paraId="7744BFD8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vAlign w:val="bottom"/>
          </w:tcPr>
          <w:p w14:paraId="2380B54F" w14:textId="75CC10DA" w:rsidR="00875E91" w:rsidRPr="0005480F" w:rsidRDefault="00875E91" w:rsidP="00EB3D6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16,593</w:t>
            </w:r>
          </w:p>
        </w:tc>
        <w:tc>
          <w:tcPr>
            <w:tcW w:w="223" w:type="dxa"/>
          </w:tcPr>
          <w:p w14:paraId="1BB86AA6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875E91" w:rsidRPr="0005480F" w14:paraId="5DD4A2C0" w14:textId="77777777" w:rsidTr="00EB3D66">
        <w:trPr>
          <w:cantSplit/>
          <w:trHeight w:val="58"/>
        </w:trPr>
        <w:tc>
          <w:tcPr>
            <w:tcW w:w="2798" w:type="dxa"/>
          </w:tcPr>
          <w:p w14:paraId="759A4BB5" w14:textId="16EE2E5C" w:rsidR="00875E91" w:rsidRPr="0005480F" w:rsidRDefault="00875E91" w:rsidP="00875E9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05480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สยาม เจดับเบิ้ลยูดี </w:t>
            </w:r>
          </w:p>
        </w:tc>
        <w:tc>
          <w:tcPr>
            <w:tcW w:w="2051" w:type="dxa"/>
          </w:tcPr>
          <w:p w14:paraId="3B5765ED" w14:textId="5E6C7BF5" w:rsidR="00875E91" w:rsidRPr="0005480F" w:rsidRDefault="00875E91" w:rsidP="00875E91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5480F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ให้บริการรับฝากสินค้าและ</w:t>
            </w:r>
          </w:p>
        </w:tc>
        <w:tc>
          <w:tcPr>
            <w:tcW w:w="821" w:type="dxa"/>
          </w:tcPr>
          <w:p w14:paraId="22EE02A7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300" w:type="dxa"/>
          </w:tcPr>
          <w:p w14:paraId="1FE87412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28" w:type="dxa"/>
          </w:tcPr>
          <w:p w14:paraId="33B9A13E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8" w:type="dxa"/>
          </w:tcPr>
          <w:p w14:paraId="736BA508" w14:textId="77777777" w:rsidR="00875E91" w:rsidRPr="0005480F" w:rsidRDefault="00875E91" w:rsidP="00875E91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3" w:type="dxa"/>
          </w:tcPr>
          <w:p w14:paraId="03A71820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312" w:type="dxa"/>
          </w:tcPr>
          <w:p w14:paraId="3C552C9D" w14:textId="77777777" w:rsidR="00875E91" w:rsidRPr="0005480F" w:rsidRDefault="00875E91" w:rsidP="00875E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</w:tcPr>
          <w:p w14:paraId="2A9D4439" w14:textId="77777777" w:rsidR="00875E91" w:rsidRPr="0005480F" w:rsidRDefault="00875E91" w:rsidP="007F039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8" w:type="dxa"/>
            <w:gridSpan w:val="2"/>
          </w:tcPr>
          <w:p w14:paraId="6E4F1998" w14:textId="77777777" w:rsidR="00875E91" w:rsidRPr="0005480F" w:rsidRDefault="00875E91" w:rsidP="00875E91">
            <w:pPr>
              <w:pStyle w:val="acctfourfigures"/>
              <w:tabs>
                <w:tab w:val="decimal" w:pos="551"/>
                <w:tab w:val="decimal" w:pos="90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6B95C2B8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00" w:type="dxa"/>
          </w:tcPr>
          <w:p w14:paraId="6B5BF943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2767940" w14:textId="77777777" w:rsidR="00875E91" w:rsidRPr="0005480F" w:rsidRDefault="00875E91" w:rsidP="00452291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5616541B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  <w:vAlign w:val="bottom"/>
          </w:tcPr>
          <w:p w14:paraId="31A57111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1" w:type="dxa"/>
          </w:tcPr>
          <w:p w14:paraId="32EF6A2D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vAlign w:val="bottom"/>
          </w:tcPr>
          <w:p w14:paraId="25C90163" w14:textId="77777777" w:rsidR="00875E91" w:rsidRPr="0005480F" w:rsidRDefault="00875E91" w:rsidP="00EB3D6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23" w:type="dxa"/>
          </w:tcPr>
          <w:p w14:paraId="2B46FFEB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875E91" w:rsidRPr="0005480F" w14:paraId="3804F05E" w14:textId="77777777" w:rsidTr="00EB3D66">
        <w:trPr>
          <w:cantSplit/>
          <w:trHeight w:val="58"/>
        </w:trPr>
        <w:tc>
          <w:tcPr>
            <w:tcW w:w="2798" w:type="dxa"/>
          </w:tcPr>
          <w:p w14:paraId="41748B6C" w14:textId="01098F4F" w:rsidR="00875E91" w:rsidRPr="0005480F" w:rsidRDefault="00875E91" w:rsidP="00875E9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5480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โลจิสติกส์ จำกัด</w:t>
            </w:r>
          </w:p>
        </w:tc>
        <w:tc>
          <w:tcPr>
            <w:tcW w:w="2051" w:type="dxa"/>
          </w:tcPr>
          <w:p w14:paraId="2F1588C0" w14:textId="69B44F4F" w:rsidR="00875E91" w:rsidRPr="0005480F" w:rsidRDefault="00875E91" w:rsidP="00875E91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5480F"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Pr="0005480F">
              <w:rPr>
                <w:rFonts w:asciiTheme="majorBidi" w:hAnsiTheme="majorBidi" w:cstheme="majorBidi"/>
                <w:sz w:val="20"/>
                <w:szCs w:val="20"/>
                <w:cs/>
              </w:rPr>
              <w:t>ขนส่งสินค้า</w:t>
            </w:r>
          </w:p>
        </w:tc>
        <w:tc>
          <w:tcPr>
            <w:tcW w:w="821" w:type="dxa"/>
          </w:tcPr>
          <w:p w14:paraId="682BF168" w14:textId="30AF62BF" w:rsidR="00875E91" w:rsidRPr="0005480F" w:rsidRDefault="00875E91" w:rsidP="00875E9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42</w:t>
            </w:r>
            <w:r w:rsidRPr="0005480F">
              <w:rPr>
                <w:rFonts w:asciiTheme="majorBidi" w:hAnsiTheme="majorBidi" w:cstheme="majorBidi"/>
                <w:sz w:val="20"/>
              </w:rPr>
              <w:t>.</w:t>
            </w: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</w:p>
        </w:tc>
        <w:tc>
          <w:tcPr>
            <w:tcW w:w="300" w:type="dxa"/>
          </w:tcPr>
          <w:p w14:paraId="78D923CE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28" w:type="dxa"/>
          </w:tcPr>
          <w:p w14:paraId="3D3F8DCC" w14:textId="745867AC" w:rsidR="00875E91" w:rsidRPr="0005480F" w:rsidRDefault="00875E91" w:rsidP="00875E9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42</w:t>
            </w:r>
            <w:r w:rsidRPr="0005480F">
              <w:rPr>
                <w:rFonts w:asciiTheme="majorBidi" w:hAnsiTheme="majorBidi" w:cstheme="majorBidi"/>
                <w:sz w:val="20"/>
              </w:rPr>
              <w:t>.</w:t>
            </w: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</w:p>
        </w:tc>
        <w:tc>
          <w:tcPr>
            <w:tcW w:w="248" w:type="dxa"/>
          </w:tcPr>
          <w:p w14:paraId="4A2F9D9B" w14:textId="77777777" w:rsidR="00875E91" w:rsidRPr="0005480F" w:rsidRDefault="00875E91" w:rsidP="00875E91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3" w:type="dxa"/>
            <w:vAlign w:val="bottom"/>
          </w:tcPr>
          <w:p w14:paraId="1FBE1CA0" w14:textId="7E8E15A9" w:rsidR="00875E91" w:rsidRPr="0005480F" w:rsidRDefault="00875E91" w:rsidP="00875E91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THB 5,000</w:t>
            </w:r>
          </w:p>
        </w:tc>
        <w:tc>
          <w:tcPr>
            <w:tcW w:w="312" w:type="dxa"/>
          </w:tcPr>
          <w:p w14:paraId="5B5CED61" w14:textId="77777777" w:rsidR="00875E91" w:rsidRPr="0005480F" w:rsidRDefault="00875E91" w:rsidP="00875E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170B987A" w14:textId="159CACE7" w:rsidR="00875E91" w:rsidRPr="0005480F" w:rsidRDefault="00875E91" w:rsidP="007F039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THB 5,000</w:t>
            </w:r>
          </w:p>
        </w:tc>
        <w:tc>
          <w:tcPr>
            <w:tcW w:w="248" w:type="dxa"/>
            <w:gridSpan w:val="2"/>
          </w:tcPr>
          <w:p w14:paraId="32E54BED" w14:textId="77777777" w:rsidR="00875E91" w:rsidRPr="0005480F" w:rsidRDefault="00875E91" w:rsidP="00875E91">
            <w:pPr>
              <w:pStyle w:val="acctfourfigures"/>
              <w:tabs>
                <w:tab w:val="decimal" w:pos="551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219E8124" w14:textId="36A1D1F7" w:rsidR="00875E91" w:rsidRPr="0005480F" w:rsidRDefault="00875E91" w:rsidP="00452291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2,125</w:t>
            </w:r>
          </w:p>
        </w:tc>
        <w:tc>
          <w:tcPr>
            <w:tcW w:w="200" w:type="dxa"/>
          </w:tcPr>
          <w:p w14:paraId="58CD04D7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C3F7FE0" w14:textId="2DA49D82" w:rsidR="00875E91" w:rsidRPr="0005480F" w:rsidRDefault="00875E91" w:rsidP="00452291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2,125</w:t>
            </w:r>
          </w:p>
        </w:tc>
        <w:tc>
          <w:tcPr>
            <w:tcW w:w="248" w:type="dxa"/>
          </w:tcPr>
          <w:p w14:paraId="3B199110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  <w:vAlign w:val="bottom"/>
          </w:tcPr>
          <w:p w14:paraId="5EDEE0BD" w14:textId="1038E2B5" w:rsidR="00875E91" w:rsidRPr="0005480F" w:rsidRDefault="00D507B6" w:rsidP="00EB3D66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3,189</w:t>
            </w:r>
          </w:p>
        </w:tc>
        <w:tc>
          <w:tcPr>
            <w:tcW w:w="181" w:type="dxa"/>
          </w:tcPr>
          <w:p w14:paraId="276088E8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vAlign w:val="bottom"/>
          </w:tcPr>
          <w:p w14:paraId="3D70E261" w14:textId="208E0C96" w:rsidR="00875E91" w:rsidRPr="0005480F" w:rsidRDefault="00875E91" w:rsidP="00EB3D6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3,331</w:t>
            </w:r>
          </w:p>
        </w:tc>
        <w:tc>
          <w:tcPr>
            <w:tcW w:w="223" w:type="dxa"/>
          </w:tcPr>
          <w:p w14:paraId="2EA982A0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875E91" w:rsidRPr="0005480F" w14:paraId="4180AFDE" w14:textId="77777777" w:rsidTr="003F001F">
        <w:trPr>
          <w:cantSplit/>
          <w:trHeight w:val="58"/>
        </w:trPr>
        <w:tc>
          <w:tcPr>
            <w:tcW w:w="2798" w:type="dxa"/>
          </w:tcPr>
          <w:p w14:paraId="4508B618" w14:textId="1134A4CF" w:rsidR="00875E91" w:rsidRPr="0005480F" w:rsidRDefault="00875E91" w:rsidP="00875E9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bookmarkStart w:id="2" w:name="_Hlk55595991"/>
            <w:r w:rsidRPr="0005480F">
              <w:rPr>
                <w:rFonts w:asciiTheme="majorBidi" w:hAnsiTheme="majorBidi" w:cstheme="majorBidi"/>
                <w:sz w:val="20"/>
                <w:szCs w:val="20"/>
              </w:rPr>
              <w:t xml:space="preserve">PT </w:t>
            </w:r>
            <w:proofErr w:type="spellStart"/>
            <w:r w:rsidRPr="0005480F">
              <w:rPr>
                <w:rFonts w:asciiTheme="majorBidi" w:hAnsiTheme="majorBidi" w:cstheme="majorBidi"/>
                <w:sz w:val="20"/>
                <w:szCs w:val="20"/>
              </w:rPr>
              <w:t>Samudera</w:t>
            </w:r>
            <w:proofErr w:type="spellEnd"/>
            <w:r w:rsidRPr="0005480F">
              <w:rPr>
                <w:rFonts w:asciiTheme="majorBidi" w:hAnsiTheme="majorBidi" w:cstheme="majorBidi"/>
                <w:sz w:val="20"/>
                <w:szCs w:val="20"/>
              </w:rPr>
              <w:t xml:space="preserve"> JWD Logistics</w:t>
            </w:r>
            <w:bookmarkEnd w:id="2"/>
          </w:p>
        </w:tc>
        <w:tc>
          <w:tcPr>
            <w:tcW w:w="2051" w:type="dxa"/>
          </w:tcPr>
          <w:p w14:paraId="7A3EA097" w14:textId="77777777" w:rsidR="00875E91" w:rsidRPr="0005480F" w:rsidRDefault="00875E91" w:rsidP="00875E91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05480F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821" w:type="dxa"/>
          </w:tcPr>
          <w:p w14:paraId="4FA3B3F2" w14:textId="048590F1" w:rsidR="00875E91" w:rsidRPr="0005480F" w:rsidRDefault="00875E91" w:rsidP="00875E9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Pr="0005480F">
              <w:rPr>
                <w:rFonts w:asciiTheme="majorBidi" w:hAnsiTheme="majorBidi" w:cstheme="majorBidi"/>
                <w:sz w:val="20"/>
              </w:rPr>
              <w:t>.</w:t>
            </w: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01</w:t>
            </w:r>
          </w:p>
        </w:tc>
        <w:tc>
          <w:tcPr>
            <w:tcW w:w="300" w:type="dxa"/>
          </w:tcPr>
          <w:p w14:paraId="563B24C1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35FDD1C9" w14:textId="5126706C" w:rsidR="00875E91" w:rsidRPr="0005480F" w:rsidRDefault="00875E91" w:rsidP="00875E9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Pr="0005480F">
              <w:rPr>
                <w:rFonts w:asciiTheme="majorBidi" w:hAnsiTheme="majorBidi" w:cstheme="majorBidi"/>
                <w:sz w:val="20"/>
              </w:rPr>
              <w:t>.</w:t>
            </w: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01</w:t>
            </w:r>
          </w:p>
        </w:tc>
        <w:tc>
          <w:tcPr>
            <w:tcW w:w="248" w:type="dxa"/>
          </w:tcPr>
          <w:p w14:paraId="6565E568" w14:textId="77777777" w:rsidR="00875E91" w:rsidRPr="0005480F" w:rsidRDefault="00875E91" w:rsidP="00875E91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3" w:type="dxa"/>
            <w:vAlign w:val="bottom"/>
          </w:tcPr>
          <w:p w14:paraId="111EBB5F" w14:textId="4AB3D04D" w:rsidR="00875E91" w:rsidRPr="0005480F" w:rsidRDefault="00875E91" w:rsidP="00875E91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IDR 57,655,314</w:t>
            </w:r>
          </w:p>
        </w:tc>
        <w:tc>
          <w:tcPr>
            <w:tcW w:w="312" w:type="dxa"/>
          </w:tcPr>
          <w:p w14:paraId="6306F743" w14:textId="77777777" w:rsidR="00875E91" w:rsidRPr="0005480F" w:rsidRDefault="00875E91" w:rsidP="00875E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1D48B7AF" w14:textId="2A051DE6" w:rsidR="00875E91" w:rsidRPr="0005480F" w:rsidRDefault="00875E91" w:rsidP="007F039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IDR 57,655,314</w:t>
            </w:r>
          </w:p>
        </w:tc>
        <w:tc>
          <w:tcPr>
            <w:tcW w:w="248" w:type="dxa"/>
            <w:gridSpan w:val="2"/>
          </w:tcPr>
          <w:p w14:paraId="09BB6F19" w14:textId="77777777" w:rsidR="00875E91" w:rsidRPr="0005480F" w:rsidRDefault="00875E91" w:rsidP="00875E9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76A1C03C" w14:textId="2158CFE8" w:rsidR="00875E91" w:rsidRPr="0005480F" w:rsidRDefault="00875E91" w:rsidP="00452291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66,989</w:t>
            </w:r>
          </w:p>
        </w:tc>
        <w:tc>
          <w:tcPr>
            <w:tcW w:w="200" w:type="dxa"/>
          </w:tcPr>
          <w:p w14:paraId="3658B9CE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4DCDEFE" w14:textId="39ADAE7C" w:rsidR="00875E91" w:rsidRPr="0005480F" w:rsidRDefault="00875E91" w:rsidP="00452291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66,989</w:t>
            </w:r>
          </w:p>
        </w:tc>
        <w:tc>
          <w:tcPr>
            <w:tcW w:w="248" w:type="dxa"/>
          </w:tcPr>
          <w:p w14:paraId="286370DE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  <w:vAlign w:val="bottom"/>
          </w:tcPr>
          <w:p w14:paraId="09EDD024" w14:textId="51C531A8" w:rsidR="00875E91" w:rsidRPr="0005480F" w:rsidRDefault="00D507B6" w:rsidP="00EB3D66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35,859</w:t>
            </w:r>
          </w:p>
        </w:tc>
        <w:tc>
          <w:tcPr>
            <w:tcW w:w="181" w:type="dxa"/>
          </w:tcPr>
          <w:p w14:paraId="0356A03E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vAlign w:val="bottom"/>
          </w:tcPr>
          <w:p w14:paraId="2D4E0F9D" w14:textId="7AB9B99B" w:rsidR="00875E91" w:rsidRPr="0005480F" w:rsidRDefault="00875E91" w:rsidP="00EB3D6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44,626</w:t>
            </w:r>
          </w:p>
        </w:tc>
        <w:tc>
          <w:tcPr>
            <w:tcW w:w="223" w:type="dxa"/>
          </w:tcPr>
          <w:p w14:paraId="26B9D081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875E91" w:rsidRPr="0005480F" w14:paraId="460D50BF" w14:textId="77777777" w:rsidTr="003F001F">
        <w:trPr>
          <w:cantSplit/>
          <w:trHeight w:val="58"/>
        </w:trPr>
        <w:tc>
          <w:tcPr>
            <w:tcW w:w="2798" w:type="dxa"/>
          </w:tcPr>
          <w:p w14:paraId="76193802" w14:textId="77777777" w:rsidR="0066589B" w:rsidRDefault="0066589B" w:rsidP="00875E91">
            <w:pPr>
              <w:spacing w:line="240" w:lineRule="auto"/>
              <w:rPr>
                <w:rFonts w:asciiTheme="majorBidi" w:hAnsiTheme="majorBidi" w:cs="Angsana New"/>
                <w:sz w:val="20"/>
                <w:szCs w:val="20"/>
              </w:rPr>
            </w:pPr>
            <w:r w:rsidRPr="0066589B">
              <w:rPr>
                <w:rFonts w:asciiTheme="majorBidi" w:hAnsiTheme="majorBidi" w:cs="Angsana New" w:hint="cs"/>
                <w:sz w:val="20"/>
                <w:szCs w:val="20"/>
                <w:cs/>
              </w:rPr>
              <w:t>บริษัท</w:t>
            </w:r>
            <w:r w:rsidRPr="0066589B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66589B">
              <w:rPr>
                <w:rFonts w:asciiTheme="majorBidi" w:hAnsiTheme="majorBidi" w:cs="Angsana New" w:hint="cs"/>
                <w:sz w:val="20"/>
                <w:szCs w:val="20"/>
                <w:cs/>
              </w:rPr>
              <w:t>แอลฟา</w:t>
            </w:r>
            <w:r w:rsidRPr="0066589B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66589B">
              <w:rPr>
                <w:rFonts w:asciiTheme="majorBidi" w:hAnsiTheme="majorBidi" w:cs="Angsana New" w:hint="cs"/>
                <w:sz w:val="20"/>
                <w:szCs w:val="20"/>
                <w:cs/>
              </w:rPr>
              <w:t>อินดัสเทรียล</w:t>
            </w:r>
            <w:r w:rsidRPr="0066589B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66589B">
              <w:rPr>
                <w:rFonts w:asciiTheme="majorBidi" w:hAnsiTheme="majorBidi" w:cs="Angsana New" w:hint="cs"/>
                <w:sz w:val="20"/>
                <w:szCs w:val="20"/>
                <w:cs/>
              </w:rPr>
              <w:t>โซลูชั่น</w:t>
            </w:r>
            <w:r w:rsidRPr="0066589B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66589B">
              <w:rPr>
                <w:rFonts w:asciiTheme="majorBidi" w:hAnsiTheme="majorBidi" w:cs="Angsana New" w:hint="cs"/>
                <w:sz w:val="20"/>
                <w:szCs w:val="20"/>
                <w:cs/>
              </w:rPr>
              <w:t>จำกัด</w:t>
            </w:r>
            <w:r>
              <w:rPr>
                <w:rFonts w:asciiTheme="majorBidi" w:hAnsiTheme="majorBidi" w:cs="Angsana New" w:hint="cs"/>
                <w:sz w:val="20"/>
                <w:szCs w:val="20"/>
                <w:cs/>
              </w:rPr>
              <w:t xml:space="preserve"> </w:t>
            </w:r>
          </w:p>
          <w:p w14:paraId="0A1828C6" w14:textId="5BE0FD0F" w:rsidR="0066589B" w:rsidRDefault="0066589B" w:rsidP="00875E9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="Angsana New"/>
                <w:sz w:val="20"/>
                <w:szCs w:val="20"/>
              </w:rPr>
              <w:t xml:space="preserve">   (</w:t>
            </w:r>
            <w:r>
              <w:rPr>
                <w:rFonts w:asciiTheme="majorBidi" w:hAnsiTheme="majorBidi" w:cs="Angsana New" w:hint="cs"/>
                <w:sz w:val="20"/>
                <w:szCs w:val="20"/>
                <w:cs/>
              </w:rPr>
              <w:t xml:space="preserve">เดิมชื่อ </w:t>
            </w:r>
            <w:r>
              <w:rPr>
                <w:rFonts w:asciiTheme="majorBidi" w:hAnsiTheme="majorBidi" w:cs="Angsana New"/>
                <w:sz w:val="20"/>
                <w:szCs w:val="20"/>
              </w:rPr>
              <w:t>“</w:t>
            </w:r>
            <w:r w:rsidR="00875E91" w:rsidRPr="0005480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ออริจิ้น เจดับเบิ้ลยูดี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14:paraId="4811EB5B" w14:textId="2A398B3C" w:rsidR="00875E91" w:rsidRPr="0005480F" w:rsidRDefault="0066589B" w:rsidP="00875E9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="00875E91" w:rsidRPr="0005480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อินดัสเทรียล </w:t>
            </w:r>
            <w:r w:rsidR="00875E91" w:rsidRPr="0005480F">
              <w:rPr>
                <w:rFonts w:asciiTheme="majorBidi" w:hAnsiTheme="majorBidi" w:cstheme="majorBidi" w:hint="cs"/>
                <w:sz w:val="20"/>
                <w:szCs w:val="20"/>
                <w:cs/>
              </w:rPr>
              <w:t>แอสเซท จำกัด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”)</w:t>
            </w:r>
          </w:p>
        </w:tc>
        <w:tc>
          <w:tcPr>
            <w:tcW w:w="2051" w:type="dxa"/>
          </w:tcPr>
          <w:p w14:paraId="76E7E68B" w14:textId="77777777" w:rsidR="00875E91" w:rsidRPr="0005480F" w:rsidRDefault="00875E91" w:rsidP="00875E91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2A41840" w14:textId="77777777" w:rsidR="0066589B" w:rsidRDefault="0066589B" w:rsidP="00875E91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27EE902" w14:textId="7C9F343E" w:rsidR="00875E91" w:rsidRPr="0005480F" w:rsidRDefault="00875E91" w:rsidP="00875E91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5480F">
              <w:rPr>
                <w:rFonts w:asciiTheme="majorBidi" w:hAnsiTheme="majorBidi" w:cstheme="majorBidi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821" w:type="dxa"/>
          </w:tcPr>
          <w:p w14:paraId="20A1DD6D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63815796" w14:textId="77777777" w:rsidR="0066589B" w:rsidRDefault="0066589B" w:rsidP="00875E9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9BDE199" w14:textId="6C430E1D" w:rsidR="00875E91" w:rsidRPr="0005480F" w:rsidRDefault="00875E91" w:rsidP="00875E9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5480F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49.99</w:t>
            </w:r>
          </w:p>
        </w:tc>
        <w:tc>
          <w:tcPr>
            <w:tcW w:w="300" w:type="dxa"/>
          </w:tcPr>
          <w:p w14:paraId="54846566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28" w:type="dxa"/>
          </w:tcPr>
          <w:p w14:paraId="54927146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223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3DB09039" w14:textId="77777777" w:rsidR="0066589B" w:rsidRDefault="0066589B" w:rsidP="00875E91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223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7632EA72" w14:textId="7409F95E" w:rsidR="00875E91" w:rsidRPr="0005480F" w:rsidRDefault="00875E91" w:rsidP="00875E91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223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48" w:type="dxa"/>
          </w:tcPr>
          <w:p w14:paraId="1A5902F0" w14:textId="77777777" w:rsidR="00875E91" w:rsidRPr="0005480F" w:rsidRDefault="00875E91" w:rsidP="00875E91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3" w:type="dxa"/>
          </w:tcPr>
          <w:p w14:paraId="3BEF27BB" w14:textId="77777777" w:rsidR="00875E91" w:rsidRPr="0005480F" w:rsidRDefault="00875E91" w:rsidP="00875E91">
            <w:pPr>
              <w:pStyle w:val="acctfourfigures"/>
              <w:tabs>
                <w:tab w:val="clear" w:pos="765"/>
              </w:tabs>
              <w:spacing w:line="240" w:lineRule="auto"/>
              <w:ind w:left="-99" w:right="-447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565A4B6E" w14:textId="77777777" w:rsidR="0066589B" w:rsidRDefault="0066589B" w:rsidP="00875E91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63D27DD6" w14:textId="3999A4F6" w:rsidR="00875E91" w:rsidRPr="0005480F" w:rsidRDefault="00875E91" w:rsidP="00875E91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THB 190,600</w:t>
            </w:r>
          </w:p>
        </w:tc>
        <w:tc>
          <w:tcPr>
            <w:tcW w:w="312" w:type="dxa"/>
          </w:tcPr>
          <w:p w14:paraId="1D3273FB" w14:textId="77777777" w:rsidR="00875E91" w:rsidRPr="0005480F" w:rsidRDefault="00875E91" w:rsidP="00875E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</w:tcPr>
          <w:p w14:paraId="16C66BAB" w14:textId="77777777" w:rsidR="00875E91" w:rsidRPr="0005480F" w:rsidRDefault="00875E91" w:rsidP="00B429EC">
            <w:pPr>
              <w:pStyle w:val="acctfourfigures"/>
              <w:tabs>
                <w:tab w:val="clear" w:pos="765"/>
                <w:tab w:val="decimal" w:pos="407"/>
                <w:tab w:val="left" w:pos="730"/>
              </w:tabs>
              <w:spacing w:line="240" w:lineRule="auto"/>
              <w:ind w:left="-99" w:right="-12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3C9DF829" w14:textId="77777777" w:rsidR="0066589B" w:rsidRDefault="0066589B" w:rsidP="00B429EC">
            <w:pPr>
              <w:pStyle w:val="acctfourfigures"/>
              <w:tabs>
                <w:tab w:val="clear" w:pos="765"/>
                <w:tab w:val="decimal" w:pos="407"/>
                <w:tab w:val="left" w:pos="730"/>
              </w:tabs>
              <w:spacing w:line="240" w:lineRule="auto"/>
              <w:ind w:left="-99" w:right="-12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3398139D" w14:textId="610CA189" w:rsidR="00875E91" w:rsidRPr="0005480F" w:rsidRDefault="00875E91" w:rsidP="00B429EC">
            <w:pPr>
              <w:pStyle w:val="acctfourfigures"/>
              <w:tabs>
                <w:tab w:val="clear" w:pos="765"/>
                <w:tab w:val="decimal" w:pos="407"/>
                <w:tab w:val="left" w:pos="730"/>
              </w:tabs>
              <w:spacing w:line="240" w:lineRule="auto"/>
              <w:ind w:left="-99" w:right="-12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48" w:type="dxa"/>
            <w:gridSpan w:val="2"/>
          </w:tcPr>
          <w:p w14:paraId="6C35470C" w14:textId="77777777" w:rsidR="00875E91" w:rsidRPr="0005480F" w:rsidRDefault="00875E91" w:rsidP="00875E9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2" w:type="dxa"/>
            <w:vAlign w:val="bottom"/>
          </w:tcPr>
          <w:p w14:paraId="52F38F78" w14:textId="5DDA15DA" w:rsidR="00875E91" w:rsidRPr="0005480F" w:rsidRDefault="00875E91" w:rsidP="00452291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95,300</w:t>
            </w:r>
          </w:p>
        </w:tc>
        <w:tc>
          <w:tcPr>
            <w:tcW w:w="200" w:type="dxa"/>
          </w:tcPr>
          <w:p w14:paraId="64D3CF06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CBA109E" w14:textId="1E18BF01" w:rsidR="00875E91" w:rsidRPr="0005480F" w:rsidRDefault="00875E91" w:rsidP="00452291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left="-99" w:right="-120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48" w:type="dxa"/>
          </w:tcPr>
          <w:p w14:paraId="791C4567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  <w:vAlign w:val="bottom"/>
          </w:tcPr>
          <w:p w14:paraId="4C9F6F9C" w14:textId="2E3A3E3B" w:rsidR="00875E91" w:rsidRPr="0005480F" w:rsidRDefault="00875E91" w:rsidP="00EB3D66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94,</w:t>
            </w:r>
            <w:r w:rsidR="00394A24" w:rsidRPr="0005480F">
              <w:rPr>
                <w:rFonts w:asciiTheme="majorBidi" w:hAnsiTheme="majorBidi" w:cstheme="majorBidi"/>
                <w:sz w:val="20"/>
                <w:lang w:val="en-US" w:bidi="th-TH"/>
              </w:rPr>
              <w:t>059</w:t>
            </w:r>
          </w:p>
        </w:tc>
        <w:tc>
          <w:tcPr>
            <w:tcW w:w="181" w:type="dxa"/>
          </w:tcPr>
          <w:p w14:paraId="1B89A2CB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vAlign w:val="bottom"/>
          </w:tcPr>
          <w:p w14:paraId="0A370789" w14:textId="086EE05C" w:rsidR="00875E91" w:rsidRPr="0005480F" w:rsidRDefault="00875E91" w:rsidP="00EB3D66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left="-99" w:right="-120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23" w:type="dxa"/>
          </w:tcPr>
          <w:p w14:paraId="7C28D8AD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3F001F" w:rsidRPr="0005480F" w14:paraId="533747F4" w14:textId="77777777" w:rsidTr="003F001F">
        <w:trPr>
          <w:cantSplit/>
          <w:trHeight w:val="58"/>
        </w:trPr>
        <w:tc>
          <w:tcPr>
            <w:tcW w:w="2798" w:type="dxa"/>
          </w:tcPr>
          <w:p w14:paraId="3C4DA4AC" w14:textId="236A0758" w:rsidR="003F001F" w:rsidRPr="0005480F" w:rsidRDefault="003F001F" w:rsidP="003F001F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5480F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บริษัท ลิฟลัฟ จำกัด</w:t>
            </w:r>
          </w:p>
        </w:tc>
        <w:tc>
          <w:tcPr>
            <w:tcW w:w="2051" w:type="dxa"/>
          </w:tcPr>
          <w:p w14:paraId="4337FC8F" w14:textId="77777777" w:rsidR="00322CAA" w:rsidRDefault="00322CAA" w:rsidP="003F001F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="Angsana New"/>
                <w:sz w:val="20"/>
                <w:szCs w:val="20"/>
              </w:rPr>
            </w:pPr>
            <w:r w:rsidRPr="00322CAA">
              <w:rPr>
                <w:rFonts w:asciiTheme="majorBidi" w:hAnsiTheme="majorBidi" w:cs="Angsana New" w:hint="cs"/>
                <w:sz w:val="20"/>
                <w:szCs w:val="20"/>
                <w:cs/>
              </w:rPr>
              <w:t>ให้บริการจัดหาซอฟต์แวร์และ</w:t>
            </w:r>
            <w:r>
              <w:rPr>
                <w:rFonts w:asciiTheme="majorBidi" w:hAnsiTheme="majorBidi" w:cs="Angsana New" w:hint="cs"/>
                <w:sz w:val="20"/>
                <w:szCs w:val="20"/>
                <w:cs/>
              </w:rPr>
              <w:t xml:space="preserve"> </w:t>
            </w:r>
          </w:p>
          <w:p w14:paraId="09B32F02" w14:textId="3C4BEABA" w:rsidR="003F001F" w:rsidRPr="0005480F" w:rsidRDefault="00322CAA" w:rsidP="003F001F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="Angsana New" w:hint="cs"/>
                <w:sz w:val="20"/>
                <w:szCs w:val="20"/>
                <w:cs/>
              </w:rPr>
              <w:t xml:space="preserve">   </w:t>
            </w:r>
            <w:r w:rsidRPr="00322CAA">
              <w:rPr>
                <w:rFonts w:asciiTheme="majorBidi" w:hAnsiTheme="majorBidi" w:cs="Angsana New" w:hint="cs"/>
                <w:sz w:val="20"/>
                <w:szCs w:val="20"/>
                <w:cs/>
              </w:rPr>
              <w:t>จำหน่ายอุปกรณ์ฮาร์ดแวร์</w:t>
            </w:r>
          </w:p>
        </w:tc>
        <w:tc>
          <w:tcPr>
            <w:tcW w:w="821" w:type="dxa"/>
          </w:tcPr>
          <w:p w14:paraId="1DC3AD7F" w14:textId="77777777" w:rsidR="003F001F" w:rsidRPr="0005480F" w:rsidRDefault="003F001F" w:rsidP="003F001F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A1F0F02" w14:textId="76E3A625" w:rsidR="003F001F" w:rsidRPr="0005480F" w:rsidRDefault="003F001F" w:rsidP="003F001F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</w:rPr>
              <w:t>39.99</w:t>
            </w:r>
          </w:p>
        </w:tc>
        <w:tc>
          <w:tcPr>
            <w:tcW w:w="300" w:type="dxa"/>
          </w:tcPr>
          <w:p w14:paraId="548F8ACE" w14:textId="77777777" w:rsidR="003F001F" w:rsidRPr="0005480F" w:rsidRDefault="003F001F" w:rsidP="003F001F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28" w:type="dxa"/>
          </w:tcPr>
          <w:p w14:paraId="1669BE73" w14:textId="77777777" w:rsidR="003F001F" w:rsidRPr="0005480F" w:rsidRDefault="003F001F" w:rsidP="003F001F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21CCDAD4" w14:textId="71BBEF8E" w:rsidR="003F001F" w:rsidRPr="0005480F" w:rsidRDefault="003F001F" w:rsidP="003F001F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223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48" w:type="dxa"/>
          </w:tcPr>
          <w:p w14:paraId="4AF3B043" w14:textId="77777777" w:rsidR="003F001F" w:rsidRPr="0005480F" w:rsidRDefault="003F001F" w:rsidP="003F001F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3" w:type="dxa"/>
          </w:tcPr>
          <w:p w14:paraId="51E21A1D" w14:textId="77777777" w:rsidR="003F001F" w:rsidRPr="0005480F" w:rsidRDefault="003F001F" w:rsidP="003F001F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01BDCB7E" w14:textId="6A10AA5E" w:rsidR="003F001F" w:rsidRPr="0005480F" w:rsidRDefault="003F001F" w:rsidP="00D31EA3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THB 1,500</w:t>
            </w:r>
          </w:p>
        </w:tc>
        <w:tc>
          <w:tcPr>
            <w:tcW w:w="312" w:type="dxa"/>
          </w:tcPr>
          <w:p w14:paraId="69344962" w14:textId="77777777" w:rsidR="003F001F" w:rsidRPr="0005480F" w:rsidRDefault="003F001F" w:rsidP="003F00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</w:tcPr>
          <w:p w14:paraId="1C64BE34" w14:textId="77777777" w:rsidR="003F001F" w:rsidRPr="0005480F" w:rsidRDefault="003F001F" w:rsidP="003F001F">
            <w:pPr>
              <w:pStyle w:val="acctfourfigures"/>
              <w:tabs>
                <w:tab w:val="clear" w:pos="765"/>
                <w:tab w:val="decimal" w:pos="407"/>
                <w:tab w:val="left" w:pos="730"/>
              </w:tabs>
              <w:spacing w:line="240" w:lineRule="auto"/>
              <w:ind w:left="-99" w:right="-12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15F01FAE" w14:textId="5FE19380" w:rsidR="003F001F" w:rsidRPr="0005480F" w:rsidRDefault="003F001F" w:rsidP="003F001F">
            <w:pPr>
              <w:pStyle w:val="acctfourfigures"/>
              <w:tabs>
                <w:tab w:val="clear" w:pos="765"/>
                <w:tab w:val="decimal" w:pos="407"/>
                <w:tab w:val="left" w:pos="730"/>
              </w:tabs>
              <w:spacing w:line="240" w:lineRule="auto"/>
              <w:ind w:left="-99" w:right="-12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48" w:type="dxa"/>
            <w:gridSpan w:val="2"/>
          </w:tcPr>
          <w:p w14:paraId="37FC0FFB" w14:textId="77777777" w:rsidR="003F001F" w:rsidRPr="0005480F" w:rsidRDefault="003F001F" w:rsidP="003F001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14:paraId="5BFDEBBF" w14:textId="6BE481B2" w:rsidR="003F001F" w:rsidRPr="0005480F" w:rsidRDefault="003F001F" w:rsidP="003F001F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1,200</w:t>
            </w:r>
          </w:p>
        </w:tc>
        <w:tc>
          <w:tcPr>
            <w:tcW w:w="200" w:type="dxa"/>
          </w:tcPr>
          <w:p w14:paraId="3749D6E1" w14:textId="77777777" w:rsidR="003F001F" w:rsidRPr="0005480F" w:rsidRDefault="003F001F" w:rsidP="003F001F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8506E98" w14:textId="77777777" w:rsidR="003F001F" w:rsidRPr="0005480F" w:rsidRDefault="003F001F" w:rsidP="003F001F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left="-99" w:right="-12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26C53D12" w14:textId="00AF8A79" w:rsidR="003F001F" w:rsidRPr="0005480F" w:rsidRDefault="003F001F" w:rsidP="003F001F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left="-99" w:right="-120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48" w:type="dxa"/>
          </w:tcPr>
          <w:p w14:paraId="77C4B261" w14:textId="77777777" w:rsidR="003F001F" w:rsidRPr="0005480F" w:rsidRDefault="003F001F" w:rsidP="003F001F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696001D8" w14:textId="77777777" w:rsidR="003F001F" w:rsidRPr="0005480F" w:rsidRDefault="003F001F" w:rsidP="003F001F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4FFC2115" w14:textId="2333BD06" w:rsidR="003F001F" w:rsidRPr="0005480F" w:rsidRDefault="003F001F" w:rsidP="003F001F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1,200</w:t>
            </w:r>
          </w:p>
        </w:tc>
        <w:tc>
          <w:tcPr>
            <w:tcW w:w="181" w:type="dxa"/>
          </w:tcPr>
          <w:p w14:paraId="168E078F" w14:textId="77777777" w:rsidR="003F001F" w:rsidRPr="0005480F" w:rsidRDefault="003F001F" w:rsidP="003F001F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12E7504C" w14:textId="77777777" w:rsidR="003F001F" w:rsidRPr="0005480F" w:rsidRDefault="003F001F" w:rsidP="003F001F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left="-99" w:right="-12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61C4C620" w14:textId="4F00212A" w:rsidR="003F001F" w:rsidRPr="0005480F" w:rsidRDefault="003F001F" w:rsidP="003F001F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left="-99" w:right="-120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23" w:type="dxa"/>
          </w:tcPr>
          <w:p w14:paraId="54F196E9" w14:textId="77777777" w:rsidR="003F001F" w:rsidRPr="0005480F" w:rsidRDefault="003F001F" w:rsidP="003F001F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3F001F" w:rsidRPr="0005480F" w14:paraId="44FCD3CB" w14:textId="77777777" w:rsidTr="00EB3D66">
        <w:trPr>
          <w:cantSplit/>
          <w:trHeight w:val="48"/>
        </w:trPr>
        <w:tc>
          <w:tcPr>
            <w:tcW w:w="2798" w:type="dxa"/>
          </w:tcPr>
          <w:p w14:paraId="00E7AAAC" w14:textId="77777777" w:rsidR="003F001F" w:rsidRPr="0005480F" w:rsidRDefault="003F001F" w:rsidP="003F001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51" w:type="dxa"/>
          </w:tcPr>
          <w:p w14:paraId="528B45DA" w14:textId="77777777" w:rsidR="003F001F" w:rsidRPr="0005480F" w:rsidRDefault="003F001F" w:rsidP="003F001F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1" w:type="dxa"/>
          </w:tcPr>
          <w:p w14:paraId="44038CF8" w14:textId="77777777" w:rsidR="003F001F" w:rsidRPr="0005480F" w:rsidRDefault="003F001F" w:rsidP="003F001F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00" w:type="dxa"/>
          </w:tcPr>
          <w:p w14:paraId="5743E40D" w14:textId="77777777" w:rsidR="003F001F" w:rsidRPr="0005480F" w:rsidRDefault="003F001F" w:rsidP="003F001F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14:paraId="6290BE62" w14:textId="77777777" w:rsidR="003F001F" w:rsidRPr="0005480F" w:rsidRDefault="003F001F" w:rsidP="003F001F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</w:tcPr>
          <w:p w14:paraId="65E49283" w14:textId="77777777" w:rsidR="003F001F" w:rsidRPr="0005480F" w:rsidRDefault="003F001F" w:rsidP="003F001F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3" w:type="dxa"/>
          </w:tcPr>
          <w:p w14:paraId="0CD58E6C" w14:textId="43643D4B" w:rsidR="003F001F" w:rsidRPr="0005480F" w:rsidRDefault="003F001F" w:rsidP="003F00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312" w:type="dxa"/>
          </w:tcPr>
          <w:p w14:paraId="77C58F1C" w14:textId="77777777" w:rsidR="003F001F" w:rsidRPr="0005480F" w:rsidRDefault="003F001F" w:rsidP="003F00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08" w:type="dxa"/>
          </w:tcPr>
          <w:p w14:paraId="7110291E" w14:textId="77777777" w:rsidR="003F001F" w:rsidRPr="0005480F" w:rsidRDefault="003F001F" w:rsidP="003F00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48" w:type="dxa"/>
            <w:gridSpan w:val="2"/>
          </w:tcPr>
          <w:p w14:paraId="14065F29" w14:textId="77777777" w:rsidR="003F001F" w:rsidRPr="0005480F" w:rsidRDefault="003F001F" w:rsidP="003F001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D53BA" w14:textId="0CD2FA55" w:rsidR="003F001F" w:rsidRPr="0005480F" w:rsidRDefault="003F001F" w:rsidP="003F001F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16</w:t>
            </w:r>
            <w:r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5,614</w:t>
            </w:r>
          </w:p>
        </w:tc>
        <w:tc>
          <w:tcPr>
            <w:tcW w:w="200" w:type="dxa"/>
          </w:tcPr>
          <w:p w14:paraId="0A01EA61" w14:textId="77777777" w:rsidR="003F001F" w:rsidRPr="0005480F" w:rsidRDefault="003F001F" w:rsidP="003F001F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893C9F" w14:textId="02709843" w:rsidR="003F001F" w:rsidRPr="0005480F" w:rsidRDefault="003F001F" w:rsidP="003F001F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88,566</w:t>
            </w:r>
          </w:p>
        </w:tc>
        <w:tc>
          <w:tcPr>
            <w:tcW w:w="248" w:type="dxa"/>
          </w:tcPr>
          <w:p w14:paraId="59E747C6" w14:textId="77777777" w:rsidR="003F001F" w:rsidRPr="0005480F" w:rsidRDefault="003F001F" w:rsidP="003F001F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9509F" w14:textId="4384CDE8" w:rsidR="003F001F" w:rsidRPr="0005480F" w:rsidRDefault="003F001F" w:rsidP="003F001F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13</w:t>
            </w:r>
            <w:r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4,307</w:t>
            </w:r>
          </w:p>
        </w:tc>
        <w:tc>
          <w:tcPr>
            <w:tcW w:w="181" w:type="dxa"/>
          </w:tcPr>
          <w:p w14:paraId="1856A780" w14:textId="77777777" w:rsidR="003F001F" w:rsidRPr="0005480F" w:rsidRDefault="003F001F" w:rsidP="003F001F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494C5" w14:textId="71BFDD0F" w:rsidR="003F001F" w:rsidRPr="0096505E" w:rsidRDefault="003F001F" w:rsidP="003F001F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64,550</w:t>
            </w:r>
          </w:p>
        </w:tc>
        <w:tc>
          <w:tcPr>
            <w:tcW w:w="223" w:type="dxa"/>
          </w:tcPr>
          <w:p w14:paraId="60AC170A" w14:textId="77777777" w:rsidR="003F001F" w:rsidRPr="0005480F" w:rsidRDefault="003F001F" w:rsidP="003F001F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3F001F" w:rsidRPr="0005480F" w14:paraId="512714F1" w14:textId="77777777" w:rsidTr="00EB3D66">
        <w:trPr>
          <w:cantSplit/>
          <w:trHeight w:val="48"/>
        </w:trPr>
        <w:tc>
          <w:tcPr>
            <w:tcW w:w="2798" w:type="dxa"/>
          </w:tcPr>
          <w:p w14:paraId="3255E192" w14:textId="77777777" w:rsidR="003F001F" w:rsidRPr="0005480F" w:rsidRDefault="003F001F" w:rsidP="003F001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051" w:type="dxa"/>
          </w:tcPr>
          <w:p w14:paraId="23BB7B2D" w14:textId="77777777" w:rsidR="003F001F" w:rsidRPr="0005480F" w:rsidRDefault="003F001F" w:rsidP="003F001F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1" w:type="dxa"/>
          </w:tcPr>
          <w:p w14:paraId="6A713EB8" w14:textId="77777777" w:rsidR="003F001F" w:rsidRPr="0005480F" w:rsidRDefault="003F001F" w:rsidP="003F001F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00" w:type="dxa"/>
          </w:tcPr>
          <w:p w14:paraId="157FFCBA" w14:textId="77777777" w:rsidR="003F001F" w:rsidRPr="0005480F" w:rsidRDefault="003F001F" w:rsidP="003F001F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14:paraId="6A0F23EA" w14:textId="77777777" w:rsidR="003F001F" w:rsidRPr="0005480F" w:rsidRDefault="003F001F" w:rsidP="003F001F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</w:tcPr>
          <w:p w14:paraId="61E1B8A0" w14:textId="77777777" w:rsidR="003F001F" w:rsidRPr="0005480F" w:rsidRDefault="003F001F" w:rsidP="003F001F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3" w:type="dxa"/>
          </w:tcPr>
          <w:p w14:paraId="2B74AC31" w14:textId="77777777" w:rsidR="003F001F" w:rsidRPr="0005480F" w:rsidRDefault="003F001F" w:rsidP="003F00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312" w:type="dxa"/>
          </w:tcPr>
          <w:p w14:paraId="35FE9404" w14:textId="77777777" w:rsidR="003F001F" w:rsidRPr="0005480F" w:rsidRDefault="003F001F" w:rsidP="003F00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08" w:type="dxa"/>
          </w:tcPr>
          <w:p w14:paraId="02812A7C" w14:textId="77777777" w:rsidR="003F001F" w:rsidRPr="0005480F" w:rsidRDefault="003F001F" w:rsidP="003F00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48" w:type="dxa"/>
            <w:gridSpan w:val="2"/>
          </w:tcPr>
          <w:p w14:paraId="30478009" w14:textId="77777777" w:rsidR="003F001F" w:rsidRPr="0005480F" w:rsidRDefault="003F001F" w:rsidP="003F001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079A76" w14:textId="285281BC" w:rsidR="003F001F" w:rsidRPr="0005480F" w:rsidRDefault="003F001F" w:rsidP="003F001F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1,</w:t>
            </w:r>
            <w:r w:rsidR="00CB416F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411,324</w:t>
            </w:r>
          </w:p>
        </w:tc>
        <w:tc>
          <w:tcPr>
            <w:tcW w:w="200" w:type="dxa"/>
          </w:tcPr>
          <w:p w14:paraId="38BD6C65" w14:textId="77777777" w:rsidR="003F001F" w:rsidRPr="0005480F" w:rsidRDefault="003F001F" w:rsidP="003F001F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55F43C20" w14:textId="74235DB4" w:rsidR="003F001F" w:rsidRPr="0005480F" w:rsidRDefault="003F001F" w:rsidP="003F001F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</w:t>
            </w:r>
            <w:r w:rsidRPr="0005480F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,</w:t>
            </w:r>
            <w:r w:rsidRPr="0005480F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083,804</w:t>
            </w:r>
          </w:p>
        </w:tc>
        <w:tc>
          <w:tcPr>
            <w:tcW w:w="248" w:type="dxa"/>
          </w:tcPr>
          <w:p w14:paraId="15B384E0" w14:textId="77777777" w:rsidR="003F001F" w:rsidRPr="0005480F" w:rsidRDefault="003F001F" w:rsidP="003F001F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</w:tcPr>
          <w:p w14:paraId="22FD3269" w14:textId="5208484A" w:rsidR="003F001F" w:rsidRPr="0005480F" w:rsidRDefault="003F001F" w:rsidP="003F001F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1,</w:t>
            </w:r>
            <w:r w:rsidR="0087764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5</w:t>
            </w:r>
            <w:r w:rsidR="008B14F6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27,411</w:t>
            </w:r>
          </w:p>
        </w:tc>
        <w:tc>
          <w:tcPr>
            <w:tcW w:w="181" w:type="dxa"/>
          </w:tcPr>
          <w:p w14:paraId="66839FFD" w14:textId="77777777" w:rsidR="003F001F" w:rsidRPr="0005480F" w:rsidRDefault="003F001F" w:rsidP="003F001F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double" w:sz="4" w:space="0" w:color="auto"/>
            </w:tcBorders>
          </w:tcPr>
          <w:p w14:paraId="629D8F70" w14:textId="29501D5C" w:rsidR="003F001F" w:rsidRPr="0005480F" w:rsidRDefault="003F001F" w:rsidP="003F001F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</w:t>
            </w:r>
            <w:r w:rsidRPr="0005480F"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  <w:t>,</w:t>
            </w:r>
            <w:r w:rsidRPr="0005480F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216,911</w:t>
            </w:r>
          </w:p>
        </w:tc>
        <w:tc>
          <w:tcPr>
            <w:tcW w:w="223" w:type="dxa"/>
          </w:tcPr>
          <w:p w14:paraId="5194B66B" w14:textId="77777777" w:rsidR="003F001F" w:rsidRPr="0005480F" w:rsidRDefault="003F001F" w:rsidP="003F001F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</w:tbl>
    <w:tbl>
      <w:tblPr>
        <w:tblpPr w:leftFromText="180" w:rightFromText="180" w:vertAnchor="text" w:horzAnchor="margin" w:tblpX="450" w:tblpY="43"/>
        <w:tblW w:w="145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59"/>
        <w:gridCol w:w="2762"/>
        <w:gridCol w:w="216"/>
        <w:gridCol w:w="1209"/>
        <w:gridCol w:w="1099"/>
        <w:gridCol w:w="194"/>
        <w:gridCol w:w="1250"/>
        <w:gridCol w:w="249"/>
        <w:gridCol w:w="1253"/>
        <w:gridCol w:w="374"/>
        <w:gridCol w:w="1087"/>
        <w:gridCol w:w="249"/>
        <w:gridCol w:w="1128"/>
        <w:gridCol w:w="197"/>
      </w:tblGrid>
      <w:tr w:rsidR="00B87317" w:rsidRPr="0005480F" w14:paraId="45E47A40" w14:textId="77777777" w:rsidTr="005F2EC0">
        <w:trPr>
          <w:cantSplit/>
          <w:trHeight w:val="183"/>
          <w:tblHeader/>
        </w:trPr>
        <w:tc>
          <w:tcPr>
            <w:tcW w:w="3259" w:type="dxa"/>
            <w:shd w:val="clear" w:color="auto" w:fill="auto"/>
          </w:tcPr>
          <w:p w14:paraId="55E349B6" w14:textId="77777777" w:rsidR="00B87317" w:rsidRPr="0005480F" w:rsidRDefault="00B87317" w:rsidP="00AD4D63">
            <w:pPr>
              <w:pStyle w:val="acctfourfigures"/>
              <w:tabs>
                <w:tab w:val="clear" w:pos="765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62" w:type="dxa"/>
            <w:vAlign w:val="center"/>
          </w:tcPr>
          <w:p w14:paraId="0B8FB4B2" w14:textId="77777777" w:rsidR="00B87317" w:rsidRPr="0005480F" w:rsidRDefault="00B87317" w:rsidP="00AD4D63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6" w:type="dxa"/>
          </w:tcPr>
          <w:p w14:paraId="53951F9F" w14:textId="77777777" w:rsidR="00B87317" w:rsidRPr="0005480F" w:rsidRDefault="00B87317" w:rsidP="00AD4D63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8289" w:type="dxa"/>
            <w:gridSpan w:val="11"/>
          </w:tcPr>
          <w:p w14:paraId="5D093934" w14:textId="77777777" w:rsidR="00B87317" w:rsidRPr="0005480F" w:rsidRDefault="00B87317" w:rsidP="00B87317">
            <w:pPr>
              <w:pStyle w:val="acctfourfigures"/>
              <w:tabs>
                <w:tab w:val="clear" w:pos="765"/>
              </w:tabs>
              <w:spacing w:line="240" w:lineRule="exact"/>
              <w:ind w:left="-96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C31A52" w:rsidRPr="0005480F" w14:paraId="22D02F72" w14:textId="77777777" w:rsidTr="00BB564D">
        <w:trPr>
          <w:cantSplit/>
          <w:trHeight w:val="56"/>
          <w:tblHeader/>
        </w:trPr>
        <w:tc>
          <w:tcPr>
            <w:tcW w:w="3259" w:type="dxa"/>
          </w:tcPr>
          <w:p w14:paraId="6932B47A" w14:textId="77777777" w:rsidR="00C31A52" w:rsidRPr="0005480F" w:rsidRDefault="00C31A52" w:rsidP="00AD4D63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62" w:type="dxa"/>
            <w:vAlign w:val="bottom"/>
          </w:tcPr>
          <w:p w14:paraId="5942943F" w14:textId="77777777" w:rsidR="00C31A52" w:rsidRPr="0005480F" w:rsidRDefault="00C31A52" w:rsidP="00AD4D63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16" w:type="dxa"/>
          </w:tcPr>
          <w:p w14:paraId="42D22D78" w14:textId="77777777" w:rsidR="00C31A52" w:rsidRPr="0005480F" w:rsidRDefault="00C31A52" w:rsidP="00AD4D63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502" w:type="dxa"/>
            <w:gridSpan w:val="3"/>
          </w:tcPr>
          <w:p w14:paraId="6A3E0C40" w14:textId="1AEAF553" w:rsidR="00C31A52" w:rsidRPr="0005480F" w:rsidRDefault="00C31A52" w:rsidP="00AD4D63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</w:t>
            </w:r>
          </w:p>
          <w:p w14:paraId="6968EB82" w14:textId="77777777" w:rsidR="00C31A52" w:rsidRPr="0005480F" w:rsidRDefault="00C31A52" w:rsidP="00AD4D63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bCs/>
                <w:sz w:val="20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ความเป็นเจ้าของ</w:t>
            </w:r>
          </w:p>
        </w:tc>
        <w:tc>
          <w:tcPr>
            <w:tcW w:w="2752" w:type="dxa"/>
            <w:gridSpan w:val="3"/>
          </w:tcPr>
          <w:p w14:paraId="791FC885" w14:textId="77777777" w:rsidR="00C31A52" w:rsidRPr="0005480F" w:rsidRDefault="00C31A52" w:rsidP="00AD4D63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35C7E8A" w14:textId="77777777" w:rsidR="00C31A52" w:rsidRPr="0005480F" w:rsidRDefault="00C31A52" w:rsidP="00AD4D63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374" w:type="dxa"/>
          </w:tcPr>
          <w:p w14:paraId="1E6F6773" w14:textId="77777777" w:rsidR="00C31A52" w:rsidRPr="0005480F" w:rsidRDefault="00C31A52" w:rsidP="00AD4D63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2464" w:type="dxa"/>
            <w:gridSpan w:val="3"/>
          </w:tcPr>
          <w:p w14:paraId="32E06F29" w14:textId="77777777" w:rsidR="00C31A52" w:rsidRPr="0005480F" w:rsidRDefault="00C31A52" w:rsidP="00AD4D63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7153D33" w14:textId="77777777" w:rsidR="00C31A52" w:rsidRPr="0005480F" w:rsidRDefault="00C31A52" w:rsidP="00AD4D63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97" w:type="dxa"/>
          </w:tcPr>
          <w:p w14:paraId="34D9CE68" w14:textId="77777777" w:rsidR="00C31A52" w:rsidRPr="0005480F" w:rsidRDefault="00C31A52" w:rsidP="00AD4D63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bCs/>
                <w:sz w:val="20"/>
                <w:lang w:bidi="th-TH"/>
              </w:rPr>
            </w:pPr>
          </w:p>
        </w:tc>
      </w:tr>
      <w:tr w:rsidR="00FB2C07" w:rsidRPr="0005480F" w14:paraId="16E7CE53" w14:textId="77777777" w:rsidTr="00BB564D">
        <w:trPr>
          <w:cantSplit/>
          <w:trHeight w:val="56"/>
          <w:tblHeader/>
        </w:trPr>
        <w:tc>
          <w:tcPr>
            <w:tcW w:w="3259" w:type="dxa"/>
          </w:tcPr>
          <w:p w14:paraId="27B8DCB7" w14:textId="77777777" w:rsidR="00FB2C07" w:rsidRPr="0005480F" w:rsidRDefault="00FB2C07" w:rsidP="00FB2C07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62" w:type="dxa"/>
            <w:vAlign w:val="bottom"/>
          </w:tcPr>
          <w:p w14:paraId="79F82A13" w14:textId="77777777" w:rsidR="00FB2C07" w:rsidRPr="0005480F" w:rsidRDefault="00FB2C07" w:rsidP="00FB2C07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216" w:type="dxa"/>
          </w:tcPr>
          <w:p w14:paraId="3F71FB62" w14:textId="77777777" w:rsidR="00FB2C07" w:rsidRPr="0005480F" w:rsidRDefault="00FB2C07" w:rsidP="00FB2C0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209" w:type="dxa"/>
            <w:vAlign w:val="bottom"/>
          </w:tcPr>
          <w:p w14:paraId="126AC56F" w14:textId="10EA5EF2" w:rsidR="00FB2C07" w:rsidRPr="0005480F" w:rsidRDefault="00777CF3" w:rsidP="00FB2C0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กันยายน</w:t>
            </w:r>
          </w:p>
          <w:p w14:paraId="19C71949" w14:textId="59D88104" w:rsidR="00FB2C07" w:rsidRPr="0005480F" w:rsidRDefault="00FB2C07" w:rsidP="00FB2C07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1099" w:type="dxa"/>
            <w:vAlign w:val="bottom"/>
          </w:tcPr>
          <w:p w14:paraId="0621D0E7" w14:textId="18FDE153" w:rsidR="00FB2C07" w:rsidRPr="0005480F" w:rsidRDefault="00FB2C07" w:rsidP="00FB2C07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  <w:p w14:paraId="5A57D70D" w14:textId="0F66BD80" w:rsidR="00FB2C07" w:rsidRPr="0005480F" w:rsidRDefault="00FB2C07" w:rsidP="00FB2C07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94" w:type="dxa"/>
            <w:vAlign w:val="bottom"/>
          </w:tcPr>
          <w:p w14:paraId="76E20335" w14:textId="77777777" w:rsidR="00FB2C07" w:rsidRPr="0005480F" w:rsidRDefault="00FB2C07" w:rsidP="00FB2C07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0" w:type="dxa"/>
            <w:vAlign w:val="bottom"/>
          </w:tcPr>
          <w:p w14:paraId="03EFD60D" w14:textId="3380456A" w:rsidR="00FB2C07" w:rsidRPr="0005480F" w:rsidRDefault="00777CF3" w:rsidP="00FB2C0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กันยายน</w:t>
            </w:r>
          </w:p>
          <w:p w14:paraId="7D174EAA" w14:textId="22F364F3" w:rsidR="00FB2C07" w:rsidRPr="0005480F" w:rsidRDefault="00FB2C07" w:rsidP="00FB2C07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rtl/>
                <w:cs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249" w:type="dxa"/>
            <w:vAlign w:val="bottom"/>
          </w:tcPr>
          <w:p w14:paraId="0231BC1C" w14:textId="77777777" w:rsidR="00FB2C07" w:rsidRPr="0005480F" w:rsidRDefault="00FB2C07" w:rsidP="00FB2C07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3" w:type="dxa"/>
            <w:vAlign w:val="bottom"/>
          </w:tcPr>
          <w:p w14:paraId="490A2476" w14:textId="144070CF" w:rsidR="00FB2C07" w:rsidRPr="0005480F" w:rsidRDefault="00FB2C07" w:rsidP="00FB2C07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  <w:p w14:paraId="252595BE" w14:textId="01D11E49" w:rsidR="00FB2C07" w:rsidRPr="0005480F" w:rsidRDefault="00FB2C07" w:rsidP="00FB2C07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374" w:type="dxa"/>
            <w:vAlign w:val="bottom"/>
          </w:tcPr>
          <w:p w14:paraId="2DEE6075" w14:textId="77777777" w:rsidR="00FB2C07" w:rsidRPr="0005480F" w:rsidRDefault="00FB2C07" w:rsidP="00FB2C07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7" w:type="dxa"/>
            <w:vAlign w:val="bottom"/>
          </w:tcPr>
          <w:p w14:paraId="3A5710C3" w14:textId="52878A21" w:rsidR="00FB2C07" w:rsidRPr="0005480F" w:rsidRDefault="00777CF3" w:rsidP="00FB2C0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กันยายน</w:t>
            </w:r>
          </w:p>
          <w:p w14:paraId="233D8CB7" w14:textId="392AD185" w:rsidR="00FB2C07" w:rsidRPr="0005480F" w:rsidRDefault="00FB2C07" w:rsidP="00FB2C07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rtl/>
                <w:cs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249" w:type="dxa"/>
            <w:vAlign w:val="bottom"/>
          </w:tcPr>
          <w:p w14:paraId="0B4C0267" w14:textId="77777777" w:rsidR="00FB2C07" w:rsidRPr="0005480F" w:rsidRDefault="00FB2C07" w:rsidP="00FB2C07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28" w:type="dxa"/>
            <w:vAlign w:val="bottom"/>
          </w:tcPr>
          <w:p w14:paraId="7E04EC8D" w14:textId="5CFFC596" w:rsidR="00FB2C07" w:rsidRPr="0005480F" w:rsidRDefault="00FB2C07" w:rsidP="00FB2C07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  <w:p w14:paraId="1DF3D3D6" w14:textId="4A2795BB" w:rsidR="00FB2C07" w:rsidRPr="0005480F" w:rsidRDefault="00FB2C07" w:rsidP="00FB2C07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97" w:type="dxa"/>
            <w:vAlign w:val="bottom"/>
          </w:tcPr>
          <w:p w14:paraId="2E1280E6" w14:textId="77777777" w:rsidR="00FB2C07" w:rsidRPr="0005480F" w:rsidRDefault="00FB2C07" w:rsidP="00FB2C07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</w:tr>
      <w:tr w:rsidR="00FB2C07" w:rsidRPr="0005480F" w14:paraId="2F044FD9" w14:textId="77777777" w:rsidTr="005F2EC0">
        <w:trPr>
          <w:cantSplit/>
          <w:trHeight w:val="210"/>
          <w:tblHeader/>
        </w:trPr>
        <w:tc>
          <w:tcPr>
            <w:tcW w:w="3259" w:type="dxa"/>
          </w:tcPr>
          <w:p w14:paraId="55E306AA" w14:textId="77777777" w:rsidR="00FB2C07" w:rsidRPr="0005480F" w:rsidRDefault="00FB2C07" w:rsidP="00FB2C07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62" w:type="dxa"/>
          </w:tcPr>
          <w:p w14:paraId="018390A9" w14:textId="77777777" w:rsidR="00FB2C07" w:rsidRPr="0005480F" w:rsidRDefault="00FB2C07" w:rsidP="00FB2C07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16" w:type="dxa"/>
          </w:tcPr>
          <w:p w14:paraId="456442AE" w14:textId="77777777" w:rsidR="00FB2C07" w:rsidRPr="0005480F" w:rsidRDefault="00FB2C07" w:rsidP="00FB2C07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502" w:type="dxa"/>
            <w:gridSpan w:val="3"/>
          </w:tcPr>
          <w:p w14:paraId="2F516243" w14:textId="12C5B2AD" w:rsidR="00FB2C07" w:rsidRPr="0005480F" w:rsidRDefault="00FB2C07" w:rsidP="00FB2C07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5787" w:type="dxa"/>
            <w:gridSpan w:val="8"/>
          </w:tcPr>
          <w:p w14:paraId="60336707" w14:textId="77777777" w:rsidR="00FB2C07" w:rsidRPr="0005480F" w:rsidRDefault="00FB2C07" w:rsidP="00FB2C07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</w:t>
            </w:r>
            <w:r w:rsidRPr="0005480F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พัน</w:t>
            </w:r>
            <w:r w:rsidRPr="0005480F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บาท)</w:t>
            </w:r>
          </w:p>
        </w:tc>
      </w:tr>
      <w:tr w:rsidR="00FB2C07" w:rsidRPr="0005480F" w14:paraId="035FF603" w14:textId="77777777" w:rsidTr="00BB564D">
        <w:trPr>
          <w:cantSplit/>
          <w:trHeight w:val="56"/>
        </w:trPr>
        <w:tc>
          <w:tcPr>
            <w:tcW w:w="6021" w:type="dxa"/>
            <w:gridSpan w:val="2"/>
          </w:tcPr>
          <w:p w14:paraId="537800F6" w14:textId="77777777" w:rsidR="00FB2C07" w:rsidRPr="0005480F" w:rsidRDefault="00FB2C07" w:rsidP="00FB2C07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  <w:t>บริษัทร่วม</w:t>
            </w:r>
          </w:p>
        </w:tc>
        <w:tc>
          <w:tcPr>
            <w:tcW w:w="216" w:type="dxa"/>
          </w:tcPr>
          <w:p w14:paraId="7F50FE31" w14:textId="77777777" w:rsidR="00FB2C07" w:rsidRPr="0005480F" w:rsidRDefault="00FB2C07" w:rsidP="00FB2C07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02" w:type="dxa"/>
            <w:gridSpan w:val="3"/>
          </w:tcPr>
          <w:p w14:paraId="3DC9C1FF" w14:textId="325EF104" w:rsidR="00FB2C07" w:rsidRPr="0005480F" w:rsidRDefault="00FB2C07" w:rsidP="00FB2C07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0" w:type="dxa"/>
          </w:tcPr>
          <w:p w14:paraId="00242B4F" w14:textId="77777777" w:rsidR="00FB2C07" w:rsidRPr="0005480F" w:rsidRDefault="00FB2C07" w:rsidP="00FB2C07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9" w:type="dxa"/>
          </w:tcPr>
          <w:p w14:paraId="069E16BF" w14:textId="77777777" w:rsidR="00FB2C07" w:rsidRPr="0005480F" w:rsidRDefault="00FB2C07" w:rsidP="00FB2C07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3" w:type="dxa"/>
          </w:tcPr>
          <w:p w14:paraId="79DB54D5" w14:textId="77777777" w:rsidR="00FB2C07" w:rsidRPr="0005480F" w:rsidRDefault="00FB2C07" w:rsidP="00FB2C07">
            <w:pPr>
              <w:pStyle w:val="acctfourfigures"/>
              <w:tabs>
                <w:tab w:val="clear" w:pos="765"/>
                <w:tab w:val="decimal" w:pos="52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374" w:type="dxa"/>
          </w:tcPr>
          <w:p w14:paraId="6E526779" w14:textId="77777777" w:rsidR="00FB2C07" w:rsidRPr="0005480F" w:rsidRDefault="00FB2C07" w:rsidP="00FB2C07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7" w:type="dxa"/>
          </w:tcPr>
          <w:p w14:paraId="6A587CD3" w14:textId="77777777" w:rsidR="00FB2C07" w:rsidRPr="0005480F" w:rsidRDefault="00FB2C07" w:rsidP="00FB2C07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9" w:type="dxa"/>
          </w:tcPr>
          <w:p w14:paraId="5FB98BD5" w14:textId="77777777" w:rsidR="00FB2C07" w:rsidRPr="0005480F" w:rsidRDefault="00FB2C07" w:rsidP="00FB2C07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28" w:type="dxa"/>
          </w:tcPr>
          <w:p w14:paraId="6C365AC5" w14:textId="77777777" w:rsidR="00FB2C07" w:rsidRPr="0005480F" w:rsidRDefault="00FB2C07" w:rsidP="00FB2C07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97" w:type="dxa"/>
          </w:tcPr>
          <w:p w14:paraId="7C452316" w14:textId="77777777" w:rsidR="00FB2C07" w:rsidRPr="0005480F" w:rsidRDefault="00FB2C07" w:rsidP="00FB2C07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</w:tr>
      <w:tr w:rsidR="00875E91" w:rsidRPr="0005480F" w14:paraId="494943B3" w14:textId="77777777" w:rsidTr="007242CF">
        <w:trPr>
          <w:cantSplit/>
          <w:trHeight w:val="56"/>
        </w:trPr>
        <w:tc>
          <w:tcPr>
            <w:tcW w:w="3259" w:type="dxa"/>
          </w:tcPr>
          <w:p w14:paraId="136D7DAD" w14:textId="77777777" w:rsidR="00875E91" w:rsidRPr="0005480F" w:rsidRDefault="00875E91" w:rsidP="00875E91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5480F">
              <w:rPr>
                <w:rFonts w:asciiTheme="majorBidi" w:hAnsiTheme="majorBidi" w:cstheme="majorBidi"/>
                <w:sz w:val="20"/>
                <w:szCs w:val="20"/>
              </w:rPr>
              <w:t>Phnom Penh SEZ Plc. (“PPSP”)</w:t>
            </w:r>
          </w:p>
        </w:tc>
        <w:tc>
          <w:tcPr>
            <w:tcW w:w="2762" w:type="dxa"/>
          </w:tcPr>
          <w:p w14:paraId="6A7B0C3E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29"/>
              </w:tabs>
              <w:spacing w:line="240" w:lineRule="exact"/>
              <w:ind w:righ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บริการจัดการเขตเศรษฐกิจพิเศษ</w:t>
            </w:r>
          </w:p>
        </w:tc>
        <w:tc>
          <w:tcPr>
            <w:tcW w:w="216" w:type="dxa"/>
          </w:tcPr>
          <w:p w14:paraId="38E691F9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66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209" w:type="dxa"/>
          </w:tcPr>
          <w:p w14:paraId="0D91A1C9" w14:textId="3B6B435F" w:rsidR="00875E91" w:rsidRPr="0005480F" w:rsidRDefault="00875E91" w:rsidP="00875E91">
            <w:pPr>
              <w:pStyle w:val="acctfourfigures"/>
              <w:tabs>
                <w:tab w:val="clear" w:pos="765"/>
                <w:tab w:val="decimal" w:pos="66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14</w:t>
            </w:r>
            <w:r w:rsidRPr="0005480F">
              <w:rPr>
                <w:rFonts w:asciiTheme="majorBidi" w:hAnsiTheme="majorBidi" w:cstheme="majorBidi"/>
                <w:sz w:val="20"/>
              </w:rPr>
              <w:t>.</w:t>
            </w: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61</w:t>
            </w:r>
          </w:p>
        </w:tc>
        <w:tc>
          <w:tcPr>
            <w:tcW w:w="1099" w:type="dxa"/>
          </w:tcPr>
          <w:p w14:paraId="26F847C8" w14:textId="4F28B8C1" w:rsidR="00875E91" w:rsidRPr="0005480F" w:rsidRDefault="00875E91" w:rsidP="00875E91">
            <w:pPr>
              <w:pStyle w:val="acctfourfigures"/>
              <w:tabs>
                <w:tab w:val="clear" w:pos="765"/>
                <w:tab w:val="decimal" w:pos="5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14</w:t>
            </w:r>
            <w:r w:rsidRPr="0005480F">
              <w:rPr>
                <w:rFonts w:asciiTheme="majorBidi" w:hAnsiTheme="majorBidi" w:cstheme="majorBidi"/>
                <w:sz w:val="20"/>
              </w:rPr>
              <w:t>.</w:t>
            </w: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61</w:t>
            </w:r>
          </w:p>
        </w:tc>
        <w:tc>
          <w:tcPr>
            <w:tcW w:w="194" w:type="dxa"/>
          </w:tcPr>
          <w:p w14:paraId="1DE67A22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0" w:type="dxa"/>
            <w:vAlign w:val="bottom"/>
          </w:tcPr>
          <w:p w14:paraId="2DE81FDA" w14:textId="6844982E" w:rsidR="00875E91" w:rsidRPr="0005480F" w:rsidRDefault="00875E91" w:rsidP="00875E91">
            <w:pPr>
              <w:pStyle w:val="acctfourfigures"/>
              <w:tabs>
                <w:tab w:val="clear" w:pos="765"/>
                <w:tab w:val="decimal" w:pos="900"/>
              </w:tabs>
              <w:spacing w:line="24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USD 35,938</w:t>
            </w:r>
          </w:p>
        </w:tc>
        <w:tc>
          <w:tcPr>
            <w:tcW w:w="249" w:type="dxa"/>
          </w:tcPr>
          <w:p w14:paraId="3D1ABC32" w14:textId="77777777" w:rsidR="00875E91" w:rsidRPr="0005480F" w:rsidRDefault="00875E91" w:rsidP="00875E9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3" w:type="dxa"/>
            <w:vAlign w:val="bottom"/>
          </w:tcPr>
          <w:p w14:paraId="45B2A760" w14:textId="4E2FDBDF" w:rsidR="00875E91" w:rsidRPr="0005480F" w:rsidRDefault="00875E91" w:rsidP="00875E91">
            <w:pPr>
              <w:pStyle w:val="acctfourfigures"/>
              <w:tabs>
                <w:tab w:val="clear" w:pos="765"/>
                <w:tab w:val="decimal" w:pos="900"/>
              </w:tabs>
              <w:spacing w:line="24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USD 35,938</w:t>
            </w:r>
          </w:p>
        </w:tc>
        <w:tc>
          <w:tcPr>
            <w:tcW w:w="374" w:type="dxa"/>
          </w:tcPr>
          <w:p w14:paraId="71CBE636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7" w:type="dxa"/>
          </w:tcPr>
          <w:p w14:paraId="364BABBD" w14:textId="1D12D1C1" w:rsidR="00875E91" w:rsidRPr="0005480F" w:rsidRDefault="00875E91" w:rsidP="00875E91">
            <w:pPr>
              <w:pStyle w:val="acctfourfigures"/>
              <w:tabs>
                <w:tab w:val="clear" w:pos="765"/>
                <w:tab w:val="decimal" w:pos="710"/>
              </w:tabs>
              <w:spacing w:line="240" w:lineRule="exact"/>
              <w:ind w:left="-80" w:right="-79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235</w:t>
            </w:r>
            <w:r w:rsidRPr="0005480F">
              <w:rPr>
                <w:rFonts w:asciiTheme="majorBidi" w:hAnsiTheme="majorBidi" w:cstheme="majorBidi"/>
                <w:sz w:val="20"/>
              </w:rPr>
              <w:t>,</w:t>
            </w: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515</w:t>
            </w:r>
          </w:p>
        </w:tc>
        <w:tc>
          <w:tcPr>
            <w:tcW w:w="249" w:type="dxa"/>
          </w:tcPr>
          <w:p w14:paraId="100850E6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59"/>
              </w:tabs>
              <w:spacing w:line="240" w:lineRule="exact"/>
              <w:ind w:left="-80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28" w:type="dxa"/>
          </w:tcPr>
          <w:p w14:paraId="2A1435DD" w14:textId="51F74019" w:rsidR="00875E91" w:rsidRPr="0005480F" w:rsidRDefault="00875E91" w:rsidP="00875E91">
            <w:pPr>
              <w:pStyle w:val="acctfourfigures"/>
              <w:tabs>
                <w:tab w:val="clear" w:pos="765"/>
                <w:tab w:val="decimal" w:pos="745"/>
              </w:tabs>
              <w:spacing w:line="240" w:lineRule="exact"/>
              <w:ind w:left="-80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235</w:t>
            </w:r>
            <w:r w:rsidRPr="0005480F">
              <w:rPr>
                <w:rFonts w:asciiTheme="majorBidi" w:hAnsiTheme="majorBidi" w:cstheme="majorBidi"/>
                <w:sz w:val="20"/>
              </w:rPr>
              <w:t>,</w:t>
            </w: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515</w:t>
            </w:r>
          </w:p>
        </w:tc>
        <w:tc>
          <w:tcPr>
            <w:tcW w:w="197" w:type="dxa"/>
          </w:tcPr>
          <w:p w14:paraId="64631C80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59"/>
              </w:tabs>
              <w:spacing w:line="240" w:lineRule="exact"/>
              <w:ind w:left="-80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875E91" w:rsidRPr="0005480F" w14:paraId="4FD23E87" w14:textId="77777777" w:rsidTr="007242CF">
        <w:trPr>
          <w:cantSplit/>
          <w:trHeight w:val="232"/>
        </w:trPr>
        <w:tc>
          <w:tcPr>
            <w:tcW w:w="3259" w:type="dxa"/>
          </w:tcPr>
          <w:p w14:paraId="1AB704C5" w14:textId="77777777" w:rsidR="00875E91" w:rsidRPr="0005480F" w:rsidRDefault="00875E91" w:rsidP="00875E91">
            <w:pPr>
              <w:spacing w:line="240" w:lineRule="exact"/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  <w:r w:rsidRPr="0005480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ซีเจ เจดับเบิ้ลยูดี</w:t>
            </w:r>
            <w:r w:rsidRPr="0005480F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szCs w:val="20"/>
                <w:cs/>
              </w:rPr>
              <w:t>โลจิสติกส์</w:t>
            </w:r>
            <w:r w:rsidRPr="0005480F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05480F">
              <w:rPr>
                <w:rFonts w:asciiTheme="majorBidi" w:hAnsiTheme="majorBidi" w:cstheme="majorBidi"/>
                <w:sz w:val="20"/>
                <w:szCs w:val="20"/>
                <w:cs/>
              </w:rPr>
              <w:t>ประเทศไทย</w:t>
            </w:r>
            <w:r w:rsidRPr="0005480F">
              <w:rPr>
                <w:rFonts w:asciiTheme="majorBidi" w:hAnsiTheme="majorBidi" w:cstheme="majorBidi"/>
                <w:sz w:val="20"/>
                <w:szCs w:val="20"/>
              </w:rPr>
              <w:t>)</w:t>
            </w:r>
            <w:r w:rsidRPr="0005480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762" w:type="dxa"/>
          </w:tcPr>
          <w:p w14:paraId="7A3EABC4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29"/>
              </w:tabs>
              <w:spacing w:line="240" w:lineRule="exact"/>
              <w:ind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ให้บริการขนส่ง</w:t>
            </w:r>
          </w:p>
        </w:tc>
        <w:tc>
          <w:tcPr>
            <w:tcW w:w="216" w:type="dxa"/>
          </w:tcPr>
          <w:p w14:paraId="0268FE62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660"/>
              </w:tabs>
              <w:spacing w:line="240" w:lineRule="exact"/>
              <w:ind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209" w:type="dxa"/>
          </w:tcPr>
          <w:p w14:paraId="515072DE" w14:textId="1562E942" w:rsidR="00875E91" w:rsidRPr="0005480F" w:rsidRDefault="00875E91" w:rsidP="00875E91">
            <w:pPr>
              <w:pStyle w:val="acctfourfigures"/>
              <w:tabs>
                <w:tab w:val="clear" w:pos="765"/>
                <w:tab w:val="decimal" w:pos="660"/>
              </w:tabs>
              <w:spacing w:line="240" w:lineRule="exact"/>
              <w:ind w:right="-79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Pr="0005480F">
              <w:rPr>
                <w:rFonts w:asciiTheme="majorBidi" w:hAnsiTheme="majorBidi" w:cstheme="majorBidi"/>
                <w:sz w:val="20"/>
              </w:rPr>
              <w:t>.</w:t>
            </w: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099" w:type="dxa"/>
          </w:tcPr>
          <w:p w14:paraId="16538172" w14:textId="76A14655" w:rsidR="00875E91" w:rsidRPr="0005480F" w:rsidRDefault="00875E91" w:rsidP="00875E91">
            <w:pPr>
              <w:pStyle w:val="acctfourfigures"/>
              <w:tabs>
                <w:tab w:val="clear" w:pos="765"/>
                <w:tab w:val="decimal" w:pos="551"/>
              </w:tabs>
              <w:spacing w:line="240" w:lineRule="exact"/>
              <w:ind w:right="-79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Pr="0005480F">
              <w:rPr>
                <w:rFonts w:asciiTheme="majorBidi" w:hAnsiTheme="majorBidi" w:cstheme="majorBidi"/>
                <w:sz w:val="20"/>
              </w:rPr>
              <w:t>.</w:t>
            </w: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94" w:type="dxa"/>
          </w:tcPr>
          <w:p w14:paraId="1C99C13E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0" w:type="dxa"/>
          </w:tcPr>
          <w:p w14:paraId="51971E4C" w14:textId="2414246A" w:rsidR="00875E91" w:rsidRPr="0005480F" w:rsidRDefault="00875E91" w:rsidP="00875E91">
            <w:pPr>
              <w:pStyle w:val="acctfourfigures"/>
              <w:tabs>
                <w:tab w:val="clear" w:pos="765"/>
                <w:tab w:val="decimal" w:pos="900"/>
              </w:tabs>
              <w:spacing w:line="24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THB 2,000</w:t>
            </w:r>
          </w:p>
        </w:tc>
        <w:tc>
          <w:tcPr>
            <w:tcW w:w="249" w:type="dxa"/>
          </w:tcPr>
          <w:p w14:paraId="2D721AFC" w14:textId="77777777" w:rsidR="00875E91" w:rsidRPr="0005480F" w:rsidRDefault="00875E91" w:rsidP="00875E9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3" w:type="dxa"/>
          </w:tcPr>
          <w:p w14:paraId="0D81F311" w14:textId="44AED0D6" w:rsidR="00875E91" w:rsidRPr="0005480F" w:rsidRDefault="00875E91" w:rsidP="00875E91">
            <w:pPr>
              <w:pStyle w:val="acctfourfigures"/>
              <w:tabs>
                <w:tab w:val="clear" w:pos="765"/>
                <w:tab w:val="decimal" w:pos="900"/>
              </w:tabs>
              <w:spacing w:line="24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THB 2,000</w:t>
            </w:r>
          </w:p>
        </w:tc>
        <w:tc>
          <w:tcPr>
            <w:tcW w:w="374" w:type="dxa"/>
          </w:tcPr>
          <w:p w14:paraId="4D568B85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7" w:type="dxa"/>
          </w:tcPr>
          <w:p w14:paraId="0C335DF0" w14:textId="018E6CC0" w:rsidR="00875E91" w:rsidRPr="0005480F" w:rsidRDefault="00875E91" w:rsidP="00875E91">
            <w:pPr>
              <w:pStyle w:val="acctfourfigures"/>
              <w:tabs>
                <w:tab w:val="clear" w:pos="765"/>
                <w:tab w:val="decimal" w:pos="710"/>
              </w:tabs>
              <w:spacing w:line="240" w:lineRule="exact"/>
              <w:ind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980</w:t>
            </w:r>
          </w:p>
        </w:tc>
        <w:tc>
          <w:tcPr>
            <w:tcW w:w="249" w:type="dxa"/>
          </w:tcPr>
          <w:p w14:paraId="29A773E4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59"/>
              </w:tabs>
              <w:spacing w:line="240" w:lineRule="exact"/>
              <w:ind w:left="-80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28" w:type="dxa"/>
          </w:tcPr>
          <w:p w14:paraId="1815B20B" w14:textId="12A5AF84" w:rsidR="00875E91" w:rsidRPr="0005480F" w:rsidRDefault="00875E91" w:rsidP="00875E91">
            <w:pPr>
              <w:pStyle w:val="acctfourfigures"/>
              <w:tabs>
                <w:tab w:val="clear" w:pos="765"/>
                <w:tab w:val="decimal" w:pos="745"/>
              </w:tabs>
              <w:spacing w:line="240" w:lineRule="exact"/>
              <w:ind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980</w:t>
            </w:r>
          </w:p>
        </w:tc>
        <w:tc>
          <w:tcPr>
            <w:tcW w:w="197" w:type="dxa"/>
          </w:tcPr>
          <w:p w14:paraId="135C1D07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59"/>
              </w:tabs>
              <w:spacing w:line="240" w:lineRule="exact"/>
              <w:ind w:left="-80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875E91" w:rsidRPr="0005480F" w14:paraId="70C6201D" w14:textId="77777777" w:rsidTr="00853332">
        <w:trPr>
          <w:cantSplit/>
          <w:trHeight w:val="232"/>
        </w:trPr>
        <w:tc>
          <w:tcPr>
            <w:tcW w:w="3259" w:type="dxa"/>
          </w:tcPr>
          <w:p w14:paraId="13DEC8E9" w14:textId="4A17DE8E" w:rsidR="00875E91" w:rsidRPr="0005480F" w:rsidRDefault="00875E91" w:rsidP="00875E91">
            <w:pPr>
              <w:spacing w:line="240" w:lineRule="exact"/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762" w:type="dxa"/>
          </w:tcPr>
          <w:p w14:paraId="64CE5481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29"/>
              </w:tabs>
              <w:spacing w:line="24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16" w:type="dxa"/>
          </w:tcPr>
          <w:p w14:paraId="6CECB57B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660"/>
              </w:tabs>
              <w:spacing w:line="24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09" w:type="dxa"/>
          </w:tcPr>
          <w:p w14:paraId="5A8CCC1A" w14:textId="10F39D78" w:rsidR="00875E91" w:rsidRPr="0005480F" w:rsidRDefault="00875E91" w:rsidP="00875E91">
            <w:pPr>
              <w:pStyle w:val="acctfourfigures"/>
              <w:tabs>
                <w:tab w:val="clear" w:pos="765"/>
                <w:tab w:val="decimal" w:pos="660"/>
              </w:tabs>
              <w:spacing w:line="24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99" w:type="dxa"/>
          </w:tcPr>
          <w:p w14:paraId="667EE938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51"/>
              </w:tabs>
              <w:spacing w:line="24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94" w:type="dxa"/>
          </w:tcPr>
          <w:p w14:paraId="2DC5F923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50" w:type="dxa"/>
          </w:tcPr>
          <w:p w14:paraId="1EF38DDB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900"/>
              </w:tabs>
              <w:spacing w:line="240" w:lineRule="exact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49" w:type="dxa"/>
          </w:tcPr>
          <w:p w14:paraId="0095D1BF" w14:textId="77777777" w:rsidR="00875E91" w:rsidRPr="0005480F" w:rsidRDefault="00875E91" w:rsidP="00875E9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53" w:type="dxa"/>
          </w:tcPr>
          <w:p w14:paraId="0E9C2EEF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900"/>
              </w:tabs>
              <w:spacing w:line="240" w:lineRule="exact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374" w:type="dxa"/>
          </w:tcPr>
          <w:p w14:paraId="18C13030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46626A9B" w14:textId="155F7A99" w:rsidR="00875E91" w:rsidRPr="0005480F" w:rsidRDefault="0080677D" w:rsidP="00875E91">
            <w:pPr>
              <w:pStyle w:val="acctfourfigures"/>
              <w:tabs>
                <w:tab w:val="clear" w:pos="765"/>
                <w:tab w:val="decimal" w:pos="710"/>
              </w:tabs>
              <w:spacing w:line="24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236,495</w:t>
            </w:r>
          </w:p>
        </w:tc>
        <w:tc>
          <w:tcPr>
            <w:tcW w:w="249" w:type="dxa"/>
          </w:tcPr>
          <w:p w14:paraId="48A0913D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59"/>
              </w:tabs>
              <w:spacing w:line="240" w:lineRule="exact"/>
              <w:ind w:left="-80" w:right="-79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14:paraId="52F0B9E9" w14:textId="2E4953E5" w:rsidR="00875E91" w:rsidRPr="0005480F" w:rsidRDefault="00875E91" w:rsidP="00875E91">
            <w:pPr>
              <w:pStyle w:val="acctfourfigures"/>
              <w:tabs>
                <w:tab w:val="clear" w:pos="765"/>
                <w:tab w:val="decimal" w:pos="745"/>
              </w:tabs>
              <w:spacing w:line="24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236</w:t>
            </w:r>
            <w:r w:rsidRPr="0005480F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05480F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495</w:t>
            </w:r>
          </w:p>
        </w:tc>
        <w:tc>
          <w:tcPr>
            <w:tcW w:w="197" w:type="dxa"/>
          </w:tcPr>
          <w:p w14:paraId="7818F6EF" w14:textId="77777777" w:rsidR="00875E91" w:rsidRPr="0005480F" w:rsidRDefault="00875E91" w:rsidP="00875E91">
            <w:pPr>
              <w:pStyle w:val="acctfourfigures"/>
              <w:tabs>
                <w:tab w:val="clear" w:pos="765"/>
                <w:tab w:val="decimal" w:pos="559"/>
              </w:tabs>
              <w:spacing w:line="240" w:lineRule="exact"/>
              <w:ind w:left="-80" w:right="-79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</w:tbl>
    <w:p w14:paraId="746146D5" w14:textId="77777777" w:rsidR="00B162EE" w:rsidRPr="005F2EC0" w:rsidRDefault="00B162EE" w:rsidP="002E6D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</w:p>
    <w:p w14:paraId="54B40D65" w14:textId="4AAF3422" w:rsidR="006A386B" w:rsidRPr="0005480F" w:rsidRDefault="006A386B" w:rsidP="006A3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  <w:r w:rsidRPr="0005480F">
        <w:rPr>
          <w:rFonts w:asciiTheme="majorBidi" w:hAnsiTheme="majorBidi" w:cstheme="majorBidi"/>
          <w:sz w:val="20"/>
          <w:szCs w:val="20"/>
          <w:cs/>
        </w:rPr>
        <w:t>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 ยกเว้น</w:t>
      </w:r>
      <w:r w:rsidRPr="0005480F">
        <w:rPr>
          <w:rFonts w:asciiTheme="majorBidi" w:hAnsiTheme="majorBidi" w:cstheme="majorBidi"/>
          <w:sz w:val="20"/>
          <w:szCs w:val="20"/>
        </w:rPr>
        <w:t xml:space="preserve"> TMS </w:t>
      </w:r>
      <w:r w:rsidRPr="0005480F">
        <w:rPr>
          <w:rFonts w:asciiTheme="majorBidi" w:hAnsiTheme="majorBidi" w:cstheme="majorBidi"/>
          <w:sz w:val="20"/>
          <w:szCs w:val="20"/>
          <w:cs/>
        </w:rPr>
        <w:t xml:space="preserve">และ </w:t>
      </w:r>
      <w:r w:rsidRPr="0005480F">
        <w:rPr>
          <w:rFonts w:asciiTheme="majorBidi" w:hAnsiTheme="majorBidi" w:cstheme="majorBidi"/>
          <w:sz w:val="20"/>
          <w:szCs w:val="20"/>
        </w:rPr>
        <w:t xml:space="preserve">PPSP </w:t>
      </w:r>
      <w:r w:rsidRPr="0005480F">
        <w:rPr>
          <w:rFonts w:asciiTheme="majorBidi" w:hAnsiTheme="majorBidi" w:cstheme="majorBidi"/>
          <w:sz w:val="20"/>
          <w:szCs w:val="20"/>
          <w:cs/>
        </w:rPr>
        <w:t xml:space="preserve">ซึ่งเป็นบริษัทจดทะเบียนในตลาดหลักทรัพย์เวียดนามและกัมพูชา ณ วันที่ </w:t>
      </w:r>
      <w:r w:rsidR="00777CF3" w:rsidRPr="0005480F">
        <w:rPr>
          <w:rFonts w:asciiTheme="majorBidi" w:hAnsiTheme="majorBidi" w:cstheme="majorBidi"/>
          <w:sz w:val="20"/>
          <w:szCs w:val="20"/>
        </w:rPr>
        <w:t xml:space="preserve">30 </w:t>
      </w:r>
      <w:r w:rsidR="00777CF3" w:rsidRPr="0005480F">
        <w:rPr>
          <w:rFonts w:asciiTheme="majorBidi" w:hAnsiTheme="majorBidi" w:cstheme="majorBidi"/>
          <w:sz w:val="20"/>
          <w:szCs w:val="20"/>
          <w:cs/>
        </w:rPr>
        <w:t>กันยายน</w:t>
      </w:r>
      <w:r w:rsidR="00407E36" w:rsidRPr="0005480F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="001F2771" w:rsidRPr="0005480F">
        <w:rPr>
          <w:rFonts w:asciiTheme="majorBidi" w:hAnsiTheme="majorBidi" w:cstheme="majorBidi"/>
          <w:sz w:val="20"/>
          <w:szCs w:val="20"/>
        </w:rPr>
        <w:t>2564</w:t>
      </w:r>
      <w:r w:rsidRPr="0005480F">
        <w:rPr>
          <w:rFonts w:asciiTheme="majorBidi" w:hAnsiTheme="majorBidi" w:cstheme="majorBidi"/>
          <w:sz w:val="20"/>
          <w:szCs w:val="20"/>
          <w:cs/>
        </w:rPr>
        <w:t xml:space="preserve"> มีราคาปิดต่อหุ้นอยู่ที่</w:t>
      </w:r>
      <w:r w:rsidRPr="0005480F">
        <w:rPr>
          <w:rFonts w:asciiTheme="majorBidi" w:hAnsiTheme="majorBidi" w:cstheme="majorBidi"/>
          <w:sz w:val="20"/>
          <w:szCs w:val="20"/>
        </w:rPr>
        <w:t xml:space="preserve"> </w:t>
      </w:r>
      <w:r w:rsidR="00D829B3" w:rsidRPr="0005480F">
        <w:rPr>
          <w:rFonts w:asciiTheme="majorBidi" w:hAnsiTheme="majorBidi" w:cstheme="majorBidi" w:hint="cs"/>
          <w:sz w:val="20"/>
          <w:szCs w:val="20"/>
          <w:cs/>
        </w:rPr>
        <w:t>67</w:t>
      </w:r>
      <w:r w:rsidR="00D829B3" w:rsidRPr="0005480F">
        <w:rPr>
          <w:rFonts w:asciiTheme="majorBidi" w:hAnsiTheme="majorBidi" w:cstheme="majorBidi"/>
          <w:sz w:val="20"/>
          <w:szCs w:val="20"/>
        </w:rPr>
        <w:t>,400</w:t>
      </w:r>
      <w:r w:rsidR="00CD0BF5" w:rsidRPr="0005480F">
        <w:rPr>
          <w:rFonts w:asciiTheme="majorBidi" w:hAnsiTheme="majorBidi" w:cstheme="majorBidi"/>
          <w:sz w:val="20"/>
          <w:szCs w:val="20"/>
        </w:rPr>
        <w:t xml:space="preserve"> </w:t>
      </w:r>
      <w:r w:rsidRPr="0005480F">
        <w:rPr>
          <w:rFonts w:asciiTheme="majorBidi" w:hAnsiTheme="majorBidi" w:cstheme="majorBidi"/>
          <w:sz w:val="20"/>
          <w:szCs w:val="20"/>
          <w:cs/>
        </w:rPr>
        <w:t>ดองเวียดนามและ</w:t>
      </w:r>
      <w:r w:rsidRPr="0005480F">
        <w:rPr>
          <w:rFonts w:asciiTheme="majorBidi" w:hAnsiTheme="majorBidi" w:cstheme="majorBidi"/>
          <w:sz w:val="20"/>
          <w:szCs w:val="20"/>
        </w:rPr>
        <w:t xml:space="preserve"> </w:t>
      </w:r>
      <w:r w:rsidR="00D829B3" w:rsidRPr="0005480F">
        <w:rPr>
          <w:rFonts w:asciiTheme="majorBidi" w:hAnsiTheme="majorBidi" w:cstheme="majorBidi"/>
          <w:sz w:val="20"/>
          <w:szCs w:val="20"/>
        </w:rPr>
        <w:t>2,</w:t>
      </w:r>
      <w:r w:rsidR="00F40933" w:rsidRPr="0005480F">
        <w:rPr>
          <w:rFonts w:asciiTheme="majorBidi" w:hAnsiTheme="majorBidi" w:cstheme="majorBidi"/>
          <w:sz w:val="20"/>
          <w:szCs w:val="20"/>
        </w:rPr>
        <w:t>060</w:t>
      </w:r>
      <w:r w:rsidR="00D829B3" w:rsidRPr="0005480F">
        <w:rPr>
          <w:rFonts w:asciiTheme="majorBidi" w:hAnsiTheme="majorBidi" w:cstheme="majorBidi"/>
          <w:sz w:val="20"/>
          <w:szCs w:val="20"/>
        </w:rPr>
        <w:t xml:space="preserve"> </w:t>
      </w:r>
      <w:r w:rsidRPr="0005480F">
        <w:rPr>
          <w:rFonts w:asciiTheme="majorBidi" w:hAnsiTheme="majorBidi" w:cstheme="majorBidi"/>
          <w:sz w:val="20"/>
          <w:szCs w:val="20"/>
          <w:cs/>
        </w:rPr>
        <w:t xml:space="preserve">เรียลกัมพูชาตามลำดับ </w:t>
      </w:r>
      <w:r w:rsidRPr="0005480F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="001F2771" w:rsidRPr="0005480F">
        <w:rPr>
          <w:rFonts w:asciiTheme="majorBidi" w:hAnsiTheme="majorBidi" w:cstheme="majorBidi"/>
          <w:i/>
          <w:iCs/>
          <w:sz w:val="20"/>
          <w:szCs w:val="20"/>
        </w:rPr>
        <w:t>31</w:t>
      </w:r>
      <w:r w:rsidRPr="0005480F">
        <w:rPr>
          <w:rFonts w:asciiTheme="majorBidi" w:hAnsiTheme="majorBidi" w:cstheme="majorBidi"/>
          <w:i/>
          <w:iCs/>
          <w:sz w:val="20"/>
          <w:szCs w:val="20"/>
          <w:cs/>
        </w:rPr>
        <w:t xml:space="preserve"> ธันวาคม </w:t>
      </w:r>
      <w:r w:rsidR="001F2771" w:rsidRPr="0005480F">
        <w:rPr>
          <w:rFonts w:asciiTheme="majorBidi" w:hAnsiTheme="majorBidi" w:cstheme="majorBidi"/>
          <w:i/>
          <w:iCs/>
          <w:sz w:val="20"/>
          <w:szCs w:val="20"/>
        </w:rPr>
        <w:t>2563</w:t>
      </w:r>
      <w:r w:rsidRPr="0005480F">
        <w:rPr>
          <w:rFonts w:asciiTheme="majorBidi" w:hAnsiTheme="majorBidi" w:cstheme="majorBidi"/>
          <w:i/>
          <w:iCs/>
          <w:sz w:val="20"/>
          <w:szCs w:val="20"/>
          <w:cs/>
        </w:rPr>
        <w:t xml:space="preserve">: </w:t>
      </w:r>
      <w:r w:rsidR="001F2771" w:rsidRPr="0005480F">
        <w:rPr>
          <w:rFonts w:asciiTheme="majorBidi" w:hAnsiTheme="majorBidi" w:cstheme="majorBidi"/>
          <w:i/>
          <w:iCs/>
          <w:sz w:val="20"/>
          <w:szCs w:val="20"/>
        </w:rPr>
        <w:t>36</w:t>
      </w:r>
      <w:r w:rsidRPr="0005480F">
        <w:rPr>
          <w:rFonts w:asciiTheme="majorBidi" w:hAnsiTheme="majorBidi" w:cstheme="majorBidi"/>
          <w:i/>
          <w:iCs/>
          <w:sz w:val="20"/>
          <w:szCs w:val="20"/>
        </w:rPr>
        <w:t>,</w:t>
      </w:r>
      <w:r w:rsidR="001F2771" w:rsidRPr="0005480F">
        <w:rPr>
          <w:rFonts w:asciiTheme="majorBidi" w:hAnsiTheme="majorBidi" w:cstheme="majorBidi"/>
          <w:i/>
          <w:iCs/>
          <w:sz w:val="20"/>
          <w:szCs w:val="20"/>
        </w:rPr>
        <w:t>100</w:t>
      </w:r>
      <w:r w:rsidRPr="0005480F">
        <w:rPr>
          <w:rFonts w:asciiTheme="majorBidi" w:hAnsiTheme="majorBidi" w:cstheme="majorBidi"/>
          <w:i/>
          <w:iCs/>
          <w:sz w:val="20"/>
          <w:szCs w:val="20"/>
          <w:cs/>
        </w:rPr>
        <w:t xml:space="preserve"> ดองเวียดนามและ </w:t>
      </w:r>
      <w:r w:rsidR="001F2771" w:rsidRPr="0005480F">
        <w:rPr>
          <w:rFonts w:asciiTheme="majorBidi" w:hAnsiTheme="majorBidi" w:cstheme="majorBidi"/>
          <w:i/>
          <w:iCs/>
          <w:sz w:val="20"/>
          <w:szCs w:val="20"/>
        </w:rPr>
        <w:t>1</w:t>
      </w:r>
      <w:r w:rsidRPr="0005480F">
        <w:rPr>
          <w:rFonts w:asciiTheme="majorBidi" w:hAnsiTheme="majorBidi" w:cstheme="majorBidi"/>
          <w:i/>
          <w:iCs/>
          <w:sz w:val="20"/>
          <w:szCs w:val="20"/>
        </w:rPr>
        <w:t>,</w:t>
      </w:r>
      <w:r w:rsidR="001F2771" w:rsidRPr="0005480F">
        <w:rPr>
          <w:rFonts w:asciiTheme="majorBidi" w:hAnsiTheme="majorBidi" w:cstheme="majorBidi"/>
          <w:i/>
          <w:iCs/>
          <w:sz w:val="20"/>
          <w:szCs w:val="20"/>
        </w:rPr>
        <w:t>180</w:t>
      </w:r>
      <w:r w:rsidRPr="0005480F">
        <w:rPr>
          <w:rFonts w:asciiTheme="majorBidi" w:hAnsiTheme="majorBidi" w:cstheme="majorBidi"/>
          <w:i/>
          <w:iCs/>
          <w:sz w:val="20"/>
          <w:szCs w:val="20"/>
          <w:cs/>
        </w:rPr>
        <w:t xml:space="preserve"> เรียลกัมพูชา ตามลำดับ)</w:t>
      </w:r>
      <w:r w:rsidRPr="0005480F">
        <w:rPr>
          <w:rFonts w:asciiTheme="majorBidi" w:hAnsiTheme="majorBidi" w:cstheme="majorBidi"/>
          <w:sz w:val="20"/>
          <w:szCs w:val="20"/>
          <w:cs/>
        </w:rPr>
        <w:t xml:space="preserve"> มูลค่ายุติธรรมของเงินลงทุนใน </w:t>
      </w:r>
      <w:r w:rsidRPr="0005480F">
        <w:rPr>
          <w:rFonts w:asciiTheme="majorBidi" w:hAnsiTheme="majorBidi" w:cstheme="majorBidi"/>
          <w:sz w:val="20"/>
          <w:szCs w:val="20"/>
        </w:rPr>
        <w:t xml:space="preserve">TMS </w:t>
      </w:r>
      <w:r w:rsidRPr="0005480F">
        <w:rPr>
          <w:rFonts w:asciiTheme="majorBidi" w:hAnsiTheme="majorBidi" w:cstheme="majorBidi"/>
          <w:sz w:val="20"/>
          <w:szCs w:val="20"/>
          <w:cs/>
        </w:rPr>
        <w:t xml:space="preserve">และ </w:t>
      </w:r>
      <w:r w:rsidRPr="0005480F">
        <w:rPr>
          <w:rFonts w:asciiTheme="majorBidi" w:hAnsiTheme="majorBidi" w:cstheme="majorBidi"/>
          <w:sz w:val="20"/>
          <w:szCs w:val="20"/>
        </w:rPr>
        <w:t xml:space="preserve">PPSP </w:t>
      </w:r>
      <w:r w:rsidRPr="0005480F">
        <w:rPr>
          <w:rFonts w:asciiTheme="majorBidi" w:hAnsiTheme="majorBidi" w:cstheme="majorBidi"/>
          <w:sz w:val="20"/>
          <w:szCs w:val="20"/>
          <w:cs/>
        </w:rPr>
        <w:t>เท่ากับ</w:t>
      </w:r>
      <w:r w:rsidRPr="0005480F">
        <w:rPr>
          <w:rFonts w:asciiTheme="majorBidi" w:hAnsiTheme="majorBidi" w:cstheme="majorBidi"/>
          <w:sz w:val="20"/>
          <w:szCs w:val="20"/>
        </w:rPr>
        <w:t xml:space="preserve"> </w:t>
      </w:r>
      <w:r w:rsidR="00F91055" w:rsidRPr="0005480F">
        <w:rPr>
          <w:rFonts w:asciiTheme="majorBidi" w:hAnsiTheme="majorBidi" w:cstheme="majorBidi"/>
          <w:sz w:val="20"/>
          <w:szCs w:val="20"/>
        </w:rPr>
        <w:t xml:space="preserve">1,351,469 </w:t>
      </w:r>
      <w:r w:rsidRPr="0005480F">
        <w:rPr>
          <w:rFonts w:asciiTheme="majorBidi" w:hAnsiTheme="majorBidi" w:cstheme="majorBidi"/>
          <w:sz w:val="20"/>
          <w:szCs w:val="20"/>
          <w:cs/>
        </w:rPr>
        <w:t>ล้านดองเวียดนามและ</w:t>
      </w:r>
      <w:r w:rsidR="00CD0BF5" w:rsidRPr="0005480F">
        <w:rPr>
          <w:rFonts w:asciiTheme="majorBidi" w:hAnsiTheme="majorBidi" w:cstheme="majorBidi"/>
          <w:sz w:val="20"/>
          <w:szCs w:val="20"/>
        </w:rPr>
        <w:t xml:space="preserve"> </w:t>
      </w:r>
      <w:r w:rsidR="00F91055" w:rsidRPr="0005480F">
        <w:rPr>
          <w:rFonts w:asciiTheme="majorBidi" w:hAnsiTheme="majorBidi" w:cstheme="majorBidi"/>
          <w:sz w:val="20"/>
          <w:szCs w:val="20"/>
        </w:rPr>
        <w:t>21,632</w:t>
      </w:r>
      <w:r w:rsidR="00CD0BF5" w:rsidRPr="0005480F">
        <w:rPr>
          <w:rFonts w:asciiTheme="majorBidi" w:hAnsiTheme="majorBidi" w:cstheme="majorBidi"/>
          <w:sz w:val="20"/>
          <w:szCs w:val="20"/>
        </w:rPr>
        <w:t xml:space="preserve"> </w:t>
      </w:r>
      <w:r w:rsidR="00407E36" w:rsidRPr="0005480F">
        <w:rPr>
          <w:rFonts w:asciiTheme="majorBidi" w:hAnsiTheme="majorBidi" w:cstheme="majorBidi"/>
          <w:sz w:val="20"/>
          <w:szCs w:val="20"/>
        </w:rPr>
        <w:t xml:space="preserve"> </w:t>
      </w:r>
      <w:r w:rsidRPr="0005480F">
        <w:rPr>
          <w:rFonts w:asciiTheme="majorBidi" w:hAnsiTheme="majorBidi" w:cstheme="majorBidi"/>
          <w:sz w:val="20"/>
          <w:szCs w:val="20"/>
          <w:cs/>
        </w:rPr>
        <w:t>ล้านเรียลกัมพูชาตามลำดับ</w:t>
      </w:r>
      <w:r w:rsidR="00042931" w:rsidRPr="0005480F">
        <w:rPr>
          <w:rFonts w:asciiTheme="majorBidi" w:hAnsiTheme="majorBidi" w:cstheme="majorBidi"/>
          <w:sz w:val="20"/>
          <w:szCs w:val="20"/>
          <w:cs/>
        </w:rPr>
        <w:br/>
      </w:r>
      <w:r w:rsidRPr="0005480F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="001F2771" w:rsidRPr="0005480F">
        <w:rPr>
          <w:rFonts w:asciiTheme="majorBidi" w:hAnsiTheme="majorBidi" w:cstheme="majorBidi"/>
          <w:i/>
          <w:iCs/>
          <w:sz w:val="20"/>
          <w:szCs w:val="20"/>
        </w:rPr>
        <w:t>31</w:t>
      </w:r>
      <w:r w:rsidRPr="0005480F">
        <w:rPr>
          <w:rFonts w:asciiTheme="majorBidi" w:hAnsiTheme="majorBidi" w:cstheme="majorBidi"/>
          <w:i/>
          <w:iCs/>
          <w:sz w:val="20"/>
          <w:szCs w:val="20"/>
          <w:cs/>
        </w:rPr>
        <w:t xml:space="preserve"> ธันวาคม </w:t>
      </w:r>
      <w:r w:rsidR="001F2771" w:rsidRPr="0005480F">
        <w:rPr>
          <w:rFonts w:asciiTheme="majorBidi" w:hAnsiTheme="majorBidi" w:cstheme="majorBidi"/>
          <w:i/>
          <w:iCs/>
          <w:sz w:val="20"/>
          <w:szCs w:val="20"/>
        </w:rPr>
        <w:t>2563</w:t>
      </w:r>
      <w:r w:rsidRPr="0005480F">
        <w:rPr>
          <w:rFonts w:asciiTheme="majorBidi" w:hAnsiTheme="majorBidi" w:cstheme="majorBidi"/>
          <w:i/>
          <w:iCs/>
          <w:sz w:val="20"/>
          <w:szCs w:val="20"/>
          <w:cs/>
        </w:rPr>
        <w:t xml:space="preserve">: </w:t>
      </w:r>
      <w:r w:rsidR="001F2771" w:rsidRPr="0005480F">
        <w:rPr>
          <w:rFonts w:asciiTheme="majorBidi" w:hAnsiTheme="majorBidi" w:cstheme="majorBidi"/>
          <w:i/>
          <w:iCs/>
          <w:sz w:val="20"/>
          <w:szCs w:val="20"/>
        </w:rPr>
        <w:t>608</w:t>
      </w:r>
      <w:r w:rsidRPr="0005480F">
        <w:rPr>
          <w:rFonts w:asciiTheme="majorBidi" w:hAnsiTheme="majorBidi" w:cstheme="majorBidi"/>
          <w:i/>
          <w:iCs/>
          <w:sz w:val="20"/>
          <w:szCs w:val="20"/>
        </w:rPr>
        <w:t>,</w:t>
      </w:r>
      <w:r w:rsidR="001F2771" w:rsidRPr="0005480F">
        <w:rPr>
          <w:rFonts w:asciiTheme="majorBidi" w:hAnsiTheme="majorBidi" w:cstheme="majorBidi"/>
          <w:i/>
          <w:iCs/>
          <w:sz w:val="20"/>
          <w:szCs w:val="20"/>
        </w:rPr>
        <w:t>218</w:t>
      </w:r>
      <w:r w:rsidRPr="0005480F">
        <w:rPr>
          <w:rFonts w:asciiTheme="majorBidi" w:hAnsiTheme="majorBidi" w:cstheme="majorBidi"/>
          <w:i/>
          <w:iCs/>
          <w:sz w:val="20"/>
          <w:szCs w:val="20"/>
          <w:cs/>
        </w:rPr>
        <w:t xml:space="preserve"> ล้านดองเวียดนาม และ </w:t>
      </w:r>
      <w:r w:rsidR="001F2771" w:rsidRPr="0005480F">
        <w:rPr>
          <w:rFonts w:asciiTheme="majorBidi" w:hAnsiTheme="majorBidi" w:cstheme="majorBidi"/>
          <w:i/>
          <w:iCs/>
          <w:sz w:val="20"/>
          <w:szCs w:val="20"/>
        </w:rPr>
        <w:t>12</w:t>
      </w:r>
      <w:r w:rsidRPr="0005480F">
        <w:rPr>
          <w:rFonts w:asciiTheme="majorBidi" w:hAnsiTheme="majorBidi" w:cstheme="majorBidi"/>
          <w:i/>
          <w:iCs/>
          <w:sz w:val="20"/>
          <w:szCs w:val="20"/>
        </w:rPr>
        <w:t>,</w:t>
      </w:r>
      <w:r w:rsidR="001F2771" w:rsidRPr="0005480F">
        <w:rPr>
          <w:rFonts w:asciiTheme="majorBidi" w:hAnsiTheme="majorBidi" w:cstheme="majorBidi"/>
          <w:i/>
          <w:iCs/>
          <w:sz w:val="20"/>
          <w:szCs w:val="20"/>
        </w:rPr>
        <w:t>391</w:t>
      </w:r>
      <w:r w:rsidRPr="0005480F">
        <w:rPr>
          <w:rFonts w:asciiTheme="majorBidi" w:hAnsiTheme="majorBidi" w:cstheme="majorBidi"/>
          <w:i/>
          <w:iCs/>
          <w:sz w:val="20"/>
          <w:szCs w:val="20"/>
          <w:cs/>
        </w:rPr>
        <w:t xml:space="preserve"> ล้านเรียลกัมพูชาตามลำดับ)</w:t>
      </w:r>
      <w:r w:rsidRPr="0005480F">
        <w:rPr>
          <w:rFonts w:asciiTheme="majorBidi" w:hAnsiTheme="majorBidi" w:cstheme="majorBidi"/>
          <w:sz w:val="20"/>
          <w:szCs w:val="20"/>
          <w:cs/>
        </w:rPr>
        <w:t xml:space="preserve"> เทียบเท่าเงินบาทจำนวน</w:t>
      </w:r>
      <w:r w:rsidRPr="0005480F">
        <w:rPr>
          <w:rFonts w:asciiTheme="majorBidi" w:hAnsiTheme="majorBidi" w:cstheme="majorBidi"/>
          <w:sz w:val="20"/>
          <w:szCs w:val="20"/>
        </w:rPr>
        <w:t xml:space="preserve"> </w:t>
      </w:r>
      <w:r w:rsidR="00F91055" w:rsidRPr="0005480F">
        <w:rPr>
          <w:rFonts w:asciiTheme="majorBidi" w:hAnsiTheme="majorBidi" w:cstheme="majorBidi"/>
          <w:sz w:val="20"/>
          <w:szCs w:val="20"/>
        </w:rPr>
        <w:t xml:space="preserve">2,004.23 </w:t>
      </w:r>
      <w:r w:rsidR="00CD0BF5" w:rsidRPr="0005480F">
        <w:rPr>
          <w:rFonts w:asciiTheme="majorBidi" w:hAnsiTheme="majorBidi" w:cstheme="majorBidi"/>
          <w:sz w:val="20"/>
          <w:szCs w:val="20"/>
        </w:rPr>
        <w:t xml:space="preserve"> </w:t>
      </w:r>
      <w:r w:rsidRPr="0005480F">
        <w:rPr>
          <w:rFonts w:asciiTheme="majorBidi" w:hAnsiTheme="majorBidi" w:cstheme="majorBidi"/>
          <w:sz w:val="20"/>
          <w:szCs w:val="20"/>
          <w:cs/>
        </w:rPr>
        <w:t xml:space="preserve">ล้านบาทและ </w:t>
      </w:r>
      <w:r w:rsidR="00F91055" w:rsidRPr="0005480F">
        <w:rPr>
          <w:rFonts w:asciiTheme="majorBidi" w:hAnsiTheme="majorBidi" w:cstheme="majorBidi"/>
          <w:sz w:val="20"/>
          <w:szCs w:val="20"/>
        </w:rPr>
        <w:t>178.55</w:t>
      </w:r>
      <w:r w:rsidR="00407E36" w:rsidRPr="0005480F">
        <w:rPr>
          <w:rFonts w:asciiTheme="majorBidi" w:hAnsiTheme="majorBidi" w:cstheme="majorBidi"/>
          <w:sz w:val="20"/>
          <w:szCs w:val="20"/>
        </w:rPr>
        <w:t xml:space="preserve"> </w:t>
      </w:r>
      <w:r w:rsidRPr="0005480F">
        <w:rPr>
          <w:rFonts w:asciiTheme="majorBidi" w:hAnsiTheme="majorBidi" w:cstheme="majorBidi"/>
          <w:sz w:val="20"/>
          <w:szCs w:val="20"/>
          <w:cs/>
        </w:rPr>
        <w:t xml:space="preserve">ล้านบาทตามลำดับ </w:t>
      </w:r>
      <w:r w:rsidRPr="0005480F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="001F2771" w:rsidRPr="0005480F">
        <w:rPr>
          <w:rFonts w:asciiTheme="majorBidi" w:hAnsiTheme="majorBidi" w:cstheme="majorBidi"/>
          <w:i/>
          <w:iCs/>
          <w:sz w:val="20"/>
          <w:szCs w:val="20"/>
        </w:rPr>
        <w:t>31</w:t>
      </w:r>
      <w:r w:rsidRPr="0005480F">
        <w:rPr>
          <w:rFonts w:asciiTheme="majorBidi" w:hAnsiTheme="majorBidi" w:cstheme="majorBidi"/>
          <w:i/>
          <w:iCs/>
          <w:sz w:val="20"/>
          <w:szCs w:val="20"/>
          <w:cs/>
        </w:rPr>
        <w:t xml:space="preserve"> ธันวาคม </w:t>
      </w:r>
      <w:r w:rsidR="001F2771" w:rsidRPr="0005480F">
        <w:rPr>
          <w:rFonts w:asciiTheme="majorBidi" w:hAnsiTheme="majorBidi" w:cstheme="majorBidi"/>
          <w:i/>
          <w:iCs/>
          <w:sz w:val="20"/>
          <w:szCs w:val="20"/>
        </w:rPr>
        <w:t>2563</w:t>
      </w:r>
      <w:r w:rsidRPr="0005480F">
        <w:rPr>
          <w:rFonts w:asciiTheme="majorBidi" w:hAnsiTheme="majorBidi" w:cstheme="majorBidi"/>
          <w:i/>
          <w:iCs/>
          <w:sz w:val="20"/>
          <w:szCs w:val="20"/>
          <w:cs/>
        </w:rPr>
        <w:t xml:space="preserve">: </w:t>
      </w:r>
      <w:r w:rsidR="001F2771" w:rsidRPr="0005480F">
        <w:rPr>
          <w:rFonts w:asciiTheme="majorBidi" w:hAnsiTheme="majorBidi" w:cstheme="majorBidi"/>
          <w:i/>
          <w:iCs/>
          <w:sz w:val="20"/>
          <w:szCs w:val="20"/>
        </w:rPr>
        <w:t>805</w:t>
      </w:r>
      <w:r w:rsidR="00176B89" w:rsidRPr="0005480F">
        <w:rPr>
          <w:rFonts w:asciiTheme="majorBidi" w:hAnsiTheme="majorBidi" w:cstheme="majorBidi"/>
          <w:i/>
          <w:iCs/>
          <w:sz w:val="20"/>
          <w:szCs w:val="20"/>
        </w:rPr>
        <w:t>.</w:t>
      </w:r>
      <w:r w:rsidR="001F2771" w:rsidRPr="0005480F">
        <w:rPr>
          <w:rFonts w:asciiTheme="majorBidi" w:hAnsiTheme="majorBidi" w:cstheme="majorBidi"/>
          <w:i/>
          <w:iCs/>
          <w:sz w:val="20"/>
          <w:szCs w:val="20"/>
        </w:rPr>
        <w:t>59</w:t>
      </w:r>
      <w:r w:rsidRPr="0005480F">
        <w:rPr>
          <w:rFonts w:asciiTheme="majorBidi" w:hAnsiTheme="majorBidi" w:cstheme="majorBidi"/>
          <w:i/>
          <w:iCs/>
          <w:sz w:val="20"/>
          <w:szCs w:val="20"/>
          <w:cs/>
        </w:rPr>
        <w:t xml:space="preserve"> ล้านบาทและ </w:t>
      </w:r>
      <w:r w:rsidR="001F2771" w:rsidRPr="0005480F">
        <w:rPr>
          <w:rFonts w:asciiTheme="majorBidi" w:hAnsiTheme="majorBidi" w:cstheme="majorBidi"/>
          <w:i/>
          <w:iCs/>
          <w:sz w:val="20"/>
          <w:szCs w:val="20"/>
        </w:rPr>
        <w:t>92</w:t>
      </w:r>
      <w:r w:rsidR="00176B89" w:rsidRPr="0005480F">
        <w:rPr>
          <w:rFonts w:asciiTheme="majorBidi" w:hAnsiTheme="majorBidi" w:cstheme="majorBidi"/>
          <w:i/>
          <w:iCs/>
          <w:sz w:val="20"/>
          <w:szCs w:val="20"/>
        </w:rPr>
        <w:t>.</w:t>
      </w:r>
      <w:r w:rsidR="001F2771" w:rsidRPr="0005480F">
        <w:rPr>
          <w:rFonts w:asciiTheme="majorBidi" w:hAnsiTheme="majorBidi" w:cstheme="majorBidi"/>
          <w:i/>
          <w:iCs/>
          <w:sz w:val="20"/>
          <w:szCs w:val="20"/>
        </w:rPr>
        <w:t>81</w:t>
      </w:r>
      <w:r w:rsidRPr="0005480F">
        <w:rPr>
          <w:rFonts w:asciiTheme="majorBidi" w:hAnsiTheme="majorBidi" w:cstheme="majorBidi"/>
          <w:i/>
          <w:iCs/>
          <w:sz w:val="20"/>
          <w:szCs w:val="20"/>
          <w:cs/>
        </w:rPr>
        <w:t xml:space="preserve"> ล้านบาทตามลำดับ</w:t>
      </w:r>
      <w:r w:rsidRPr="0005480F">
        <w:rPr>
          <w:rFonts w:asciiTheme="majorBidi" w:hAnsiTheme="majorBidi" w:cstheme="majorBidi"/>
          <w:i/>
          <w:iCs/>
          <w:sz w:val="20"/>
          <w:szCs w:val="20"/>
        </w:rPr>
        <w:t>)</w:t>
      </w:r>
    </w:p>
    <w:p w14:paraId="4E1F2E0B" w14:textId="338F3E0A" w:rsidR="00853332" w:rsidRPr="005F2EC0" w:rsidRDefault="00853332" w:rsidP="00853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12"/>
          <w:szCs w:val="12"/>
        </w:rPr>
      </w:pPr>
    </w:p>
    <w:p w14:paraId="2AA10965" w14:textId="47ADA909" w:rsidR="00CD0BF5" w:rsidRPr="0005480F" w:rsidRDefault="00CD0BF5" w:rsidP="00CD0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  <w:r w:rsidRPr="0005480F">
        <w:rPr>
          <w:rFonts w:asciiTheme="majorBidi" w:hAnsiTheme="majorBidi" w:cstheme="majorBidi" w:hint="cs"/>
          <w:sz w:val="20"/>
          <w:szCs w:val="20"/>
          <w:cs/>
        </w:rPr>
        <w:t>ในระหว่างงวด</w:t>
      </w:r>
      <w:r w:rsidR="00777CF3" w:rsidRPr="0005480F">
        <w:rPr>
          <w:rFonts w:asciiTheme="majorBidi" w:hAnsiTheme="majorBidi" w:cstheme="majorBidi" w:hint="cs"/>
          <w:sz w:val="20"/>
          <w:szCs w:val="20"/>
          <w:cs/>
        </w:rPr>
        <w:t>เก้าเดือน</w:t>
      </w:r>
      <w:r w:rsidRPr="0005480F">
        <w:rPr>
          <w:rFonts w:asciiTheme="majorBidi" w:hAnsiTheme="majorBidi" w:cstheme="majorBidi" w:hint="cs"/>
          <w:sz w:val="20"/>
          <w:szCs w:val="20"/>
          <w:cs/>
        </w:rPr>
        <w:t xml:space="preserve">สิ้นสุดวันที่ </w:t>
      </w:r>
      <w:r w:rsidR="00777CF3" w:rsidRPr="0005480F">
        <w:rPr>
          <w:rFonts w:asciiTheme="majorBidi" w:hAnsiTheme="majorBidi" w:cstheme="majorBidi"/>
          <w:sz w:val="20"/>
          <w:szCs w:val="20"/>
        </w:rPr>
        <w:t xml:space="preserve">30 </w:t>
      </w:r>
      <w:r w:rsidR="00777CF3" w:rsidRPr="0005480F">
        <w:rPr>
          <w:rFonts w:asciiTheme="majorBidi" w:hAnsiTheme="majorBidi" w:cstheme="majorBidi"/>
          <w:sz w:val="20"/>
          <w:szCs w:val="20"/>
          <w:cs/>
        </w:rPr>
        <w:t>กันยายน</w:t>
      </w:r>
      <w:r w:rsidRPr="0005480F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="003A560F" w:rsidRPr="0005480F">
        <w:rPr>
          <w:rFonts w:asciiTheme="majorBidi" w:hAnsiTheme="majorBidi" w:cstheme="majorBidi"/>
          <w:sz w:val="20"/>
          <w:szCs w:val="20"/>
        </w:rPr>
        <w:t>2564</w:t>
      </w:r>
      <w:r w:rsidRPr="0005480F">
        <w:rPr>
          <w:rFonts w:asciiTheme="majorBidi" w:hAnsiTheme="majorBidi" w:cstheme="majorBidi" w:hint="cs"/>
          <w:sz w:val="20"/>
          <w:szCs w:val="20"/>
        </w:rPr>
        <w:t xml:space="preserve"> </w:t>
      </w:r>
      <w:r w:rsidRPr="0005480F">
        <w:rPr>
          <w:rFonts w:asciiTheme="majorBidi" w:hAnsiTheme="majorBidi" w:cstheme="majorBidi" w:hint="cs"/>
          <w:sz w:val="20"/>
          <w:szCs w:val="20"/>
          <w:cs/>
        </w:rPr>
        <w:t xml:space="preserve">กลุ่มบริษัทได้ลงทุนเพิ่มในบริษัท </w:t>
      </w:r>
      <w:r w:rsidRPr="0005480F">
        <w:rPr>
          <w:rFonts w:asciiTheme="majorBidi" w:hAnsiTheme="majorBidi" w:cstheme="majorBidi" w:hint="cs"/>
          <w:sz w:val="20"/>
          <w:szCs w:val="20"/>
        </w:rPr>
        <w:t xml:space="preserve">TMS </w:t>
      </w:r>
      <w:r w:rsidRPr="0005480F">
        <w:rPr>
          <w:rFonts w:asciiTheme="majorBidi" w:hAnsiTheme="majorBidi" w:cstheme="majorBidi" w:hint="cs"/>
          <w:sz w:val="20"/>
          <w:szCs w:val="20"/>
          <w:cs/>
        </w:rPr>
        <w:t xml:space="preserve">เป็นจำนวน </w:t>
      </w:r>
      <w:r w:rsidR="00F91055" w:rsidRPr="0005480F">
        <w:rPr>
          <w:rFonts w:asciiTheme="majorBidi" w:hAnsiTheme="majorBidi" w:cstheme="majorBidi"/>
          <w:sz w:val="20"/>
          <w:szCs w:val="20"/>
        </w:rPr>
        <w:t>676,100</w:t>
      </w:r>
      <w:r w:rsidRPr="0005480F">
        <w:rPr>
          <w:rFonts w:asciiTheme="majorBidi" w:hAnsiTheme="majorBidi" w:cstheme="majorBidi" w:hint="cs"/>
          <w:sz w:val="20"/>
          <w:szCs w:val="20"/>
        </w:rPr>
        <w:t xml:space="preserve"> </w:t>
      </w:r>
      <w:r w:rsidRPr="0005480F">
        <w:rPr>
          <w:rFonts w:asciiTheme="majorBidi" w:hAnsiTheme="majorBidi" w:cstheme="majorBidi" w:hint="cs"/>
          <w:sz w:val="20"/>
          <w:szCs w:val="20"/>
          <w:cs/>
        </w:rPr>
        <w:t xml:space="preserve">หุ้น </w:t>
      </w:r>
      <w:r w:rsidRPr="0005480F">
        <w:rPr>
          <w:rFonts w:asciiTheme="majorBidi" w:hAnsiTheme="majorBidi" w:cstheme="majorBidi"/>
          <w:sz w:val="20"/>
          <w:szCs w:val="20"/>
          <w:cs/>
        </w:rPr>
        <w:t xml:space="preserve">ทำให้กลุ่มบริษัทมีส่วนได้เสียใน </w:t>
      </w:r>
      <w:r w:rsidRPr="0005480F">
        <w:rPr>
          <w:rFonts w:asciiTheme="majorBidi" w:hAnsiTheme="majorBidi" w:cstheme="majorBidi"/>
          <w:sz w:val="20"/>
          <w:szCs w:val="20"/>
        </w:rPr>
        <w:t xml:space="preserve">TMS </w:t>
      </w:r>
      <w:r w:rsidRPr="0005480F">
        <w:rPr>
          <w:rFonts w:asciiTheme="majorBidi" w:hAnsiTheme="majorBidi" w:cstheme="majorBidi"/>
          <w:sz w:val="20"/>
          <w:szCs w:val="20"/>
          <w:cs/>
        </w:rPr>
        <w:t xml:space="preserve">เพิ่มขึ้นจากร้อยละ </w:t>
      </w:r>
      <w:r w:rsidRPr="0005480F">
        <w:rPr>
          <w:rFonts w:asciiTheme="majorBidi" w:hAnsiTheme="majorBidi" w:cstheme="majorBidi"/>
          <w:sz w:val="20"/>
          <w:szCs w:val="20"/>
        </w:rPr>
        <w:t xml:space="preserve">23.79 </w:t>
      </w:r>
      <w:r w:rsidRPr="0005480F">
        <w:rPr>
          <w:rFonts w:asciiTheme="majorBidi" w:hAnsiTheme="majorBidi" w:cstheme="majorBidi" w:hint="cs"/>
          <w:sz w:val="20"/>
          <w:szCs w:val="20"/>
          <w:cs/>
        </w:rPr>
        <w:t>เ</w:t>
      </w:r>
      <w:r w:rsidRPr="0005480F">
        <w:rPr>
          <w:rFonts w:asciiTheme="majorBidi" w:hAnsiTheme="majorBidi" w:cstheme="majorBidi"/>
          <w:sz w:val="20"/>
          <w:szCs w:val="20"/>
          <w:cs/>
        </w:rPr>
        <w:t xml:space="preserve">ป็นร้อยละ </w:t>
      </w:r>
      <w:r w:rsidR="00AA78B0" w:rsidRPr="0005480F">
        <w:rPr>
          <w:rFonts w:asciiTheme="majorBidi" w:hAnsiTheme="majorBidi" w:cstheme="majorBidi"/>
          <w:sz w:val="20"/>
          <w:szCs w:val="20"/>
        </w:rPr>
        <w:t>24</w:t>
      </w:r>
      <w:r w:rsidR="003D7C1B" w:rsidRPr="0005480F">
        <w:rPr>
          <w:rFonts w:asciiTheme="majorBidi" w:hAnsiTheme="majorBidi" w:cstheme="majorBidi"/>
          <w:sz w:val="20"/>
          <w:szCs w:val="20"/>
        </w:rPr>
        <w:t>.</w:t>
      </w:r>
      <w:r w:rsidR="00F91055" w:rsidRPr="0005480F">
        <w:rPr>
          <w:rFonts w:asciiTheme="majorBidi" w:hAnsiTheme="majorBidi" w:cstheme="majorBidi"/>
          <w:sz w:val="20"/>
          <w:szCs w:val="20"/>
        </w:rPr>
        <w:t>6</w:t>
      </w:r>
      <w:r w:rsidR="00B032D9" w:rsidRPr="0005480F">
        <w:rPr>
          <w:rFonts w:asciiTheme="majorBidi" w:hAnsiTheme="majorBidi" w:cstheme="majorBidi"/>
          <w:sz w:val="20"/>
          <w:szCs w:val="20"/>
        </w:rPr>
        <w:t>2</w:t>
      </w:r>
      <w:r w:rsidR="00F40933" w:rsidRPr="0005480F">
        <w:rPr>
          <w:rFonts w:asciiTheme="majorBidi" w:hAnsiTheme="majorBidi" w:cstheme="majorBidi"/>
          <w:sz w:val="20"/>
          <w:szCs w:val="20"/>
        </w:rPr>
        <w:t xml:space="preserve"> </w:t>
      </w:r>
      <w:r w:rsidRPr="0005480F">
        <w:rPr>
          <w:rFonts w:asciiTheme="majorBidi" w:hAnsiTheme="majorBidi" w:cstheme="majorBidi" w:hint="cs"/>
          <w:sz w:val="20"/>
          <w:szCs w:val="20"/>
          <w:cs/>
        </w:rPr>
        <w:t xml:space="preserve">โดยจ่ายชำระเป็นเงินจำนวน </w:t>
      </w:r>
      <w:r w:rsidR="00F91055" w:rsidRPr="0005480F">
        <w:rPr>
          <w:rFonts w:asciiTheme="majorBidi" w:hAnsiTheme="majorBidi" w:cstheme="majorBidi"/>
          <w:sz w:val="20"/>
          <w:szCs w:val="20"/>
        </w:rPr>
        <w:t xml:space="preserve">34.12 </w:t>
      </w:r>
      <w:r w:rsidRPr="0005480F">
        <w:rPr>
          <w:rFonts w:asciiTheme="majorBidi" w:hAnsiTheme="majorBidi" w:cstheme="majorBidi" w:hint="cs"/>
          <w:sz w:val="20"/>
          <w:szCs w:val="20"/>
          <w:cs/>
        </w:rPr>
        <w:t xml:space="preserve">พันล้านดองเวียดนาม </w:t>
      </w:r>
      <w:r w:rsidR="00B81AD9" w:rsidRPr="0005480F">
        <w:rPr>
          <w:rFonts w:asciiTheme="majorBidi" w:hAnsiTheme="majorBidi" w:cstheme="majorBidi"/>
          <w:sz w:val="20"/>
          <w:szCs w:val="20"/>
        </w:rPr>
        <w:t xml:space="preserve"> </w:t>
      </w:r>
      <w:r w:rsidR="00B81AD9" w:rsidRPr="0005480F">
        <w:rPr>
          <w:rFonts w:asciiTheme="majorBidi" w:hAnsiTheme="majorBidi" w:cstheme="majorBidi"/>
          <w:sz w:val="20"/>
          <w:szCs w:val="20"/>
        </w:rPr>
        <w:br/>
      </w:r>
      <w:r w:rsidRPr="0005480F">
        <w:rPr>
          <w:rFonts w:asciiTheme="majorBidi" w:hAnsiTheme="majorBidi" w:cstheme="majorBidi" w:hint="cs"/>
          <w:sz w:val="20"/>
          <w:szCs w:val="20"/>
          <w:cs/>
        </w:rPr>
        <w:t xml:space="preserve">เทียบเท่ากับ </w:t>
      </w:r>
      <w:r w:rsidR="00F91055" w:rsidRPr="0005480F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="00B81AD9" w:rsidRPr="0005480F">
        <w:rPr>
          <w:rFonts w:asciiTheme="majorBidi" w:hAnsiTheme="majorBidi" w:cstheme="majorBidi"/>
          <w:sz w:val="20"/>
          <w:szCs w:val="20"/>
        </w:rPr>
        <w:t>52.24</w:t>
      </w:r>
      <w:r w:rsidR="00F91055" w:rsidRPr="0005480F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Pr="0005480F">
        <w:rPr>
          <w:rFonts w:asciiTheme="majorBidi" w:hAnsiTheme="majorBidi" w:cstheme="majorBidi" w:hint="cs"/>
          <w:sz w:val="20"/>
          <w:szCs w:val="20"/>
          <w:cs/>
        </w:rPr>
        <w:t xml:space="preserve"> ล้านบาท</w:t>
      </w:r>
    </w:p>
    <w:p w14:paraId="1F4B6652" w14:textId="77777777" w:rsidR="00CD0BF5" w:rsidRPr="005F2EC0" w:rsidRDefault="00CD0BF5" w:rsidP="00853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12"/>
          <w:szCs w:val="12"/>
        </w:rPr>
      </w:pPr>
    </w:p>
    <w:p w14:paraId="74E74345" w14:textId="13EDAEF2" w:rsidR="00CD0BF5" w:rsidRPr="0005480F" w:rsidRDefault="00CD0BF5" w:rsidP="00CD0BF5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05480F">
        <w:rPr>
          <w:rFonts w:asciiTheme="majorBidi" w:hAnsiTheme="majorBidi" w:cstheme="majorBidi"/>
          <w:sz w:val="20"/>
          <w:szCs w:val="20"/>
          <w:cs/>
        </w:rPr>
        <w:t xml:space="preserve">เมื่อวันที่ </w:t>
      </w:r>
      <w:r w:rsidRPr="0005480F">
        <w:rPr>
          <w:rFonts w:asciiTheme="majorBidi" w:hAnsiTheme="majorBidi" w:cstheme="majorBidi"/>
          <w:sz w:val="20"/>
          <w:szCs w:val="20"/>
        </w:rPr>
        <w:t>21</w:t>
      </w:r>
      <w:r w:rsidRPr="0005480F">
        <w:rPr>
          <w:rFonts w:asciiTheme="majorBidi" w:hAnsiTheme="majorBidi" w:cstheme="majorBidi"/>
          <w:sz w:val="20"/>
          <w:szCs w:val="20"/>
          <w:cs/>
        </w:rPr>
        <w:t xml:space="preserve"> มกราคม </w:t>
      </w:r>
      <w:r w:rsidRPr="0005480F">
        <w:rPr>
          <w:rFonts w:asciiTheme="majorBidi" w:hAnsiTheme="majorBidi" w:cstheme="majorBidi"/>
          <w:sz w:val="20"/>
          <w:szCs w:val="20"/>
        </w:rPr>
        <w:t>2564</w:t>
      </w:r>
      <w:r w:rsidRPr="0005480F">
        <w:rPr>
          <w:rFonts w:asciiTheme="majorBidi" w:hAnsiTheme="majorBidi" w:cstheme="majorBidi"/>
          <w:sz w:val="20"/>
          <w:szCs w:val="20"/>
          <w:cs/>
        </w:rPr>
        <w:t xml:space="preserve"> บริษัทย่อยแห่งหนึ่ง</w:t>
      </w:r>
      <w:r w:rsidRPr="0005480F">
        <w:rPr>
          <w:rFonts w:asciiTheme="majorBidi" w:hAnsiTheme="majorBidi" w:cstheme="majorBidi"/>
          <w:sz w:val="20"/>
          <w:szCs w:val="20"/>
        </w:rPr>
        <w:t xml:space="preserve"> (“</w:t>
      </w:r>
      <w:r w:rsidRPr="0005480F">
        <w:rPr>
          <w:rFonts w:asciiTheme="majorBidi" w:hAnsiTheme="majorBidi" w:cstheme="majorBidi"/>
          <w:sz w:val="20"/>
          <w:szCs w:val="20"/>
          <w:cs/>
        </w:rPr>
        <w:t>บริษัท เบญจพรแลนด์ จำกัด”) และบริษัท วัน ออริจิ้น จำกัด ได้ร่วมกันจัดตั้งบริษัทร่วมทุน ได้แก่ บริษัท ออริจิ้นเจดับเบิ้ลยูดี อินดัสเทรียล จำกัด</w:t>
      </w:r>
      <w:r w:rsidR="00F91055" w:rsidRPr="0005480F">
        <w:rPr>
          <w:rFonts w:asciiTheme="majorBidi" w:hAnsiTheme="majorBidi" w:cstheme="majorBidi" w:hint="cs"/>
          <w:sz w:val="20"/>
          <w:szCs w:val="20"/>
          <w:cs/>
        </w:rPr>
        <w:t xml:space="preserve"> ต่อมาเปลี่ยนชื่อเป็น </w:t>
      </w:r>
      <w:r w:rsidR="00F91055" w:rsidRPr="0005480F">
        <w:rPr>
          <w:rFonts w:asciiTheme="majorBidi" w:hAnsiTheme="majorBidi" w:cstheme="majorBidi"/>
          <w:sz w:val="20"/>
          <w:szCs w:val="20"/>
        </w:rPr>
        <w:t>“</w:t>
      </w:r>
      <w:r w:rsidR="00F91055" w:rsidRPr="0005480F">
        <w:rPr>
          <w:rFonts w:asciiTheme="majorBidi" w:hAnsiTheme="majorBidi" w:cs="Angsana New" w:hint="cs"/>
          <w:sz w:val="20"/>
          <w:szCs w:val="20"/>
          <w:cs/>
        </w:rPr>
        <w:t>บริษัท</w:t>
      </w:r>
      <w:r w:rsidR="00F91055" w:rsidRPr="0005480F">
        <w:rPr>
          <w:rFonts w:asciiTheme="majorBidi" w:hAnsiTheme="majorBidi" w:cs="Angsana New"/>
          <w:sz w:val="20"/>
          <w:szCs w:val="20"/>
          <w:cs/>
        </w:rPr>
        <w:t xml:space="preserve"> </w:t>
      </w:r>
      <w:r w:rsidR="00F91055" w:rsidRPr="0005480F">
        <w:rPr>
          <w:rFonts w:asciiTheme="majorBidi" w:hAnsiTheme="majorBidi" w:cs="Angsana New" w:hint="cs"/>
          <w:sz w:val="20"/>
          <w:szCs w:val="20"/>
          <w:cs/>
        </w:rPr>
        <w:t>แอลฟา</w:t>
      </w:r>
      <w:r w:rsidR="00F91055" w:rsidRPr="0005480F">
        <w:rPr>
          <w:rFonts w:asciiTheme="majorBidi" w:hAnsiTheme="majorBidi" w:cs="Angsana New"/>
          <w:sz w:val="20"/>
          <w:szCs w:val="20"/>
          <w:cs/>
        </w:rPr>
        <w:t xml:space="preserve"> </w:t>
      </w:r>
      <w:r w:rsidR="00F91055" w:rsidRPr="0005480F">
        <w:rPr>
          <w:rFonts w:asciiTheme="majorBidi" w:hAnsiTheme="majorBidi" w:cs="Angsana New" w:hint="cs"/>
          <w:sz w:val="20"/>
          <w:szCs w:val="20"/>
          <w:cs/>
        </w:rPr>
        <w:t>อินดัสเทรียล</w:t>
      </w:r>
      <w:r w:rsidR="00F91055" w:rsidRPr="0005480F">
        <w:rPr>
          <w:rFonts w:asciiTheme="majorBidi" w:hAnsiTheme="majorBidi" w:cs="Angsana New"/>
          <w:sz w:val="20"/>
          <w:szCs w:val="20"/>
          <w:cs/>
        </w:rPr>
        <w:t xml:space="preserve"> </w:t>
      </w:r>
      <w:r w:rsidR="00F91055" w:rsidRPr="0005480F">
        <w:rPr>
          <w:rFonts w:asciiTheme="majorBidi" w:hAnsiTheme="majorBidi" w:cs="Angsana New" w:hint="cs"/>
          <w:sz w:val="20"/>
          <w:szCs w:val="20"/>
          <w:cs/>
        </w:rPr>
        <w:t>โซลูชั่น</w:t>
      </w:r>
      <w:r w:rsidR="00F91055" w:rsidRPr="0005480F">
        <w:rPr>
          <w:rFonts w:asciiTheme="majorBidi" w:hAnsiTheme="majorBidi" w:cs="Angsana New"/>
          <w:sz w:val="20"/>
          <w:szCs w:val="20"/>
          <w:cs/>
        </w:rPr>
        <w:t xml:space="preserve"> </w:t>
      </w:r>
      <w:r w:rsidR="00F91055" w:rsidRPr="0005480F">
        <w:rPr>
          <w:rFonts w:asciiTheme="majorBidi" w:hAnsiTheme="majorBidi" w:cs="Angsana New" w:hint="cs"/>
          <w:sz w:val="20"/>
          <w:szCs w:val="20"/>
          <w:cs/>
        </w:rPr>
        <w:t>จำกัด</w:t>
      </w:r>
      <w:r w:rsidR="00F91055" w:rsidRPr="0005480F">
        <w:rPr>
          <w:rFonts w:asciiTheme="majorBidi" w:hAnsiTheme="majorBidi" w:cs="Angsana New"/>
          <w:sz w:val="20"/>
          <w:szCs w:val="20"/>
        </w:rPr>
        <w:t>”</w:t>
      </w:r>
      <w:r w:rsidRPr="0005480F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="003D0B8A" w:rsidRPr="0005480F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="003D0B8A" w:rsidRPr="0005480F">
        <w:rPr>
          <w:rFonts w:asciiTheme="majorBidi" w:hAnsiTheme="majorBidi" w:cstheme="majorBidi"/>
          <w:sz w:val="20"/>
          <w:szCs w:val="20"/>
          <w:cs/>
        </w:rPr>
        <w:br/>
      </w:r>
      <w:r w:rsidRPr="0005480F">
        <w:rPr>
          <w:rFonts w:asciiTheme="majorBidi" w:hAnsiTheme="majorBidi" w:cstheme="majorBidi"/>
          <w:sz w:val="20"/>
          <w:szCs w:val="20"/>
          <w:cs/>
        </w:rPr>
        <w:t>ซึ่งประกอบกิจการพัฒนาอสังหาริมทรัพย์</w:t>
      </w:r>
      <w:r w:rsidR="001B44F5" w:rsidRPr="0005480F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Pr="0005480F">
        <w:rPr>
          <w:rFonts w:asciiTheme="majorBidi" w:hAnsiTheme="majorBidi" w:cstheme="majorBidi" w:hint="cs"/>
          <w:sz w:val="20"/>
          <w:szCs w:val="20"/>
          <w:cs/>
        </w:rPr>
        <w:t>กลุ่มบริษัทถือหุ้นคิดเป็นสัดส่วนร้อยละ</w:t>
      </w:r>
      <w:r w:rsidRPr="0005480F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05480F">
        <w:rPr>
          <w:rFonts w:asciiTheme="majorBidi" w:hAnsiTheme="majorBidi" w:cstheme="majorBidi"/>
          <w:sz w:val="20"/>
          <w:szCs w:val="20"/>
        </w:rPr>
        <w:t>49.99</w:t>
      </w:r>
      <w:r w:rsidRPr="0005480F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="001B44F5" w:rsidRPr="0005480F">
        <w:rPr>
          <w:rFonts w:asciiTheme="majorBidi" w:hAnsiTheme="majorBidi" w:cstheme="majorBidi" w:hint="cs"/>
          <w:sz w:val="20"/>
          <w:szCs w:val="20"/>
          <w:cs/>
        </w:rPr>
        <w:t>ในระหว่างงวด</w:t>
      </w:r>
      <w:r w:rsidR="00777CF3" w:rsidRPr="0005480F">
        <w:rPr>
          <w:rFonts w:asciiTheme="majorBidi" w:hAnsiTheme="majorBidi" w:cstheme="majorBidi" w:hint="cs"/>
          <w:sz w:val="20"/>
          <w:szCs w:val="20"/>
          <w:cs/>
        </w:rPr>
        <w:t>เก้าเดือน</w:t>
      </w:r>
      <w:r w:rsidR="001B44F5" w:rsidRPr="0005480F">
        <w:rPr>
          <w:rFonts w:asciiTheme="majorBidi" w:hAnsiTheme="majorBidi" w:cstheme="majorBidi" w:hint="cs"/>
          <w:sz w:val="20"/>
          <w:szCs w:val="20"/>
          <w:cs/>
        </w:rPr>
        <w:t xml:space="preserve">สิ้นสุดวันที่ </w:t>
      </w:r>
      <w:r w:rsidR="00777CF3" w:rsidRPr="0005480F">
        <w:rPr>
          <w:rFonts w:asciiTheme="majorBidi" w:hAnsiTheme="majorBidi" w:cstheme="majorBidi"/>
          <w:sz w:val="20"/>
          <w:szCs w:val="20"/>
        </w:rPr>
        <w:t xml:space="preserve">30 </w:t>
      </w:r>
      <w:r w:rsidR="00777CF3" w:rsidRPr="0005480F">
        <w:rPr>
          <w:rFonts w:asciiTheme="majorBidi" w:hAnsiTheme="majorBidi" w:cstheme="majorBidi"/>
          <w:sz w:val="20"/>
          <w:szCs w:val="20"/>
          <w:cs/>
        </w:rPr>
        <w:t>กันยายน</w:t>
      </w:r>
      <w:r w:rsidR="001B44F5" w:rsidRPr="0005480F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="00860832" w:rsidRPr="0005480F">
        <w:rPr>
          <w:rFonts w:asciiTheme="majorBidi" w:hAnsiTheme="majorBidi" w:cstheme="majorBidi"/>
          <w:sz w:val="20"/>
          <w:szCs w:val="20"/>
        </w:rPr>
        <w:t>2564</w:t>
      </w:r>
      <w:r w:rsidR="001B44F5" w:rsidRPr="0005480F">
        <w:rPr>
          <w:rFonts w:asciiTheme="majorBidi" w:hAnsiTheme="majorBidi" w:cstheme="majorBidi" w:hint="cs"/>
          <w:sz w:val="20"/>
          <w:szCs w:val="20"/>
          <w:cs/>
        </w:rPr>
        <w:t xml:space="preserve"> กลุ่มบริษัทได้</w:t>
      </w:r>
      <w:r w:rsidRPr="0005480F">
        <w:rPr>
          <w:rFonts w:asciiTheme="majorBidi" w:hAnsiTheme="majorBidi" w:cstheme="majorBidi" w:hint="cs"/>
          <w:sz w:val="20"/>
          <w:szCs w:val="20"/>
          <w:cs/>
        </w:rPr>
        <w:t>ชำระค่าหุ้น</w:t>
      </w:r>
      <w:r w:rsidR="00AC2663" w:rsidRPr="0005480F">
        <w:rPr>
          <w:rFonts w:asciiTheme="majorBidi" w:hAnsiTheme="majorBidi" w:cstheme="majorBidi" w:hint="cs"/>
          <w:sz w:val="20"/>
          <w:szCs w:val="20"/>
          <w:cs/>
        </w:rPr>
        <w:t>เพิ่ม</w:t>
      </w:r>
      <w:r w:rsidRPr="0005480F">
        <w:rPr>
          <w:rFonts w:asciiTheme="majorBidi" w:hAnsiTheme="majorBidi" w:cstheme="majorBidi" w:hint="cs"/>
          <w:sz w:val="20"/>
          <w:szCs w:val="20"/>
          <w:cs/>
        </w:rPr>
        <w:t>เติ</w:t>
      </w:r>
      <w:r w:rsidR="00500D2C" w:rsidRPr="0005480F">
        <w:rPr>
          <w:rFonts w:asciiTheme="majorBidi" w:hAnsiTheme="majorBidi" w:cstheme="majorBidi" w:hint="cs"/>
          <w:sz w:val="20"/>
          <w:szCs w:val="20"/>
          <w:cs/>
        </w:rPr>
        <w:t>ม</w:t>
      </w:r>
      <w:r w:rsidRPr="0005480F">
        <w:rPr>
          <w:rFonts w:asciiTheme="majorBidi" w:hAnsiTheme="majorBidi" w:cstheme="majorBidi" w:hint="cs"/>
          <w:sz w:val="20"/>
          <w:szCs w:val="20"/>
          <w:cs/>
        </w:rPr>
        <w:t>เป็นจำนวนเงิน</w:t>
      </w:r>
      <w:r w:rsidRPr="0005480F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="00FE1CD3" w:rsidRPr="0005480F">
        <w:rPr>
          <w:rFonts w:asciiTheme="majorBidi" w:hAnsiTheme="majorBidi" w:cstheme="majorBidi"/>
          <w:sz w:val="20"/>
          <w:szCs w:val="20"/>
        </w:rPr>
        <w:t>95.3</w:t>
      </w:r>
      <w:r w:rsidR="00860832" w:rsidRPr="0005480F">
        <w:rPr>
          <w:rFonts w:asciiTheme="majorBidi" w:hAnsiTheme="majorBidi" w:cstheme="majorBidi"/>
          <w:sz w:val="20"/>
          <w:szCs w:val="20"/>
        </w:rPr>
        <w:t>0</w:t>
      </w:r>
      <w:r w:rsidRPr="0005480F">
        <w:rPr>
          <w:rFonts w:asciiTheme="majorBidi" w:hAnsiTheme="majorBidi" w:cstheme="majorBidi"/>
          <w:sz w:val="20"/>
          <w:szCs w:val="20"/>
        </w:rPr>
        <w:t xml:space="preserve"> </w:t>
      </w:r>
      <w:r w:rsidRPr="0005480F">
        <w:rPr>
          <w:rFonts w:asciiTheme="majorBidi" w:hAnsiTheme="majorBidi" w:cstheme="majorBidi" w:hint="cs"/>
          <w:sz w:val="20"/>
          <w:szCs w:val="20"/>
          <w:cs/>
        </w:rPr>
        <w:t>ล้านบาท</w:t>
      </w:r>
      <w:r w:rsidRPr="0005480F">
        <w:rPr>
          <w:rFonts w:asciiTheme="majorBidi" w:hAnsiTheme="majorBidi" w:cstheme="majorBidi"/>
          <w:sz w:val="20"/>
          <w:szCs w:val="20"/>
        </w:rPr>
        <w:t xml:space="preserve"> </w:t>
      </w:r>
      <w:r w:rsidRPr="0005480F">
        <w:rPr>
          <w:rFonts w:asciiTheme="majorBidi" w:hAnsiTheme="majorBidi" w:cstheme="majorBidi" w:hint="cs"/>
          <w:sz w:val="20"/>
          <w:szCs w:val="20"/>
          <w:cs/>
        </w:rPr>
        <w:t>(</w:t>
      </w:r>
      <w:r w:rsidR="00FE1CD3" w:rsidRPr="0005480F">
        <w:rPr>
          <w:rFonts w:asciiTheme="majorBidi" w:hAnsiTheme="majorBidi" w:cstheme="majorBidi"/>
          <w:sz w:val="20"/>
          <w:szCs w:val="20"/>
        </w:rPr>
        <w:t>11,750,000</w:t>
      </w:r>
      <w:r w:rsidR="001B44F5" w:rsidRPr="0005480F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Pr="0005480F">
        <w:rPr>
          <w:rFonts w:asciiTheme="majorBidi" w:hAnsiTheme="majorBidi" w:cstheme="majorBidi" w:hint="cs"/>
          <w:sz w:val="20"/>
          <w:szCs w:val="20"/>
          <w:cs/>
        </w:rPr>
        <w:t>หุ้น)</w:t>
      </w:r>
      <w:r w:rsidR="00CD2A14" w:rsidRPr="0005480F">
        <w:rPr>
          <w:rFonts w:asciiTheme="majorBidi" w:hAnsiTheme="majorBidi" w:cstheme="majorBidi"/>
          <w:sz w:val="20"/>
          <w:szCs w:val="20"/>
        </w:rPr>
        <w:t xml:space="preserve"> </w:t>
      </w:r>
    </w:p>
    <w:p w14:paraId="59D5A9FD" w14:textId="34824D66" w:rsidR="00CD0BF5" w:rsidRPr="005F2EC0" w:rsidRDefault="00CD0BF5" w:rsidP="00853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12"/>
          <w:szCs w:val="12"/>
        </w:rPr>
      </w:pPr>
    </w:p>
    <w:p w14:paraId="01F9CD99" w14:textId="77777777" w:rsidR="002C387A" w:rsidRPr="0005480F" w:rsidRDefault="002C387A" w:rsidP="002C387A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05480F">
        <w:rPr>
          <w:rFonts w:asciiTheme="majorBidi" w:hAnsiTheme="majorBidi" w:cstheme="majorBidi" w:hint="cs"/>
          <w:sz w:val="20"/>
          <w:szCs w:val="20"/>
          <w:cs/>
        </w:rPr>
        <w:t xml:space="preserve">ในไตรมาส </w:t>
      </w:r>
      <w:r w:rsidRPr="0005480F">
        <w:rPr>
          <w:rFonts w:asciiTheme="majorBidi" w:hAnsiTheme="majorBidi" w:cstheme="majorBidi" w:hint="cs"/>
          <w:sz w:val="20"/>
          <w:szCs w:val="20"/>
        </w:rPr>
        <w:t xml:space="preserve">1 </w:t>
      </w:r>
      <w:r w:rsidRPr="0005480F">
        <w:rPr>
          <w:rFonts w:asciiTheme="majorBidi" w:hAnsiTheme="majorBidi" w:cstheme="majorBidi" w:hint="cs"/>
          <w:sz w:val="20"/>
          <w:szCs w:val="20"/>
          <w:cs/>
        </w:rPr>
        <w:t xml:space="preserve">ปี </w:t>
      </w:r>
      <w:r w:rsidRPr="0005480F">
        <w:rPr>
          <w:rFonts w:asciiTheme="majorBidi" w:hAnsiTheme="majorBidi" w:cstheme="majorBidi" w:hint="cs"/>
          <w:sz w:val="20"/>
          <w:szCs w:val="20"/>
        </w:rPr>
        <w:t xml:space="preserve">2564 </w:t>
      </w:r>
      <w:r w:rsidRPr="0005480F">
        <w:rPr>
          <w:rFonts w:asciiTheme="majorBidi" w:hAnsiTheme="majorBidi" w:cstheme="majorBidi" w:hint="cs"/>
          <w:sz w:val="20"/>
          <w:szCs w:val="20"/>
          <w:cs/>
        </w:rPr>
        <w:t>บริษัทย่อยแห่งหนึ่ง</w:t>
      </w:r>
      <w:r w:rsidRPr="0005480F">
        <w:rPr>
          <w:rFonts w:asciiTheme="majorBidi" w:hAnsiTheme="majorBidi" w:cstheme="majorBidi" w:hint="cs"/>
          <w:sz w:val="20"/>
          <w:szCs w:val="20"/>
        </w:rPr>
        <w:t xml:space="preserve"> JWD Asia Holding Private Limited ("JWDAH") </w:t>
      </w:r>
      <w:r w:rsidRPr="0005480F">
        <w:rPr>
          <w:rFonts w:asciiTheme="majorBidi" w:hAnsiTheme="majorBidi" w:cstheme="majorBidi" w:hint="cs"/>
          <w:sz w:val="20"/>
          <w:szCs w:val="20"/>
          <w:cs/>
        </w:rPr>
        <w:t xml:space="preserve">ได้ลงทุนตามสัดส่วนเดิมในหุ้นสามัญจากการเพิ่มทุนของ </w:t>
      </w:r>
      <w:r w:rsidRPr="0005480F">
        <w:rPr>
          <w:rFonts w:asciiTheme="majorBidi" w:hAnsiTheme="majorBidi" w:cstheme="majorBidi" w:hint="cs"/>
          <w:sz w:val="20"/>
          <w:szCs w:val="20"/>
        </w:rPr>
        <w:t xml:space="preserve">EMLOG </w:t>
      </w:r>
      <w:r w:rsidRPr="0005480F">
        <w:rPr>
          <w:rFonts w:asciiTheme="majorBidi" w:hAnsiTheme="majorBidi" w:cstheme="majorBidi" w:hint="cs"/>
          <w:sz w:val="20"/>
          <w:szCs w:val="20"/>
          <w:cs/>
        </w:rPr>
        <w:t xml:space="preserve">เป็นจำนวน </w:t>
      </w:r>
      <w:r w:rsidRPr="0005480F">
        <w:rPr>
          <w:rFonts w:asciiTheme="majorBidi" w:hAnsiTheme="majorBidi" w:cstheme="majorBidi" w:hint="cs"/>
          <w:sz w:val="20"/>
          <w:szCs w:val="20"/>
        </w:rPr>
        <w:t xml:space="preserve">405,284 </w:t>
      </w:r>
      <w:r w:rsidRPr="0005480F">
        <w:rPr>
          <w:rFonts w:asciiTheme="majorBidi" w:hAnsiTheme="majorBidi" w:cstheme="majorBidi" w:hint="cs"/>
          <w:sz w:val="20"/>
          <w:szCs w:val="20"/>
          <w:cs/>
        </w:rPr>
        <w:t xml:space="preserve">หุ้น โดยชำระค่าหุ้นของมูลค่าทุนจดทะเบียนเพิ่มทุนเป็นจำนวนเงิน </w:t>
      </w:r>
      <w:r w:rsidRPr="0005480F">
        <w:rPr>
          <w:rFonts w:asciiTheme="majorBidi" w:hAnsiTheme="majorBidi" w:cstheme="majorBidi" w:hint="cs"/>
          <w:sz w:val="20"/>
          <w:szCs w:val="20"/>
        </w:rPr>
        <w:t xml:space="preserve">0.16 </w:t>
      </w:r>
      <w:r w:rsidRPr="0005480F">
        <w:rPr>
          <w:rFonts w:asciiTheme="majorBidi" w:hAnsiTheme="majorBidi" w:cstheme="majorBidi" w:hint="cs"/>
          <w:sz w:val="20"/>
          <w:szCs w:val="20"/>
          <w:cs/>
        </w:rPr>
        <w:t xml:space="preserve">ล้านเหรียญสหรัฐฯ เทียบเท่ากับ </w:t>
      </w:r>
      <w:r w:rsidRPr="0005480F">
        <w:rPr>
          <w:rFonts w:asciiTheme="majorBidi" w:hAnsiTheme="majorBidi" w:cstheme="majorBidi" w:hint="cs"/>
          <w:sz w:val="20"/>
          <w:szCs w:val="20"/>
        </w:rPr>
        <w:t xml:space="preserve">5.06 </w:t>
      </w:r>
      <w:r w:rsidRPr="0005480F">
        <w:rPr>
          <w:rFonts w:asciiTheme="majorBidi" w:hAnsiTheme="majorBidi" w:cstheme="majorBidi" w:hint="cs"/>
          <w:sz w:val="20"/>
          <w:szCs w:val="20"/>
          <w:cs/>
        </w:rPr>
        <w:t xml:space="preserve">ล้านบาท และหักกลบกับเงินให้กู้ยืมเป็นจำนวน </w:t>
      </w:r>
      <w:r w:rsidRPr="0005480F">
        <w:rPr>
          <w:rFonts w:asciiTheme="majorBidi" w:hAnsiTheme="majorBidi" w:cstheme="majorBidi" w:hint="cs"/>
          <w:sz w:val="20"/>
          <w:szCs w:val="20"/>
        </w:rPr>
        <w:t xml:space="preserve">0.24 </w:t>
      </w:r>
      <w:r w:rsidRPr="0005480F">
        <w:rPr>
          <w:rFonts w:asciiTheme="majorBidi" w:hAnsiTheme="majorBidi" w:cstheme="majorBidi" w:hint="cs"/>
          <w:sz w:val="20"/>
          <w:szCs w:val="20"/>
          <w:cs/>
        </w:rPr>
        <w:t xml:space="preserve">ล้านเหรียญสหรัฐฯ เทียบเท่ากับ </w:t>
      </w:r>
      <w:r w:rsidRPr="0005480F">
        <w:rPr>
          <w:rFonts w:asciiTheme="majorBidi" w:hAnsiTheme="majorBidi" w:cstheme="majorBidi" w:hint="cs"/>
          <w:sz w:val="20"/>
          <w:szCs w:val="20"/>
        </w:rPr>
        <w:t>7.5</w:t>
      </w:r>
      <w:r w:rsidRPr="0005480F">
        <w:rPr>
          <w:rFonts w:asciiTheme="majorBidi" w:hAnsiTheme="majorBidi" w:cstheme="majorBidi"/>
          <w:sz w:val="20"/>
          <w:szCs w:val="20"/>
        </w:rPr>
        <w:t>0</w:t>
      </w:r>
      <w:r w:rsidRPr="0005480F">
        <w:rPr>
          <w:rFonts w:asciiTheme="majorBidi" w:hAnsiTheme="majorBidi" w:cstheme="majorBidi" w:hint="cs"/>
          <w:sz w:val="20"/>
          <w:szCs w:val="20"/>
        </w:rPr>
        <w:t xml:space="preserve"> </w:t>
      </w:r>
      <w:r w:rsidRPr="0005480F">
        <w:rPr>
          <w:rFonts w:asciiTheme="majorBidi" w:hAnsiTheme="majorBidi" w:cstheme="majorBidi" w:hint="cs"/>
          <w:sz w:val="20"/>
          <w:szCs w:val="20"/>
          <w:cs/>
        </w:rPr>
        <w:t>ล้านบาท นอกจากนี้ในวันเดียวกัน</w:t>
      </w:r>
      <w:r w:rsidRPr="0005480F">
        <w:rPr>
          <w:rFonts w:asciiTheme="majorBidi" w:hAnsiTheme="majorBidi" w:cstheme="majorBidi" w:hint="cs"/>
          <w:sz w:val="20"/>
          <w:szCs w:val="20"/>
        </w:rPr>
        <w:t xml:space="preserve"> JWDAH </w:t>
      </w:r>
      <w:r w:rsidRPr="0005480F">
        <w:rPr>
          <w:rFonts w:asciiTheme="majorBidi" w:hAnsiTheme="majorBidi" w:cstheme="majorBidi" w:hint="cs"/>
          <w:sz w:val="20"/>
          <w:szCs w:val="20"/>
          <w:cs/>
        </w:rPr>
        <w:t xml:space="preserve">ได้ซื้อเงินลงทุนใน </w:t>
      </w:r>
      <w:r w:rsidRPr="0005480F">
        <w:rPr>
          <w:rFonts w:asciiTheme="majorBidi" w:hAnsiTheme="majorBidi" w:cstheme="majorBidi" w:hint="cs"/>
          <w:sz w:val="20"/>
          <w:szCs w:val="20"/>
        </w:rPr>
        <w:t xml:space="preserve">EMLOG </w:t>
      </w:r>
      <w:r w:rsidRPr="0005480F">
        <w:rPr>
          <w:rFonts w:asciiTheme="majorBidi" w:hAnsiTheme="majorBidi" w:cstheme="majorBidi" w:hint="cs"/>
          <w:sz w:val="20"/>
          <w:szCs w:val="20"/>
          <w:cs/>
        </w:rPr>
        <w:t xml:space="preserve">เพิ่มร้อยละ </w:t>
      </w:r>
      <w:r w:rsidRPr="0005480F">
        <w:rPr>
          <w:rFonts w:asciiTheme="majorBidi" w:hAnsiTheme="majorBidi" w:cstheme="majorBidi"/>
          <w:sz w:val="20"/>
          <w:szCs w:val="20"/>
        </w:rPr>
        <w:t>10</w:t>
      </w:r>
      <w:r w:rsidRPr="0005480F">
        <w:rPr>
          <w:rFonts w:asciiTheme="majorBidi" w:hAnsiTheme="majorBidi" w:cstheme="majorBidi" w:hint="cs"/>
          <w:sz w:val="20"/>
          <w:szCs w:val="20"/>
          <w:cs/>
        </w:rPr>
        <w:t xml:space="preserve"> เป็นจำนวนเงิน </w:t>
      </w:r>
      <w:r w:rsidRPr="0005480F">
        <w:rPr>
          <w:rFonts w:asciiTheme="majorBidi" w:hAnsiTheme="majorBidi" w:cstheme="majorBidi"/>
          <w:sz w:val="20"/>
          <w:szCs w:val="20"/>
        </w:rPr>
        <w:t>20</w:t>
      </w:r>
      <w:r w:rsidRPr="0005480F">
        <w:rPr>
          <w:rFonts w:asciiTheme="majorBidi" w:hAnsiTheme="majorBidi" w:cstheme="majorBidi" w:hint="cs"/>
          <w:sz w:val="20"/>
          <w:szCs w:val="20"/>
          <w:cs/>
        </w:rPr>
        <w:t xml:space="preserve"> ล้านบาท จากผู้ถือหุ้นรายอื่น ทำให้สัดส่วนเงินลงทุนในบริษัทดังกล่าวเปลี่ยนจากร้อยละ </w:t>
      </w:r>
      <w:r w:rsidRPr="0005480F">
        <w:rPr>
          <w:rFonts w:asciiTheme="majorBidi" w:hAnsiTheme="majorBidi" w:cstheme="majorBidi"/>
          <w:sz w:val="20"/>
          <w:szCs w:val="20"/>
        </w:rPr>
        <w:t>50</w:t>
      </w:r>
      <w:r w:rsidRPr="0005480F">
        <w:rPr>
          <w:rFonts w:asciiTheme="majorBidi" w:hAnsiTheme="majorBidi" w:cstheme="majorBidi" w:hint="cs"/>
          <w:sz w:val="20"/>
          <w:szCs w:val="20"/>
          <w:cs/>
        </w:rPr>
        <w:t xml:space="preserve"> เป็นร้อยละ </w:t>
      </w:r>
      <w:r w:rsidRPr="0005480F">
        <w:rPr>
          <w:rFonts w:asciiTheme="majorBidi" w:hAnsiTheme="majorBidi" w:cstheme="majorBidi"/>
          <w:sz w:val="20"/>
          <w:szCs w:val="20"/>
        </w:rPr>
        <w:t>60</w:t>
      </w:r>
      <w:r w:rsidRPr="0005480F">
        <w:rPr>
          <w:rFonts w:asciiTheme="majorBidi" w:hAnsiTheme="majorBidi" w:cstheme="majorBidi" w:hint="cs"/>
          <w:sz w:val="20"/>
          <w:szCs w:val="20"/>
          <w:cs/>
        </w:rPr>
        <w:t xml:space="preserve"> และเปลี่ยนสถานะจากเงินลงทุนในการร่วมค้าเป็นเงินลงทุนในบริษัทย่อย (ดูหมายเหตุข้อ </w:t>
      </w:r>
      <w:r w:rsidRPr="0005480F">
        <w:rPr>
          <w:rFonts w:asciiTheme="majorBidi" w:hAnsiTheme="majorBidi" w:cstheme="majorBidi"/>
          <w:sz w:val="20"/>
          <w:szCs w:val="20"/>
        </w:rPr>
        <w:t>2</w:t>
      </w:r>
      <w:r w:rsidRPr="0005480F">
        <w:rPr>
          <w:rFonts w:asciiTheme="majorBidi" w:hAnsiTheme="majorBidi" w:cstheme="majorBidi" w:hint="cs"/>
          <w:sz w:val="20"/>
          <w:szCs w:val="20"/>
          <w:cs/>
        </w:rPr>
        <w:t>)</w:t>
      </w:r>
    </w:p>
    <w:p w14:paraId="05E01E5F" w14:textId="77777777" w:rsidR="002C387A" w:rsidRPr="005F2EC0" w:rsidRDefault="002C387A" w:rsidP="00853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12"/>
          <w:szCs w:val="12"/>
        </w:rPr>
      </w:pPr>
    </w:p>
    <w:p w14:paraId="02AE4CF5" w14:textId="73CAF997" w:rsidR="005F2EC0" w:rsidRPr="005F2EC0" w:rsidRDefault="009C7CD0" w:rsidP="005F2EC0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2C387A">
        <w:rPr>
          <w:rFonts w:asciiTheme="majorBidi" w:hAnsiTheme="majorBidi" w:cstheme="majorBidi"/>
          <w:sz w:val="20"/>
          <w:szCs w:val="20"/>
          <w:cs/>
        </w:rPr>
        <w:t xml:space="preserve">เมื่อวันที่ </w:t>
      </w:r>
      <w:r w:rsidR="00EF151B" w:rsidRPr="00EF151B">
        <w:rPr>
          <w:rFonts w:asciiTheme="majorBidi" w:hAnsiTheme="majorBidi" w:cstheme="majorBidi"/>
          <w:sz w:val="20"/>
          <w:szCs w:val="20"/>
        </w:rPr>
        <w:t>20</w:t>
      </w:r>
      <w:r w:rsidRPr="002C387A">
        <w:rPr>
          <w:rFonts w:asciiTheme="majorBidi" w:hAnsiTheme="majorBidi" w:cstheme="majorBidi"/>
          <w:sz w:val="20"/>
          <w:szCs w:val="20"/>
          <w:cs/>
        </w:rPr>
        <w:t xml:space="preserve"> กรกฎาคม </w:t>
      </w:r>
      <w:r w:rsidR="00EF151B" w:rsidRPr="00EF151B">
        <w:rPr>
          <w:rFonts w:asciiTheme="majorBidi" w:hAnsiTheme="majorBidi" w:cstheme="majorBidi"/>
          <w:sz w:val="20"/>
          <w:szCs w:val="20"/>
        </w:rPr>
        <w:t>2564</w:t>
      </w:r>
      <w:r w:rsidRPr="002C387A">
        <w:rPr>
          <w:rFonts w:asciiTheme="majorBidi" w:hAnsiTheme="majorBidi" w:cstheme="majorBidi"/>
          <w:sz w:val="20"/>
          <w:szCs w:val="20"/>
          <w:cs/>
        </w:rPr>
        <w:t xml:space="preserve"> บริษัทย่อยแห่งหนึ่ง (“บริษัท ไดนามิค ไอที โซลูชั่นส์ จำกัด”) และบริษัท นิวคอมเมิร์ซ จำกัด ได้ร่วมกันจัดตั้งบริษัทร่วมทุน ได้แก่ บริษัท ลิฟลัฟ จำกัด ซึ่งประกอบกิจการให้บริการจัดหาซอฟต์แวร์และจำหน่ายอุปกรณ์ฮาร์ดแวร์ กลุ่มบริษัทถือหุ้นคิดเป็นสัดส่วนร้อยละ </w:t>
      </w:r>
      <w:r w:rsidR="00EF151B" w:rsidRPr="00EF151B">
        <w:rPr>
          <w:rFonts w:asciiTheme="majorBidi" w:hAnsiTheme="majorBidi" w:cstheme="majorBidi"/>
          <w:sz w:val="20"/>
          <w:szCs w:val="20"/>
        </w:rPr>
        <w:t>39</w:t>
      </w:r>
      <w:r w:rsidRPr="002C387A">
        <w:rPr>
          <w:rFonts w:asciiTheme="majorBidi" w:hAnsiTheme="majorBidi" w:cstheme="majorBidi"/>
          <w:sz w:val="20"/>
          <w:szCs w:val="20"/>
          <w:cs/>
        </w:rPr>
        <w:t>.</w:t>
      </w:r>
      <w:r w:rsidR="00EF151B" w:rsidRPr="00EF151B">
        <w:rPr>
          <w:rFonts w:asciiTheme="majorBidi" w:hAnsiTheme="majorBidi" w:cstheme="majorBidi"/>
          <w:sz w:val="20"/>
          <w:szCs w:val="20"/>
        </w:rPr>
        <w:t>99</w:t>
      </w:r>
      <w:r w:rsidRPr="002C387A">
        <w:rPr>
          <w:rFonts w:asciiTheme="majorBidi" w:hAnsiTheme="majorBidi" w:cstheme="majorBidi"/>
          <w:sz w:val="20"/>
          <w:szCs w:val="20"/>
          <w:cs/>
        </w:rPr>
        <w:t xml:space="preserve"> ในระหว่างงวดเก้าเดือนสิ้นสุดวันที่ </w:t>
      </w:r>
      <w:r w:rsidR="00EF151B" w:rsidRPr="00EF151B">
        <w:rPr>
          <w:rFonts w:asciiTheme="majorBidi" w:hAnsiTheme="majorBidi" w:cstheme="majorBidi"/>
          <w:sz w:val="20"/>
          <w:szCs w:val="20"/>
        </w:rPr>
        <w:t>30</w:t>
      </w:r>
      <w:r w:rsidRPr="002C387A">
        <w:rPr>
          <w:rFonts w:asciiTheme="majorBidi" w:hAnsiTheme="majorBidi" w:cstheme="majorBidi"/>
          <w:sz w:val="20"/>
          <w:szCs w:val="20"/>
          <w:cs/>
        </w:rPr>
        <w:t xml:space="preserve"> กันยายน </w:t>
      </w:r>
      <w:r w:rsidR="00EF151B" w:rsidRPr="00EF151B">
        <w:rPr>
          <w:rFonts w:asciiTheme="majorBidi" w:hAnsiTheme="majorBidi" w:cstheme="majorBidi"/>
          <w:sz w:val="20"/>
          <w:szCs w:val="20"/>
        </w:rPr>
        <w:t>2564</w:t>
      </w:r>
      <w:r w:rsidRPr="002C387A">
        <w:rPr>
          <w:rFonts w:asciiTheme="majorBidi" w:hAnsiTheme="majorBidi" w:cstheme="majorBidi"/>
          <w:sz w:val="20"/>
          <w:szCs w:val="20"/>
          <w:cs/>
        </w:rPr>
        <w:t xml:space="preserve"> กลุ่มบริษัทได้ชำระค่าหุ้นทั้งหมดแล้วเป็นจำนวนเงิน </w:t>
      </w:r>
      <w:r w:rsidR="00EF151B" w:rsidRPr="00EF151B">
        <w:rPr>
          <w:rFonts w:asciiTheme="majorBidi" w:hAnsiTheme="majorBidi" w:cstheme="majorBidi"/>
          <w:sz w:val="20"/>
          <w:szCs w:val="20"/>
        </w:rPr>
        <w:t>1</w:t>
      </w:r>
      <w:r w:rsidRPr="002C387A">
        <w:rPr>
          <w:rFonts w:asciiTheme="majorBidi" w:hAnsiTheme="majorBidi" w:cstheme="majorBidi"/>
          <w:sz w:val="20"/>
          <w:szCs w:val="20"/>
          <w:cs/>
        </w:rPr>
        <w:t>.</w:t>
      </w:r>
      <w:r w:rsidR="00EF151B" w:rsidRPr="00EF151B">
        <w:rPr>
          <w:rFonts w:asciiTheme="majorBidi" w:hAnsiTheme="majorBidi" w:cstheme="majorBidi"/>
          <w:sz w:val="20"/>
          <w:szCs w:val="20"/>
        </w:rPr>
        <w:t>20</w:t>
      </w:r>
      <w:r w:rsidRPr="002C387A">
        <w:rPr>
          <w:rFonts w:asciiTheme="majorBidi" w:hAnsiTheme="majorBidi" w:cstheme="majorBidi"/>
          <w:sz w:val="20"/>
          <w:szCs w:val="20"/>
          <w:cs/>
        </w:rPr>
        <w:t xml:space="preserve"> ล้านบาท (</w:t>
      </w:r>
      <w:r w:rsidR="00EF151B" w:rsidRPr="00EF151B">
        <w:rPr>
          <w:rFonts w:asciiTheme="majorBidi" w:hAnsiTheme="majorBidi" w:cstheme="majorBidi"/>
          <w:sz w:val="20"/>
          <w:szCs w:val="20"/>
        </w:rPr>
        <w:t>5</w:t>
      </w:r>
      <w:r w:rsidRPr="002C387A">
        <w:rPr>
          <w:rFonts w:asciiTheme="majorBidi" w:hAnsiTheme="majorBidi" w:cstheme="majorBidi"/>
          <w:sz w:val="20"/>
          <w:szCs w:val="20"/>
        </w:rPr>
        <w:t>,</w:t>
      </w:r>
      <w:r w:rsidR="00EF151B" w:rsidRPr="00EF151B">
        <w:rPr>
          <w:rFonts w:asciiTheme="majorBidi" w:hAnsiTheme="majorBidi" w:cstheme="majorBidi"/>
          <w:sz w:val="20"/>
          <w:szCs w:val="20"/>
        </w:rPr>
        <w:t>998</w:t>
      </w:r>
      <w:r w:rsidRPr="002C387A">
        <w:rPr>
          <w:rFonts w:asciiTheme="majorBidi" w:hAnsiTheme="majorBidi" w:cstheme="majorBidi"/>
          <w:sz w:val="20"/>
          <w:szCs w:val="20"/>
          <w:cs/>
        </w:rPr>
        <w:t xml:space="preserve"> หุ้น มูลค่าหุ้นละ </w:t>
      </w:r>
      <w:r w:rsidR="00EF151B" w:rsidRPr="00EF151B">
        <w:rPr>
          <w:rFonts w:asciiTheme="majorBidi" w:hAnsiTheme="majorBidi" w:cstheme="majorBidi"/>
          <w:sz w:val="20"/>
          <w:szCs w:val="20"/>
        </w:rPr>
        <w:t>200</w:t>
      </w:r>
      <w:r w:rsidRPr="002C387A">
        <w:rPr>
          <w:rFonts w:asciiTheme="majorBidi" w:hAnsiTheme="majorBidi" w:cstheme="majorBidi"/>
          <w:sz w:val="20"/>
          <w:szCs w:val="20"/>
          <w:cs/>
        </w:rPr>
        <w:t xml:space="preserve"> บาท)</w:t>
      </w:r>
    </w:p>
    <w:p w14:paraId="22B62AAF" w14:textId="77777777" w:rsidR="001B44F5" w:rsidRPr="005F2EC0" w:rsidRDefault="001B44F5" w:rsidP="00853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12"/>
          <w:szCs w:val="12"/>
        </w:rPr>
      </w:pPr>
    </w:p>
    <w:p w14:paraId="3F4C7955" w14:textId="6C5241E3" w:rsidR="00102987" w:rsidRPr="0005480F" w:rsidRDefault="00102987" w:rsidP="00102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  <w:r w:rsidRPr="0005480F">
        <w:rPr>
          <w:rFonts w:asciiTheme="majorBidi" w:hAnsiTheme="majorBidi" w:cstheme="majorBidi"/>
          <w:i/>
          <w:iCs/>
          <w:sz w:val="20"/>
          <w:szCs w:val="20"/>
          <w:cs/>
        </w:rPr>
        <w:t>หลักทรัพย์ค้ำประกัน</w:t>
      </w:r>
    </w:p>
    <w:p w14:paraId="62ACBD3E" w14:textId="77777777" w:rsidR="00102987" w:rsidRPr="005F2EC0" w:rsidRDefault="00102987" w:rsidP="00102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14"/>
          <w:szCs w:val="14"/>
          <w:cs/>
        </w:rPr>
      </w:pPr>
    </w:p>
    <w:p w14:paraId="73D78D70" w14:textId="24C8D355" w:rsidR="00102987" w:rsidRPr="0005480F" w:rsidRDefault="00102987" w:rsidP="00102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  <w:cs/>
        </w:rPr>
      </w:pPr>
      <w:r w:rsidRPr="0005480F">
        <w:rPr>
          <w:rFonts w:asciiTheme="majorBidi" w:hAnsiTheme="majorBidi" w:cstheme="majorBidi"/>
          <w:sz w:val="20"/>
          <w:szCs w:val="20"/>
          <w:cs/>
        </w:rPr>
        <w:t xml:space="preserve">ณ วันที่ </w:t>
      </w:r>
      <w:r w:rsidR="00777CF3" w:rsidRPr="0005480F">
        <w:rPr>
          <w:rFonts w:asciiTheme="majorBidi" w:hAnsiTheme="majorBidi" w:cstheme="majorBidi"/>
          <w:sz w:val="20"/>
          <w:szCs w:val="20"/>
        </w:rPr>
        <w:t>3</w:t>
      </w:r>
      <w:r w:rsidR="00421C0E" w:rsidRPr="00421C0E">
        <w:rPr>
          <w:rFonts w:asciiTheme="majorBidi" w:hAnsiTheme="majorBidi" w:cstheme="majorBidi"/>
          <w:sz w:val="20"/>
          <w:szCs w:val="20"/>
        </w:rPr>
        <w:t>0</w:t>
      </w:r>
      <w:r w:rsidR="00777CF3" w:rsidRPr="0005480F">
        <w:rPr>
          <w:rFonts w:asciiTheme="majorBidi" w:hAnsiTheme="majorBidi" w:cstheme="majorBidi"/>
          <w:sz w:val="20"/>
          <w:szCs w:val="20"/>
        </w:rPr>
        <w:t xml:space="preserve"> </w:t>
      </w:r>
      <w:r w:rsidR="00777CF3" w:rsidRPr="0005480F">
        <w:rPr>
          <w:rFonts w:asciiTheme="majorBidi" w:hAnsiTheme="majorBidi" w:cstheme="majorBidi"/>
          <w:sz w:val="20"/>
          <w:szCs w:val="20"/>
          <w:cs/>
        </w:rPr>
        <w:t>กันยายน</w:t>
      </w:r>
      <w:r w:rsidR="00407E36" w:rsidRPr="0005480F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="00421C0E" w:rsidRPr="00421C0E">
        <w:rPr>
          <w:rFonts w:asciiTheme="majorBidi" w:hAnsiTheme="majorBidi" w:cstheme="majorBidi"/>
          <w:sz w:val="20"/>
          <w:szCs w:val="20"/>
        </w:rPr>
        <w:t>2</w:t>
      </w:r>
      <w:r w:rsidR="00F830BE" w:rsidRPr="0005480F">
        <w:rPr>
          <w:rFonts w:asciiTheme="majorBidi" w:hAnsiTheme="majorBidi" w:cstheme="majorBidi"/>
          <w:sz w:val="20"/>
          <w:szCs w:val="20"/>
        </w:rPr>
        <w:t>564</w:t>
      </w:r>
      <w:r w:rsidRPr="0005480F">
        <w:rPr>
          <w:rFonts w:asciiTheme="majorBidi" w:hAnsiTheme="majorBidi" w:cstheme="majorBidi"/>
          <w:sz w:val="20"/>
          <w:szCs w:val="20"/>
        </w:rPr>
        <w:t xml:space="preserve"> </w:t>
      </w:r>
      <w:r w:rsidRPr="0005480F">
        <w:rPr>
          <w:rFonts w:asciiTheme="majorBidi" w:hAnsiTheme="majorBidi" w:cstheme="majorBidi"/>
          <w:sz w:val="20"/>
          <w:szCs w:val="20"/>
          <w:cs/>
        </w:rPr>
        <w:t>เงินลงทุนในบริษัท</w:t>
      </w:r>
      <w:r w:rsidRPr="0005480F">
        <w:rPr>
          <w:rFonts w:asciiTheme="majorBidi" w:hAnsiTheme="majorBidi" w:cstheme="majorBidi"/>
          <w:sz w:val="20"/>
          <w:szCs w:val="20"/>
        </w:rPr>
        <w:t xml:space="preserve"> TMS</w:t>
      </w:r>
      <w:r w:rsidRPr="0005480F">
        <w:rPr>
          <w:rFonts w:asciiTheme="majorBidi" w:hAnsiTheme="majorBidi" w:cstheme="majorBidi"/>
          <w:sz w:val="20"/>
          <w:szCs w:val="20"/>
          <w:cs/>
        </w:rPr>
        <w:t xml:space="preserve"> ราคาทุนจำนวน </w:t>
      </w:r>
      <w:r w:rsidR="00F830BE" w:rsidRPr="0005480F">
        <w:rPr>
          <w:rFonts w:asciiTheme="majorBidi" w:hAnsiTheme="majorBidi" w:cstheme="majorBidi"/>
          <w:sz w:val="20"/>
          <w:szCs w:val="20"/>
        </w:rPr>
        <w:t>187.54</w:t>
      </w:r>
      <w:r w:rsidR="00407E36" w:rsidRPr="0005480F">
        <w:rPr>
          <w:rFonts w:asciiTheme="majorBidi" w:hAnsiTheme="majorBidi" w:cstheme="majorBidi"/>
          <w:sz w:val="20"/>
          <w:szCs w:val="20"/>
        </w:rPr>
        <w:t xml:space="preserve"> </w:t>
      </w:r>
      <w:r w:rsidRPr="0005480F">
        <w:rPr>
          <w:rFonts w:asciiTheme="majorBidi" w:hAnsiTheme="majorBidi" w:cstheme="majorBidi"/>
          <w:sz w:val="20"/>
          <w:szCs w:val="20"/>
          <w:cs/>
        </w:rPr>
        <w:t xml:space="preserve">ล้านบาท ใช้เป็นหลักประกันวงเงินกู้ยืมระยะยาวกับสถาบันการเงินแห่งหนึ่ง </w:t>
      </w:r>
      <w:r w:rsidRPr="0005480F">
        <w:rPr>
          <w:rFonts w:asciiTheme="majorBidi" w:hAnsiTheme="majorBidi" w:cstheme="majorBidi"/>
          <w:i/>
          <w:iCs/>
          <w:sz w:val="20"/>
          <w:szCs w:val="20"/>
        </w:rPr>
        <w:t xml:space="preserve">(31 </w:t>
      </w:r>
      <w:r w:rsidRPr="0005480F">
        <w:rPr>
          <w:rFonts w:asciiTheme="majorBidi" w:hAnsiTheme="majorBidi" w:cstheme="majorBidi"/>
          <w:i/>
          <w:iCs/>
          <w:sz w:val="20"/>
          <w:szCs w:val="20"/>
          <w:cs/>
        </w:rPr>
        <w:t xml:space="preserve">ธันวาคม </w:t>
      </w:r>
      <w:r w:rsidR="00421C0E" w:rsidRPr="00421C0E">
        <w:rPr>
          <w:rFonts w:asciiTheme="majorBidi" w:hAnsiTheme="majorBidi" w:cstheme="majorBidi"/>
          <w:i/>
          <w:iCs/>
          <w:sz w:val="20"/>
          <w:szCs w:val="20"/>
        </w:rPr>
        <w:t>2</w:t>
      </w:r>
      <w:r w:rsidRPr="0005480F">
        <w:rPr>
          <w:rFonts w:asciiTheme="majorBidi" w:hAnsiTheme="majorBidi" w:cstheme="majorBidi"/>
          <w:i/>
          <w:iCs/>
          <w:sz w:val="20"/>
          <w:szCs w:val="20"/>
        </w:rPr>
        <w:t xml:space="preserve">563: </w:t>
      </w:r>
      <w:r w:rsidR="00C447AE" w:rsidRPr="0005480F">
        <w:rPr>
          <w:rFonts w:asciiTheme="majorBidi" w:hAnsiTheme="majorBidi" w:cstheme="majorBidi"/>
          <w:i/>
          <w:iCs/>
          <w:sz w:val="20"/>
          <w:szCs w:val="20"/>
        </w:rPr>
        <w:t>187.54</w:t>
      </w:r>
      <w:r w:rsidRPr="0005480F">
        <w:rPr>
          <w:rFonts w:asciiTheme="majorBidi" w:hAnsiTheme="majorBidi" w:cstheme="majorBidi"/>
          <w:i/>
          <w:iCs/>
          <w:sz w:val="20"/>
          <w:szCs w:val="20"/>
        </w:rPr>
        <w:t xml:space="preserve"> </w:t>
      </w:r>
      <w:r w:rsidRPr="0005480F">
        <w:rPr>
          <w:rFonts w:asciiTheme="majorBidi" w:hAnsiTheme="majorBidi" w:cstheme="majorBidi"/>
          <w:i/>
          <w:iCs/>
          <w:sz w:val="20"/>
          <w:szCs w:val="20"/>
          <w:cs/>
        </w:rPr>
        <w:t>ล้านบาท)</w:t>
      </w:r>
      <w:r w:rsidR="0020748A" w:rsidRPr="0005480F">
        <w:rPr>
          <w:rFonts w:asciiTheme="majorBidi" w:hAnsiTheme="majorBidi" w:cstheme="majorBidi"/>
          <w:i/>
          <w:iCs/>
          <w:sz w:val="20"/>
          <w:szCs w:val="20"/>
          <w:cs/>
        </w:rPr>
        <w:t xml:space="preserve"> </w:t>
      </w:r>
      <w:r w:rsidR="0020748A" w:rsidRPr="0005480F">
        <w:rPr>
          <w:rFonts w:asciiTheme="majorBidi" w:hAnsiTheme="majorBidi" w:cstheme="majorBidi"/>
          <w:sz w:val="20"/>
          <w:szCs w:val="20"/>
        </w:rPr>
        <w:t>(</w:t>
      </w:r>
      <w:r w:rsidR="0020748A" w:rsidRPr="0005480F">
        <w:rPr>
          <w:rFonts w:asciiTheme="majorBidi" w:hAnsiTheme="majorBidi" w:cstheme="majorBidi"/>
          <w:sz w:val="20"/>
          <w:szCs w:val="20"/>
          <w:cs/>
        </w:rPr>
        <w:t>ดูหมายเหตุ</w:t>
      </w:r>
      <w:r w:rsidR="00BB3F35" w:rsidRPr="0005480F">
        <w:rPr>
          <w:rFonts w:asciiTheme="majorBidi" w:hAnsiTheme="majorBidi" w:cstheme="majorBidi"/>
          <w:sz w:val="20"/>
          <w:szCs w:val="20"/>
          <w:cs/>
        </w:rPr>
        <w:t>ข้อ</w:t>
      </w:r>
      <w:r w:rsidR="0020748A" w:rsidRPr="0005480F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="000E075C" w:rsidRPr="0005480F">
        <w:rPr>
          <w:rFonts w:asciiTheme="majorBidi" w:hAnsiTheme="majorBidi" w:cstheme="majorBidi"/>
          <w:sz w:val="20"/>
          <w:szCs w:val="20"/>
        </w:rPr>
        <w:t>1</w:t>
      </w:r>
      <w:r w:rsidR="00421C0E" w:rsidRPr="00421C0E">
        <w:rPr>
          <w:rFonts w:asciiTheme="majorBidi" w:hAnsiTheme="majorBidi" w:cstheme="majorBidi"/>
          <w:sz w:val="20"/>
          <w:szCs w:val="20"/>
        </w:rPr>
        <w:t>0</w:t>
      </w:r>
      <w:r w:rsidR="0020748A" w:rsidRPr="0005480F">
        <w:rPr>
          <w:rFonts w:asciiTheme="majorBidi" w:hAnsiTheme="majorBidi" w:cstheme="majorBidi"/>
          <w:sz w:val="20"/>
          <w:szCs w:val="20"/>
        </w:rPr>
        <w:t>)</w:t>
      </w:r>
    </w:p>
    <w:p w14:paraId="28C58C51" w14:textId="77777777" w:rsidR="000C4700" w:rsidRPr="005F2EC0" w:rsidRDefault="000C4700" w:rsidP="000C4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12"/>
          <w:szCs w:val="12"/>
        </w:rPr>
      </w:pPr>
    </w:p>
    <w:p w14:paraId="6C80ECCB" w14:textId="2004A82C" w:rsidR="000C4700" w:rsidRDefault="000C4700" w:rsidP="000C4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  <w:r w:rsidRPr="0005480F">
        <w:rPr>
          <w:rFonts w:asciiTheme="majorBidi" w:hAnsiTheme="majorBidi" w:cstheme="majorBidi"/>
          <w:i/>
          <w:iCs/>
          <w:sz w:val="20"/>
          <w:szCs w:val="20"/>
          <w:cs/>
        </w:rPr>
        <w:t>เงินปันผลรับ</w:t>
      </w:r>
    </w:p>
    <w:p w14:paraId="6DB4545B" w14:textId="77777777" w:rsidR="005F2EC0" w:rsidRPr="005F2EC0" w:rsidRDefault="005F2EC0" w:rsidP="000C4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12"/>
          <w:szCs w:val="12"/>
        </w:rPr>
      </w:pPr>
    </w:p>
    <w:p w14:paraId="770D8371" w14:textId="1D1730F0" w:rsidR="004B295E" w:rsidRPr="0005480F" w:rsidRDefault="000C4700" w:rsidP="005F2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  <w:sectPr w:rsidR="004B295E" w:rsidRPr="0005480F" w:rsidSect="00D112DC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05480F">
        <w:rPr>
          <w:rFonts w:asciiTheme="majorBidi" w:hAnsiTheme="majorBidi" w:cstheme="majorBidi"/>
          <w:sz w:val="20"/>
          <w:szCs w:val="20"/>
          <w:cs/>
        </w:rPr>
        <w:t>ในระหว่างงวด</w:t>
      </w:r>
      <w:r w:rsidR="00DF44A5" w:rsidRPr="0005480F">
        <w:rPr>
          <w:rFonts w:asciiTheme="majorBidi" w:hAnsiTheme="majorBidi" w:cstheme="majorBidi" w:hint="cs"/>
          <w:sz w:val="20"/>
          <w:szCs w:val="20"/>
          <w:cs/>
        </w:rPr>
        <w:t>เก้า</w:t>
      </w:r>
      <w:r w:rsidRPr="0005480F">
        <w:rPr>
          <w:rFonts w:asciiTheme="majorBidi" w:hAnsiTheme="majorBidi" w:cstheme="majorBidi"/>
          <w:sz w:val="20"/>
          <w:szCs w:val="20"/>
          <w:cs/>
        </w:rPr>
        <w:t xml:space="preserve">เดือนสิ้นสุดวันที่ </w:t>
      </w:r>
      <w:r w:rsidR="002406FE" w:rsidRPr="0005480F">
        <w:rPr>
          <w:rFonts w:asciiTheme="majorBidi" w:hAnsiTheme="majorBidi" w:cstheme="majorBidi"/>
          <w:sz w:val="20"/>
          <w:szCs w:val="20"/>
        </w:rPr>
        <w:t>3</w:t>
      </w:r>
      <w:r w:rsidR="00421C0E" w:rsidRPr="00421C0E">
        <w:rPr>
          <w:rFonts w:asciiTheme="majorBidi" w:hAnsiTheme="majorBidi" w:cstheme="majorBidi"/>
          <w:sz w:val="20"/>
          <w:szCs w:val="20"/>
        </w:rPr>
        <w:t>0</w:t>
      </w:r>
      <w:r w:rsidR="00DF44A5" w:rsidRPr="0005480F">
        <w:rPr>
          <w:rFonts w:asciiTheme="majorBidi" w:hAnsiTheme="majorBidi" w:cstheme="majorBidi"/>
          <w:sz w:val="20"/>
          <w:szCs w:val="20"/>
        </w:rPr>
        <w:t xml:space="preserve"> </w:t>
      </w:r>
      <w:r w:rsidR="00DF44A5" w:rsidRPr="0005480F">
        <w:rPr>
          <w:rFonts w:asciiTheme="majorBidi" w:hAnsiTheme="majorBidi" w:cstheme="majorBidi" w:hint="cs"/>
          <w:sz w:val="20"/>
          <w:szCs w:val="20"/>
          <w:cs/>
        </w:rPr>
        <w:t>กันยายน</w:t>
      </w:r>
      <w:r w:rsidRPr="0005480F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="00421C0E" w:rsidRPr="00421C0E">
        <w:rPr>
          <w:rFonts w:asciiTheme="majorBidi" w:hAnsiTheme="majorBidi" w:cstheme="majorBidi"/>
          <w:sz w:val="20"/>
          <w:szCs w:val="20"/>
        </w:rPr>
        <w:t>2</w:t>
      </w:r>
      <w:r w:rsidR="002406FE" w:rsidRPr="0005480F">
        <w:rPr>
          <w:rFonts w:asciiTheme="majorBidi" w:hAnsiTheme="majorBidi" w:cstheme="majorBidi"/>
          <w:sz w:val="20"/>
          <w:szCs w:val="20"/>
        </w:rPr>
        <w:t>564</w:t>
      </w:r>
      <w:r w:rsidRPr="0005480F">
        <w:rPr>
          <w:rFonts w:asciiTheme="majorBidi" w:hAnsiTheme="majorBidi" w:cstheme="majorBidi"/>
          <w:sz w:val="20"/>
          <w:szCs w:val="20"/>
        </w:rPr>
        <w:t xml:space="preserve"> </w:t>
      </w:r>
      <w:r w:rsidRPr="0005480F">
        <w:rPr>
          <w:rFonts w:asciiTheme="majorBidi" w:hAnsiTheme="majorBidi" w:cstheme="majorBidi"/>
          <w:sz w:val="20"/>
          <w:szCs w:val="20"/>
          <w:cs/>
        </w:rPr>
        <w:t xml:space="preserve">กลุ่มบริษัทได้รับหุ้นปันผลจากเงินลงทุนในบริษัท </w:t>
      </w:r>
      <w:r w:rsidRPr="0005480F">
        <w:rPr>
          <w:rFonts w:asciiTheme="majorBidi" w:hAnsiTheme="majorBidi" w:cstheme="majorBidi"/>
          <w:sz w:val="20"/>
          <w:szCs w:val="20"/>
        </w:rPr>
        <w:t xml:space="preserve">TMS </w:t>
      </w:r>
      <w:r w:rsidRPr="0005480F">
        <w:rPr>
          <w:rFonts w:asciiTheme="majorBidi" w:hAnsiTheme="majorBidi" w:cstheme="majorBidi"/>
          <w:sz w:val="20"/>
          <w:szCs w:val="20"/>
          <w:cs/>
        </w:rPr>
        <w:t xml:space="preserve">เป็นหุ้นสามัญจำนวน </w:t>
      </w:r>
      <w:r w:rsidR="00421C0E" w:rsidRPr="00421C0E">
        <w:rPr>
          <w:rFonts w:asciiTheme="majorBidi" w:hAnsiTheme="majorBidi" w:cstheme="majorBidi"/>
          <w:sz w:val="20"/>
          <w:szCs w:val="20"/>
        </w:rPr>
        <w:t>2</w:t>
      </w:r>
      <w:r w:rsidR="002406FE" w:rsidRPr="0005480F">
        <w:rPr>
          <w:rFonts w:asciiTheme="majorBidi" w:hAnsiTheme="majorBidi" w:cstheme="majorBidi"/>
          <w:sz w:val="20"/>
          <w:szCs w:val="20"/>
        </w:rPr>
        <w:t>.53</w:t>
      </w:r>
      <w:r w:rsidRPr="0005480F">
        <w:rPr>
          <w:rFonts w:asciiTheme="majorBidi" w:hAnsiTheme="majorBidi" w:cstheme="majorBidi"/>
          <w:sz w:val="20"/>
          <w:szCs w:val="20"/>
        </w:rPr>
        <w:t xml:space="preserve"> </w:t>
      </w:r>
      <w:r w:rsidRPr="0005480F">
        <w:rPr>
          <w:rFonts w:asciiTheme="majorBidi" w:hAnsiTheme="majorBidi" w:cstheme="majorBidi"/>
          <w:sz w:val="20"/>
          <w:szCs w:val="20"/>
          <w:cs/>
        </w:rPr>
        <w:t xml:space="preserve">ล้านหุ้น เท่ากับ </w:t>
      </w:r>
      <w:r w:rsidR="002406FE" w:rsidRPr="0005480F">
        <w:rPr>
          <w:rFonts w:asciiTheme="majorBidi" w:hAnsiTheme="majorBidi" w:cstheme="majorBidi"/>
          <w:sz w:val="20"/>
          <w:szCs w:val="20"/>
        </w:rPr>
        <w:t>87.69</w:t>
      </w:r>
      <w:r w:rsidRPr="0005480F">
        <w:rPr>
          <w:rFonts w:asciiTheme="majorBidi" w:hAnsiTheme="majorBidi" w:cstheme="majorBidi"/>
          <w:sz w:val="20"/>
          <w:szCs w:val="20"/>
        </w:rPr>
        <w:t xml:space="preserve"> </w:t>
      </w:r>
      <w:r w:rsidR="00342E13">
        <w:rPr>
          <w:rFonts w:asciiTheme="majorBidi" w:hAnsiTheme="majorBidi" w:cstheme="majorBidi" w:hint="cs"/>
          <w:sz w:val="20"/>
          <w:szCs w:val="20"/>
          <w:cs/>
        </w:rPr>
        <w:t>พัน</w:t>
      </w:r>
      <w:r w:rsidRPr="0005480F">
        <w:rPr>
          <w:rFonts w:asciiTheme="majorBidi" w:hAnsiTheme="majorBidi" w:cstheme="majorBidi"/>
          <w:sz w:val="20"/>
          <w:szCs w:val="20"/>
          <w:cs/>
        </w:rPr>
        <w:t xml:space="preserve">ล้านดองเวียดนาม เทียบเท่าเงินบาทจำนวน </w:t>
      </w:r>
      <w:r w:rsidR="002406FE" w:rsidRPr="0005480F">
        <w:rPr>
          <w:rFonts w:asciiTheme="majorBidi" w:hAnsiTheme="majorBidi" w:cstheme="majorBidi"/>
          <w:sz w:val="20"/>
          <w:szCs w:val="20"/>
        </w:rPr>
        <w:t>1</w:t>
      </w:r>
      <w:r w:rsidR="00421C0E" w:rsidRPr="00421C0E">
        <w:rPr>
          <w:rFonts w:asciiTheme="majorBidi" w:hAnsiTheme="majorBidi" w:cstheme="majorBidi"/>
          <w:sz w:val="20"/>
          <w:szCs w:val="20"/>
        </w:rPr>
        <w:t>2</w:t>
      </w:r>
      <w:r w:rsidR="002406FE" w:rsidRPr="0005480F">
        <w:rPr>
          <w:rFonts w:asciiTheme="majorBidi" w:hAnsiTheme="majorBidi" w:cstheme="majorBidi"/>
          <w:sz w:val="20"/>
          <w:szCs w:val="20"/>
        </w:rPr>
        <w:t>4.</w:t>
      </w:r>
      <w:r w:rsidR="00421C0E" w:rsidRPr="00421C0E">
        <w:rPr>
          <w:rFonts w:asciiTheme="majorBidi" w:hAnsiTheme="majorBidi" w:cstheme="majorBidi"/>
          <w:sz w:val="20"/>
          <w:szCs w:val="20"/>
        </w:rPr>
        <w:t>0</w:t>
      </w:r>
      <w:r w:rsidR="002406FE" w:rsidRPr="0005480F">
        <w:rPr>
          <w:rFonts w:asciiTheme="majorBidi" w:hAnsiTheme="majorBidi" w:cstheme="majorBidi"/>
          <w:sz w:val="20"/>
          <w:szCs w:val="20"/>
        </w:rPr>
        <w:t>8</w:t>
      </w:r>
      <w:r w:rsidRPr="0005480F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Pr="0005480F">
        <w:rPr>
          <w:rFonts w:asciiTheme="majorBidi" w:hAnsiTheme="majorBidi" w:cstheme="majorBidi"/>
          <w:sz w:val="20"/>
          <w:szCs w:val="20"/>
        </w:rPr>
        <w:t xml:space="preserve"> </w:t>
      </w:r>
      <w:r w:rsidRPr="0005480F">
        <w:rPr>
          <w:rFonts w:asciiTheme="majorBidi" w:hAnsiTheme="majorBidi" w:cstheme="majorBidi"/>
          <w:sz w:val="20"/>
          <w:szCs w:val="20"/>
          <w:cs/>
        </w:rPr>
        <w:t>ล้านบ</w:t>
      </w:r>
      <w:r w:rsidR="00C00470" w:rsidRPr="0005480F">
        <w:rPr>
          <w:rFonts w:asciiTheme="majorBidi" w:hAnsiTheme="majorBidi" w:cstheme="majorBidi" w:hint="cs"/>
          <w:sz w:val="20"/>
          <w:szCs w:val="20"/>
          <w:cs/>
        </w:rPr>
        <w:t>าท</w:t>
      </w:r>
    </w:p>
    <w:p w14:paraId="06304FDA" w14:textId="0EE62F26" w:rsidR="008834BE" w:rsidRPr="0005480F" w:rsidRDefault="00FA19DA" w:rsidP="007242C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 w:rsidRPr="0005480F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</w:t>
      </w:r>
      <w:r w:rsidR="00007EE9" w:rsidRPr="0005480F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งินลงทุนในบริษัทย่อย</w:t>
      </w:r>
      <w:r w:rsidR="006A7BD2" w:rsidRPr="0005480F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 </w:t>
      </w:r>
    </w:p>
    <w:tbl>
      <w:tblPr>
        <w:tblW w:w="144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29"/>
        <w:gridCol w:w="181"/>
        <w:gridCol w:w="1894"/>
        <w:gridCol w:w="180"/>
        <w:gridCol w:w="356"/>
        <w:gridCol w:w="463"/>
        <w:gridCol w:w="180"/>
        <w:gridCol w:w="77"/>
        <w:gridCol w:w="180"/>
        <w:gridCol w:w="451"/>
        <w:gridCol w:w="180"/>
        <w:gridCol w:w="89"/>
        <w:gridCol w:w="180"/>
        <w:gridCol w:w="631"/>
        <w:gridCol w:w="89"/>
        <w:gridCol w:w="91"/>
        <w:gridCol w:w="89"/>
        <w:gridCol w:w="712"/>
        <w:gridCol w:w="9"/>
        <w:gridCol w:w="180"/>
        <w:gridCol w:w="33"/>
        <w:gridCol w:w="777"/>
        <w:gridCol w:w="180"/>
        <w:gridCol w:w="39"/>
        <w:gridCol w:w="777"/>
        <w:gridCol w:w="180"/>
        <w:gridCol w:w="37"/>
        <w:gridCol w:w="738"/>
        <w:gridCol w:w="35"/>
        <w:gridCol w:w="183"/>
        <w:gridCol w:w="771"/>
        <w:gridCol w:w="39"/>
        <w:gridCol w:w="180"/>
        <w:gridCol w:w="745"/>
        <w:gridCol w:w="65"/>
        <w:gridCol w:w="152"/>
        <w:gridCol w:w="28"/>
        <w:gridCol w:w="800"/>
      </w:tblGrid>
      <w:tr w:rsidR="00237D8A" w:rsidRPr="0005480F" w14:paraId="5FAADC5C" w14:textId="77777777" w:rsidTr="00C202A4">
        <w:trPr>
          <w:cantSplit/>
          <w:trHeight w:val="178"/>
        </w:trPr>
        <w:tc>
          <w:tcPr>
            <w:tcW w:w="5040" w:type="dxa"/>
            <w:gridSpan w:val="5"/>
            <w:vAlign w:val="bottom"/>
          </w:tcPr>
          <w:p w14:paraId="1CA9784C" w14:textId="77777777" w:rsidR="00237D8A" w:rsidRPr="0005480F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620" w:type="dxa"/>
            <w:gridSpan w:val="7"/>
            <w:vAlign w:val="bottom"/>
          </w:tcPr>
          <w:p w14:paraId="2C78C3EB" w14:textId="77777777" w:rsidR="00237D8A" w:rsidRPr="0005480F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000CCB6" w14:textId="77777777" w:rsidR="00237D8A" w:rsidRPr="0005480F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12" w:type="dxa"/>
            <w:gridSpan w:val="5"/>
            <w:vAlign w:val="bottom"/>
          </w:tcPr>
          <w:p w14:paraId="29BA40C1" w14:textId="77777777" w:rsidR="00237D8A" w:rsidRPr="0005480F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22" w:type="dxa"/>
            <w:gridSpan w:val="3"/>
            <w:vAlign w:val="bottom"/>
          </w:tcPr>
          <w:p w14:paraId="6952EF66" w14:textId="77777777" w:rsidR="00237D8A" w:rsidRPr="0005480F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726" w:type="dxa"/>
            <w:gridSpan w:val="17"/>
            <w:vAlign w:val="bottom"/>
          </w:tcPr>
          <w:p w14:paraId="2DB6FA3E" w14:textId="77777777" w:rsidR="00237D8A" w:rsidRPr="0005480F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237D8A" w:rsidRPr="0005480F" w14:paraId="0BE283A7" w14:textId="77777777" w:rsidTr="003F4D4E">
        <w:trPr>
          <w:cantSplit/>
          <w:trHeight w:val="549"/>
        </w:trPr>
        <w:tc>
          <w:tcPr>
            <w:tcW w:w="2610" w:type="dxa"/>
            <w:gridSpan w:val="2"/>
            <w:vAlign w:val="bottom"/>
          </w:tcPr>
          <w:p w14:paraId="38D4AC55" w14:textId="77777777" w:rsidR="00237D8A" w:rsidRPr="0005480F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1E41CD5" w14:textId="77777777" w:rsidR="00237D8A" w:rsidRPr="0005480F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620" w:type="dxa"/>
            <w:gridSpan w:val="7"/>
            <w:vAlign w:val="bottom"/>
          </w:tcPr>
          <w:p w14:paraId="3732FD0F" w14:textId="77777777" w:rsidR="00237D8A" w:rsidRPr="0005480F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</w:t>
            </w:r>
          </w:p>
          <w:p w14:paraId="3A22EE95" w14:textId="77777777" w:rsidR="00237D8A" w:rsidRPr="0005480F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6927A491" w14:textId="77777777" w:rsidR="00237D8A" w:rsidRPr="0005480F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12" w:type="dxa"/>
            <w:gridSpan w:val="5"/>
            <w:vAlign w:val="bottom"/>
          </w:tcPr>
          <w:p w14:paraId="30E131BB" w14:textId="77777777" w:rsidR="00237D8A" w:rsidRPr="0005480F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A3DB1B8" w14:textId="77777777" w:rsidR="00237D8A" w:rsidRPr="0005480F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222" w:type="dxa"/>
            <w:gridSpan w:val="3"/>
            <w:vAlign w:val="bottom"/>
          </w:tcPr>
          <w:p w14:paraId="3BD7B111" w14:textId="77777777" w:rsidR="00237D8A" w:rsidRPr="0005480F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73" w:type="dxa"/>
            <w:gridSpan w:val="4"/>
            <w:vAlign w:val="bottom"/>
          </w:tcPr>
          <w:p w14:paraId="5CB0AF1E" w14:textId="77777777" w:rsidR="00237D8A" w:rsidRPr="0005480F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13AF8DB" w14:textId="77777777" w:rsidR="00237D8A" w:rsidRPr="0005480F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217" w:type="dxa"/>
            <w:gridSpan w:val="2"/>
            <w:vAlign w:val="bottom"/>
          </w:tcPr>
          <w:p w14:paraId="4E698CB3" w14:textId="77777777" w:rsidR="00237D8A" w:rsidRPr="0005480F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27" w:type="dxa"/>
            <w:gridSpan w:val="4"/>
            <w:vAlign w:val="bottom"/>
          </w:tcPr>
          <w:p w14:paraId="42479023" w14:textId="77777777" w:rsidR="00237D8A" w:rsidRPr="0005480F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E715D3D" w14:textId="77777777" w:rsidR="00237D8A" w:rsidRPr="0005480F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การด้อยค่า</w:t>
            </w:r>
          </w:p>
        </w:tc>
        <w:tc>
          <w:tcPr>
            <w:tcW w:w="219" w:type="dxa"/>
            <w:gridSpan w:val="2"/>
            <w:vAlign w:val="bottom"/>
          </w:tcPr>
          <w:p w14:paraId="6E12D4C9" w14:textId="77777777" w:rsidR="00237D8A" w:rsidRPr="0005480F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90" w:type="dxa"/>
            <w:gridSpan w:val="5"/>
            <w:vAlign w:val="bottom"/>
          </w:tcPr>
          <w:p w14:paraId="637A04E0" w14:textId="77777777" w:rsidR="00237D8A" w:rsidRPr="0005480F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B19E7E8" w14:textId="77777777" w:rsidR="00237D8A" w:rsidRPr="0005480F" w:rsidRDefault="00237D8A" w:rsidP="007E6924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สุทธิ</w:t>
            </w:r>
          </w:p>
        </w:tc>
      </w:tr>
      <w:tr w:rsidR="00E507CC" w:rsidRPr="0005480F" w14:paraId="47C28A9D" w14:textId="77777777" w:rsidTr="003F4D4E">
        <w:trPr>
          <w:cantSplit/>
          <w:trHeight w:val="187"/>
        </w:trPr>
        <w:tc>
          <w:tcPr>
            <w:tcW w:w="2610" w:type="dxa"/>
            <w:gridSpan w:val="2"/>
          </w:tcPr>
          <w:p w14:paraId="0BE16561" w14:textId="77777777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30" w:type="dxa"/>
            <w:gridSpan w:val="3"/>
          </w:tcPr>
          <w:p w14:paraId="60FAE732" w14:textId="77777777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3"/>
          </w:tcPr>
          <w:p w14:paraId="14844268" w14:textId="074931AC" w:rsidR="00E507CC" w:rsidRPr="0005480F" w:rsidRDefault="00777CF3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30F45012" w14:textId="77777777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3"/>
          </w:tcPr>
          <w:p w14:paraId="27B09689" w14:textId="7B4B0665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3C8BD100" w14:textId="77777777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2"/>
          </w:tcPr>
          <w:p w14:paraId="5ADDAE90" w14:textId="01751E22" w:rsidR="00E507CC" w:rsidRPr="0005480F" w:rsidRDefault="00777CF3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gridSpan w:val="2"/>
          </w:tcPr>
          <w:p w14:paraId="057EA1AF" w14:textId="77777777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660D621B" w14:textId="7D6B3EE4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222" w:type="dxa"/>
            <w:gridSpan w:val="3"/>
          </w:tcPr>
          <w:p w14:paraId="2A79941B" w14:textId="77777777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153391AC" w14:textId="14AEAEDF" w:rsidR="00E507CC" w:rsidRPr="0005480F" w:rsidRDefault="00777CF3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219" w:type="dxa"/>
            <w:gridSpan w:val="2"/>
          </w:tcPr>
          <w:p w14:paraId="7668405C" w14:textId="77777777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1879F133" w14:textId="2AD71D59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217" w:type="dxa"/>
            <w:gridSpan w:val="2"/>
          </w:tcPr>
          <w:p w14:paraId="1926FB09" w14:textId="77777777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07794304" w14:textId="58E6D38C" w:rsidR="00E507CC" w:rsidRPr="0005480F" w:rsidRDefault="00777CF3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218" w:type="dxa"/>
            <w:gridSpan w:val="2"/>
          </w:tcPr>
          <w:p w14:paraId="520CB383" w14:textId="77777777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4C4F983C" w14:textId="32F0994C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 xml:space="preserve">1 </w:t>
            </w: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219" w:type="dxa"/>
            <w:gridSpan w:val="2"/>
          </w:tcPr>
          <w:p w14:paraId="24900200" w14:textId="77777777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43A9896D" w14:textId="20AF12F5" w:rsidR="00E507CC" w:rsidRPr="0005480F" w:rsidRDefault="00777CF3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217" w:type="dxa"/>
            <w:gridSpan w:val="2"/>
          </w:tcPr>
          <w:p w14:paraId="5A09E2C1" w14:textId="77777777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gridSpan w:val="2"/>
          </w:tcPr>
          <w:p w14:paraId="484CDCE1" w14:textId="3F3A39FB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</w:tr>
      <w:tr w:rsidR="00E507CC" w:rsidRPr="0005480F" w14:paraId="3EA84B59" w14:textId="77777777" w:rsidTr="003F4D4E">
        <w:trPr>
          <w:cantSplit/>
          <w:trHeight w:val="180"/>
        </w:trPr>
        <w:tc>
          <w:tcPr>
            <w:tcW w:w="2610" w:type="dxa"/>
            <w:gridSpan w:val="2"/>
          </w:tcPr>
          <w:p w14:paraId="0D4C91F0" w14:textId="77777777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30" w:type="dxa"/>
            <w:gridSpan w:val="3"/>
          </w:tcPr>
          <w:p w14:paraId="4D87630D" w14:textId="77777777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720" w:type="dxa"/>
            <w:gridSpan w:val="3"/>
          </w:tcPr>
          <w:p w14:paraId="5DEFD2C5" w14:textId="516BBDB3" w:rsidR="00E507CC" w:rsidRPr="0005480F" w:rsidRDefault="00421C0E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21C0E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E507CC" w:rsidRPr="0005480F">
              <w:rPr>
                <w:rFonts w:asciiTheme="majorBidi" w:hAnsiTheme="majorBidi" w:cstheme="majorBidi"/>
                <w:sz w:val="20"/>
                <w:lang w:val="en-US"/>
              </w:rPr>
              <w:t>56</w:t>
            </w:r>
            <w:r w:rsidR="00E507CC" w:rsidRPr="0005480F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5475C2BB" w14:textId="77777777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3"/>
          </w:tcPr>
          <w:p w14:paraId="44BC60BE" w14:textId="5648C271" w:rsidR="00E507CC" w:rsidRPr="0005480F" w:rsidRDefault="00421C0E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21C0E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E507CC" w:rsidRPr="0005480F">
              <w:rPr>
                <w:rFonts w:asciiTheme="majorBidi" w:hAnsiTheme="majorBidi" w:cstheme="majorBidi"/>
                <w:sz w:val="20"/>
                <w:lang w:val="en-US"/>
              </w:rPr>
              <w:t>56</w:t>
            </w:r>
            <w:r w:rsidR="00E507CC" w:rsidRPr="0005480F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09D82694" w14:textId="77777777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2"/>
          </w:tcPr>
          <w:p w14:paraId="444CAF2B" w14:textId="16586780" w:rsidR="00E507CC" w:rsidRPr="0005480F" w:rsidRDefault="00421C0E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21C0E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E507CC" w:rsidRPr="0005480F">
              <w:rPr>
                <w:rFonts w:asciiTheme="majorBidi" w:hAnsiTheme="majorBidi" w:cstheme="majorBidi"/>
                <w:sz w:val="20"/>
                <w:lang w:val="en-US"/>
              </w:rPr>
              <w:t>56</w:t>
            </w:r>
            <w:r w:rsidR="00E507CC" w:rsidRPr="0005480F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180" w:type="dxa"/>
            <w:gridSpan w:val="2"/>
          </w:tcPr>
          <w:p w14:paraId="4CE8CF53" w14:textId="77777777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1A6680AA" w14:textId="5CA90193" w:rsidR="00E507CC" w:rsidRPr="0005480F" w:rsidRDefault="00421C0E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21C0E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E507CC" w:rsidRPr="0005480F">
              <w:rPr>
                <w:rFonts w:asciiTheme="majorBidi" w:hAnsiTheme="majorBidi" w:cstheme="majorBidi"/>
                <w:sz w:val="20"/>
                <w:lang w:val="en-US"/>
              </w:rPr>
              <w:t>56</w:t>
            </w:r>
            <w:r w:rsidR="00E507CC" w:rsidRPr="0005480F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222" w:type="dxa"/>
            <w:gridSpan w:val="3"/>
          </w:tcPr>
          <w:p w14:paraId="6962C79B" w14:textId="77777777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0D907AF3" w14:textId="697FA33A" w:rsidR="00E507CC" w:rsidRPr="0005480F" w:rsidRDefault="00421C0E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21C0E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E507CC" w:rsidRPr="0005480F">
              <w:rPr>
                <w:rFonts w:asciiTheme="majorBidi" w:hAnsiTheme="majorBidi" w:cstheme="majorBidi"/>
                <w:sz w:val="20"/>
                <w:lang w:val="en-US"/>
              </w:rPr>
              <w:t>56</w:t>
            </w:r>
            <w:r w:rsidR="00E507CC" w:rsidRPr="0005480F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219" w:type="dxa"/>
            <w:gridSpan w:val="2"/>
          </w:tcPr>
          <w:p w14:paraId="7AC9767E" w14:textId="77777777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1DD3C526" w14:textId="56EC6130" w:rsidR="00E507CC" w:rsidRPr="0005480F" w:rsidRDefault="00421C0E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21C0E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E507CC" w:rsidRPr="0005480F">
              <w:rPr>
                <w:rFonts w:asciiTheme="majorBidi" w:hAnsiTheme="majorBidi" w:cstheme="majorBidi"/>
                <w:sz w:val="20"/>
                <w:lang w:val="en-US"/>
              </w:rPr>
              <w:t>56</w:t>
            </w:r>
            <w:r w:rsidR="00E507CC" w:rsidRPr="0005480F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217" w:type="dxa"/>
            <w:gridSpan w:val="2"/>
          </w:tcPr>
          <w:p w14:paraId="603F0291" w14:textId="77777777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6C52649E" w14:textId="0F530528" w:rsidR="00E507CC" w:rsidRPr="0005480F" w:rsidRDefault="00421C0E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21C0E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E507CC" w:rsidRPr="0005480F">
              <w:rPr>
                <w:rFonts w:asciiTheme="majorBidi" w:hAnsiTheme="majorBidi" w:cstheme="majorBidi"/>
                <w:sz w:val="20"/>
                <w:lang w:val="en-US"/>
              </w:rPr>
              <w:t>56</w:t>
            </w:r>
            <w:r w:rsidR="00E507CC" w:rsidRPr="0005480F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218" w:type="dxa"/>
            <w:gridSpan w:val="2"/>
          </w:tcPr>
          <w:p w14:paraId="2FEAE97A" w14:textId="77777777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1" w:type="dxa"/>
          </w:tcPr>
          <w:p w14:paraId="620BAC55" w14:textId="43F3031B" w:rsidR="00E507CC" w:rsidRPr="0005480F" w:rsidRDefault="00421C0E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21C0E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E507CC" w:rsidRPr="0005480F">
              <w:rPr>
                <w:rFonts w:asciiTheme="majorBidi" w:hAnsiTheme="majorBidi" w:cstheme="majorBidi"/>
                <w:sz w:val="20"/>
                <w:lang w:val="en-US"/>
              </w:rPr>
              <w:t>56</w:t>
            </w:r>
            <w:r w:rsidR="00E507CC" w:rsidRPr="0005480F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219" w:type="dxa"/>
            <w:gridSpan w:val="2"/>
          </w:tcPr>
          <w:p w14:paraId="74DF2FDD" w14:textId="77777777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313C1C36" w14:textId="74732525" w:rsidR="00E507CC" w:rsidRPr="0005480F" w:rsidRDefault="00421C0E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21C0E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E507CC" w:rsidRPr="0005480F">
              <w:rPr>
                <w:rFonts w:asciiTheme="majorBidi" w:hAnsiTheme="majorBidi" w:cstheme="majorBidi"/>
                <w:sz w:val="20"/>
                <w:lang w:val="en-US"/>
              </w:rPr>
              <w:t>56</w:t>
            </w:r>
            <w:r w:rsidR="00E507CC" w:rsidRPr="0005480F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217" w:type="dxa"/>
            <w:gridSpan w:val="2"/>
          </w:tcPr>
          <w:p w14:paraId="6A12FEE2" w14:textId="77777777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gridSpan w:val="2"/>
          </w:tcPr>
          <w:p w14:paraId="75C917F0" w14:textId="399401D9" w:rsidR="00E507CC" w:rsidRPr="0005480F" w:rsidRDefault="00421C0E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21C0E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E507CC" w:rsidRPr="0005480F">
              <w:rPr>
                <w:rFonts w:asciiTheme="majorBidi" w:hAnsiTheme="majorBidi" w:cstheme="majorBidi"/>
                <w:sz w:val="20"/>
                <w:lang w:val="en-US"/>
              </w:rPr>
              <w:t>56</w:t>
            </w:r>
            <w:r w:rsidR="00E507CC" w:rsidRPr="0005480F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</w:tr>
      <w:tr w:rsidR="00E507CC" w:rsidRPr="0005480F" w14:paraId="21F0087A" w14:textId="77777777" w:rsidTr="003F4D4E">
        <w:trPr>
          <w:cantSplit/>
          <w:trHeight w:val="60"/>
        </w:trPr>
        <w:tc>
          <w:tcPr>
            <w:tcW w:w="2610" w:type="dxa"/>
            <w:gridSpan w:val="2"/>
          </w:tcPr>
          <w:p w14:paraId="595F643B" w14:textId="77777777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30" w:type="dxa"/>
            <w:gridSpan w:val="3"/>
          </w:tcPr>
          <w:p w14:paraId="3B950F8A" w14:textId="77777777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620" w:type="dxa"/>
            <w:gridSpan w:val="7"/>
          </w:tcPr>
          <w:p w14:paraId="6081EE62" w14:textId="77777777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73A309DA" w14:textId="77777777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</w:rPr>
            </w:pPr>
          </w:p>
        </w:tc>
        <w:tc>
          <w:tcPr>
            <w:tcW w:w="7560" w:type="dxa"/>
            <w:gridSpan w:val="25"/>
          </w:tcPr>
          <w:p w14:paraId="50BDF1BF" w14:textId="77777777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E507CC" w:rsidRPr="0005480F" w14:paraId="671F2D9E" w14:textId="77777777" w:rsidTr="00C202A4">
        <w:trPr>
          <w:cantSplit/>
          <w:trHeight w:val="60"/>
        </w:trPr>
        <w:tc>
          <w:tcPr>
            <w:tcW w:w="5040" w:type="dxa"/>
            <w:gridSpan w:val="5"/>
          </w:tcPr>
          <w:p w14:paraId="1081ECDE" w14:textId="77777777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  <w:t>บริษัทย่อยทางตรง</w:t>
            </w:r>
          </w:p>
        </w:tc>
        <w:tc>
          <w:tcPr>
            <w:tcW w:w="720" w:type="dxa"/>
            <w:gridSpan w:val="3"/>
          </w:tcPr>
          <w:p w14:paraId="6368AB22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17A10D1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3"/>
          </w:tcPr>
          <w:p w14:paraId="02E3F720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E8C27E4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2"/>
          </w:tcPr>
          <w:p w14:paraId="61E3488B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6762F0DC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59BF0522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22" w:type="dxa"/>
            <w:gridSpan w:val="3"/>
          </w:tcPr>
          <w:p w14:paraId="1034C1B2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52F7830F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9" w:type="dxa"/>
            <w:gridSpan w:val="2"/>
          </w:tcPr>
          <w:p w14:paraId="7C6BB588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4B200F80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7" w:type="dxa"/>
            <w:gridSpan w:val="2"/>
          </w:tcPr>
          <w:p w14:paraId="27FF8D53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11DD6B3E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8" w:type="dxa"/>
            <w:gridSpan w:val="2"/>
          </w:tcPr>
          <w:p w14:paraId="7667E4F0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0AC6CCF8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9" w:type="dxa"/>
            <w:gridSpan w:val="2"/>
          </w:tcPr>
          <w:p w14:paraId="07B1EA4A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4F75C218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7" w:type="dxa"/>
            <w:gridSpan w:val="2"/>
          </w:tcPr>
          <w:p w14:paraId="73A3E8CF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gridSpan w:val="2"/>
          </w:tcPr>
          <w:p w14:paraId="72274216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</w:tr>
      <w:tr w:rsidR="00E507CC" w:rsidRPr="0005480F" w14:paraId="5C1CBABD" w14:textId="77777777" w:rsidTr="003F4D4E">
        <w:trPr>
          <w:cantSplit/>
          <w:trHeight w:val="60"/>
        </w:trPr>
        <w:tc>
          <w:tcPr>
            <w:tcW w:w="2610" w:type="dxa"/>
            <w:gridSpan w:val="2"/>
          </w:tcPr>
          <w:p w14:paraId="3225E855" w14:textId="77777777" w:rsidR="00E507CC" w:rsidRPr="0005480F" w:rsidRDefault="00E507CC" w:rsidP="00E50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98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05480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เบญจพรแลนด์</w:t>
            </w:r>
            <w:r w:rsidRPr="0005480F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2430" w:type="dxa"/>
            <w:gridSpan w:val="3"/>
          </w:tcPr>
          <w:p w14:paraId="734EC7DD" w14:textId="2797EC9E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ให้เช่าที่ดินและอาคาร</w:t>
            </w:r>
          </w:p>
        </w:tc>
        <w:tc>
          <w:tcPr>
            <w:tcW w:w="720" w:type="dxa"/>
            <w:gridSpan w:val="3"/>
          </w:tcPr>
          <w:p w14:paraId="305651F6" w14:textId="0DBCDCA6" w:rsidR="00E507CC" w:rsidRPr="0005480F" w:rsidRDefault="004B37C0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1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</w:t>
            </w:r>
            <w:r w:rsidRPr="0005480F">
              <w:rPr>
                <w:rFonts w:asciiTheme="majorBidi" w:hAnsiTheme="majorBidi" w:cs="Angsana New"/>
                <w:sz w:val="20"/>
              </w:rPr>
              <w:t>.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7A931AC3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3"/>
          </w:tcPr>
          <w:p w14:paraId="7876A738" w14:textId="72836344" w:rsidR="00E507CC" w:rsidRPr="0005480F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  <w:r w:rsidRPr="0005480F">
              <w:rPr>
                <w:rFonts w:asciiTheme="majorBidi" w:hAnsiTheme="majorBidi" w:cstheme="majorBidi"/>
                <w:sz w:val="20"/>
              </w:rPr>
              <w:t>.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7AF9FD43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2"/>
          </w:tcPr>
          <w:p w14:paraId="6375DF29" w14:textId="1A127084" w:rsidR="00E507CC" w:rsidRPr="0005480F" w:rsidRDefault="004B37C0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57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="Angsana New"/>
                <w:sz w:val="20"/>
              </w:rPr>
              <w:t>,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000</w:t>
            </w:r>
          </w:p>
        </w:tc>
        <w:tc>
          <w:tcPr>
            <w:tcW w:w="180" w:type="dxa"/>
            <w:gridSpan w:val="2"/>
          </w:tcPr>
          <w:p w14:paraId="3BFF106C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4325C19F" w14:textId="21A2E067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57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theme="majorBidi"/>
                <w:sz w:val="20"/>
              </w:rPr>
              <w:t>,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22" w:type="dxa"/>
            <w:gridSpan w:val="3"/>
          </w:tcPr>
          <w:p w14:paraId="1A81C80E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7FE48C03" w14:textId="2516ACA0" w:rsidR="00E507CC" w:rsidRPr="0005480F" w:rsidRDefault="004B37C0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57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="Angsana New"/>
                <w:sz w:val="20"/>
              </w:rPr>
              <w:t>,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000</w:t>
            </w:r>
          </w:p>
        </w:tc>
        <w:tc>
          <w:tcPr>
            <w:tcW w:w="219" w:type="dxa"/>
            <w:gridSpan w:val="2"/>
          </w:tcPr>
          <w:p w14:paraId="7DDC4180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05C9D9CB" w14:textId="72C0DA38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57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theme="majorBidi"/>
                <w:sz w:val="20"/>
              </w:rPr>
              <w:t>,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17" w:type="dxa"/>
            <w:gridSpan w:val="2"/>
          </w:tcPr>
          <w:p w14:paraId="2BB4F1D3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57AE0484" w14:textId="40D4937F" w:rsidR="00E507CC" w:rsidRPr="0005480F" w:rsidRDefault="00634018" w:rsidP="00E507CC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218" w:type="dxa"/>
            <w:gridSpan w:val="2"/>
          </w:tcPr>
          <w:p w14:paraId="49F02620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1CF3823A" w14:textId="2F18D4F0" w:rsidR="00E507CC" w:rsidRPr="0005480F" w:rsidRDefault="00634018" w:rsidP="00E507CC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19" w:type="dxa"/>
            <w:gridSpan w:val="2"/>
          </w:tcPr>
          <w:p w14:paraId="44D7B46D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22318CC5" w14:textId="3ADA91A5" w:rsidR="00E507CC" w:rsidRPr="0005480F" w:rsidRDefault="00EC2903" w:rsidP="00E507C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57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="Angsana New"/>
                <w:sz w:val="20"/>
              </w:rPr>
              <w:t>,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000</w:t>
            </w:r>
          </w:p>
        </w:tc>
        <w:tc>
          <w:tcPr>
            <w:tcW w:w="217" w:type="dxa"/>
            <w:gridSpan w:val="2"/>
          </w:tcPr>
          <w:p w14:paraId="61F22CDE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gridSpan w:val="2"/>
          </w:tcPr>
          <w:p w14:paraId="22B02F8B" w14:textId="6C3E4859" w:rsidR="00E507CC" w:rsidRPr="0005480F" w:rsidRDefault="00E507CC" w:rsidP="00E507CC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57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,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</w:tr>
      <w:tr w:rsidR="00E507CC" w:rsidRPr="0005480F" w14:paraId="0E09A5A1" w14:textId="77777777" w:rsidTr="003F4D4E">
        <w:trPr>
          <w:cantSplit/>
          <w:trHeight w:val="60"/>
        </w:trPr>
        <w:tc>
          <w:tcPr>
            <w:tcW w:w="2610" w:type="dxa"/>
            <w:gridSpan w:val="2"/>
          </w:tcPr>
          <w:p w14:paraId="5534DD4B" w14:textId="77777777" w:rsidR="00E507CC" w:rsidRPr="0005480F" w:rsidRDefault="00E507CC" w:rsidP="00E50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98" w:hanging="1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5480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ออโต้ลอจิค</w:t>
            </w:r>
            <w:r w:rsidRPr="0005480F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2430" w:type="dxa"/>
            <w:gridSpan w:val="3"/>
          </w:tcPr>
          <w:p w14:paraId="681A7104" w14:textId="0A5D438A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การให้บริการและให้เช่าพื้นที่ลานจอดรถ</w:t>
            </w:r>
          </w:p>
        </w:tc>
        <w:tc>
          <w:tcPr>
            <w:tcW w:w="720" w:type="dxa"/>
            <w:gridSpan w:val="3"/>
          </w:tcPr>
          <w:p w14:paraId="596EA06F" w14:textId="09DF3F2F" w:rsidR="00E507CC" w:rsidRPr="0005480F" w:rsidRDefault="004B37C0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1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</w:t>
            </w:r>
            <w:r w:rsidRPr="0005480F">
              <w:rPr>
                <w:rFonts w:asciiTheme="majorBidi" w:hAnsiTheme="majorBidi" w:cs="Angsana New"/>
                <w:sz w:val="20"/>
              </w:rPr>
              <w:t>.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040DB771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20" w:type="dxa"/>
            <w:gridSpan w:val="3"/>
          </w:tcPr>
          <w:p w14:paraId="1D4319DC" w14:textId="6B3018E2" w:rsidR="00E507CC" w:rsidRPr="0005480F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  <w:r w:rsidRPr="0005480F">
              <w:rPr>
                <w:rFonts w:asciiTheme="majorBidi" w:hAnsiTheme="majorBidi" w:cstheme="majorBidi"/>
                <w:sz w:val="20"/>
              </w:rPr>
              <w:t>.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3243BC0E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2"/>
          </w:tcPr>
          <w:p w14:paraId="6B92223A" w14:textId="7102C99B" w:rsidR="00E507CC" w:rsidRPr="0005480F" w:rsidRDefault="004B37C0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5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="Angsana New"/>
                <w:sz w:val="20"/>
              </w:rPr>
              <w:t>,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000</w:t>
            </w:r>
          </w:p>
        </w:tc>
        <w:tc>
          <w:tcPr>
            <w:tcW w:w="180" w:type="dxa"/>
            <w:gridSpan w:val="2"/>
          </w:tcPr>
          <w:p w14:paraId="6037ED4D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5C9781E8" w14:textId="27E4724F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5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theme="majorBidi"/>
                <w:sz w:val="20"/>
              </w:rPr>
              <w:t>,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22" w:type="dxa"/>
            <w:gridSpan w:val="3"/>
          </w:tcPr>
          <w:p w14:paraId="3B5F8071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59CF3CC0" w14:textId="709E68FF" w:rsidR="00E507CC" w:rsidRPr="0005480F" w:rsidRDefault="004B37C0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5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2</w:t>
            </w:r>
            <w:r w:rsidRPr="0005480F">
              <w:rPr>
                <w:rFonts w:asciiTheme="majorBidi" w:hAnsiTheme="majorBidi" w:cs="Angsana New"/>
                <w:sz w:val="20"/>
              </w:rPr>
              <w:t>,591</w:t>
            </w:r>
          </w:p>
        </w:tc>
        <w:tc>
          <w:tcPr>
            <w:tcW w:w="219" w:type="dxa"/>
            <w:gridSpan w:val="2"/>
          </w:tcPr>
          <w:p w14:paraId="7E5A7973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6FF21999" w14:textId="0AC2F496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5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Pr="0005480F">
              <w:rPr>
                <w:rFonts w:asciiTheme="majorBidi" w:hAnsiTheme="majorBidi" w:cstheme="majorBidi"/>
                <w:sz w:val="20"/>
              </w:rPr>
              <w:t>,</w:t>
            </w: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591</w:t>
            </w:r>
          </w:p>
        </w:tc>
        <w:tc>
          <w:tcPr>
            <w:tcW w:w="217" w:type="dxa"/>
            <w:gridSpan w:val="2"/>
          </w:tcPr>
          <w:p w14:paraId="35CD0748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159D2302" w14:textId="3D969C43" w:rsidR="00E507CC" w:rsidRPr="0005480F" w:rsidRDefault="00634018" w:rsidP="00E507CC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rtl/>
                <w:cs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218" w:type="dxa"/>
            <w:gridSpan w:val="2"/>
          </w:tcPr>
          <w:p w14:paraId="4854D300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792F8794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19" w:type="dxa"/>
            <w:gridSpan w:val="2"/>
          </w:tcPr>
          <w:p w14:paraId="2F713E24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2669AAD8" w14:textId="1B029E1B" w:rsidR="00E507CC" w:rsidRPr="0005480F" w:rsidRDefault="00634018" w:rsidP="00E507C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5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2</w:t>
            </w:r>
            <w:r w:rsidRPr="0005480F">
              <w:rPr>
                <w:rFonts w:asciiTheme="majorBidi" w:hAnsiTheme="majorBidi" w:cs="Angsana New"/>
                <w:sz w:val="20"/>
              </w:rPr>
              <w:t>,591</w:t>
            </w:r>
          </w:p>
        </w:tc>
        <w:tc>
          <w:tcPr>
            <w:tcW w:w="217" w:type="dxa"/>
            <w:gridSpan w:val="2"/>
          </w:tcPr>
          <w:p w14:paraId="3ECBEA0C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gridSpan w:val="2"/>
          </w:tcPr>
          <w:p w14:paraId="2FDEB670" w14:textId="765743DB" w:rsidR="00E507CC" w:rsidRPr="0005480F" w:rsidRDefault="00E507CC" w:rsidP="00E507CC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,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591</w:t>
            </w:r>
          </w:p>
        </w:tc>
      </w:tr>
      <w:tr w:rsidR="00E507CC" w:rsidRPr="0005480F" w14:paraId="1234E3D1" w14:textId="77777777" w:rsidTr="003F4D4E">
        <w:trPr>
          <w:cantSplit/>
          <w:trHeight w:val="60"/>
        </w:trPr>
        <w:tc>
          <w:tcPr>
            <w:tcW w:w="2610" w:type="dxa"/>
            <w:gridSpan w:val="2"/>
          </w:tcPr>
          <w:p w14:paraId="2323DB25" w14:textId="77777777" w:rsidR="00E507CC" w:rsidRPr="0005480F" w:rsidRDefault="00E507CC" w:rsidP="00E50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05480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ดาต้าเซฟ จำกัด</w:t>
            </w:r>
          </w:p>
        </w:tc>
        <w:tc>
          <w:tcPr>
            <w:tcW w:w="2430" w:type="dxa"/>
            <w:gridSpan w:val="3"/>
          </w:tcPr>
          <w:p w14:paraId="319AE320" w14:textId="36F4CC51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ให้บริการจัดการเอกสาร</w:t>
            </w:r>
          </w:p>
        </w:tc>
        <w:tc>
          <w:tcPr>
            <w:tcW w:w="720" w:type="dxa"/>
            <w:gridSpan w:val="3"/>
          </w:tcPr>
          <w:p w14:paraId="1E07FD72" w14:textId="28827D29" w:rsidR="00E507CC" w:rsidRPr="0005480F" w:rsidRDefault="004B37C0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1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</w:t>
            </w:r>
            <w:r w:rsidRPr="0005480F">
              <w:rPr>
                <w:rFonts w:asciiTheme="majorBidi" w:hAnsiTheme="majorBidi" w:cs="Angsana New"/>
                <w:sz w:val="20"/>
              </w:rPr>
              <w:t>.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3392C872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20" w:type="dxa"/>
            <w:gridSpan w:val="3"/>
          </w:tcPr>
          <w:p w14:paraId="21208293" w14:textId="07259BD2" w:rsidR="00E507CC" w:rsidRPr="0005480F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  <w:r w:rsidRPr="0005480F">
              <w:rPr>
                <w:rFonts w:asciiTheme="majorBidi" w:hAnsiTheme="majorBidi" w:cstheme="majorBidi"/>
                <w:sz w:val="20"/>
              </w:rPr>
              <w:t>.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773E0DFA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2"/>
          </w:tcPr>
          <w:p w14:paraId="22AB2217" w14:textId="3213CEAA" w:rsidR="00E507CC" w:rsidRPr="0005480F" w:rsidRDefault="004B37C0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75,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000</w:t>
            </w:r>
          </w:p>
        </w:tc>
        <w:tc>
          <w:tcPr>
            <w:tcW w:w="180" w:type="dxa"/>
            <w:gridSpan w:val="2"/>
          </w:tcPr>
          <w:p w14:paraId="1A477FFC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44059FCB" w14:textId="22B34AC2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75</w:t>
            </w:r>
            <w:r w:rsidRPr="0005480F">
              <w:rPr>
                <w:rFonts w:asciiTheme="majorBidi" w:hAnsiTheme="majorBidi" w:cstheme="majorBidi"/>
                <w:sz w:val="20"/>
              </w:rPr>
              <w:t>,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22" w:type="dxa"/>
            <w:gridSpan w:val="3"/>
          </w:tcPr>
          <w:p w14:paraId="26CFFFE5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1498C32B" w14:textId="50BFF068" w:rsidR="00E507CC" w:rsidRPr="0005480F" w:rsidRDefault="004B37C0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75,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000</w:t>
            </w:r>
          </w:p>
        </w:tc>
        <w:tc>
          <w:tcPr>
            <w:tcW w:w="219" w:type="dxa"/>
            <w:gridSpan w:val="2"/>
          </w:tcPr>
          <w:p w14:paraId="43840D55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3C003F02" w14:textId="111027E6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75</w:t>
            </w:r>
            <w:r w:rsidRPr="0005480F">
              <w:rPr>
                <w:rFonts w:asciiTheme="majorBidi" w:hAnsiTheme="majorBidi" w:cstheme="majorBidi"/>
                <w:sz w:val="20"/>
              </w:rPr>
              <w:t>,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17" w:type="dxa"/>
            <w:gridSpan w:val="2"/>
          </w:tcPr>
          <w:p w14:paraId="707E145A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2FDFBEBA" w14:textId="1363C085" w:rsidR="00E507CC" w:rsidRPr="0005480F" w:rsidRDefault="00634018" w:rsidP="00E507CC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218" w:type="dxa"/>
            <w:gridSpan w:val="2"/>
          </w:tcPr>
          <w:p w14:paraId="35A4AD21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09929060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19" w:type="dxa"/>
            <w:gridSpan w:val="2"/>
          </w:tcPr>
          <w:p w14:paraId="56B96DFE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22BD8F2E" w14:textId="452AB4D9" w:rsidR="00E507CC" w:rsidRPr="0005480F" w:rsidRDefault="00EC2903" w:rsidP="00E507C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75,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000</w:t>
            </w:r>
          </w:p>
        </w:tc>
        <w:tc>
          <w:tcPr>
            <w:tcW w:w="217" w:type="dxa"/>
            <w:gridSpan w:val="2"/>
          </w:tcPr>
          <w:p w14:paraId="5D2A8C62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gridSpan w:val="2"/>
          </w:tcPr>
          <w:p w14:paraId="4458800A" w14:textId="55668116" w:rsidR="00E507CC" w:rsidRPr="0005480F" w:rsidRDefault="00E507CC" w:rsidP="00E507CC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75</w:t>
            </w: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,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</w:tr>
      <w:tr w:rsidR="00E507CC" w:rsidRPr="0005480F" w14:paraId="0F5F9C84" w14:textId="77777777" w:rsidTr="003F4D4E">
        <w:trPr>
          <w:cantSplit/>
          <w:trHeight w:val="60"/>
        </w:trPr>
        <w:tc>
          <w:tcPr>
            <w:tcW w:w="2610" w:type="dxa"/>
            <w:gridSpan w:val="2"/>
          </w:tcPr>
          <w:p w14:paraId="361DB6CA" w14:textId="2986DFCB" w:rsidR="00E507CC" w:rsidRPr="0005480F" w:rsidRDefault="00E507CC" w:rsidP="00E50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05480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เจวีเค อินเตอร์เนชั่นแนล</w:t>
            </w:r>
          </w:p>
        </w:tc>
        <w:tc>
          <w:tcPr>
            <w:tcW w:w="2430" w:type="dxa"/>
            <w:gridSpan w:val="3"/>
          </w:tcPr>
          <w:p w14:paraId="2CFA3EF2" w14:textId="684F0854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บรรจุหีบห่อ</w:t>
            </w:r>
            <w:r w:rsidRPr="0005480F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ขนย้ายภายในประเทศและ</w:t>
            </w:r>
          </w:p>
        </w:tc>
        <w:tc>
          <w:tcPr>
            <w:tcW w:w="720" w:type="dxa"/>
            <w:gridSpan w:val="3"/>
          </w:tcPr>
          <w:p w14:paraId="185C371E" w14:textId="4E0A35C7" w:rsidR="00E507CC" w:rsidRPr="0005480F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24BB2A61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20" w:type="dxa"/>
            <w:gridSpan w:val="3"/>
          </w:tcPr>
          <w:p w14:paraId="5CEA819F" w14:textId="0ABB49C8" w:rsidR="00E507CC" w:rsidRPr="0005480F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2B7B965E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2"/>
          </w:tcPr>
          <w:p w14:paraId="3B3D029F" w14:textId="27874052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2E9A7072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0DE765E4" w14:textId="240D2669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22" w:type="dxa"/>
            <w:gridSpan w:val="3"/>
          </w:tcPr>
          <w:p w14:paraId="013C899D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3878376D" w14:textId="1894EB22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19" w:type="dxa"/>
            <w:gridSpan w:val="2"/>
          </w:tcPr>
          <w:p w14:paraId="76F33436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518919C2" w14:textId="28607C7F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7" w:type="dxa"/>
            <w:gridSpan w:val="2"/>
          </w:tcPr>
          <w:p w14:paraId="13ADFD1F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31743898" w14:textId="22BF8510" w:rsidR="00E507CC" w:rsidRPr="0005480F" w:rsidRDefault="00E507CC" w:rsidP="00E507CC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18" w:type="dxa"/>
            <w:gridSpan w:val="2"/>
          </w:tcPr>
          <w:p w14:paraId="52ABFED4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7E1A063B" w14:textId="19B07D31" w:rsidR="00E507CC" w:rsidRPr="0005480F" w:rsidRDefault="00E507CC" w:rsidP="00E507CC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219" w:type="dxa"/>
            <w:gridSpan w:val="2"/>
          </w:tcPr>
          <w:p w14:paraId="476DF082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0F6F8B90" w14:textId="7D3C9F19" w:rsidR="00E507CC" w:rsidRPr="0005480F" w:rsidRDefault="00E507CC" w:rsidP="00E507C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17" w:type="dxa"/>
            <w:gridSpan w:val="2"/>
          </w:tcPr>
          <w:p w14:paraId="4549C07F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gridSpan w:val="2"/>
          </w:tcPr>
          <w:p w14:paraId="482004A9" w14:textId="6F9D3664" w:rsidR="00E507CC" w:rsidRPr="0005480F" w:rsidRDefault="00E507CC" w:rsidP="00E507CC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</w:tr>
      <w:tr w:rsidR="00E507CC" w:rsidRPr="0005480F" w14:paraId="20F89613" w14:textId="77777777" w:rsidTr="003F4D4E">
        <w:trPr>
          <w:cantSplit/>
          <w:trHeight w:val="60"/>
        </w:trPr>
        <w:tc>
          <w:tcPr>
            <w:tcW w:w="2610" w:type="dxa"/>
            <w:gridSpan w:val="2"/>
          </w:tcPr>
          <w:p w14:paraId="25A4FCC3" w14:textId="17070793" w:rsidR="00E507CC" w:rsidRPr="0005480F" w:rsidRDefault="00E507CC" w:rsidP="00E50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5480F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05480F">
              <w:rPr>
                <w:rFonts w:asciiTheme="majorBidi" w:hAnsiTheme="majorBidi" w:cstheme="majorBidi"/>
                <w:sz w:val="20"/>
                <w:szCs w:val="20"/>
                <w:cs/>
              </w:rPr>
              <w:t>มูฟเวอรส์ จำกัด</w:t>
            </w:r>
          </w:p>
        </w:tc>
        <w:tc>
          <w:tcPr>
            <w:tcW w:w="2430" w:type="dxa"/>
            <w:gridSpan w:val="3"/>
          </w:tcPr>
          <w:p w14:paraId="45817924" w14:textId="3AFF749A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 xml:space="preserve">    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ระหว่างประเทศ</w:t>
            </w:r>
          </w:p>
        </w:tc>
        <w:tc>
          <w:tcPr>
            <w:tcW w:w="720" w:type="dxa"/>
            <w:gridSpan w:val="3"/>
          </w:tcPr>
          <w:p w14:paraId="13112BAE" w14:textId="295C30CF" w:rsidR="00E507CC" w:rsidRPr="0005480F" w:rsidRDefault="004B37C0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1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</w:t>
            </w:r>
            <w:r w:rsidRPr="0005480F">
              <w:rPr>
                <w:rFonts w:asciiTheme="majorBidi" w:hAnsiTheme="majorBidi" w:cs="Angsana New"/>
                <w:sz w:val="20"/>
              </w:rPr>
              <w:t>.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14C55E46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20" w:type="dxa"/>
            <w:gridSpan w:val="3"/>
          </w:tcPr>
          <w:p w14:paraId="72BE4F69" w14:textId="51F8D42F" w:rsidR="00E507CC" w:rsidRPr="0005480F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9F960E4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2"/>
          </w:tcPr>
          <w:p w14:paraId="3F06B41D" w14:textId="58ACDC39" w:rsidR="00E507CC" w:rsidRPr="0005480F" w:rsidRDefault="004B37C0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44,4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</w:t>
            </w:r>
          </w:p>
        </w:tc>
        <w:tc>
          <w:tcPr>
            <w:tcW w:w="180" w:type="dxa"/>
            <w:gridSpan w:val="2"/>
          </w:tcPr>
          <w:p w14:paraId="7F389998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39694CFD" w14:textId="36D2C0CE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44</w:t>
            </w:r>
            <w:r w:rsidRPr="0005480F">
              <w:rPr>
                <w:rFonts w:asciiTheme="majorBidi" w:hAnsiTheme="majorBidi" w:cstheme="majorBidi"/>
                <w:sz w:val="20"/>
              </w:rPr>
              <w:t>,</w:t>
            </w: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4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22" w:type="dxa"/>
            <w:gridSpan w:val="3"/>
          </w:tcPr>
          <w:p w14:paraId="17BB47A0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06B78412" w14:textId="6E69F622" w:rsidR="00E507CC" w:rsidRPr="0005480F" w:rsidRDefault="004B37C0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45,749</w:t>
            </w:r>
          </w:p>
        </w:tc>
        <w:tc>
          <w:tcPr>
            <w:tcW w:w="219" w:type="dxa"/>
            <w:gridSpan w:val="2"/>
          </w:tcPr>
          <w:p w14:paraId="495249D4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74E7390E" w14:textId="7C19CE82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45,749</w:t>
            </w:r>
          </w:p>
        </w:tc>
        <w:tc>
          <w:tcPr>
            <w:tcW w:w="217" w:type="dxa"/>
            <w:gridSpan w:val="2"/>
          </w:tcPr>
          <w:p w14:paraId="6584D5A1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340471F5" w14:textId="2D1FFBDE" w:rsidR="00E507CC" w:rsidRPr="0005480F" w:rsidRDefault="00634018" w:rsidP="00E507CC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218" w:type="dxa"/>
            <w:gridSpan w:val="2"/>
          </w:tcPr>
          <w:p w14:paraId="29949022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436A30CF" w14:textId="222955EB" w:rsidR="00E507CC" w:rsidRPr="0005480F" w:rsidRDefault="00E507CC" w:rsidP="00E507CC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9" w:type="dxa"/>
            <w:gridSpan w:val="2"/>
          </w:tcPr>
          <w:p w14:paraId="5BDF417A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1EDFBBB7" w14:textId="6A14A734" w:rsidR="00E507CC" w:rsidRPr="0005480F" w:rsidRDefault="00EC2903" w:rsidP="00E507C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45,749</w:t>
            </w:r>
          </w:p>
        </w:tc>
        <w:tc>
          <w:tcPr>
            <w:tcW w:w="217" w:type="dxa"/>
            <w:gridSpan w:val="2"/>
          </w:tcPr>
          <w:p w14:paraId="08311F85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gridSpan w:val="2"/>
          </w:tcPr>
          <w:p w14:paraId="5F92E218" w14:textId="4657E083" w:rsidR="00E507CC" w:rsidRPr="0005480F" w:rsidRDefault="00E507CC" w:rsidP="00E507CC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45,749</w:t>
            </w:r>
          </w:p>
        </w:tc>
      </w:tr>
      <w:tr w:rsidR="00E507CC" w:rsidRPr="0005480F" w14:paraId="480DE61F" w14:textId="77777777" w:rsidTr="003F4D4E">
        <w:trPr>
          <w:cantSplit/>
          <w:trHeight w:val="60"/>
        </w:trPr>
        <w:tc>
          <w:tcPr>
            <w:tcW w:w="2610" w:type="dxa"/>
            <w:gridSpan w:val="2"/>
          </w:tcPr>
          <w:p w14:paraId="6204349D" w14:textId="77777777" w:rsidR="00E507CC" w:rsidRPr="0005480F" w:rsidRDefault="00E507CC" w:rsidP="00E50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05480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เจดับเบิ้ลยูดี เอเชีย จำกัด</w:t>
            </w:r>
          </w:p>
        </w:tc>
        <w:tc>
          <w:tcPr>
            <w:tcW w:w="2430" w:type="dxa"/>
            <w:gridSpan w:val="3"/>
          </w:tcPr>
          <w:p w14:paraId="3DAE8500" w14:textId="75291BF9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โลจิสติกส์</w:t>
            </w:r>
            <w:r w:rsidRPr="0005480F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บริหารการขนส่งสินค้า</w:t>
            </w:r>
            <w:r w:rsidRPr="0005480F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บริหาร</w:t>
            </w:r>
          </w:p>
        </w:tc>
        <w:tc>
          <w:tcPr>
            <w:tcW w:w="720" w:type="dxa"/>
            <w:gridSpan w:val="3"/>
          </w:tcPr>
          <w:p w14:paraId="293B3D73" w14:textId="3459EC22" w:rsidR="00E507CC" w:rsidRPr="0005480F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60B13D0B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20" w:type="dxa"/>
            <w:gridSpan w:val="3"/>
          </w:tcPr>
          <w:p w14:paraId="7186506D" w14:textId="150322C7" w:rsidR="00E507CC" w:rsidRPr="0005480F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48C854F1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2"/>
          </w:tcPr>
          <w:p w14:paraId="4C10B6C3" w14:textId="0F9CFF84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38403C85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65F99F09" w14:textId="4F01B581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22" w:type="dxa"/>
            <w:gridSpan w:val="3"/>
          </w:tcPr>
          <w:p w14:paraId="3456FB0E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4EE69787" w14:textId="3DCF266B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9" w:type="dxa"/>
            <w:gridSpan w:val="2"/>
          </w:tcPr>
          <w:p w14:paraId="7F5005E8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5F0F96A0" w14:textId="0D7ADF24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7" w:type="dxa"/>
            <w:gridSpan w:val="2"/>
          </w:tcPr>
          <w:p w14:paraId="74126AB0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4D863057" w14:textId="2D46BAD9" w:rsidR="00E507CC" w:rsidRPr="0005480F" w:rsidRDefault="00E507CC" w:rsidP="00E507CC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8" w:type="dxa"/>
            <w:gridSpan w:val="2"/>
          </w:tcPr>
          <w:p w14:paraId="2FF9459F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44D6545D" w14:textId="25EA6C3A" w:rsidR="00E507CC" w:rsidRPr="0005480F" w:rsidRDefault="00E507CC" w:rsidP="00E507CC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9" w:type="dxa"/>
            <w:gridSpan w:val="2"/>
          </w:tcPr>
          <w:p w14:paraId="6D6F3D4A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19E27386" w14:textId="4AEA9F34" w:rsidR="00E507CC" w:rsidRPr="0005480F" w:rsidRDefault="00E507CC" w:rsidP="00E507C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7" w:type="dxa"/>
            <w:gridSpan w:val="2"/>
          </w:tcPr>
          <w:p w14:paraId="1F76A7E2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gridSpan w:val="2"/>
          </w:tcPr>
          <w:p w14:paraId="31ACAA4C" w14:textId="170C38C5" w:rsidR="00E507CC" w:rsidRPr="0005480F" w:rsidRDefault="00E507CC" w:rsidP="00E507CC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</w:tr>
      <w:tr w:rsidR="003F4D4E" w:rsidRPr="0005480F" w14:paraId="054D1A26" w14:textId="77777777" w:rsidTr="003F4D4E">
        <w:trPr>
          <w:cantSplit/>
          <w:trHeight w:val="60"/>
        </w:trPr>
        <w:tc>
          <w:tcPr>
            <w:tcW w:w="2610" w:type="dxa"/>
            <w:gridSpan w:val="2"/>
          </w:tcPr>
          <w:p w14:paraId="17B32D68" w14:textId="77777777" w:rsidR="003F4D4E" w:rsidRPr="0005480F" w:rsidRDefault="003F4D4E" w:rsidP="003F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430" w:type="dxa"/>
            <w:gridSpan w:val="3"/>
          </w:tcPr>
          <w:p w14:paraId="4FE1BE34" w14:textId="0B7BEDFD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 คลังสินค้า</w:t>
            </w: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ท่าพักสินค้าและการบรรจุภัณฑ์</w:t>
            </w:r>
          </w:p>
        </w:tc>
        <w:tc>
          <w:tcPr>
            <w:tcW w:w="720" w:type="dxa"/>
            <w:gridSpan w:val="3"/>
          </w:tcPr>
          <w:p w14:paraId="224ABF69" w14:textId="72DB259C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rtl/>
                <w:lang w:val="en-US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1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</w:t>
            </w:r>
            <w:r w:rsidRPr="0005480F">
              <w:rPr>
                <w:rFonts w:asciiTheme="majorBidi" w:hAnsiTheme="majorBidi" w:cs="Angsana New"/>
                <w:sz w:val="20"/>
              </w:rPr>
              <w:t>.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289DF5EA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20" w:type="dxa"/>
            <w:gridSpan w:val="3"/>
          </w:tcPr>
          <w:p w14:paraId="4EEFD285" w14:textId="02789A79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  <w:r w:rsidRPr="0005480F">
              <w:rPr>
                <w:rFonts w:asciiTheme="majorBidi" w:hAnsiTheme="majorBidi" w:cstheme="majorBidi"/>
                <w:sz w:val="20"/>
              </w:rPr>
              <w:t>.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616C2137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2"/>
          </w:tcPr>
          <w:p w14:paraId="0C432036" w14:textId="15985C9D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1,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="Angsana New"/>
                <w:sz w:val="20"/>
              </w:rPr>
              <w:t>1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="Angsana New"/>
                <w:sz w:val="20"/>
              </w:rPr>
              <w:t>,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000</w:t>
            </w:r>
          </w:p>
        </w:tc>
        <w:tc>
          <w:tcPr>
            <w:tcW w:w="180" w:type="dxa"/>
            <w:gridSpan w:val="2"/>
          </w:tcPr>
          <w:p w14:paraId="06377A4F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195BCF24" w14:textId="3854C522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05480F">
              <w:rPr>
                <w:rFonts w:asciiTheme="majorBidi" w:hAnsiTheme="majorBidi" w:cstheme="majorBidi"/>
                <w:sz w:val="20"/>
              </w:rPr>
              <w:t>,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theme="majorBidi"/>
                <w:sz w:val="20"/>
              </w:rPr>
              <w:t>,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22" w:type="dxa"/>
            <w:gridSpan w:val="3"/>
          </w:tcPr>
          <w:p w14:paraId="72265285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4338AC3B" w14:textId="4DB4D48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1,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="Angsana New"/>
                <w:sz w:val="20"/>
              </w:rPr>
              <w:t>1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="Angsana New"/>
                <w:sz w:val="20"/>
              </w:rPr>
              <w:t>,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000</w:t>
            </w:r>
          </w:p>
        </w:tc>
        <w:tc>
          <w:tcPr>
            <w:tcW w:w="219" w:type="dxa"/>
            <w:gridSpan w:val="2"/>
          </w:tcPr>
          <w:p w14:paraId="70342D45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1CB9A81B" w14:textId="4696AF68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05480F">
              <w:rPr>
                <w:rFonts w:asciiTheme="majorBidi" w:hAnsiTheme="majorBidi" w:cstheme="majorBidi"/>
                <w:sz w:val="20"/>
              </w:rPr>
              <w:t>,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theme="majorBidi"/>
                <w:sz w:val="20"/>
              </w:rPr>
              <w:t>,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17" w:type="dxa"/>
            <w:gridSpan w:val="2"/>
          </w:tcPr>
          <w:p w14:paraId="1972C6FD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63488DB5" w14:textId="7169743C" w:rsidR="003F4D4E" w:rsidRPr="0005480F" w:rsidRDefault="003F4D4E" w:rsidP="003F4D4E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218" w:type="dxa"/>
            <w:gridSpan w:val="2"/>
          </w:tcPr>
          <w:p w14:paraId="717142A0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2115E738" w14:textId="759D034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9" w:type="dxa"/>
            <w:gridSpan w:val="2"/>
          </w:tcPr>
          <w:p w14:paraId="605402D1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11FD03F7" w14:textId="114C32F9" w:rsidR="003F4D4E" w:rsidRPr="0005480F" w:rsidRDefault="003F4D4E" w:rsidP="003F4D4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1,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="Angsana New"/>
                <w:sz w:val="20"/>
              </w:rPr>
              <w:t>1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="Angsana New"/>
                <w:sz w:val="20"/>
              </w:rPr>
              <w:t>,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000</w:t>
            </w:r>
          </w:p>
        </w:tc>
        <w:tc>
          <w:tcPr>
            <w:tcW w:w="217" w:type="dxa"/>
            <w:gridSpan w:val="2"/>
          </w:tcPr>
          <w:p w14:paraId="328DCDC2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gridSpan w:val="2"/>
          </w:tcPr>
          <w:p w14:paraId="051B59B5" w14:textId="22288BF3" w:rsidR="003F4D4E" w:rsidRPr="0005480F" w:rsidRDefault="003F4D4E" w:rsidP="003F4D4E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,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,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</w:tr>
      <w:tr w:rsidR="003F4D4E" w:rsidRPr="0005480F" w14:paraId="796E7991" w14:textId="77777777" w:rsidTr="003F4D4E">
        <w:trPr>
          <w:cantSplit/>
          <w:trHeight w:val="60"/>
        </w:trPr>
        <w:tc>
          <w:tcPr>
            <w:tcW w:w="2610" w:type="dxa"/>
            <w:gridSpan w:val="2"/>
          </w:tcPr>
          <w:p w14:paraId="58421C29" w14:textId="77777777" w:rsidR="003F4D4E" w:rsidRPr="0005480F" w:rsidRDefault="003F4D4E" w:rsidP="003F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05480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ไดนามิค ไอที</w:t>
            </w:r>
            <w:r w:rsidRPr="0005480F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szCs w:val="20"/>
                <w:cs/>
              </w:rPr>
              <w:t>โซลูชั่นส์ จำกัด</w:t>
            </w:r>
          </w:p>
        </w:tc>
        <w:tc>
          <w:tcPr>
            <w:tcW w:w="2430" w:type="dxa"/>
            <w:gridSpan w:val="3"/>
          </w:tcPr>
          <w:p w14:paraId="450CC604" w14:textId="0B1AF7D9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จำหน่ายและติดตั้งอุปกรณ์</w:t>
            </w:r>
          </w:p>
        </w:tc>
        <w:tc>
          <w:tcPr>
            <w:tcW w:w="720" w:type="dxa"/>
            <w:gridSpan w:val="3"/>
          </w:tcPr>
          <w:p w14:paraId="2550EF3D" w14:textId="08BDB476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2CF6BAD2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20" w:type="dxa"/>
            <w:gridSpan w:val="3"/>
          </w:tcPr>
          <w:p w14:paraId="7D0A9494" w14:textId="167B06B9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19F2EA7A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2"/>
          </w:tcPr>
          <w:p w14:paraId="58D4CB0F" w14:textId="5B278736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67ED177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5081A28A" w14:textId="58FF748F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22" w:type="dxa"/>
            <w:gridSpan w:val="3"/>
          </w:tcPr>
          <w:p w14:paraId="1845644C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568B63C0" w14:textId="1B48F583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9" w:type="dxa"/>
            <w:gridSpan w:val="2"/>
          </w:tcPr>
          <w:p w14:paraId="3C7E8E7F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388F4EA7" w14:textId="403DBB58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7" w:type="dxa"/>
            <w:gridSpan w:val="2"/>
          </w:tcPr>
          <w:p w14:paraId="6CC9251F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30B3ECEA" w14:textId="3D7B5A23" w:rsidR="003F4D4E" w:rsidRPr="0005480F" w:rsidRDefault="003F4D4E" w:rsidP="003F4D4E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8" w:type="dxa"/>
            <w:gridSpan w:val="2"/>
          </w:tcPr>
          <w:p w14:paraId="0194A2E1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027C768F" w14:textId="55E7ECFC" w:rsidR="003F4D4E" w:rsidRPr="0005480F" w:rsidRDefault="003F4D4E" w:rsidP="003F4D4E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9" w:type="dxa"/>
            <w:gridSpan w:val="2"/>
          </w:tcPr>
          <w:p w14:paraId="7BDD0A83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777616E7" w14:textId="7B0A5190" w:rsidR="003F4D4E" w:rsidRPr="0005480F" w:rsidRDefault="003F4D4E" w:rsidP="003F4D4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17" w:type="dxa"/>
            <w:gridSpan w:val="2"/>
          </w:tcPr>
          <w:p w14:paraId="08599AA0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gridSpan w:val="2"/>
          </w:tcPr>
          <w:p w14:paraId="4FC2A631" w14:textId="0C60DCFB" w:rsidR="003F4D4E" w:rsidRPr="0005480F" w:rsidRDefault="003F4D4E" w:rsidP="003F4D4E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</w:tr>
      <w:tr w:rsidR="003F4D4E" w:rsidRPr="0005480F" w14:paraId="116CA6C2" w14:textId="77777777" w:rsidTr="003F4D4E">
        <w:trPr>
          <w:cantSplit/>
          <w:trHeight w:val="60"/>
        </w:trPr>
        <w:tc>
          <w:tcPr>
            <w:tcW w:w="2610" w:type="dxa"/>
            <w:gridSpan w:val="2"/>
          </w:tcPr>
          <w:p w14:paraId="6DCDEEC3" w14:textId="77777777" w:rsidR="003F4D4E" w:rsidRPr="0005480F" w:rsidRDefault="003F4D4E" w:rsidP="003F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430" w:type="dxa"/>
            <w:gridSpan w:val="3"/>
          </w:tcPr>
          <w:p w14:paraId="104D94BF" w14:textId="24A2F0E9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 อิเลคทรอนิกส์โปรแกรม</w:t>
            </w:r>
          </w:p>
        </w:tc>
        <w:tc>
          <w:tcPr>
            <w:tcW w:w="720" w:type="dxa"/>
            <w:gridSpan w:val="3"/>
          </w:tcPr>
          <w:p w14:paraId="0B501811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1AB7EBE4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20" w:type="dxa"/>
            <w:gridSpan w:val="3"/>
          </w:tcPr>
          <w:p w14:paraId="1CE147A5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0986592A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2"/>
          </w:tcPr>
          <w:p w14:paraId="02175A08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54E59A1B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0755D64E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2" w:type="dxa"/>
            <w:gridSpan w:val="3"/>
          </w:tcPr>
          <w:p w14:paraId="030B2650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5DC97279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9" w:type="dxa"/>
            <w:gridSpan w:val="2"/>
          </w:tcPr>
          <w:p w14:paraId="14397AA2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7C2247D4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17" w:type="dxa"/>
            <w:gridSpan w:val="2"/>
          </w:tcPr>
          <w:p w14:paraId="4A2A8BF2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5D47AD89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18" w:type="dxa"/>
            <w:gridSpan w:val="2"/>
          </w:tcPr>
          <w:p w14:paraId="21D94CD1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2864C4EB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19" w:type="dxa"/>
            <w:gridSpan w:val="2"/>
          </w:tcPr>
          <w:p w14:paraId="3CE340CA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753961EB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7" w:type="dxa"/>
            <w:gridSpan w:val="2"/>
          </w:tcPr>
          <w:p w14:paraId="356E5AB9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gridSpan w:val="2"/>
          </w:tcPr>
          <w:p w14:paraId="659B49D7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3F4D4E" w:rsidRPr="0005480F" w14:paraId="308724A6" w14:textId="77777777" w:rsidTr="003F4D4E">
        <w:trPr>
          <w:cantSplit/>
          <w:trHeight w:val="60"/>
        </w:trPr>
        <w:tc>
          <w:tcPr>
            <w:tcW w:w="2610" w:type="dxa"/>
            <w:gridSpan w:val="2"/>
          </w:tcPr>
          <w:p w14:paraId="0268977B" w14:textId="77777777" w:rsidR="003F4D4E" w:rsidRPr="0005480F" w:rsidRDefault="003F4D4E" w:rsidP="003F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430" w:type="dxa"/>
            <w:gridSpan w:val="3"/>
          </w:tcPr>
          <w:p w14:paraId="0187FCDD" w14:textId="1A00F383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 </w:t>
            </w: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ซอฟต์แวร์ และระบบเครือข่าย</w:t>
            </w:r>
          </w:p>
        </w:tc>
        <w:tc>
          <w:tcPr>
            <w:tcW w:w="720" w:type="dxa"/>
            <w:gridSpan w:val="3"/>
          </w:tcPr>
          <w:p w14:paraId="58FC6016" w14:textId="7BFB8FA2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1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</w:t>
            </w:r>
            <w:r w:rsidRPr="0005480F">
              <w:rPr>
                <w:rFonts w:asciiTheme="majorBidi" w:hAnsiTheme="majorBidi" w:cs="Angsana New"/>
                <w:sz w:val="20"/>
              </w:rPr>
              <w:t>.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64FF067F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20" w:type="dxa"/>
            <w:gridSpan w:val="3"/>
          </w:tcPr>
          <w:p w14:paraId="26A9336B" w14:textId="178F4959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  <w:r w:rsidRPr="0005480F">
              <w:rPr>
                <w:rFonts w:asciiTheme="majorBidi" w:hAnsiTheme="majorBidi" w:cstheme="majorBidi"/>
                <w:sz w:val="20"/>
              </w:rPr>
              <w:t>.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44265E52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2"/>
          </w:tcPr>
          <w:p w14:paraId="0EFD5073" w14:textId="106ACC3A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13,55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</w:t>
            </w:r>
          </w:p>
        </w:tc>
        <w:tc>
          <w:tcPr>
            <w:tcW w:w="180" w:type="dxa"/>
            <w:gridSpan w:val="2"/>
          </w:tcPr>
          <w:p w14:paraId="27040B65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6135DD55" w14:textId="11D02E88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13,55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</w:t>
            </w:r>
          </w:p>
        </w:tc>
        <w:tc>
          <w:tcPr>
            <w:tcW w:w="222" w:type="dxa"/>
            <w:gridSpan w:val="3"/>
          </w:tcPr>
          <w:p w14:paraId="6A78F632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3D89C0B8" w14:textId="012DDA95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16,355</w:t>
            </w:r>
          </w:p>
        </w:tc>
        <w:tc>
          <w:tcPr>
            <w:tcW w:w="219" w:type="dxa"/>
            <w:gridSpan w:val="2"/>
          </w:tcPr>
          <w:p w14:paraId="68B3238A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3B675706" w14:textId="27BB33F1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16,355</w:t>
            </w:r>
          </w:p>
        </w:tc>
        <w:tc>
          <w:tcPr>
            <w:tcW w:w="217" w:type="dxa"/>
            <w:gridSpan w:val="2"/>
          </w:tcPr>
          <w:p w14:paraId="06825E9E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52749A48" w14:textId="526BA759" w:rsidR="003F4D4E" w:rsidRPr="0005480F" w:rsidRDefault="003F4D4E" w:rsidP="003F4D4E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218" w:type="dxa"/>
            <w:gridSpan w:val="2"/>
          </w:tcPr>
          <w:p w14:paraId="5E4F8F8D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2D42F46F" w14:textId="27D0BF76" w:rsidR="003F4D4E" w:rsidRPr="0005480F" w:rsidRDefault="003F4D4E" w:rsidP="003F4D4E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9" w:type="dxa"/>
            <w:gridSpan w:val="2"/>
          </w:tcPr>
          <w:p w14:paraId="7CA8027D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54747024" w14:textId="3A1752B4" w:rsidR="003F4D4E" w:rsidRPr="0005480F" w:rsidRDefault="003F4D4E" w:rsidP="003F4D4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16,355</w:t>
            </w:r>
          </w:p>
        </w:tc>
        <w:tc>
          <w:tcPr>
            <w:tcW w:w="217" w:type="dxa"/>
            <w:gridSpan w:val="2"/>
          </w:tcPr>
          <w:p w14:paraId="11FF034D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gridSpan w:val="2"/>
          </w:tcPr>
          <w:p w14:paraId="7F2E5BDD" w14:textId="23BF41A3" w:rsidR="003F4D4E" w:rsidRPr="0005480F" w:rsidRDefault="003F4D4E" w:rsidP="003F4D4E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16,355</w:t>
            </w:r>
          </w:p>
        </w:tc>
      </w:tr>
      <w:tr w:rsidR="003F4D4E" w:rsidRPr="0005480F" w14:paraId="1762619E" w14:textId="77777777" w:rsidTr="003F4D4E">
        <w:trPr>
          <w:cantSplit/>
          <w:trHeight w:val="60"/>
        </w:trPr>
        <w:tc>
          <w:tcPr>
            <w:tcW w:w="2610" w:type="dxa"/>
            <w:gridSpan w:val="2"/>
          </w:tcPr>
          <w:p w14:paraId="4CE75792" w14:textId="57BD7E1E" w:rsidR="003F4D4E" w:rsidRPr="0005480F" w:rsidRDefault="003F4D4E" w:rsidP="003F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05480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เจดับเบิ้ลยูดี ทรานสปอร์ต</w:t>
            </w:r>
          </w:p>
        </w:tc>
        <w:tc>
          <w:tcPr>
            <w:tcW w:w="2430" w:type="dxa"/>
            <w:gridSpan w:val="3"/>
          </w:tcPr>
          <w:p w14:paraId="34C7C497" w14:textId="318AAC67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ให้บริการขนส่งสินค้า</w:t>
            </w:r>
            <w:r w:rsidRPr="0005480F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ทั้งภายใน</w:t>
            </w:r>
          </w:p>
        </w:tc>
        <w:tc>
          <w:tcPr>
            <w:tcW w:w="720" w:type="dxa"/>
            <w:gridSpan w:val="3"/>
          </w:tcPr>
          <w:p w14:paraId="6496CA1E" w14:textId="3DB655B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7D4CE13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20" w:type="dxa"/>
            <w:gridSpan w:val="3"/>
          </w:tcPr>
          <w:p w14:paraId="30B26C10" w14:textId="1277D64B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47E85D9B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2"/>
          </w:tcPr>
          <w:p w14:paraId="36F50FD7" w14:textId="6F93C19F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26D7C8D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34B84547" w14:textId="5065E1C9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22" w:type="dxa"/>
            <w:gridSpan w:val="3"/>
          </w:tcPr>
          <w:p w14:paraId="1C468D70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50FF85D1" w14:textId="6556DCEA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9" w:type="dxa"/>
            <w:gridSpan w:val="2"/>
          </w:tcPr>
          <w:p w14:paraId="75BD9184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6924CA8D" w14:textId="60F6563A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7" w:type="dxa"/>
            <w:gridSpan w:val="2"/>
          </w:tcPr>
          <w:p w14:paraId="437B7377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70931BBE" w14:textId="0A7260C0" w:rsidR="003F4D4E" w:rsidRPr="0005480F" w:rsidRDefault="003F4D4E" w:rsidP="003F4D4E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8" w:type="dxa"/>
            <w:gridSpan w:val="2"/>
          </w:tcPr>
          <w:p w14:paraId="569C398A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4F3BE1B7" w14:textId="05D65473" w:rsidR="003F4D4E" w:rsidRPr="0005480F" w:rsidRDefault="003F4D4E" w:rsidP="003F4D4E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9" w:type="dxa"/>
            <w:gridSpan w:val="2"/>
          </w:tcPr>
          <w:p w14:paraId="474EF6E2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3AD70868" w14:textId="30494484" w:rsidR="003F4D4E" w:rsidRPr="0005480F" w:rsidRDefault="003F4D4E" w:rsidP="003F4D4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7" w:type="dxa"/>
            <w:gridSpan w:val="2"/>
          </w:tcPr>
          <w:p w14:paraId="666A5A8A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gridSpan w:val="2"/>
          </w:tcPr>
          <w:p w14:paraId="095EDD74" w14:textId="53DF1584" w:rsidR="003F4D4E" w:rsidRPr="0005480F" w:rsidRDefault="003F4D4E" w:rsidP="003F4D4E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3F4D4E" w:rsidRPr="0005480F" w14:paraId="19762965" w14:textId="77777777" w:rsidTr="003F4D4E">
        <w:trPr>
          <w:cantSplit/>
          <w:trHeight w:val="60"/>
        </w:trPr>
        <w:tc>
          <w:tcPr>
            <w:tcW w:w="2610" w:type="dxa"/>
            <w:gridSpan w:val="2"/>
          </w:tcPr>
          <w:p w14:paraId="6097365B" w14:textId="439269C6" w:rsidR="003F4D4E" w:rsidRPr="0005480F" w:rsidRDefault="003F4D4E" w:rsidP="003F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5480F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05480F">
              <w:rPr>
                <w:rFonts w:asciiTheme="majorBidi" w:hAnsiTheme="majorBidi" w:cstheme="majorBidi"/>
                <w:sz w:val="20"/>
                <w:szCs w:val="20"/>
                <w:cs/>
              </w:rPr>
              <w:t>(ประเทศไทย) จำกัด</w:t>
            </w:r>
          </w:p>
        </w:tc>
        <w:tc>
          <w:tcPr>
            <w:tcW w:w="2430" w:type="dxa"/>
            <w:gridSpan w:val="3"/>
          </w:tcPr>
          <w:p w14:paraId="240D1B59" w14:textId="3004ADA8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 xml:space="preserve">    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และระหว่างประเทศ</w:t>
            </w:r>
          </w:p>
        </w:tc>
        <w:tc>
          <w:tcPr>
            <w:tcW w:w="720" w:type="dxa"/>
            <w:gridSpan w:val="3"/>
          </w:tcPr>
          <w:p w14:paraId="25DEFA74" w14:textId="1DE74FE6" w:rsidR="003F4D4E" w:rsidRPr="0005480F" w:rsidRDefault="00BD7E1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="Angsana New" w:hint="cs"/>
                <w:sz w:val="20"/>
                <w:rtl/>
              </w:rPr>
              <w:t>82.82</w:t>
            </w:r>
          </w:p>
        </w:tc>
        <w:tc>
          <w:tcPr>
            <w:tcW w:w="180" w:type="dxa"/>
          </w:tcPr>
          <w:p w14:paraId="763AF4CD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20" w:type="dxa"/>
            <w:gridSpan w:val="3"/>
          </w:tcPr>
          <w:p w14:paraId="4ECE534F" w14:textId="52C4EA9A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95.89</w:t>
            </w:r>
          </w:p>
        </w:tc>
        <w:tc>
          <w:tcPr>
            <w:tcW w:w="180" w:type="dxa"/>
          </w:tcPr>
          <w:p w14:paraId="5C5EDAD5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2"/>
          </w:tcPr>
          <w:p w14:paraId="3DFE151D" w14:textId="5FFC8D1E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115,79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</w:t>
            </w:r>
          </w:p>
        </w:tc>
        <w:tc>
          <w:tcPr>
            <w:tcW w:w="180" w:type="dxa"/>
            <w:gridSpan w:val="2"/>
          </w:tcPr>
          <w:p w14:paraId="577CDD6A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6C470A37" w14:textId="09D6D49F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9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Pr="0005480F">
              <w:rPr>
                <w:rFonts w:asciiTheme="majorBidi" w:hAnsiTheme="majorBidi" w:cstheme="majorBidi"/>
                <w:sz w:val="20"/>
              </w:rPr>
              <w:t>,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22" w:type="dxa"/>
            <w:gridSpan w:val="3"/>
          </w:tcPr>
          <w:p w14:paraId="7C5FD098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02D257BA" w14:textId="2EB55EC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9</w:t>
            </w:r>
            <w:r w:rsidR="00E5603B" w:rsidRPr="0005480F">
              <w:rPr>
                <w:rFonts w:asciiTheme="majorBidi" w:hAnsiTheme="majorBidi" w:cs="Angsana New"/>
                <w:sz w:val="20"/>
              </w:rPr>
              <w:t>9,13</w:t>
            </w:r>
            <w:r w:rsidR="00340401" w:rsidRPr="0005480F">
              <w:rPr>
                <w:rFonts w:asciiTheme="majorBidi" w:hAnsiTheme="majorBidi" w:cs="Angsana New"/>
                <w:sz w:val="20"/>
              </w:rPr>
              <w:t>6</w:t>
            </w:r>
          </w:p>
        </w:tc>
        <w:tc>
          <w:tcPr>
            <w:tcW w:w="219" w:type="dxa"/>
            <w:gridSpan w:val="2"/>
          </w:tcPr>
          <w:p w14:paraId="5A7C1B76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6636741B" w14:textId="4F5FD52C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91,465</w:t>
            </w:r>
          </w:p>
        </w:tc>
        <w:tc>
          <w:tcPr>
            <w:tcW w:w="217" w:type="dxa"/>
            <w:gridSpan w:val="2"/>
          </w:tcPr>
          <w:p w14:paraId="5211126A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73FC47D8" w14:textId="1EDC2446" w:rsidR="003F4D4E" w:rsidRPr="0005480F" w:rsidRDefault="003F4D4E" w:rsidP="003F4D4E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218" w:type="dxa"/>
            <w:gridSpan w:val="2"/>
          </w:tcPr>
          <w:p w14:paraId="305D136B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7DBEC3B6" w14:textId="61E7A23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9" w:type="dxa"/>
            <w:gridSpan w:val="2"/>
          </w:tcPr>
          <w:p w14:paraId="1A672723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025533AC" w14:textId="02A262A4" w:rsidR="003F4D4E" w:rsidRPr="0005480F" w:rsidRDefault="00A40C4D" w:rsidP="003F4D4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99,13</w:t>
            </w:r>
            <w:r w:rsidR="00340401" w:rsidRPr="0005480F">
              <w:rPr>
                <w:rFonts w:asciiTheme="majorBidi" w:hAnsiTheme="majorBidi" w:cs="Angsana New"/>
                <w:sz w:val="20"/>
              </w:rPr>
              <w:t>6</w:t>
            </w:r>
          </w:p>
        </w:tc>
        <w:tc>
          <w:tcPr>
            <w:tcW w:w="217" w:type="dxa"/>
            <w:gridSpan w:val="2"/>
          </w:tcPr>
          <w:p w14:paraId="19AC0BAD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gridSpan w:val="2"/>
          </w:tcPr>
          <w:p w14:paraId="7848BC8B" w14:textId="016D6708" w:rsidR="003F4D4E" w:rsidRPr="0005480F" w:rsidRDefault="003F4D4E" w:rsidP="003F4D4E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91,465</w:t>
            </w:r>
          </w:p>
        </w:tc>
      </w:tr>
      <w:tr w:rsidR="003F4D4E" w:rsidRPr="0005480F" w14:paraId="35550F39" w14:textId="77777777" w:rsidTr="003F4D4E">
        <w:trPr>
          <w:cantSplit/>
          <w:trHeight w:val="60"/>
        </w:trPr>
        <w:tc>
          <w:tcPr>
            <w:tcW w:w="2610" w:type="dxa"/>
            <w:gridSpan w:val="2"/>
          </w:tcPr>
          <w:p w14:paraId="34479FE6" w14:textId="77777777" w:rsidR="003F4D4E" w:rsidRPr="0005480F" w:rsidRDefault="003F4D4E" w:rsidP="003F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05480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จาแพค โฮลดิ้ง จำกัด</w:t>
            </w:r>
          </w:p>
        </w:tc>
        <w:tc>
          <w:tcPr>
            <w:tcW w:w="2430" w:type="dxa"/>
            <w:gridSpan w:val="3"/>
          </w:tcPr>
          <w:p w14:paraId="3ACE088E" w14:textId="3E86CF63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ลงทุนในบริษัทอื่น</w:t>
            </w:r>
          </w:p>
        </w:tc>
        <w:tc>
          <w:tcPr>
            <w:tcW w:w="720" w:type="dxa"/>
            <w:gridSpan w:val="3"/>
          </w:tcPr>
          <w:p w14:paraId="0D2B0CCD" w14:textId="4A5D4273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1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</w:t>
            </w:r>
            <w:r w:rsidRPr="0005480F">
              <w:rPr>
                <w:rFonts w:asciiTheme="majorBidi" w:hAnsiTheme="majorBidi" w:cs="Angsana New"/>
                <w:sz w:val="20"/>
              </w:rPr>
              <w:t>.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4796C673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20" w:type="dxa"/>
            <w:gridSpan w:val="3"/>
          </w:tcPr>
          <w:p w14:paraId="7E480988" w14:textId="1F336D59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  <w:r w:rsidRPr="0005480F">
              <w:rPr>
                <w:rFonts w:asciiTheme="majorBidi" w:hAnsiTheme="majorBidi" w:cstheme="majorBidi"/>
                <w:sz w:val="20"/>
              </w:rPr>
              <w:t>.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2CA2ABDB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2"/>
          </w:tcPr>
          <w:p w14:paraId="77A7B75D" w14:textId="0BD89CDB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415,5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</w:t>
            </w:r>
          </w:p>
        </w:tc>
        <w:tc>
          <w:tcPr>
            <w:tcW w:w="180" w:type="dxa"/>
            <w:gridSpan w:val="2"/>
          </w:tcPr>
          <w:p w14:paraId="78325D92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3F3CB4BB" w14:textId="30CAA6EF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415</w:t>
            </w:r>
            <w:r w:rsidRPr="0005480F">
              <w:rPr>
                <w:rFonts w:asciiTheme="majorBidi" w:hAnsiTheme="majorBidi" w:cstheme="majorBidi"/>
                <w:sz w:val="20"/>
              </w:rPr>
              <w:t>,</w:t>
            </w: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5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22" w:type="dxa"/>
            <w:gridSpan w:val="3"/>
          </w:tcPr>
          <w:p w14:paraId="16EE4C2B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4EECC61E" w14:textId="7910F691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8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="Angsana New"/>
                <w:sz w:val="20"/>
              </w:rPr>
              <w:t>6,469</w:t>
            </w:r>
          </w:p>
        </w:tc>
        <w:tc>
          <w:tcPr>
            <w:tcW w:w="219" w:type="dxa"/>
            <w:gridSpan w:val="2"/>
          </w:tcPr>
          <w:p w14:paraId="6C794516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035C552E" w14:textId="3BB088FD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8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6</w:t>
            </w:r>
            <w:r w:rsidRPr="0005480F">
              <w:rPr>
                <w:rFonts w:asciiTheme="majorBidi" w:hAnsiTheme="majorBidi" w:cstheme="majorBidi"/>
                <w:sz w:val="20"/>
              </w:rPr>
              <w:t>,</w:t>
            </w: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469</w:t>
            </w:r>
          </w:p>
        </w:tc>
        <w:tc>
          <w:tcPr>
            <w:tcW w:w="217" w:type="dxa"/>
            <w:gridSpan w:val="2"/>
          </w:tcPr>
          <w:p w14:paraId="083C86AD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150760D5" w14:textId="2FD42F74" w:rsidR="003F4D4E" w:rsidRPr="0005480F" w:rsidRDefault="003F4D4E" w:rsidP="003F4D4E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218" w:type="dxa"/>
            <w:gridSpan w:val="2"/>
          </w:tcPr>
          <w:p w14:paraId="571A97E1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32417E09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9" w:type="dxa"/>
            <w:gridSpan w:val="2"/>
          </w:tcPr>
          <w:p w14:paraId="158CFD4F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5CDE719A" w14:textId="2C1CBE20" w:rsidR="003F4D4E" w:rsidRPr="0005480F" w:rsidRDefault="003F4D4E" w:rsidP="003F4D4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8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="Angsana New"/>
                <w:sz w:val="20"/>
              </w:rPr>
              <w:t>6,469</w:t>
            </w:r>
          </w:p>
        </w:tc>
        <w:tc>
          <w:tcPr>
            <w:tcW w:w="217" w:type="dxa"/>
            <w:gridSpan w:val="2"/>
          </w:tcPr>
          <w:p w14:paraId="5CB8F9BC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gridSpan w:val="2"/>
          </w:tcPr>
          <w:p w14:paraId="3F518481" w14:textId="2BAEC7F9" w:rsidR="003F4D4E" w:rsidRPr="0005480F" w:rsidRDefault="003F4D4E" w:rsidP="003F4D4E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8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6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,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469</w:t>
            </w:r>
          </w:p>
        </w:tc>
      </w:tr>
      <w:tr w:rsidR="003F4D4E" w:rsidRPr="0005480F" w14:paraId="4D85A5C5" w14:textId="77777777" w:rsidTr="003F4D4E">
        <w:trPr>
          <w:cantSplit/>
          <w:trHeight w:val="60"/>
        </w:trPr>
        <w:tc>
          <w:tcPr>
            <w:tcW w:w="2610" w:type="dxa"/>
            <w:gridSpan w:val="2"/>
          </w:tcPr>
          <w:p w14:paraId="1B35C6B1" w14:textId="77777777" w:rsidR="003F4D4E" w:rsidRPr="0005480F" w:rsidRDefault="003F4D4E" w:rsidP="003F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05480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เจดับเบิ้ลยูดี แปซิฟิค จำกัด</w:t>
            </w:r>
          </w:p>
        </w:tc>
        <w:tc>
          <w:tcPr>
            <w:tcW w:w="2430" w:type="dxa"/>
            <w:gridSpan w:val="3"/>
          </w:tcPr>
          <w:p w14:paraId="791424A0" w14:textId="54CEDC22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ให้บริการรับฝากสินค้าแช่แข็งในห้องเย็น</w:t>
            </w:r>
          </w:p>
        </w:tc>
        <w:tc>
          <w:tcPr>
            <w:tcW w:w="720" w:type="dxa"/>
            <w:gridSpan w:val="3"/>
          </w:tcPr>
          <w:p w14:paraId="14CE1466" w14:textId="3B0389AE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99.6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</w:t>
            </w:r>
          </w:p>
        </w:tc>
        <w:tc>
          <w:tcPr>
            <w:tcW w:w="180" w:type="dxa"/>
          </w:tcPr>
          <w:p w14:paraId="40F153B6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20" w:type="dxa"/>
            <w:gridSpan w:val="3"/>
          </w:tcPr>
          <w:p w14:paraId="052551F9" w14:textId="68E1E7AB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6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03C683AB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2"/>
          </w:tcPr>
          <w:p w14:paraId="71B5F229" w14:textId="6624D758" w:rsidR="003F4D4E" w:rsidRPr="0005480F" w:rsidRDefault="00421C0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21C0E">
              <w:rPr>
                <w:rFonts w:asciiTheme="majorBidi" w:hAnsiTheme="majorBidi" w:cs="Angsana New"/>
                <w:sz w:val="20"/>
                <w:lang w:val="en-US"/>
              </w:rPr>
              <w:t>2</w:t>
            </w:r>
            <w:r w:rsidR="003F4D4E" w:rsidRPr="0005480F">
              <w:rPr>
                <w:rFonts w:asciiTheme="majorBidi" w:hAnsiTheme="majorBidi" w:cs="Angsana New"/>
                <w:sz w:val="20"/>
              </w:rPr>
              <w:t>5</w:t>
            </w:r>
            <w:r w:rsidRPr="00421C0E">
              <w:rPr>
                <w:rFonts w:asciiTheme="majorBidi" w:hAnsiTheme="majorBidi" w:cs="Angsana New"/>
                <w:sz w:val="20"/>
                <w:lang w:val="en-US"/>
              </w:rPr>
              <w:t>0</w:t>
            </w:r>
            <w:r w:rsidR="003F4D4E" w:rsidRPr="0005480F">
              <w:rPr>
                <w:rFonts w:asciiTheme="majorBidi" w:hAnsiTheme="majorBidi" w:cs="Angsana New"/>
                <w:sz w:val="20"/>
              </w:rPr>
              <w:t>,</w:t>
            </w:r>
            <w:r w:rsidRPr="00421C0E">
              <w:rPr>
                <w:rFonts w:asciiTheme="majorBidi" w:hAnsiTheme="majorBidi" w:cs="Angsana New"/>
                <w:sz w:val="20"/>
                <w:lang w:val="en-US"/>
              </w:rPr>
              <w:t>000</w:t>
            </w:r>
          </w:p>
        </w:tc>
        <w:tc>
          <w:tcPr>
            <w:tcW w:w="180" w:type="dxa"/>
            <w:gridSpan w:val="2"/>
          </w:tcPr>
          <w:p w14:paraId="6C181431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72CB7B08" w14:textId="22790A06" w:rsidR="003F4D4E" w:rsidRPr="0005480F" w:rsidRDefault="00421C0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21C0E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3F4D4E" w:rsidRPr="0005480F">
              <w:rPr>
                <w:rFonts w:asciiTheme="majorBidi" w:hAnsiTheme="majorBidi" w:cstheme="majorBidi"/>
                <w:sz w:val="20"/>
                <w:lang w:val="en-US"/>
              </w:rPr>
              <w:t>5</w:t>
            </w:r>
            <w:r w:rsidRPr="00421C0E">
              <w:rPr>
                <w:rFonts w:asciiTheme="majorBidi" w:hAnsiTheme="majorBidi" w:cstheme="majorBidi"/>
                <w:sz w:val="20"/>
                <w:lang w:val="en-US"/>
              </w:rPr>
              <w:t>0</w:t>
            </w:r>
            <w:r w:rsidR="003F4D4E" w:rsidRPr="0005480F">
              <w:rPr>
                <w:rFonts w:asciiTheme="majorBidi" w:hAnsiTheme="majorBidi" w:cstheme="majorBidi"/>
                <w:sz w:val="20"/>
              </w:rPr>
              <w:t>,</w:t>
            </w:r>
            <w:r w:rsidRPr="00421C0E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22" w:type="dxa"/>
            <w:gridSpan w:val="3"/>
          </w:tcPr>
          <w:p w14:paraId="033BDD04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2A9AA6B7" w14:textId="5B423F25" w:rsidR="003F4D4E" w:rsidRPr="0005480F" w:rsidRDefault="00421C0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21C0E">
              <w:rPr>
                <w:rFonts w:asciiTheme="majorBidi" w:hAnsiTheme="majorBidi" w:cs="Angsana New"/>
                <w:sz w:val="20"/>
                <w:lang w:val="en-US"/>
              </w:rPr>
              <w:t>2</w:t>
            </w:r>
            <w:r w:rsidR="003F4D4E" w:rsidRPr="0005480F">
              <w:rPr>
                <w:rFonts w:asciiTheme="majorBidi" w:hAnsiTheme="majorBidi" w:cs="Angsana New"/>
                <w:sz w:val="20"/>
              </w:rPr>
              <w:t>49,</w:t>
            </w:r>
            <w:r w:rsidRPr="00421C0E">
              <w:rPr>
                <w:rFonts w:asciiTheme="majorBidi" w:hAnsiTheme="majorBidi" w:cs="Angsana New"/>
                <w:sz w:val="20"/>
                <w:lang w:val="en-US"/>
              </w:rPr>
              <w:t>000</w:t>
            </w:r>
          </w:p>
        </w:tc>
        <w:tc>
          <w:tcPr>
            <w:tcW w:w="219" w:type="dxa"/>
            <w:gridSpan w:val="2"/>
          </w:tcPr>
          <w:p w14:paraId="09FA802B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6A13B940" w14:textId="3E1C6EE1" w:rsidR="003F4D4E" w:rsidRPr="0005480F" w:rsidRDefault="00421C0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21C0E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3F4D4E" w:rsidRPr="0005480F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="003F4D4E" w:rsidRPr="0005480F">
              <w:rPr>
                <w:rFonts w:asciiTheme="majorBidi" w:hAnsiTheme="majorBidi" w:cstheme="majorBidi"/>
                <w:sz w:val="20"/>
              </w:rPr>
              <w:t>,</w:t>
            </w:r>
            <w:r w:rsidRPr="00421C0E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17" w:type="dxa"/>
            <w:gridSpan w:val="2"/>
          </w:tcPr>
          <w:p w14:paraId="11B6BEF8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2AC8E718" w14:textId="6768DDE9" w:rsidR="003F4D4E" w:rsidRPr="0005480F" w:rsidRDefault="003F4D4E" w:rsidP="003F4D4E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218" w:type="dxa"/>
            <w:gridSpan w:val="2"/>
          </w:tcPr>
          <w:p w14:paraId="785643A1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206D755F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9" w:type="dxa"/>
            <w:gridSpan w:val="2"/>
          </w:tcPr>
          <w:p w14:paraId="223C76FC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04AD613D" w14:textId="35BAA5DB" w:rsidR="003F4D4E" w:rsidRPr="0005480F" w:rsidRDefault="00421C0E" w:rsidP="003F4D4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21C0E">
              <w:rPr>
                <w:rFonts w:asciiTheme="majorBidi" w:hAnsiTheme="majorBidi" w:cs="Angsana New"/>
                <w:sz w:val="20"/>
                <w:lang w:val="en-US"/>
              </w:rPr>
              <w:t>2</w:t>
            </w:r>
            <w:r w:rsidR="003F4D4E" w:rsidRPr="0005480F">
              <w:rPr>
                <w:rFonts w:asciiTheme="majorBidi" w:hAnsiTheme="majorBidi" w:cs="Angsana New"/>
                <w:sz w:val="20"/>
              </w:rPr>
              <w:t>49,</w:t>
            </w:r>
            <w:r w:rsidRPr="00421C0E">
              <w:rPr>
                <w:rFonts w:asciiTheme="majorBidi" w:hAnsiTheme="majorBidi" w:cs="Angsana New"/>
                <w:sz w:val="20"/>
                <w:lang w:val="en-US"/>
              </w:rPr>
              <w:t>000</w:t>
            </w:r>
          </w:p>
        </w:tc>
        <w:tc>
          <w:tcPr>
            <w:tcW w:w="217" w:type="dxa"/>
            <w:gridSpan w:val="2"/>
          </w:tcPr>
          <w:p w14:paraId="0A7823C6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gridSpan w:val="2"/>
          </w:tcPr>
          <w:p w14:paraId="3E0128C3" w14:textId="57131681" w:rsidR="003F4D4E" w:rsidRPr="0005480F" w:rsidRDefault="00421C0E" w:rsidP="003F4D4E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21C0E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="003F4D4E" w:rsidRPr="0005480F">
              <w:rPr>
                <w:rFonts w:asciiTheme="majorBidi" w:hAnsiTheme="majorBidi" w:cstheme="majorBidi"/>
                <w:sz w:val="20"/>
                <w:lang w:val="en-US" w:bidi="th-TH"/>
              </w:rPr>
              <w:t>49</w:t>
            </w:r>
            <w:r w:rsidR="003F4D4E"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,</w:t>
            </w:r>
            <w:r w:rsidRPr="00421C0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</w:tr>
      <w:tr w:rsidR="003F4D4E" w:rsidRPr="0005480F" w14:paraId="34E68646" w14:textId="77777777" w:rsidTr="003F4D4E">
        <w:trPr>
          <w:cantSplit/>
          <w:trHeight w:val="60"/>
        </w:trPr>
        <w:tc>
          <w:tcPr>
            <w:tcW w:w="2610" w:type="dxa"/>
            <w:gridSpan w:val="2"/>
          </w:tcPr>
          <w:p w14:paraId="1B3543BF" w14:textId="77777777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164" w:right="-79" w:hanging="15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เจดับเบิ้ลยูดี แปซิฟิค แลนด์ จำกัด</w:t>
            </w:r>
          </w:p>
        </w:tc>
        <w:tc>
          <w:tcPr>
            <w:tcW w:w="2430" w:type="dxa"/>
            <w:gridSpan w:val="3"/>
          </w:tcPr>
          <w:p w14:paraId="6574AD4F" w14:textId="1EDFF605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ให้บริการคลังสินค้า</w:t>
            </w:r>
          </w:p>
        </w:tc>
        <w:tc>
          <w:tcPr>
            <w:tcW w:w="720" w:type="dxa"/>
            <w:gridSpan w:val="3"/>
          </w:tcPr>
          <w:p w14:paraId="48298F02" w14:textId="57647F2F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1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</w:t>
            </w:r>
            <w:r w:rsidRPr="0005480F">
              <w:rPr>
                <w:rFonts w:asciiTheme="majorBidi" w:hAnsiTheme="majorBidi" w:cs="Angsana New"/>
                <w:sz w:val="20"/>
              </w:rPr>
              <w:t>.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7D601B5C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20" w:type="dxa"/>
            <w:gridSpan w:val="3"/>
          </w:tcPr>
          <w:p w14:paraId="6B069E3E" w14:textId="3A13B99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  <w:r w:rsidRPr="0005480F">
              <w:rPr>
                <w:rFonts w:asciiTheme="majorBidi" w:hAnsiTheme="majorBidi" w:cstheme="majorBidi"/>
                <w:sz w:val="20"/>
              </w:rPr>
              <w:t>.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77F19A3F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2"/>
          </w:tcPr>
          <w:p w14:paraId="0AB7481E" w14:textId="7789945D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16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="Angsana New"/>
                <w:sz w:val="20"/>
              </w:rPr>
              <w:t>,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000</w:t>
            </w:r>
          </w:p>
        </w:tc>
        <w:tc>
          <w:tcPr>
            <w:tcW w:w="180" w:type="dxa"/>
            <w:gridSpan w:val="2"/>
          </w:tcPr>
          <w:p w14:paraId="345669A9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72204C29" w14:textId="1AF6ED0A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16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theme="majorBidi"/>
                <w:sz w:val="20"/>
              </w:rPr>
              <w:t>,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22" w:type="dxa"/>
            <w:gridSpan w:val="3"/>
          </w:tcPr>
          <w:p w14:paraId="5C16C3F1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7067E8E9" w14:textId="1EFA9658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16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="Angsana New"/>
                <w:sz w:val="20"/>
              </w:rPr>
              <w:t>,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000</w:t>
            </w:r>
          </w:p>
        </w:tc>
        <w:tc>
          <w:tcPr>
            <w:tcW w:w="219" w:type="dxa"/>
            <w:gridSpan w:val="2"/>
          </w:tcPr>
          <w:p w14:paraId="5D5F3638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28AFDAB0" w14:textId="0C8AD46D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16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theme="majorBidi"/>
                <w:sz w:val="20"/>
              </w:rPr>
              <w:t>,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17" w:type="dxa"/>
            <w:gridSpan w:val="2"/>
          </w:tcPr>
          <w:p w14:paraId="7D654B54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3207DAF7" w14:textId="404AEF48" w:rsidR="003F4D4E" w:rsidRPr="0005480F" w:rsidRDefault="003F4D4E" w:rsidP="003F4D4E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218" w:type="dxa"/>
            <w:gridSpan w:val="2"/>
          </w:tcPr>
          <w:p w14:paraId="7267FC89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1A500690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9" w:type="dxa"/>
            <w:gridSpan w:val="2"/>
          </w:tcPr>
          <w:p w14:paraId="0B188048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45FE05F3" w14:textId="744B51F5" w:rsidR="003F4D4E" w:rsidRPr="0005480F" w:rsidRDefault="003F4D4E" w:rsidP="003F4D4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16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="Angsana New"/>
                <w:sz w:val="20"/>
              </w:rPr>
              <w:t>,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000</w:t>
            </w:r>
          </w:p>
        </w:tc>
        <w:tc>
          <w:tcPr>
            <w:tcW w:w="217" w:type="dxa"/>
            <w:gridSpan w:val="2"/>
          </w:tcPr>
          <w:p w14:paraId="3D37132B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gridSpan w:val="2"/>
          </w:tcPr>
          <w:p w14:paraId="04E734F0" w14:textId="04C2F910" w:rsidR="003F4D4E" w:rsidRPr="0005480F" w:rsidRDefault="003F4D4E" w:rsidP="003F4D4E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16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theme="majorBidi"/>
                <w:sz w:val="20"/>
              </w:rPr>
              <w:t>,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</w:tr>
      <w:tr w:rsidR="003F4D4E" w:rsidRPr="0005480F" w14:paraId="216DB384" w14:textId="77777777" w:rsidTr="003F4D4E">
        <w:trPr>
          <w:cantSplit/>
          <w:trHeight w:val="60"/>
        </w:trPr>
        <w:tc>
          <w:tcPr>
            <w:tcW w:w="2610" w:type="dxa"/>
            <w:gridSpan w:val="2"/>
          </w:tcPr>
          <w:p w14:paraId="0AB9EFEB" w14:textId="77777777" w:rsidR="003F4D4E" w:rsidRPr="0005480F" w:rsidRDefault="003F4D4E" w:rsidP="003F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05480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เจดับเบิ้ลยูดี สโตร์ อิท จำกัด</w:t>
            </w:r>
          </w:p>
        </w:tc>
        <w:tc>
          <w:tcPr>
            <w:tcW w:w="2430" w:type="dxa"/>
            <w:gridSpan w:val="3"/>
          </w:tcPr>
          <w:p w14:paraId="1A35BE99" w14:textId="10EDE65A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ให้บริการห้องเก็บของส่วนตัว</w:t>
            </w:r>
          </w:p>
        </w:tc>
        <w:tc>
          <w:tcPr>
            <w:tcW w:w="720" w:type="dxa"/>
            <w:gridSpan w:val="3"/>
          </w:tcPr>
          <w:p w14:paraId="1ADDBE37" w14:textId="214DF5E8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89.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47D6F429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20" w:type="dxa"/>
            <w:gridSpan w:val="3"/>
          </w:tcPr>
          <w:p w14:paraId="1C619ADE" w14:textId="10638154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89</w:t>
            </w: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77F058C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gridSpan w:val="2"/>
          </w:tcPr>
          <w:p w14:paraId="0F04AFF8" w14:textId="256D1528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16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="Angsana New"/>
                <w:sz w:val="20"/>
              </w:rPr>
              <w:t>,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000</w:t>
            </w:r>
          </w:p>
        </w:tc>
        <w:tc>
          <w:tcPr>
            <w:tcW w:w="180" w:type="dxa"/>
            <w:gridSpan w:val="2"/>
          </w:tcPr>
          <w:p w14:paraId="41DF63FB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320B7870" w14:textId="68908EE3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16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22" w:type="dxa"/>
            <w:gridSpan w:val="3"/>
          </w:tcPr>
          <w:p w14:paraId="7D183BDF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25BDDC64" w14:textId="1C70C0DB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14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2</w:t>
            </w:r>
            <w:r w:rsidRPr="0005480F">
              <w:rPr>
                <w:rFonts w:asciiTheme="majorBidi" w:hAnsiTheme="majorBidi" w:cs="Angsana New"/>
                <w:sz w:val="20"/>
              </w:rPr>
              <w:t>,4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</w:t>
            </w:r>
          </w:p>
        </w:tc>
        <w:tc>
          <w:tcPr>
            <w:tcW w:w="219" w:type="dxa"/>
            <w:gridSpan w:val="2"/>
          </w:tcPr>
          <w:p w14:paraId="7FBC9DE6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7" w:type="dxa"/>
          </w:tcPr>
          <w:p w14:paraId="02027BE4" w14:textId="1364C4DA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14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,4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17" w:type="dxa"/>
            <w:gridSpan w:val="2"/>
          </w:tcPr>
          <w:p w14:paraId="34578CB5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1DBDBC0C" w14:textId="0D7B5048" w:rsidR="003F4D4E" w:rsidRPr="0005480F" w:rsidRDefault="003F4D4E" w:rsidP="003F4D4E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218" w:type="dxa"/>
            <w:gridSpan w:val="2"/>
          </w:tcPr>
          <w:p w14:paraId="12E3DCFF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4AA1E4CC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19" w:type="dxa"/>
            <w:gridSpan w:val="2"/>
          </w:tcPr>
          <w:p w14:paraId="3FD34EDC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28852537" w14:textId="12B51328" w:rsidR="003F4D4E" w:rsidRPr="0005480F" w:rsidRDefault="003F4D4E" w:rsidP="003F4D4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14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2</w:t>
            </w:r>
            <w:r w:rsidRPr="0005480F">
              <w:rPr>
                <w:rFonts w:asciiTheme="majorBidi" w:hAnsiTheme="majorBidi" w:cs="Angsana New"/>
                <w:sz w:val="20"/>
              </w:rPr>
              <w:t>,4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</w:t>
            </w:r>
          </w:p>
        </w:tc>
        <w:tc>
          <w:tcPr>
            <w:tcW w:w="217" w:type="dxa"/>
            <w:gridSpan w:val="2"/>
          </w:tcPr>
          <w:p w14:paraId="16F179E9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gridSpan w:val="2"/>
          </w:tcPr>
          <w:p w14:paraId="48DEABB2" w14:textId="467ED07B" w:rsidR="003F4D4E" w:rsidRPr="0005480F" w:rsidRDefault="003F4D4E" w:rsidP="003F4D4E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14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,4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</w:tr>
      <w:tr w:rsidR="003F4D4E" w:rsidRPr="0005480F" w14:paraId="3DC97607" w14:textId="77777777" w:rsidTr="003F4D4E">
        <w:trPr>
          <w:cantSplit/>
          <w:trHeight w:val="187"/>
        </w:trPr>
        <w:tc>
          <w:tcPr>
            <w:tcW w:w="2610" w:type="dxa"/>
            <w:gridSpan w:val="2"/>
          </w:tcPr>
          <w:p w14:paraId="088C9F5B" w14:textId="77777777" w:rsidR="003F4D4E" w:rsidRPr="0005480F" w:rsidRDefault="003F4D4E" w:rsidP="003F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80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โกลบอล ฟู้ดเซอร์วิส เน็ตเวิร์ค จำกัด</w:t>
            </w:r>
          </w:p>
        </w:tc>
        <w:tc>
          <w:tcPr>
            <w:tcW w:w="2430" w:type="dxa"/>
            <w:gridSpan w:val="3"/>
          </w:tcPr>
          <w:p w14:paraId="15CA15B7" w14:textId="11AAB795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ลงทุนในบริษัทอื่น</w:t>
            </w:r>
          </w:p>
        </w:tc>
        <w:tc>
          <w:tcPr>
            <w:tcW w:w="720" w:type="dxa"/>
            <w:gridSpan w:val="3"/>
          </w:tcPr>
          <w:p w14:paraId="04AFD50A" w14:textId="5756CC70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1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</w:t>
            </w:r>
            <w:r w:rsidRPr="0005480F">
              <w:rPr>
                <w:rFonts w:asciiTheme="majorBidi" w:hAnsiTheme="majorBidi" w:cs="Angsana New"/>
                <w:sz w:val="20"/>
              </w:rPr>
              <w:t>.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688CA604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20" w:type="dxa"/>
            <w:gridSpan w:val="3"/>
          </w:tcPr>
          <w:p w14:paraId="76C9C8EF" w14:textId="698DBC68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  <w:r w:rsidRPr="0005480F">
              <w:rPr>
                <w:rFonts w:asciiTheme="majorBidi" w:hAnsiTheme="majorBidi" w:cstheme="majorBidi"/>
                <w:sz w:val="20"/>
              </w:rPr>
              <w:t>.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362E5EBA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gridSpan w:val="2"/>
          </w:tcPr>
          <w:p w14:paraId="2BF4E09C" w14:textId="43385F63" w:rsidR="003F4D4E" w:rsidRPr="0005480F" w:rsidRDefault="00421C0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421C0E">
              <w:rPr>
                <w:rFonts w:asciiTheme="majorBidi" w:hAnsiTheme="majorBidi" w:cs="Angsana New"/>
                <w:sz w:val="20"/>
                <w:lang w:val="en-US"/>
              </w:rPr>
              <w:t>2</w:t>
            </w:r>
            <w:r w:rsidR="003F4D4E" w:rsidRPr="0005480F">
              <w:rPr>
                <w:rFonts w:asciiTheme="majorBidi" w:hAnsiTheme="majorBidi" w:cs="Angsana New"/>
                <w:sz w:val="20"/>
              </w:rPr>
              <w:t>31,</w:t>
            </w:r>
            <w:r w:rsidRPr="00421C0E">
              <w:rPr>
                <w:rFonts w:asciiTheme="majorBidi" w:hAnsiTheme="majorBidi" w:cs="Angsana New"/>
                <w:sz w:val="20"/>
                <w:lang w:val="en-US"/>
              </w:rPr>
              <w:t>000</w:t>
            </w:r>
          </w:p>
        </w:tc>
        <w:tc>
          <w:tcPr>
            <w:tcW w:w="180" w:type="dxa"/>
            <w:gridSpan w:val="2"/>
            <w:vAlign w:val="bottom"/>
          </w:tcPr>
          <w:p w14:paraId="6C598EBF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12" w:type="dxa"/>
          </w:tcPr>
          <w:p w14:paraId="42C61991" w14:textId="55B9A498" w:rsidR="003F4D4E" w:rsidRPr="0005480F" w:rsidRDefault="00421C0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421C0E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3F4D4E" w:rsidRPr="0005480F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="003F4D4E" w:rsidRPr="0005480F">
              <w:rPr>
                <w:rFonts w:asciiTheme="majorBidi" w:hAnsiTheme="majorBidi" w:cstheme="majorBidi"/>
                <w:sz w:val="20"/>
              </w:rPr>
              <w:t>,</w:t>
            </w:r>
            <w:r w:rsidRPr="00421C0E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22" w:type="dxa"/>
            <w:gridSpan w:val="3"/>
            <w:vAlign w:val="bottom"/>
          </w:tcPr>
          <w:p w14:paraId="44CFA3F8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7" w:type="dxa"/>
          </w:tcPr>
          <w:p w14:paraId="6CD24831" w14:textId="7BD8B9CE" w:rsidR="003F4D4E" w:rsidRPr="0005480F" w:rsidRDefault="00421C0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421C0E">
              <w:rPr>
                <w:rFonts w:asciiTheme="majorBidi" w:hAnsiTheme="majorBidi" w:cs="Angsana New"/>
                <w:sz w:val="20"/>
                <w:lang w:val="en-US"/>
              </w:rPr>
              <w:t>2</w:t>
            </w:r>
            <w:r w:rsidR="003F4D4E" w:rsidRPr="0005480F">
              <w:rPr>
                <w:rFonts w:asciiTheme="majorBidi" w:hAnsiTheme="majorBidi" w:cs="Angsana New"/>
                <w:sz w:val="20"/>
              </w:rPr>
              <w:t>3</w:t>
            </w:r>
            <w:r w:rsidRPr="00421C0E">
              <w:rPr>
                <w:rFonts w:asciiTheme="majorBidi" w:hAnsiTheme="majorBidi" w:cs="Angsana New"/>
                <w:sz w:val="20"/>
                <w:lang w:val="en-US"/>
              </w:rPr>
              <w:t>0</w:t>
            </w:r>
            <w:r w:rsidR="003F4D4E" w:rsidRPr="0005480F">
              <w:rPr>
                <w:rFonts w:asciiTheme="majorBidi" w:hAnsiTheme="majorBidi" w:cs="Angsana New"/>
                <w:sz w:val="20"/>
              </w:rPr>
              <w:t>,999</w:t>
            </w:r>
          </w:p>
        </w:tc>
        <w:tc>
          <w:tcPr>
            <w:tcW w:w="219" w:type="dxa"/>
            <w:gridSpan w:val="2"/>
          </w:tcPr>
          <w:p w14:paraId="5A287D9B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7" w:type="dxa"/>
          </w:tcPr>
          <w:p w14:paraId="5E677C3F" w14:textId="40A5E317" w:rsidR="003F4D4E" w:rsidRPr="0005480F" w:rsidRDefault="00421C0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421C0E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3F4D4E" w:rsidRPr="0005480F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421C0E">
              <w:rPr>
                <w:rFonts w:asciiTheme="majorBidi" w:hAnsiTheme="majorBidi" w:cstheme="majorBidi"/>
                <w:sz w:val="20"/>
                <w:lang w:val="en-US"/>
              </w:rPr>
              <w:t>0</w:t>
            </w:r>
            <w:r w:rsidR="003F4D4E" w:rsidRPr="0005480F">
              <w:rPr>
                <w:rFonts w:asciiTheme="majorBidi" w:hAnsiTheme="majorBidi" w:cstheme="majorBidi"/>
                <w:sz w:val="20"/>
              </w:rPr>
              <w:t>,</w:t>
            </w:r>
            <w:r w:rsidR="003F4D4E" w:rsidRPr="0005480F">
              <w:rPr>
                <w:rFonts w:asciiTheme="majorBidi" w:hAnsiTheme="majorBidi" w:cstheme="majorBidi"/>
                <w:sz w:val="20"/>
                <w:lang w:val="en-US"/>
              </w:rPr>
              <w:t>999</w:t>
            </w:r>
          </w:p>
        </w:tc>
        <w:tc>
          <w:tcPr>
            <w:tcW w:w="217" w:type="dxa"/>
            <w:gridSpan w:val="2"/>
          </w:tcPr>
          <w:p w14:paraId="43166E07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38" w:type="dxa"/>
          </w:tcPr>
          <w:p w14:paraId="4E87E705" w14:textId="340853C9" w:rsidR="003F4D4E" w:rsidRPr="0005480F" w:rsidRDefault="003F4D4E" w:rsidP="003F4D4E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218" w:type="dxa"/>
            <w:gridSpan w:val="2"/>
          </w:tcPr>
          <w:p w14:paraId="4EB69AE9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4E61AC4B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9" w:type="dxa"/>
            <w:gridSpan w:val="2"/>
            <w:vAlign w:val="bottom"/>
          </w:tcPr>
          <w:p w14:paraId="141B964F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45" w:type="dxa"/>
          </w:tcPr>
          <w:p w14:paraId="01621F1B" w14:textId="7091A431" w:rsidR="003F4D4E" w:rsidRPr="0005480F" w:rsidRDefault="00421C0E" w:rsidP="003F4D4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421C0E">
              <w:rPr>
                <w:rFonts w:asciiTheme="majorBidi" w:hAnsiTheme="majorBidi" w:cs="Angsana New"/>
                <w:sz w:val="20"/>
                <w:lang w:val="en-US"/>
              </w:rPr>
              <w:t>2</w:t>
            </w:r>
            <w:r w:rsidR="003F4D4E" w:rsidRPr="0005480F">
              <w:rPr>
                <w:rFonts w:asciiTheme="majorBidi" w:hAnsiTheme="majorBidi" w:cs="Angsana New"/>
                <w:sz w:val="20"/>
              </w:rPr>
              <w:t>3</w:t>
            </w:r>
            <w:r w:rsidRPr="00421C0E">
              <w:rPr>
                <w:rFonts w:asciiTheme="majorBidi" w:hAnsiTheme="majorBidi" w:cs="Angsana New"/>
                <w:sz w:val="20"/>
                <w:lang w:val="en-US"/>
              </w:rPr>
              <w:t>0</w:t>
            </w:r>
            <w:r w:rsidR="003F4D4E" w:rsidRPr="0005480F">
              <w:rPr>
                <w:rFonts w:asciiTheme="majorBidi" w:hAnsiTheme="majorBidi" w:cs="Angsana New"/>
                <w:sz w:val="20"/>
              </w:rPr>
              <w:t>,999</w:t>
            </w:r>
          </w:p>
        </w:tc>
        <w:tc>
          <w:tcPr>
            <w:tcW w:w="217" w:type="dxa"/>
            <w:gridSpan w:val="2"/>
          </w:tcPr>
          <w:p w14:paraId="2C501073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28" w:type="dxa"/>
            <w:gridSpan w:val="2"/>
          </w:tcPr>
          <w:p w14:paraId="1693C3C1" w14:textId="3753FDB3" w:rsidR="003F4D4E" w:rsidRPr="0005480F" w:rsidRDefault="00421C0E" w:rsidP="003F4D4E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21C0E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3F4D4E" w:rsidRPr="0005480F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421C0E">
              <w:rPr>
                <w:rFonts w:asciiTheme="majorBidi" w:hAnsiTheme="majorBidi" w:cstheme="majorBidi"/>
                <w:sz w:val="20"/>
                <w:lang w:val="en-US"/>
              </w:rPr>
              <w:t>0</w:t>
            </w:r>
            <w:r w:rsidR="003F4D4E" w:rsidRPr="0005480F">
              <w:rPr>
                <w:rFonts w:asciiTheme="majorBidi" w:hAnsiTheme="majorBidi" w:cstheme="majorBidi"/>
                <w:sz w:val="20"/>
              </w:rPr>
              <w:t>,</w:t>
            </w:r>
            <w:r w:rsidR="003F4D4E" w:rsidRPr="0005480F">
              <w:rPr>
                <w:rFonts w:asciiTheme="majorBidi" w:hAnsiTheme="majorBidi" w:cstheme="majorBidi"/>
                <w:sz w:val="20"/>
                <w:lang w:val="en-US"/>
              </w:rPr>
              <w:t>999</w:t>
            </w:r>
          </w:p>
        </w:tc>
      </w:tr>
      <w:tr w:rsidR="003F4D4E" w:rsidRPr="0005480F" w14:paraId="6C742830" w14:textId="77777777" w:rsidTr="003F4D4E">
        <w:trPr>
          <w:cantSplit/>
          <w:trHeight w:val="187"/>
        </w:trPr>
        <w:tc>
          <w:tcPr>
            <w:tcW w:w="2610" w:type="dxa"/>
            <w:gridSpan w:val="2"/>
          </w:tcPr>
          <w:p w14:paraId="74C1C17F" w14:textId="77777777" w:rsidR="003F4D4E" w:rsidRPr="0005480F" w:rsidRDefault="003F4D4E" w:rsidP="003F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5480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เจดับเบิ้ลยูดี อาร์ท สเปซ จำกัด</w:t>
            </w:r>
          </w:p>
        </w:tc>
        <w:tc>
          <w:tcPr>
            <w:tcW w:w="2430" w:type="dxa"/>
            <w:gridSpan w:val="3"/>
          </w:tcPr>
          <w:p w14:paraId="48290A4A" w14:textId="5D517B09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jc w:val="thaiDistribute"/>
              <w:rPr>
                <w:rFonts w:asciiTheme="majorBidi" w:hAnsiTheme="majorBidi" w:cstheme="majorBidi"/>
                <w:sz w:val="20"/>
                <w:rtl/>
                <w:cs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ให้บริการรับฝากงานศิลปะ</w:t>
            </w:r>
          </w:p>
        </w:tc>
        <w:tc>
          <w:tcPr>
            <w:tcW w:w="720" w:type="dxa"/>
            <w:gridSpan w:val="3"/>
          </w:tcPr>
          <w:p w14:paraId="697C9B1D" w14:textId="23549E23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1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</w:t>
            </w:r>
            <w:r w:rsidRPr="0005480F">
              <w:rPr>
                <w:rFonts w:asciiTheme="majorBidi" w:hAnsiTheme="majorBidi" w:cs="Angsana New"/>
                <w:sz w:val="20"/>
              </w:rPr>
              <w:t>.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6C578664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20" w:type="dxa"/>
            <w:gridSpan w:val="3"/>
          </w:tcPr>
          <w:p w14:paraId="74CBA8E1" w14:textId="5025E5FE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  <w:r w:rsidRPr="0005480F">
              <w:rPr>
                <w:rFonts w:asciiTheme="majorBidi" w:hAnsiTheme="majorBidi" w:cstheme="majorBidi"/>
                <w:sz w:val="20"/>
              </w:rPr>
              <w:t>.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441AB800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gridSpan w:val="2"/>
          </w:tcPr>
          <w:p w14:paraId="5011A001" w14:textId="0DA3648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8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="Angsana New"/>
                <w:sz w:val="20"/>
              </w:rPr>
              <w:t>,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000</w:t>
            </w:r>
          </w:p>
        </w:tc>
        <w:tc>
          <w:tcPr>
            <w:tcW w:w="180" w:type="dxa"/>
            <w:gridSpan w:val="2"/>
            <w:vAlign w:val="bottom"/>
          </w:tcPr>
          <w:p w14:paraId="4F34358E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12" w:type="dxa"/>
          </w:tcPr>
          <w:p w14:paraId="20F777B5" w14:textId="125B683D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8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theme="majorBidi"/>
                <w:sz w:val="20"/>
              </w:rPr>
              <w:t>,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22" w:type="dxa"/>
            <w:gridSpan w:val="3"/>
            <w:vAlign w:val="bottom"/>
          </w:tcPr>
          <w:p w14:paraId="50B81C8A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7" w:type="dxa"/>
          </w:tcPr>
          <w:p w14:paraId="422BC668" w14:textId="77692FA6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8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="Angsana New"/>
                <w:sz w:val="20"/>
              </w:rPr>
              <w:t>,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000</w:t>
            </w:r>
          </w:p>
        </w:tc>
        <w:tc>
          <w:tcPr>
            <w:tcW w:w="219" w:type="dxa"/>
            <w:gridSpan w:val="2"/>
          </w:tcPr>
          <w:p w14:paraId="24674951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7" w:type="dxa"/>
          </w:tcPr>
          <w:p w14:paraId="2974717C" w14:textId="35CC2F6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8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theme="majorBidi"/>
                <w:sz w:val="20"/>
              </w:rPr>
              <w:t>,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17" w:type="dxa"/>
            <w:gridSpan w:val="2"/>
          </w:tcPr>
          <w:p w14:paraId="73325957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38" w:type="dxa"/>
          </w:tcPr>
          <w:p w14:paraId="6D9A60C1" w14:textId="7BD532B5" w:rsidR="003F4D4E" w:rsidRPr="0005480F" w:rsidRDefault="003F4D4E" w:rsidP="003F4D4E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218" w:type="dxa"/>
            <w:gridSpan w:val="2"/>
          </w:tcPr>
          <w:p w14:paraId="567EB995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56A27181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9" w:type="dxa"/>
            <w:gridSpan w:val="2"/>
            <w:vAlign w:val="bottom"/>
          </w:tcPr>
          <w:p w14:paraId="30E93CAD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45" w:type="dxa"/>
          </w:tcPr>
          <w:p w14:paraId="7EC99861" w14:textId="18D533DC" w:rsidR="003F4D4E" w:rsidRPr="0005480F" w:rsidRDefault="003F4D4E" w:rsidP="003F4D4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8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="Angsana New"/>
                <w:sz w:val="20"/>
              </w:rPr>
              <w:t>,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000</w:t>
            </w:r>
          </w:p>
        </w:tc>
        <w:tc>
          <w:tcPr>
            <w:tcW w:w="217" w:type="dxa"/>
            <w:gridSpan w:val="2"/>
          </w:tcPr>
          <w:p w14:paraId="16E7B1C9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28" w:type="dxa"/>
            <w:gridSpan w:val="2"/>
          </w:tcPr>
          <w:p w14:paraId="519C18E7" w14:textId="59EFB001" w:rsidR="003F4D4E" w:rsidRPr="0005480F" w:rsidRDefault="003F4D4E" w:rsidP="003F4D4E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8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theme="majorBidi"/>
                <w:sz w:val="20"/>
              </w:rPr>
              <w:t>,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</w:tr>
      <w:tr w:rsidR="003F4D4E" w:rsidRPr="0005480F" w14:paraId="5727E0F6" w14:textId="77777777" w:rsidTr="003F4D4E">
        <w:trPr>
          <w:cantSplit/>
          <w:trHeight w:val="187"/>
        </w:trPr>
        <w:tc>
          <w:tcPr>
            <w:tcW w:w="2610" w:type="dxa"/>
            <w:gridSpan w:val="2"/>
          </w:tcPr>
          <w:p w14:paraId="3F36A436" w14:textId="77777777" w:rsidR="003F4D4E" w:rsidRPr="0005480F" w:rsidRDefault="003F4D4E" w:rsidP="003F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5480F">
              <w:rPr>
                <w:rFonts w:asciiTheme="majorBidi" w:hAnsiTheme="majorBidi" w:cstheme="majorBidi"/>
                <w:sz w:val="20"/>
                <w:szCs w:val="20"/>
                <w:cs/>
              </w:rPr>
              <w:t>กิจการร่วมค้าเจดับเบิ้ลยูดี</w:t>
            </w:r>
          </w:p>
        </w:tc>
        <w:tc>
          <w:tcPr>
            <w:tcW w:w="2430" w:type="dxa"/>
            <w:gridSpan w:val="3"/>
          </w:tcPr>
          <w:p w14:paraId="2E467F50" w14:textId="19E9F30C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บริการยกขนตู้สินค้าที่ท่าเทียบเรือชายฝั่ง</w:t>
            </w:r>
          </w:p>
        </w:tc>
        <w:tc>
          <w:tcPr>
            <w:tcW w:w="720" w:type="dxa"/>
            <w:gridSpan w:val="3"/>
          </w:tcPr>
          <w:p w14:paraId="618EF5C7" w14:textId="744D0BD2" w:rsidR="003F4D4E" w:rsidRPr="0005480F" w:rsidRDefault="003F4D4E" w:rsidP="003025D2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51.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4477CBB4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20" w:type="dxa"/>
            <w:gridSpan w:val="3"/>
          </w:tcPr>
          <w:p w14:paraId="42CE8E42" w14:textId="59736AD6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51.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093459F7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gridSpan w:val="2"/>
          </w:tcPr>
          <w:p w14:paraId="386BFFFE" w14:textId="2E5FD63E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1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="Angsana New"/>
                <w:sz w:val="20"/>
              </w:rPr>
              <w:t>,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000</w:t>
            </w:r>
          </w:p>
        </w:tc>
        <w:tc>
          <w:tcPr>
            <w:tcW w:w="180" w:type="dxa"/>
            <w:gridSpan w:val="2"/>
            <w:vAlign w:val="bottom"/>
          </w:tcPr>
          <w:p w14:paraId="22489402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12" w:type="dxa"/>
          </w:tcPr>
          <w:p w14:paraId="5562D74F" w14:textId="3B4A3309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222" w:type="dxa"/>
            <w:gridSpan w:val="3"/>
            <w:vAlign w:val="bottom"/>
          </w:tcPr>
          <w:p w14:paraId="4BEACF95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7" w:type="dxa"/>
          </w:tcPr>
          <w:p w14:paraId="0A2A77D3" w14:textId="0A0F9DDB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5,1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</w:t>
            </w:r>
          </w:p>
        </w:tc>
        <w:tc>
          <w:tcPr>
            <w:tcW w:w="219" w:type="dxa"/>
            <w:gridSpan w:val="2"/>
          </w:tcPr>
          <w:p w14:paraId="1A439453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7" w:type="dxa"/>
          </w:tcPr>
          <w:p w14:paraId="2D9DF03F" w14:textId="61C04D13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217" w:type="dxa"/>
            <w:gridSpan w:val="2"/>
          </w:tcPr>
          <w:p w14:paraId="1F166E4A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38" w:type="dxa"/>
          </w:tcPr>
          <w:p w14:paraId="3A91D8B6" w14:textId="28009FB8" w:rsidR="003F4D4E" w:rsidRPr="0005480F" w:rsidRDefault="003F4D4E" w:rsidP="003F4D4E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218" w:type="dxa"/>
            <w:gridSpan w:val="2"/>
          </w:tcPr>
          <w:p w14:paraId="08339111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3D50EF93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9" w:type="dxa"/>
            <w:gridSpan w:val="2"/>
            <w:vAlign w:val="bottom"/>
          </w:tcPr>
          <w:p w14:paraId="6503AF4B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45" w:type="dxa"/>
          </w:tcPr>
          <w:p w14:paraId="5968C8BB" w14:textId="5D4DD0F7" w:rsidR="003F4D4E" w:rsidRPr="0005480F" w:rsidRDefault="003F4D4E" w:rsidP="003F4D4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5,1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</w:t>
            </w:r>
          </w:p>
        </w:tc>
        <w:tc>
          <w:tcPr>
            <w:tcW w:w="217" w:type="dxa"/>
            <w:gridSpan w:val="2"/>
          </w:tcPr>
          <w:p w14:paraId="23E98AC6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28" w:type="dxa"/>
            <w:gridSpan w:val="2"/>
          </w:tcPr>
          <w:p w14:paraId="517D836E" w14:textId="50C79736" w:rsidR="003F4D4E" w:rsidRPr="0005480F" w:rsidRDefault="003F4D4E" w:rsidP="003F4D4E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</w:tr>
      <w:tr w:rsidR="003F4D4E" w:rsidRPr="0005480F" w14:paraId="5DEBAE00" w14:textId="77777777" w:rsidTr="003F4D4E">
        <w:trPr>
          <w:cantSplit/>
          <w:trHeight w:val="187"/>
        </w:trPr>
        <w:tc>
          <w:tcPr>
            <w:tcW w:w="2610" w:type="dxa"/>
            <w:gridSpan w:val="2"/>
          </w:tcPr>
          <w:p w14:paraId="1C44F767" w14:textId="2FBBA8E7" w:rsidR="003F4D4E" w:rsidRPr="0005480F" w:rsidRDefault="003F4D4E" w:rsidP="003F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5480F">
              <w:rPr>
                <w:rFonts w:asciiTheme="majorBidi" w:hAnsiTheme="majorBidi" w:cs="Angsana New"/>
                <w:sz w:val="20"/>
                <w:szCs w:val="20"/>
                <w:cs/>
              </w:rPr>
              <w:t>บริษัท เจดับเบิ้ลยูดี เฮลท์ คอนเนคซ์ จำกัด</w:t>
            </w:r>
          </w:p>
        </w:tc>
        <w:tc>
          <w:tcPr>
            <w:tcW w:w="2430" w:type="dxa"/>
            <w:gridSpan w:val="3"/>
          </w:tcPr>
          <w:p w14:paraId="1CD3F4C0" w14:textId="357F1802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โลจิสติกส์</w:t>
            </w:r>
            <w:r w:rsidRPr="0005480F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บริหารการขนส่งสินค้า</w:t>
            </w:r>
          </w:p>
        </w:tc>
        <w:tc>
          <w:tcPr>
            <w:tcW w:w="720" w:type="dxa"/>
            <w:gridSpan w:val="3"/>
          </w:tcPr>
          <w:p w14:paraId="0A61246C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0"/>
              </w:rPr>
            </w:pPr>
          </w:p>
        </w:tc>
        <w:tc>
          <w:tcPr>
            <w:tcW w:w="180" w:type="dxa"/>
          </w:tcPr>
          <w:p w14:paraId="4BBEFF54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20" w:type="dxa"/>
            <w:gridSpan w:val="3"/>
          </w:tcPr>
          <w:p w14:paraId="795606EA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74543132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gridSpan w:val="2"/>
          </w:tcPr>
          <w:p w14:paraId="5CF04479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87FB2CC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12" w:type="dxa"/>
          </w:tcPr>
          <w:p w14:paraId="25FAF19C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22" w:type="dxa"/>
            <w:gridSpan w:val="3"/>
            <w:vAlign w:val="bottom"/>
          </w:tcPr>
          <w:p w14:paraId="2713BBAD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7" w:type="dxa"/>
          </w:tcPr>
          <w:p w14:paraId="3B1392B2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0"/>
              </w:rPr>
            </w:pPr>
          </w:p>
        </w:tc>
        <w:tc>
          <w:tcPr>
            <w:tcW w:w="219" w:type="dxa"/>
            <w:gridSpan w:val="2"/>
          </w:tcPr>
          <w:p w14:paraId="78EF8F00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7" w:type="dxa"/>
          </w:tcPr>
          <w:p w14:paraId="194DF920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17" w:type="dxa"/>
            <w:gridSpan w:val="2"/>
          </w:tcPr>
          <w:p w14:paraId="5F5AF97E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38" w:type="dxa"/>
          </w:tcPr>
          <w:p w14:paraId="402251CE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="Angsana New"/>
                <w:sz w:val="20"/>
              </w:rPr>
            </w:pPr>
          </w:p>
        </w:tc>
        <w:tc>
          <w:tcPr>
            <w:tcW w:w="218" w:type="dxa"/>
            <w:gridSpan w:val="2"/>
          </w:tcPr>
          <w:p w14:paraId="7FA92F69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188CDEB6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19" w:type="dxa"/>
            <w:gridSpan w:val="2"/>
            <w:vAlign w:val="bottom"/>
          </w:tcPr>
          <w:p w14:paraId="6F48A07D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45" w:type="dxa"/>
          </w:tcPr>
          <w:p w14:paraId="5041DA57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="Angsana New"/>
                <w:sz w:val="20"/>
              </w:rPr>
            </w:pPr>
          </w:p>
        </w:tc>
        <w:tc>
          <w:tcPr>
            <w:tcW w:w="217" w:type="dxa"/>
            <w:gridSpan w:val="2"/>
          </w:tcPr>
          <w:p w14:paraId="09620A0F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28" w:type="dxa"/>
            <w:gridSpan w:val="2"/>
          </w:tcPr>
          <w:p w14:paraId="11289BBF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3025D2" w:rsidRPr="0005480F" w14:paraId="15E0BF2B" w14:textId="77777777" w:rsidTr="003F4D4E">
        <w:trPr>
          <w:cantSplit/>
          <w:trHeight w:val="187"/>
        </w:trPr>
        <w:tc>
          <w:tcPr>
            <w:tcW w:w="2610" w:type="dxa"/>
            <w:gridSpan w:val="2"/>
          </w:tcPr>
          <w:p w14:paraId="3124864C" w14:textId="4D4B7172" w:rsidR="003025D2" w:rsidRPr="0005480F" w:rsidRDefault="003025D2" w:rsidP="0030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430" w:type="dxa"/>
            <w:gridSpan w:val="3"/>
          </w:tcPr>
          <w:p w14:paraId="015A1CDD" w14:textId="268F5F95" w:rsidR="003025D2" w:rsidRPr="0005480F" w:rsidRDefault="003025D2" w:rsidP="003025D2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 xml:space="preserve">   </w:t>
            </w:r>
            <w:r w:rsidRPr="0005480F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ทางการแพทย์</w:t>
            </w:r>
          </w:p>
        </w:tc>
        <w:tc>
          <w:tcPr>
            <w:tcW w:w="720" w:type="dxa"/>
            <w:gridSpan w:val="3"/>
          </w:tcPr>
          <w:p w14:paraId="7C146B0D" w14:textId="3DBD6F67" w:rsidR="003025D2" w:rsidRPr="0005480F" w:rsidRDefault="003025D2" w:rsidP="003025D2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0"/>
              </w:rPr>
            </w:pPr>
            <w:r>
              <w:rPr>
                <w:rFonts w:asciiTheme="majorBidi" w:hAnsiTheme="majorBidi" w:cs="Angsana New"/>
                <w:sz w:val="20"/>
              </w:rPr>
              <w:t>70</w:t>
            </w:r>
            <w:r w:rsidRPr="0005480F">
              <w:rPr>
                <w:rFonts w:asciiTheme="majorBidi" w:hAnsiTheme="majorBidi" w:cs="Angsana New"/>
                <w:sz w:val="20"/>
              </w:rPr>
              <w:t>.</w:t>
            </w:r>
            <w:r w:rsidRPr="00421C0E">
              <w:rPr>
                <w:rFonts w:asciiTheme="majorBidi" w:hAnsiTheme="majorBidi" w:cs="Angsana New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365BD021" w14:textId="77777777" w:rsidR="003025D2" w:rsidRPr="0005480F" w:rsidRDefault="003025D2" w:rsidP="003025D2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20" w:type="dxa"/>
            <w:gridSpan w:val="3"/>
          </w:tcPr>
          <w:p w14:paraId="7B4C45F2" w14:textId="486F8FB2" w:rsidR="003025D2" w:rsidRPr="0005480F" w:rsidRDefault="003025D2" w:rsidP="003025D2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180" w:type="dxa"/>
          </w:tcPr>
          <w:p w14:paraId="38244B74" w14:textId="77777777" w:rsidR="003025D2" w:rsidRPr="0005480F" w:rsidRDefault="003025D2" w:rsidP="003025D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gridSpan w:val="2"/>
          </w:tcPr>
          <w:p w14:paraId="636F6267" w14:textId="5D93B565" w:rsidR="003025D2" w:rsidRPr="0005480F" w:rsidRDefault="003025D2" w:rsidP="003025D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18,</w:t>
            </w:r>
            <w:r w:rsidRPr="00421C0E">
              <w:rPr>
                <w:rFonts w:asciiTheme="majorBidi" w:hAnsiTheme="majorBidi" w:cs="Angsana New"/>
                <w:sz w:val="20"/>
                <w:lang w:val="en-US"/>
              </w:rPr>
              <w:t>000</w:t>
            </w:r>
          </w:p>
        </w:tc>
        <w:tc>
          <w:tcPr>
            <w:tcW w:w="180" w:type="dxa"/>
            <w:gridSpan w:val="2"/>
            <w:vAlign w:val="bottom"/>
          </w:tcPr>
          <w:p w14:paraId="431EEB46" w14:textId="77777777" w:rsidR="003025D2" w:rsidRPr="0005480F" w:rsidRDefault="003025D2" w:rsidP="003025D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12" w:type="dxa"/>
          </w:tcPr>
          <w:p w14:paraId="1434BED0" w14:textId="54419E15" w:rsidR="003025D2" w:rsidRPr="0005480F" w:rsidRDefault="003025D2" w:rsidP="003025D2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222" w:type="dxa"/>
            <w:gridSpan w:val="3"/>
            <w:vAlign w:val="bottom"/>
          </w:tcPr>
          <w:p w14:paraId="4688F7FF" w14:textId="77777777" w:rsidR="003025D2" w:rsidRPr="0005480F" w:rsidRDefault="003025D2" w:rsidP="003025D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</w:tcPr>
          <w:p w14:paraId="0F9EC197" w14:textId="10E5E251" w:rsidR="003025D2" w:rsidRPr="0005480F" w:rsidRDefault="003025D2" w:rsidP="003025D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1</w:t>
            </w:r>
            <w:r w:rsidRPr="00421C0E">
              <w:rPr>
                <w:rFonts w:asciiTheme="majorBidi" w:hAnsiTheme="majorBidi" w:cs="Angsana New"/>
                <w:sz w:val="20"/>
                <w:lang w:val="en-US"/>
              </w:rPr>
              <w:t>2</w:t>
            </w:r>
            <w:r w:rsidRPr="0005480F">
              <w:rPr>
                <w:rFonts w:asciiTheme="majorBidi" w:hAnsiTheme="majorBidi" w:cs="Angsana New"/>
                <w:sz w:val="20"/>
              </w:rPr>
              <w:t>,6</w:t>
            </w:r>
            <w:r w:rsidRPr="00421C0E">
              <w:rPr>
                <w:rFonts w:asciiTheme="majorBidi" w:hAnsiTheme="majorBidi" w:cs="Angsana New"/>
                <w:sz w:val="20"/>
                <w:lang w:val="en-US"/>
              </w:rPr>
              <w:t>00</w:t>
            </w:r>
          </w:p>
        </w:tc>
        <w:tc>
          <w:tcPr>
            <w:tcW w:w="219" w:type="dxa"/>
            <w:gridSpan w:val="2"/>
          </w:tcPr>
          <w:p w14:paraId="58756A10" w14:textId="77777777" w:rsidR="003025D2" w:rsidRPr="0005480F" w:rsidRDefault="003025D2" w:rsidP="003025D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</w:tcPr>
          <w:p w14:paraId="2B72C819" w14:textId="02C98FE5" w:rsidR="003025D2" w:rsidRPr="0005480F" w:rsidRDefault="003025D2" w:rsidP="003025D2">
            <w:pPr>
              <w:pStyle w:val="acctfourfigures"/>
              <w:tabs>
                <w:tab w:val="clear" w:pos="765"/>
                <w:tab w:val="decimal" w:pos="239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17" w:type="dxa"/>
            <w:gridSpan w:val="2"/>
          </w:tcPr>
          <w:p w14:paraId="6D732A37" w14:textId="77777777" w:rsidR="003025D2" w:rsidRPr="0005480F" w:rsidRDefault="003025D2" w:rsidP="003025D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14:paraId="76277697" w14:textId="37BCAD81" w:rsidR="003025D2" w:rsidRPr="0005480F" w:rsidRDefault="003025D2" w:rsidP="003025D2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218" w:type="dxa"/>
            <w:gridSpan w:val="2"/>
          </w:tcPr>
          <w:p w14:paraId="62FD6D5F" w14:textId="77777777" w:rsidR="003025D2" w:rsidRPr="0005480F" w:rsidRDefault="003025D2" w:rsidP="003025D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2F59D2B8" w14:textId="003E016E" w:rsidR="003025D2" w:rsidRPr="0005480F" w:rsidRDefault="003025D2" w:rsidP="003025D2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9" w:type="dxa"/>
            <w:gridSpan w:val="2"/>
            <w:vAlign w:val="bottom"/>
          </w:tcPr>
          <w:p w14:paraId="23F5A454" w14:textId="77777777" w:rsidR="003025D2" w:rsidRPr="0005480F" w:rsidRDefault="003025D2" w:rsidP="003025D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45" w:type="dxa"/>
            <w:tcBorders>
              <w:bottom w:val="single" w:sz="4" w:space="0" w:color="auto"/>
            </w:tcBorders>
          </w:tcPr>
          <w:p w14:paraId="21ADE8EF" w14:textId="3E00F7B4" w:rsidR="003025D2" w:rsidRPr="0005480F" w:rsidRDefault="003025D2" w:rsidP="003025D2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="Angsana New"/>
                <w:sz w:val="20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1</w:t>
            </w:r>
            <w:r w:rsidRPr="00421C0E">
              <w:rPr>
                <w:rFonts w:asciiTheme="majorBidi" w:hAnsiTheme="majorBidi" w:cs="Angsana New"/>
                <w:sz w:val="20"/>
                <w:lang w:val="en-US"/>
              </w:rPr>
              <w:t>2</w:t>
            </w:r>
            <w:r w:rsidRPr="0005480F">
              <w:rPr>
                <w:rFonts w:asciiTheme="majorBidi" w:hAnsiTheme="majorBidi" w:cs="Angsana New"/>
                <w:sz w:val="20"/>
              </w:rPr>
              <w:t>,6</w:t>
            </w:r>
            <w:r w:rsidRPr="00421C0E">
              <w:rPr>
                <w:rFonts w:asciiTheme="majorBidi" w:hAnsiTheme="majorBidi" w:cs="Angsana New"/>
                <w:sz w:val="20"/>
                <w:lang w:val="en-US"/>
              </w:rPr>
              <w:t>00</w:t>
            </w:r>
          </w:p>
        </w:tc>
        <w:tc>
          <w:tcPr>
            <w:tcW w:w="217" w:type="dxa"/>
            <w:gridSpan w:val="2"/>
          </w:tcPr>
          <w:p w14:paraId="27CDD811" w14:textId="77777777" w:rsidR="003025D2" w:rsidRPr="0005480F" w:rsidRDefault="003025D2" w:rsidP="003025D2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28" w:type="dxa"/>
            <w:gridSpan w:val="2"/>
            <w:tcBorders>
              <w:bottom w:val="single" w:sz="4" w:space="0" w:color="auto"/>
            </w:tcBorders>
          </w:tcPr>
          <w:p w14:paraId="1EE6C358" w14:textId="0134A88F" w:rsidR="003025D2" w:rsidRPr="0005480F" w:rsidRDefault="003025D2" w:rsidP="003025D2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3F4D4E" w:rsidRPr="0005480F" w14:paraId="1DE03D20" w14:textId="77777777" w:rsidTr="003F4D4E">
        <w:trPr>
          <w:cantSplit/>
          <w:trHeight w:val="187"/>
        </w:trPr>
        <w:tc>
          <w:tcPr>
            <w:tcW w:w="2610" w:type="dxa"/>
            <w:gridSpan w:val="2"/>
          </w:tcPr>
          <w:p w14:paraId="2FEE1A94" w14:textId="77777777" w:rsidR="003F4D4E" w:rsidRPr="0005480F" w:rsidRDefault="003F4D4E" w:rsidP="003F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430" w:type="dxa"/>
            <w:gridSpan w:val="3"/>
          </w:tcPr>
          <w:p w14:paraId="5C7E781B" w14:textId="77777777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jc w:val="thaiDistribute"/>
              <w:rPr>
                <w:rFonts w:asciiTheme="majorBidi" w:hAnsiTheme="majorBidi" w:cstheme="majorBidi"/>
                <w:sz w:val="20"/>
                <w:rtl/>
                <w:cs/>
              </w:rPr>
            </w:pPr>
          </w:p>
        </w:tc>
        <w:tc>
          <w:tcPr>
            <w:tcW w:w="720" w:type="dxa"/>
            <w:gridSpan w:val="3"/>
          </w:tcPr>
          <w:p w14:paraId="7AD28390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90E30C2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gridSpan w:val="3"/>
          </w:tcPr>
          <w:p w14:paraId="30716FA6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0AD4FFCF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gridSpan w:val="2"/>
          </w:tcPr>
          <w:p w14:paraId="28666D23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C758F62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12" w:type="dxa"/>
          </w:tcPr>
          <w:p w14:paraId="450AA13B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2" w:type="dxa"/>
            <w:gridSpan w:val="3"/>
            <w:vAlign w:val="bottom"/>
          </w:tcPr>
          <w:p w14:paraId="43D82D60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double" w:sz="4" w:space="0" w:color="auto"/>
            </w:tcBorders>
          </w:tcPr>
          <w:p w14:paraId="575186A7" w14:textId="3F6FB722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05480F">
              <w:rPr>
                <w:rFonts w:asciiTheme="majorBidi" w:hAnsiTheme="majorBidi" w:cs="Angsana New"/>
                <w:b/>
                <w:bCs/>
                <w:sz w:val="20"/>
              </w:rPr>
              <w:t>3,</w:t>
            </w:r>
            <w:r w:rsidR="00E5603B" w:rsidRPr="0005480F">
              <w:rPr>
                <w:rFonts w:asciiTheme="majorBidi" w:hAnsiTheme="majorBidi" w:cs="Angsana New"/>
                <w:b/>
                <w:bCs/>
                <w:sz w:val="20"/>
              </w:rPr>
              <w:t>555,399</w:t>
            </w:r>
          </w:p>
        </w:tc>
        <w:tc>
          <w:tcPr>
            <w:tcW w:w="219" w:type="dxa"/>
            <w:gridSpan w:val="2"/>
          </w:tcPr>
          <w:p w14:paraId="6DA79925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double" w:sz="4" w:space="0" w:color="auto"/>
            </w:tcBorders>
          </w:tcPr>
          <w:p w14:paraId="51AB1089" w14:textId="0CBD847C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</w:t>
            </w:r>
            <w:r w:rsidRPr="0005480F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05480F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535,1</w:t>
            </w:r>
            <w:r w:rsidR="00421C0E" w:rsidRPr="00421C0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</w:t>
            </w:r>
            <w:r w:rsidRPr="0005480F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8</w:t>
            </w:r>
          </w:p>
        </w:tc>
        <w:tc>
          <w:tcPr>
            <w:tcW w:w="217" w:type="dxa"/>
            <w:gridSpan w:val="2"/>
          </w:tcPr>
          <w:p w14:paraId="2AA6276C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434310EF" w14:textId="33FC8D79" w:rsidR="003F4D4E" w:rsidRPr="0005480F" w:rsidRDefault="003F4D4E" w:rsidP="003F4D4E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05480F">
              <w:rPr>
                <w:rFonts w:asciiTheme="majorBidi" w:hAnsiTheme="majorBidi" w:cs="Angsana New"/>
                <w:b/>
                <w:bCs/>
                <w:sz w:val="20"/>
              </w:rPr>
              <w:t>-</w:t>
            </w:r>
          </w:p>
        </w:tc>
        <w:tc>
          <w:tcPr>
            <w:tcW w:w="218" w:type="dxa"/>
            <w:gridSpan w:val="2"/>
          </w:tcPr>
          <w:p w14:paraId="7EED6B39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</w:tcPr>
          <w:p w14:paraId="75377811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-</w:t>
            </w:r>
          </w:p>
        </w:tc>
        <w:tc>
          <w:tcPr>
            <w:tcW w:w="219" w:type="dxa"/>
            <w:gridSpan w:val="2"/>
            <w:vAlign w:val="bottom"/>
          </w:tcPr>
          <w:p w14:paraId="6C0628DF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bottom w:val="double" w:sz="4" w:space="0" w:color="auto"/>
            </w:tcBorders>
          </w:tcPr>
          <w:p w14:paraId="435AE73A" w14:textId="162C4B5D" w:rsidR="003F4D4E" w:rsidRPr="0005480F" w:rsidRDefault="00A40C4D" w:rsidP="003F4D4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05480F">
              <w:rPr>
                <w:rFonts w:asciiTheme="majorBidi" w:hAnsiTheme="majorBidi" w:cs="Angsana New"/>
                <w:b/>
                <w:bCs/>
                <w:sz w:val="20"/>
              </w:rPr>
              <w:t>3,555,399</w:t>
            </w:r>
          </w:p>
        </w:tc>
        <w:tc>
          <w:tcPr>
            <w:tcW w:w="217" w:type="dxa"/>
            <w:gridSpan w:val="2"/>
          </w:tcPr>
          <w:p w14:paraId="11656B6C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AD6CF6B" w14:textId="019F9028" w:rsidR="003F4D4E" w:rsidRPr="0005480F" w:rsidRDefault="003F4D4E" w:rsidP="003F4D4E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</w:t>
            </w:r>
            <w:r w:rsidRPr="0005480F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05480F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535,1</w:t>
            </w:r>
            <w:r w:rsidR="00421C0E" w:rsidRPr="00421C0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</w:t>
            </w:r>
            <w:r w:rsidRPr="0005480F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8</w:t>
            </w:r>
          </w:p>
        </w:tc>
      </w:tr>
      <w:tr w:rsidR="003F4D4E" w:rsidRPr="0005480F" w14:paraId="46C60921" w14:textId="77777777" w:rsidTr="00C202A4">
        <w:trPr>
          <w:cantSplit/>
          <w:trHeight w:val="60"/>
        </w:trPr>
        <w:tc>
          <w:tcPr>
            <w:tcW w:w="4504" w:type="dxa"/>
            <w:gridSpan w:val="3"/>
          </w:tcPr>
          <w:p w14:paraId="26DB1CFE" w14:textId="36591EB1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</w:rPr>
            </w:pPr>
          </w:p>
        </w:tc>
        <w:tc>
          <w:tcPr>
            <w:tcW w:w="180" w:type="dxa"/>
          </w:tcPr>
          <w:p w14:paraId="3EF40E3F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9" w:type="dxa"/>
            <w:gridSpan w:val="2"/>
          </w:tcPr>
          <w:p w14:paraId="33D355CA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D8EE420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7DD26CDF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0CA7B1A2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185648D4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4134B09A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1D67D7A5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33C8844C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759" w:type="dxa"/>
            <w:gridSpan w:val="18"/>
          </w:tcPr>
          <w:p w14:paraId="2641D646" w14:textId="63174A6D" w:rsidR="003F4D4E" w:rsidRPr="0005480F" w:rsidRDefault="003F4D4E" w:rsidP="003F4D4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3F4D4E" w:rsidRPr="0005480F" w14:paraId="573CFACC" w14:textId="77777777" w:rsidTr="00C202A4">
        <w:trPr>
          <w:cantSplit/>
          <w:trHeight w:val="549"/>
        </w:trPr>
        <w:tc>
          <w:tcPr>
            <w:tcW w:w="2429" w:type="dxa"/>
            <w:vAlign w:val="bottom"/>
          </w:tcPr>
          <w:p w14:paraId="23A54C0E" w14:textId="77777777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bookmarkStart w:id="3" w:name="_Hlk40181453"/>
          </w:p>
        </w:tc>
        <w:tc>
          <w:tcPr>
            <w:tcW w:w="2075" w:type="dxa"/>
            <w:gridSpan w:val="2"/>
            <w:vAlign w:val="bottom"/>
          </w:tcPr>
          <w:p w14:paraId="17637D8B" w14:textId="77777777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5ED409C6" w14:textId="77777777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707" w:type="dxa"/>
            <w:gridSpan w:val="6"/>
            <w:vAlign w:val="bottom"/>
          </w:tcPr>
          <w:p w14:paraId="0787C753" w14:textId="77777777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</w:t>
            </w:r>
          </w:p>
          <w:p w14:paraId="7EF67F2F" w14:textId="77777777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517A2B94" w14:textId="77777777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90" w:type="dxa"/>
            <w:gridSpan w:val="8"/>
            <w:vAlign w:val="bottom"/>
          </w:tcPr>
          <w:p w14:paraId="56E6B032" w14:textId="77777777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6B02496D" w14:textId="77777777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6" w:type="dxa"/>
            <w:gridSpan w:val="5"/>
            <w:vAlign w:val="bottom"/>
          </w:tcPr>
          <w:p w14:paraId="51C7BD94" w14:textId="77777777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76C0AEA7" w14:textId="77777777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3" w:type="dxa"/>
            <w:gridSpan w:val="6"/>
            <w:vAlign w:val="bottom"/>
          </w:tcPr>
          <w:p w14:paraId="58F93F57" w14:textId="77777777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6CFFE46A" w14:textId="77777777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90" w:type="dxa"/>
            <w:gridSpan w:val="5"/>
            <w:vAlign w:val="bottom"/>
          </w:tcPr>
          <w:p w14:paraId="2FEAA15B" w14:textId="77777777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สุทธิ</w:t>
            </w:r>
          </w:p>
        </w:tc>
      </w:tr>
      <w:bookmarkEnd w:id="3"/>
      <w:tr w:rsidR="003F4D4E" w:rsidRPr="0005480F" w14:paraId="758BFFA7" w14:textId="77777777" w:rsidTr="00C202A4">
        <w:trPr>
          <w:cantSplit/>
          <w:trHeight w:val="187"/>
        </w:trPr>
        <w:tc>
          <w:tcPr>
            <w:tcW w:w="2429" w:type="dxa"/>
          </w:tcPr>
          <w:p w14:paraId="596E3CAC" w14:textId="77777777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075" w:type="dxa"/>
            <w:gridSpan w:val="2"/>
          </w:tcPr>
          <w:p w14:paraId="751A8725" w14:textId="77777777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15BF8F87" w14:textId="77777777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9" w:type="dxa"/>
            <w:gridSpan w:val="2"/>
          </w:tcPr>
          <w:p w14:paraId="70F1F5E6" w14:textId="5C0E7D0E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0D7359D1" w14:textId="77777777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1D4951B6" w14:textId="074E9393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20D08218" w14:textId="77777777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7A1B976D" w14:textId="65755648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gridSpan w:val="2"/>
          </w:tcPr>
          <w:p w14:paraId="0F8D2018" w14:textId="77777777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3414F6FC" w14:textId="05BAE525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2353F937" w14:textId="77777777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678C7A63" w14:textId="6E1A45F0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134005C7" w14:textId="77777777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1A2A66A8" w14:textId="3EA95E95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67B0F9D2" w14:textId="77777777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0B6CCF60" w14:textId="0F666104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183" w:type="dxa"/>
          </w:tcPr>
          <w:p w14:paraId="685C406F" w14:textId="77777777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3620C2C2" w14:textId="2CDD3269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21DC5D8D" w14:textId="77777777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1DFDB23B" w14:textId="7357F7A0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gridSpan w:val="2"/>
          </w:tcPr>
          <w:p w14:paraId="28AB4A44" w14:textId="77777777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4E4CDB75" w14:textId="6055B97E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</w:tr>
      <w:tr w:rsidR="003F4D4E" w:rsidRPr="0005480F" w14:paraId="6B60C4BC" w14:textId="77777777" w:rsidTr="00C202A4">
        <w:trPr>
          <w:cantSplit/>
          <w:trHeight w:val="180"/>
        </w:trPr>
        <w:tc>
          <w:tcPr>
            <w:tcW w:w="2429" w:type="dxa"/>
          </w:tcPr>
          <w:p w14:paraId="16DB95F1" w14:textId="77777777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075" w:type="dxa"/>
            <w:gridSpan w:val="2"/>
          </w:tcPr>
          <w:p w14:paraId="0114042A" w14:textId="77777777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77F068EA" w14:textId="77777777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9" w:type="dxa"/>
            <w:gridSpan w:val="2"/>
          </w:tcPr>
          <w:p w14:paraId="5CF5D8E9" w14:textId="3BCA6DAB" w:rsidR="003F4D4E" w:rsidRPr="0005480F" w:rsidRDefault="00421C0E" w:rsidP="003F4D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21C0E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3F4D4E" w:rsidRPr="0005480F">
              <w:rPr>
                <w:rFonts w:asciiTheme="majorBidi" w:hAnsiTheme="majorBidi" w:cstheme="majorBidi"/>
                <w:sz w:val="20"/>
                <w:lang w:val="en-US"/>
              </w:rPr>
              <w:t>56</w:t>
            </w:r>
            <w:r w:rsidR="003F4D4E" w:rsidRPr="0005480F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5E8F4A6B" w14:textId="77777777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3A26DAAA" w14:textId="61ECA2AE" w:rsidR="003F4D4E" w:rsidRPr="0005480F" w:rsidRDefault="00421C0E" w:rsidP="003F4D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21C0E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3F4D4E" w:rsidRPr="0005480F">
              <w:rPr>
                <w:rFonts w:asciiTheme="majorBidi" w:hAnsiTheme="majorBidi" w:cstheme="majorBidi"/>
                <w:sz w:val="20"/>
                <w:lang w:val="en-US"/>
              </w:rPr>
              <w:t>56</w:t>
            </w:r>
            <w:r w:rsidR="003F4D4E" w:rsidRPr="0005480F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7F9F85E5" w14:textId="77777777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25E08FBD" w14:textId="3718E91D" w:rsidR="003F4D4E" w:rsidRPr="0005480F" w:rsidRDefault="00421C0E" w:rsidP="003F4D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21C0E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3F4D4E" w:rsidRPr="0005480F">
              <w:rPr>
                <w:rFonts w:asciiTheme="majorBidi" w:hAnsiTheme="majorBidi" w:cstheme="majorBidi"/>
                <w:sz w:val="20"/>
                <w:lang w:val="en-US"/>
              </w:rPr>
              <w:t>56</w:t>
            </w:r>
            <w:r w:rsidR="003F4D4E" w:rsidRPr="0005480F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180" w:type="dxa"/>
            <w:gridSpan w:val="2"/>
          </w:tcPr>
          <w:p w14:paraId="32F70EB7" w14:textId="77777777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4AFC6024" w14:textId="7C7402DF" w:rsidR="003F4D4E" w:rsidRPr="0005480F" w:rsidRDefault="00421C0E" w:rsidP="003F4D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21C0E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3F4D4E" w:rsidRPr="0005480F">
              <w:rPr>
                <w:rFonts w:asciiTheme="majorBidi" w:hAnsiTheme="majorBidi" w:cstheme="majorBidi"/>
                <w:sz w:val="20"/>
                <w:lang w:val="en-US"/>
              </w:rPr>
              <w:t>56</w:t>
            </w:r>
            <w:r w:rsidR="003F4D4E" w:rsidRPr="0005480F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F0120DD" w14:textId="77777777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7956ABAD" w14:textId="364A246C" w:rsidR="003F4D4E" w:rsidRPr="0005480F" w:rsidRDefault="00421C0E" w:rsidP="003F4D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21C0E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3F4D4E" w:rsidRPr="0005480F">
              <w:rPr>
                <w:rFonts w:asciiTheme="majorBidi" w:hAnsiTheme="majorBidi" w:cstheme="majorBidi"/>
                <w:sz w:val="20"/>
                <w:lang w:val="en-US"/>
              </w:rPr>
              <w:t>56</w:t>
            </w:r>
            <w:r w:rsidR="003F4D4E" w:rsidRPr="0005480F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0D05138C" w14:textId="77777777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16CB938A" w14:textId="7BB0DF99" w:rsidR="003F4D4E" w:rsidRPr="0005480F" w:rsidRDefault="00421C0E" w:rsidP="003F4D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21C0E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3F4D4E" w:rsidRPr="0005480F">
              <w:rPr>
                <w:rFonts w:asciiTheme="majorBidi" w:hAnsiTheme="majorBidi" w:cstheme="majorBidi"/>
                <w:sz w:val="20"/>
                <w:lang w:val="en-US"/>
              </w:rPr>
              <w:t>56</w:t>
            </w:r>
            <w:r w:rsidR="003F4D4E" w:rsidRPr="0005480F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1AE7D905" w14:textId="77777777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4B7D5E05" w14:textId="5FC8821D" w:rsidR="003F4D4E" w:rsidRPr="0005480F" w:rsidRDefault="00421C0E" w:rsidP="003F4D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21C0E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3F4D4E" w:rsidRPr="0005480F">
              <w:rPr>
                <w:rFonts w:asciiTheme="majorBidi" w:hAnsiTheme="majorBidi" w:cstheme="majorBidi"/>
                <w:sz w:val="20"/>
                <w:lang w:val="en-US"/>
              </w:rPr>
              <w:t>56</w:t>
            </w:r>
            <w:r w:rsidR="003F4D4E" w:rsidRPr="0005480F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183" w:type="dxa"/>
          </w:tcPr>
          <w:p w14:paraId="238CD16A" w14:textId="77777777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6C4AA30D" w14:textId="3928854C" w:rsidR="003F4D4E" w:rsidRPr="0005480F" w:rsidRDefault="00421C0E" w:rsidP="003F4D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21C0E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3F4D4E" w:rsidRPr="0005480F">
              <w:rPr>
                <w:rFonts w:asciiTheme="majorBidi" w:hAnsiTheme="majorBidi" w:cstheme="majorBidi"/>
                <w:sz w:val="20"/>
                <w:lang w:val="en-US"/>
              </w:rPr>
              <w:t>56</w:t>
            </w:r>
            <w:r w:rsidR="003F4D4E" w:rsidRPr="0005480F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065E17DF" w14:textId="77777777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62C67A16" w14:textId="0FED9B1E" w:rsidR="003F4D4E" w:rsidRPr="0005480F" w:rsidRDefault="00421C0E" w:rsidP="003F4D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21C0E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3F4D4E" w:rsidRPr="0005480F">
              <w:rPr>
                <w:rFonts w:asciiTheme="majorBidi" w:hAnsiTheme="majorBidi" w:cstheme="majorBidi"/>
                <w:sz w:val="20"/>
                <w:lang w:val="en-US"/>
              </w:rPr>
              <w:t>56</w:t>
            </w:r>
            <w:r w:rsidR="003F4D4E" w:rsidRPr="0005480F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180" w:type="dxa"/>
            <w:gridSpan w:val="2"/>
          </w:tcPr>
          <w:p w14:paraId="7346810B" w14:textId="77777777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72D18824" w14:textId="137B86BE" w:rsidR="003F4D4E" w:rsidRPr="0005480F" w:rsidRDefault="00421C0E" w:rsidP="003F4D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21C0E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3F4D4E" w:rsidRPr="0005480F">
              <w:rPr>
                <w:rFonts w:asciiTheme="majorBidi" w:hAnsiTheme="majorBidi" w:cstheme="majorBidi"/>
                <w:sz w:val="20"/>
                <w:lang w:val="en-US"/>
              </w:rPr>
              <w:t>56</w:t>
            </w:r>
            <w:r w:rsidR="003F4D4E" w:rsidRPr="0005480F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</w:tr>
      <w:tr w:rsidR="003F4D4E" w:rsidRPr="0005480F" w14:paraId="69F9B1E5" w14:textId="77777777" w:rsidTr="00C202A4">
        <w:trPr>
          <w:cantSplit/>
          <w:trHeight w:val="60"/>
        </w:trPr>
        <w:tc>
          <w:tcPr>
            <w:tcW w:w="2429" w:type="dxa"/>
          </w:tcPr>
          <w:p w14:paraId="4573CDF8" w14:textId="19BB6084" w:rsidR="003F4D4E" w:rsidRPr="0005480F" w:rsidRDefault="003F4D4E" w:rsidP="003F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" w:right="-98" w:hanging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75" w:type="dxa"/>
            <w:gridSpan w:val="2"/>
          </w:tcPr>
          <w:p w14:paraId="06B17FC9" w14:textId="2B2A884B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-78" w:right="-79" w:hanging="1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27FE994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07" w:type="dxa"/>
            <w:gridSpan w:val="6"/>
          </w:tcPr>
          <w:p w14:paraId="79BF6ED6" w14:textId="0087F124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0"/>
                <w:lang w:bidi="th-TH"/>
              </w:rPr>
              <w:t>(</w:t>
            </w:r>
            <w:r w:rsidRPr="0005480F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ร้อยละ</w:t>
            </w:r>
            <w:r w:rsidRPr="0005480F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00C10B6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90" w:type="dxa"/>
            <w:gridSpan w:val="8"/>
          </w:tcPr>
          <w:p w14:paraId="62F51B0C" w14:textId="31D498FF" w:rsidR="003F4D4E" w:rsidRPr="0005480F" w:rsidRDefault="003F4D4E" w:rsidP="003F4D4E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0"/>
                <w:lang w:bidi="th-TH"/>
              </w:rPr>
              <w:t>(</w:t>
            </w:r>
            <w:r w:rsidRPr="0005480F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พัน</w:t>
            </w:r>
            <w:r w:rsidRPr="0005480F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01B9770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759" w:type="dxa"/>
            <w:gridSpan w:val="18"/>
          </w:tcPr>
          <w:p w14:paraId="34E5ABB9" w14:textId="1B8CAFDF" w:rsidR="003F4D4E" w:rsidRPr="0005480F" w:rsidRDefault="003F4D4E" w:rsidP="003F4D4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0"/>
                <w:lang w:bidi="th-TH"/>
              </w:rPr>
              <w:t>(</w:t>
            </w:r>
            <w:r w:rsidRPr="0005480F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พันบาท</w:t>
            </w:r>
            <w:r w:rsidRPr="0005480F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)</w:t>
            </w:r>
          </w:p>
        </w:tc>
      </w:tr>
      <w:tr w:rsidR="003F4D4E" w:rsidRPr="0005480F" w14:paraId="67DCB5FD" w14:textId="77777777" w:rsidTr="00C202A4">
        <w:trPr>
          <w:cantSplit/>
          <w:trHeight w:val="60"/>
        </w:trPr>
        <w:tc>
          <w:tcPr>
            <w:tcW w:w="4504" w:type="dxa"/>
            <w:gridSpan w:val="3"/>
          </w:tcPr>
          <w:p w14:paraId="6E54F9BC" w14:textId="77777777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  <w:t>บริษัทย่อยทางอ้อม</w:t>
            </w:r>
          </w:p>
        </w:tc>
        <w:tc>
          <w:tcPr>
            <w:tcW w:w="180" w:type="dxa"/>
          </w:tcPr>
          <w:p w14:paraId="4CFD9583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9" w:type="dxa"/>
            <w:gridSpan w:val="2"/>
          </w:tcPr>
          <w:p w14:paraId="375D91F1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1BB48BBE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7861AC8C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56255D5C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727B7ED7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06BDF7F1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40DD9984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105722F0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79E41DB0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3F53D43C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0E01DFD6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78F4C6A4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617580BB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3" w:type="dxa"/>
          </w:tcPr>
          <w:p w14:paraId="73D86936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5049304E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22CF0B8F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7BFB4403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16D29D6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03EAF59A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</w:tr>
      <w:tr w:rsidR="003F4D4E" w:rsidRPr="0005480F" w14:paraId="028E80B0" w14:textId="77777777" w:rsidTr="00C202A4">
        <w:trPr>
          <w:cantSplit/>
          <w:trHeight w:val="60"/>
        </w:trPr>
        <w:tc>
          <w:tcPr>
            <w:tcW w:w="2429" w:type="dxa"/>
          </w:tcPr>
          <w:p w14:paraId="193E88B9" w14:textId="77777777" w:rsidR="003F4D4E" w:rsidRPr="0005480F" w:rsidRDefault="003F4D4E" w:rsidP="003F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" w:right="-98" w:hanging="63"/>
              <w:rPr>
                <w:rFonts w:asciiTheme="majorBidi" w:hAnsiTheme="majorBidi" w:cstheme="majorBidi"/>
                <w:sz w:val="20"/>
                <w:szCs w:val="20"/>
              </w:rPr>
            </w:pPr>
            <w:r w:rsidRPr="0005480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แปซิฟิค ห้องเย็น จำกัด</w:t>
            </w:r>
          </w:p>
        </w:tc>
        <w:tc>
          <w:tcPr>
            <w:tcW w:w="2075" w:type="dxa"/>
            <w:gridSpan w:val="2"/>
          </w:tcPr>
          <w:p w14:paraId="0F0FE492" w14:textId="2F4CCEC2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-78" w:right="-79" w:hanging="1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ให้บริการรับฝากสินค้าแช่แข็ง</w:t>
            </w:r>
          </w:p>
        </w:tc>
        <w:tc>
          <w:tcPr>
            <w:tcW w:w="180" w:type="dxa"/>
          </w:tcPr>
          <w:p w14:paraId="6FC073D4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9" w:type="dxa"/>
            <w:gridSpan w:val="2"/>
          </w:tcPr>
          <w:p w14:paraId="1D6894AB" w14:textId="162D69CD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01C3112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599EBE87" w14:textId="15C73448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3A002B11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15D7FDD1" w14:textId="129268B2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1A30E6E9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1C780756" w14:textId="2423F59E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43BE40E3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79E5F89E" w14:textId="39E1BD32" w:rsidR="003F4D4E" w:rsidRPr="0005480F" w:rsidRDefault="003F4D4E" w:rsidP="003F4D4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067FB74B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690A9107" w14:textId="6F9ECB14" w:rsidR="003F4D4E" w:rsidRPr="0005480F" w:rsidRDefault="003F4D4E" w:rsidP="003F4D4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556AA7C3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5741E3BE" w14:textId="317EFC38" w:rsidR="003F4D4E" w:rsidRPr="0005480F" w:rsidRDefault="003F4D4E" w:rsidP="003F4D4E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3" w:type="dxa"/>
          </w:tcPr>
          <w:p w14:paraId="15CAC3F2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697214E5" w14:textId="4BFC84C9" w:rsidR="003F4D4E" w:rsidRPr="0005480F" w:rsidRDefault="003F4D4E" w:rsidP="003F4D4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589890F9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618792C2" w14:textId="121508BA" w:rsidR="003F4D4E" w:rsidRPr="0005480F" w:rsidRDefault="003F4D4E" w:rsidP="003F4D4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29160621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54B36DF7" w14:textId="4A17E766" w:rsidR="003F4D4E" w:rsidRPr="0005480F" w:rsidRDefault="003F4D4E" w:rsidP="003F4D4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3F4D4E" w:rsidRPr="0005480F" w14:paraId="1B412735" w14:textId="77777777" w:rsidTr="00C202A4">
        <w:trPr>
          <w:cantSplit/>
          <w:trHeight w:val="60"/>
        </w:trPr>
        <w:tc>
          <w:tcPr>
            <w:tcW w:w="2429" w:type="dxa"/>
          </w:tcPr>
          <w:p w14:paraId="6213C9F0" w14:textId="77777777" w:rsidR="003F4D4E" w:rsidRPr="0005480F" w:rsidRDefault="003F4D4E" w:rsidP="003F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" w:right="-98" w:hanging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75" w:type="dxa"/>
            <w:gridSpan w:val="2"/>
          </w:tcPr>
          <w:p w14:paraId="2C36E2B1" w14:textId="6A47B27B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 xml:space="preserve">    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ในห้องเย็นและขนส่งสินค้าแช่แข็ง</w:t>
            </w:r>
          </w:p>
        </w:tc>
        <w:tc>
          <w:tcPr>
            <w:tcW w:w="180" w:type="dxa"/>
          </w:tcPr>
          <w:p w14:paraId="50A3665C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9" w:type="dxa"/>
            <w:gridSpan w:val="2"/>
          </w:tcPr>
          <w:p w14:paraId="279AAAE5" w14:textId="7855B9E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1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</w:t>
            </w:r>
            <w:r w:rsidRPr="0005480F">
              <w:rPr>
                <w:rFonts w:asciiTheme="majorBidi" w:hAnsiTheme="majorBidi" w:cs="Angsana New"/>
                <w:sz w:val="20"/>
              </w:rPr>
              <w:t>.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739AD400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15C408C7" w14:textId="59E6108F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C9168AD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11697909" w14:textId="3A9DC664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THB 443,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000</w:t>
            </w:r>
          </w:p>
        </w:tc>
        <w:tc>
          <w:tcPr>
            <w:tcW w:w="180" w:type="dxa"/>
            <w:gridSpan w:val="2"/>
          </w:tcPr>
          <w:p w14:paraId="16550CFD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57DFFAA9" w14:textId="152E9C3A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 xml:space="preserve">THB 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443</w:t>
            </w: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69FFA70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02577AC0" w14:textId="08D87208" w:rsidR="003F4D4E" w:rsidRPr="0005480F" w:rsidRDefault="003F4D4E" w:rsidP="003F4D4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0" w:type="dxa"/>
          </w:tcPr>
          <w:p w14:paraId="710CC5FA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12140ACD" w14:textId="6E406BD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5EF1225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5F97EDB5" w14:textId="53CF0D5B" w:rsidR="003F4D4E" w:rsidRPr="0005480F" w:rsidRDefault="003F4D4E" w:rsidP="003F4D4E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3" w:type="dxa"/>
          </w:tcPr>
          <w:p w14:paraId="6287118B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72B8E4B3" w14:textId="22BFC22C" w:rsidR="003F4D4E" w:rsidRPr="0005480F" w:rsidRDefault="003F4D4E" w:rsidP="003F4D4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A2A93C0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0E72F5CF" w14:textId="4A1F5F10" w:rsidR="003F4D4E" w:rsidRPr="0005480F" w:rsidRDefault="003F4D4E" w:rsidP="003F4D4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0" w:type="dxa"/>
            <w:gridSpan w:val="2"/>
          </w:tcPr>
          <w:p w14:paraId="6B4CBD7E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7A0E8CEC" w14:textId="6BB4FBDE" w:rsidR="003F4D4E" w:rsidRPr="0005480F" w:rsidRDefault="003F4D4E" w:rsidP="003F4D4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DA0BDA" w:rsidRPr="0005480F" w14:paraId="649C1E79" w14:textId="77777777" w:rsidTr="00C202A4">
        <w:trPr>
          <w:cantSplit/>
          <w:trHeight w:val="60"/>
        </w:trPr>
        <w:tc>
          <w:tcPr>
            <w:tcW w:w="2429" w:type="dxa"/>
          </w:tcPr>
          <w:p w14:paraId="2FEB9F41" w14:textId="77777777" w:rsidR="00DA0BDA" w:rsidRPr="0005480F" w:rsidRDefault="00DA0BDA" w:rsidP="00DA0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98" w:hanging="1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5480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แปซิฟิค โลจิสติกส์ โปร จำกัด</w:t>
            </w:r>
          </w:p>
        </w:tc>
        <w:tc>
          <w:tcPr>
            <w:tcW w:w="2075" w:type="dxa"/>
            <w:gridSpan w:val="2"/>
          </w:tcPr>
          <w:p w14:paraId="7D4946BF" w14:textId="77777777" w:rsidR="00DA0BDA" w:rsidRPr="0005480F" w:rsidRDefault="00DA0BDA" w:rsidP="00DA0BDA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ให้บริการขนส่ง</w:t>
            </w:r>
          </w:p>
        </w:tc>
        <w:tc>
          <w:tcPr>
            <w:tcW w:w="180" w:type="dxa"/>
          </w:tcPr>
          <w:p w14:paraId="7F2BFED3" w14:textId="77777777" w:rsidR="00DA0BDA" w:rsidRPr="0005480F" w:rsidRDefault="00DA0BDA" w:rsidP="00DA0BD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9" w:type="dxa"/>
            <w:gridSpan w:val="2"/>
          </w:tcPr>
          <w:p w14:paraId="55DBE527" w14:textId="0ADD40AA" w:rsidR="00DA0BDA" w:rsidRPr="0005480F" w:rsidRDefault="00DA0BDA" w:rsidP="00DA0BD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1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</w:t>
            </w:r>
            <w:r w:rsidRPr="0005480F">
              <w:rPr>
                <w:rFonts w:asciiTheme="majorBidi" w:hAnsiTheme="majorBidi" w:cs="Angsana New"/>
                <w:sz w:val="20"/>
              </w:rPr>
              <w:t>.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6FF2F6C9" w14:textId="77777777" w:rsidR="00DA0BDA" w:rsidRPr="0005480F" w:rsidRDefault="00DA0BDA" w:rsidP="00DA0BD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56F27341" w14:textId="38B9EE1A" w:rsidR="00DA0BDA" w:rsidRPr="0005480F" w:rsidRDefault="00DA0BDA" w:rsidP="00DA0BD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  <w:r w:rsidRPr="0005480F">
              <w:rPr>
                <w:rFonts w:asciiTheme="majorBidi" w:hAnsiTheme="majorBidi" w:cstheme="majorBidi"/>
                <w:sz w:val="20"/>
              </w:rPr>
              <w:t>.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2E3C76BB" w14:textId="77777777" w:rsidR="00DA0BDA" w:rsidRPr="0005480F" w:rsidRDefault="00DA0BDA" w:rsidP="00DA0BD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60A3AFE9" w14:textId="10027598" w:rsidR="00DA0BDA" w:rsidRPr="0005480F" w:rsidRDefault="00DA0BDA" w:rsidP="00DA0BD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 xml:space="preserve">THB 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20</w:t>
            </w:r>
            <w:r w:rsidRPr="0005480F">
              <w:rPr>
                <w:rFonts w:asciiTheme="majorBidi" w:hAnsiTheme="majorBidi" w:cs="Angsana New"/>
                <w:sz w:val="20"/>
              </w:rPr>
              <w:t>,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000</w:t>
            </w:r>
          </w:p>
        </w:tc>
        <w:tc>
          <w:tcPr>
            <w:tcW w:w="180" w:type="dxa"/>
            <w:gridSpan w:val="2"/>
          </w:tcPr>
          <w:p w14:paraId="02A05E88" w14:textId="77777777" w:rsidR="00DA0BDA" w:rsidRPr="0005480F" w:rsidRDefault="00DA0BDA" w:rsidP="00DA0BD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5D573590" w14:textId="69E2BCE9" w:rsidR="00DA0BDA" w:rsidRPr="0005480F" w:rsidRDefault="00DA0BDA" w:rsidP="00DA0BD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05480F">
              <w:rPr>
                <w:rFonts w:asciiTheme="majorBidi" w:hAnsiTheme="majorBidi" w:cstheme="majorBidi"/>
                <w:sz w:val="20"/>
              </w:rPr>
              <w:t xml:space="preserve">THB 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20</w:t>
            </w:r>
            <w:r w:rsidRPr="0005480F">
              <w:rPr>
                <w:rFonts w:asciiTheme="majorBidi" w:hAnsiTheme="majorBidi" w:cstheme="majorBidi"/>
                <w:sz w:val="20"/>
              </w:rPr>
              <w:t>,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75AEAAF4" w14:textId="77777777" w:rsidR="00DA0BDA" w:rsidRPr="0005480F" w:rsidRDefault="00DA0BDA" w:rsidP="00DA0BD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48E15B16" w14:textId="688E0BF5" w:rsidR="00DA0BDA" w:rsidRPr="0005480F" w:rsidRDefault="00DA0BDA" w:rsidP="00DA0BD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0" w:type="dxa"/>
          </w:tcPr>
          <w:p w14:paraId="08702BFE" w14:textId="77777777" w:rsidR="00DA0BDA" w:rsidRPr="0005480F" w:rsidRDefault="00DA0BDA" w:rsidP="00DA0BD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5254704F" w14:textId="035C35D3" w:rsidR="00DA0BDA" w:rsidRPr="0005480F" w:rsidRDefault="00DA0BDA" w:rsidP="00DA0BD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C657A04" w14:textId="77777777" w:rsidR="00DA0BDA" w:rsidRPr="0005480F" w:rsidRDefault="00DA0BDA" w:rsidP="00DA0BD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2C06B3D6" w14:textId="03899036" w:rsidR="00DA0BDA" w:rsidRPr="0005480F" w:rsidRDefault="00DA0BDA" w:rsidP="00DA0BDA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3" w:type="dxa"/>
          </w:tcPr>
          <w:p w14:paraId="182DDE0E" w14:textId="77777777" w:rsidR="00DA0BDA" w:rsidRPr="0005480F" w:rsidRDefault="00DA0BDA" w:rsidP="00DA0BD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32AC733D" w14:textId="4C5D4D0C" w:rsidR="00DA0BDA" w:rsidRPr="0005480F" w:rsidRDefault="00DA0BDA" w:rsidP="00DA0BDA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CCDAED3" w14:textId="77777777" w:rsidR="00DA0BDA" w:rsidRPr="0005480F" w:rsidRDefault="00DA0BDA" w:rsidP="00DA0BD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19B888F4" w14:textId="3261AB57" w:rsidR="00DA0BDA" w:rsidRPr="0005480F" w:rsidRDefault="00DA0BDA" w:rsidP="00DA0BD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0" w:type="dxa"/>
            <w:gridSpan w:val="2"/>
          </w:tcPr>
          <w:p w14:paraId="576ACA3D" w14:textId="77777777" w:rsidR="00DA0BDA" w:rsidRPr="0005480F" w:rsidRDefault="00DA0BDA" w:rsidP="00DA0BD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36DD5895" w14:textId="059F3535" w:rsidR="00DA0BDA" w:rsidRPr="0005480F" w:rsidRDefault="00DA0BDA" w:rsidP="00DA0BD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3F4D4E" w:rsidRPr="0005480F" w14:paraId="4E5CBA1B" w14:textId="77777777" w:rsidTr="00C202A4">
        <w:trPr>
          <w:cantSplit/>
          <w:trHeight w:val="60"/>
        </w:trPr>
        <w:tc>
          <w:tcPr>
            <w:tcW w:w="2429" w:type="dxa"/>
          </w:tcPr>
          <w:p w14:paraId="5449F9B2" w14:textId="77777777" w:rsidR="003F4D4E" w:rsidRPr="0005480F" w:rsidRDefault="003F4D4E" w:rsidP="003F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05480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เจพีเค โคลด์ สโตเรจ จำกัด</w:t>
            </w:r>
          </w:p>
        </w:tc>
        <w:tc>
          <w:tcPr>
            <w:tcW w:w="2075" w:type="dxa"/>
            <w:gridSpan w:val="2"/>
          </w:tcPr>
          <w:p w14:paraId="6C7C652A" w14:textId="31ECCB1F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rtl/>
                <w:cs/>
                <w:lang w:val="en-US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ให้บริการรับฝากสินค้าแช่แข็</w:t>
            </w: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ง</w:t>
            </w:r>
          </w:p>
        </w:tc>
        <w:tc>
          <w:tcPr>
            <w:tcW w:w="180" w:type="dxa"/>
          </w:tcPr>
          <w:p w14:paraId="7B41F544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9" w:type="dxa"/>
            <w:gridSpan w:val="2"/>
          </w:tcPr>
          <w:p w14:paraId="23AC0DF7" w14:textId="1458E57C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1AA09034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60A166CC" w14:textId="37D8D465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2AF19B38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51E25B1F" w14:textId="4A0834A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3CE8F5F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1BFE5982" w14:textId="4C5A94B8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07BC856E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45B35CB0" w14:textId="3D038D90" w:rsidR="003F4D4E" w:rsidRPr="0005480F" w:rsidRDefault="003F4D4E" w:rsidP="003F4D4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0CF7A2C8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3122157F" w14:textId="763DD439" w:rsidR="003F4D4E" w:rsidRPr="0005480F" w:rsidRDefault="003F4D4E" w:rsidP="003F4D4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039F6861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20A61DFB" w14:textId="37F2BCB2" w:rsidR="003F4D4E" w:rsidRPr="0005480F" w:rsidRDefault="003F4D4E" w:rsidP="003F4D4E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3" w:type="dxa"/>
          </w:tcPr>
          <w:p w14:paraId="1FD8E281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765506A9" w14:textId="21F465D1" w:rsidR="003F4D4E" w:rsidRPr="0005480F" w:rsidRDefault="003F4D4E" w:rsidP="003F4D4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36ED7BD4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51FC292A" w14:textId="42E68E78" w:rsidR="003F4D4E" w:rsidRPr="0005480F" w:rsidRDefault="003F4D4E" w:rsidP="003F4D4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51C3FFC2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57E6DA97" w14:textId="345BDAD3" w:rsidR="003F4D4E" w:rsidRPr="0005480F" w:rsidRDefault="003F4D4E" w:rsidP="003F4D4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3F4D4E" w:rsidRPr="0005480F" w14:paraId="5E3D21D4" w14:textId="77777777" w:rsidTr="00C202A4">
        <w:trPr>
          <w:cantSplit/>
          <w:trHeight w:val="60"/>
        </w:trPr>
        <w:tc>
          <w:tcPr>
            <w:tcW w:w="2429" w:type="dxa"/>
          </w:tcPr>
          <w:p w14:paraId="3AB7A6B1" w14:textId="77777777" w:rsidR="003F4D4E" w:rsidRPr="0005480F" w:rsidRDefault="003F4D4E" w:rsidP="003F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75" w:type="dxa"/>
            <w:gridSpan w:val="2"/>
          </w:tcPr>
          <w:p w14:paraId="3282ADFE" w14:textId="119532CB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 xml:space="preserve">    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ในห้องเย็น</w:t>
            </w:r>
          </w:p>
        </w:tc>
        <w:tc>
          <w:tcPr>
            <w:tcW w:w="180" w:type="dxa"/>
          </w:tcPr>
          <w:p w14:paraId="5A59AD02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9" w:type="dxa"/>
            <w:gridSpan w:val="2"/>
          </w:tcPr>
          <w:p w14:paraId="3D4F075C" w14:textId="5FFA7012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74.69</w:t>
            </w:r>
          </w:p>
        </w:tc>
        <w:tc>
          <w:tcPr>
            <w:tcW w:w="180" w:type="dxa"/>
          </w:tcPr>
          <w:p w14:paraId="1BDA21E6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1A53475A" w14:textId="6AB58AAC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74</w:t>
            </w: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69</w:t>
            </w:r>
          </w:p>
        </w:tc>
        <w:tc>
          <w:tcPr>
            <w:tcW w:w="180" w:type="dxa"/>
          </w:tcPr>
          <w:p w14:paraId="07E51686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7A9DC973" w14:textId="192B4E5E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THB 1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="Angsana New"/>
                <w:sz w:val="20"/>
              </w:rPr>
              <w:t>3,948</w:t>
            </w:r>
          </w:p>
        </w:tc>
        <w:tc>
          <w:tcPr>
            <w:tcW w:w="180" w:type="dxa"/>
            <w:gridSpan w:val="2"/>
          </w:tcPr>
          <w:p w14:paraId="12463884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2AF2DD9F" w14:textId="5A74787F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THB 1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948</w:t>
            </w:r>
          </w:p>
        </w:tc>
        <w:tc>
          <w:tcPr>
            <w:tcW w:w="180" w:type="dxa"/>
          </w:tcPr>
          <w:p w14:paraId="422CE30B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4F0F055F" w14:textId="493B84FF" w:rsidR="003F4D4E" w:rsidRPr="0005480F" w:rsidRDefault="003F4D4E" w:rsidP="003F4D4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0" w:type="dxa"/>
          </w:tcPr>
          <w:p w14:paraId="0E4DE854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5DD697AF" w14:textId="02C99D38" w:rsidR="003F4D4E" w:rsidRPr="0005480F" w:rsidRDefault="003F4D4E" w:rsidP="003F4D4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C86051F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0C7F22FF" w14:textId="7B5CFDFE" w:rsidR="003F4D4E" w:rsidRPr="0005480F" w:rsidRDefault="003F4D4E" w:rsidP="003F4D4E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3" w:type="dxa"/>
          </w:tcPr>
          <w:p w14:paraId="046E54FA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17BEA11D" w14:textId="3D80C0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737820C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7784B5C9" w14:textId="6FC6D6CC" w:rsidR="003F4D4E" w:rsidRPr="0005480F" w:rsidRDefault="003F4D4E" w:rsidP="003F4D4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0" w:type="dxa"/>
            <w:gridSpan w:val="2"/>
          </w:tcPr>
          <w:p w14:paraId="393EDF66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3C0D1DCD" w14:textId="1CA088B5" w:rsidR="003F4D4E" w:rsidRPr="0005480F" w:rsidRDefault="003F4D4E" w:rsidP="003F4D4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</w:tr>
      <w:tr w:rsidR="003F4D4E" w:rsidRPr="0005480F" w14:paraId="4B5B8C91" w14:textId="77777777" w:rsidTr="00C202A4">
        <w:trPr>
          <w:cantSplit/>
          <w:trHeight w:val="60"/>
        </w:trPr>
        <w:tc>
          <w:tcPr>
            <w:tcW w:w="2429" w:type="dxa"/>
          </w:tcPr>
          <w:p w14:paraId="565C832F" w14:textId="77777777" w:rsidR="003F4D4E" w:rsidRPr="0005480F" w:rsidRDefault="003F4D4E" w:rsidP="003F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05480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กีลเลี่ยน จำกัด</w:t>
            </w:r>
          </w:p>
        </w:tc>
        <w:tc>
          <w:tcPr>
            <w:tcW w:w="2075" w:type="dxa"/>
            <w:gridSpan w:val="2"/>
          </w:tcPr>
          <w:p w14:paraId="36219910" w14:textId="77777777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ให้เช่าที่ดิน</w:t>
            </w:r>
          </w:p>
        </w:tc>
        <w:tc>
          <w:tcPr>
            <w:tcW w:w="180" w:type="dxa"/>
          </w:tcPr>
          <w:p w14:paraId="41F9BF5F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9" w:type="dxa"/>
            <w:gridSpan w:val="2"/>
          </w:tcPr>
          <w:p w14:paraId="252F8112" w14:textId="1031DE26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1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</w:t>
            </w:r>
            <w:r w:rsidRPr="0005480F">
              <w:rPr>
                <w:rFonts w:asciiTheme="majorBidi" w:hAnsiTheme="majorBidi" w:cs="Angsana New"/>
                <w:sz w:val="20"/>
              </w:rPr>
              <w:t>.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2A77560C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3F2CE147" w14:textId="31C8B440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37CB2F3E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08E03E2F" w14:textId="54DB9785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THB 4,55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</w:t>
            </w:r>
          </w:p>
        </w:tc>
        <w:tc>
          <w:tcPr>
            <w:tcW w:w="180" w:type="dxa"/>
            <w:gridSpan w:val="2"/>
          </w:tcPr>
          <w:p w14:paraId="1DBE50B1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292A51F2" w14:textId="3D956FED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 xml:space="preserve">THB 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55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57967ADE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42F47B34" w14:textId="1A48EE43" w:rsidR="003F4D4E" w:rsidRPr="0005480F" w:rsidRDefault="003F4D4E" w:rsidP="003F4D4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0" w:type="dxa"/>
          </w:tcPr>
          <w:p w14:paraId="38274A97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56654E62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77CE30A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5D1EBD83" w14:textId="4141ED2B" w:rsidR="003F4D4E" w:rsidRPr="0005480F" w:rsidRDefault="003F4D4E" w:rsidP="003F4D4E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3" w:type="dxa"/>
          </w:tcPr>
          <w:p w14:paraId="7F594458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1E9FEA8B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7F592A9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23085821" w14:textId="3055931A" w:rsidR="003F4D4E" w:rsidRPr="0005480F" w:rsidRDefault="003F4D4E" w:rsidP="003F4D4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0" w:type="dxa"/>
            <w:gridSpan w:val="2"/>
          </w:tcPr>
          <w:p w14:paraId="1229B1D9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64988CB9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3F4D4E" w:rsidRPr="0005480F" w14:paraId="0E4D3086" w14:textId="77777777" w:rsidTr="00C202A4">
        <w:trPr>
          <w:cantSplit/>
          <w:trHeight w:val="60"/>
        </w:trPr>
        <w:tc>
          <w:tcPr>
            <w:tcW w:w="2429" w:type="dxa"/>
          </w:tcPr>
          <w:p w14:paraId="122C7E14" w14:textId="77777777" w:rsidR="003F4D4E" w:rsidRPr="0005480F" w:rsidRDefault="003F4D4E" w:rsidP="003F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05480F">
              <w:rPr>
                <w:rFonts w:asciiTheme="majorBidi" w:hAnsiTheme="majorBidi" w:cstheme="majorBidi"/>
                <w:sz w:val="20"/>
                <w:szCs w:val="20"/>
              </w:rPr>
              <w:t>JWD Asia Holdings Private Ltd.</w:t>
            </w:r>
          </w:p>
        </w:tc>
        <w:tc>
          <w:tcPr>
            <w:tcW w:w="2075" w:type="dxa"/>
            <w:gridSpan w:val="2"/>
          </w:tcPr>
          <w:p w14:paraId="4FED9237" w14:textId="77777777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ลงทุนในบริษัทอื่น</w:t>
            </w:r>
          </w:p>
        </w:tc>
        <w:tc>
          <w:tcPr>
            <w:tcW w:w="180" w:type="dxa"/>
          </w:tcPr>
          <w:p w14:paraId="680F36B9" w14:textId="77777777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819" w:type="dxa"/>
            <w:gridSpan w:val="2"/>
          </w:tcPr>
          <w:p w14:paraId="2AB342E1" w14:textId="273A2530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1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</w:t>
            </w:r>
            <w:r w:rsidRPr="0005480F">
              <w:rPr>
                <w:rFonts w:asciiTheme="majorBidi" w:hAnsiTheme="majorBidi" w:cs="Angsana New"/>
                <w:sz w:val="20"/>
              </w:rPr>
              <w:t>.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3A198C41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01265D47" w14:textId="7B187164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37D52118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06636752" w14:textId="605FFFD4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 xml:space="preserve">USD 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2</w:t>
            </w:r>
            <w:r w:rsidRPr="0005480F">
              <w:rPr>
                <w:rFonts w:asciiTheme="majorBidi" w:hAnsiTheme="majorBidi" w:cs="Angsana New"/>
                <w:sz w:val="20"/>
              </w:rPr>
              <w:t>6,673</w:t>
            </w:r>
          </w:p>
        </w:tc>
        <w:tc>
          <w:tcPr>
            <w:tcW w:w="180" w:type="dxa"/>
            <w:gridSpan w:val="2"/>
          </w:tcPr>
          <w:p w14:paraId="2E7F6C50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696B0364" w14:textId="6553E1E9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 xml:space="preserve">USD 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6</w:t>
            </w: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673</w:t>
            </w:r>
          </w:p>
        </w:tc>
        <w:tc>
          <w:tcPr>
            <w:tcW w:w="180" w:type="dxa"/>
          </w:tcPr>
          <w:p w14:paraId="496DF45C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1A444FE1" w14:textId="3A0129E4" w:rsidR="003F4D4E" w:rsidRPr="0005480F" w:rsidRDefault="003F4D4E" w:rsidP="003F4D4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0" w:type="dxa"/>
          </w:tcPr>
          <w:p w14:paraId="49B93824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61AB88E7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CAFFF3B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56DF30D5" w14:textId="74EA5F7D" w:rsidR="003F4D4E" w:rsidRPr="0005480F" w:rsidRDefault="003F4D4E" w:rsidP="003F4D4E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3" w:type="dxa"/>
          </w:tcPr>
          <w:p w14:paraId="4B613046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6A85BF8C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8126110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6422584F" w14:textId="7DC2EEBA" w:rsidR="003F4D4E" w:rsidRPr="0005480F" w:rsidRDefault="003F4D4E" w:rsidP="003F4D4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0" w:type="dxa"/>
            <w:gridSpan w:val="2"/>
          </w:tcPr>
          <w:p w14:paraId="14A2C311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43221A06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DA0BDA" w:rsidRPr="0005480F" w14:paraId="577AE6EE" w14:textId="77777777" w:rsidTr="00C202A4">
        <w:trPr>
          <w:cantSplit/>
          <w:trHeight w:val="60"/>
        </w:trPr>
        <w:tc>
          <w:tcPr>
            <w:tcW w:w="2429" w:type="dxa"/>
          </w:tcPr>
          <w:p w14:paraId="424B3E13" w14:textId="6A852CF2" w:rsidR="00DA0BDA" w:rsidRPr="0005480F" w:rsidRDefault="00DA0BDA" w:rsidP="00DA0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bookmarkStart w:id="4" w:name="_Hlk40049070"/>
            <w:r w:rsidRPr="0005480F">
              <w:rPr>
                <w:rFonts w:asciiTheme="majorBidi" w:hAnsiTheme="majorBidi" w:cstheme="majorBidi"/>
                <w:sz w:val="20"/>
                <w:szCs w:val="20"/>
              </w:rPr>
              <w:t>JVK Indochina Movers Ltd.</w:t>
            </w:r>
            <w:bookmarkEnd w:id="4"/>
          </w:p>
        </w:tc>
        <w:tc>
          <w:tcPr>
            <w:tcW w:w="2075" w:type="dxa"/>
            <w:gridSpan w:val="2"/>
          </w:tcPr>
          <w:p w14:paraId="5B993DFC" w14:textId="77777777" w:rsidR="00DA0BDA" w:rsidRPr="0005480F" w:rsidRDefault="00DA0BDA" w:rsidP="00DA0BDA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ให้บริการขนส่ง</w:t>
            </w:r>
          </w:p>
        </w:tc>
        <w:tc>
          <w:tcPr>
            <w:tcW w:w="180" w:type="dxa"/>
          </w:tcPr>
          <w:p w14:paraId="20EBD9A5" w14:textId="77777777" w:rsidR="00DA0BDA" w:rsidRPr="0005480F" w:rsidRDefault="00DA0BDA" w:rsidP="00DA0BDA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19" w:type="dxa"/>
            <w:gridSpan w:val="2"/>
          </w:tcPr>
          <w:p w14:paraId="13095467" w14:textId="423C96C7" w:rsidR="00DA0BDA" w:rsidRPr="0005480F" w:rsidRDefault="00DA0BDA" w:rsidP="00DA0BD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1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</w:t>
            </w:r>
            <w:r w:rsidRPr="0005480F">
              <w:rPr>
                <w:rFonts w:asciiTheme="majorBidi" w:hAnsiTheme="majorBidi" w:cs="Angsana New"/>
                <w:sz w:val="20"/>
              </w:rPr>
              <w:t>.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67F7B581" w14:textId="77777777" w:rsidR="00DA0BDA" w:rsidRPr="0005480F" w:rsidRDefault="00DA0BDA" w:rsidP="00DA0BD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24FAF7A6" w14:textId="6D32A168" w:rsidR="00DA0BDA" w:rsidRPr="0005480F" w:rsidRDefault="00DA0BDA" w:rsidP="00DA0BD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4AFB505B" w14:textId="77777777" w:rsidR="00DA0BDA" w:rsidRPr="0005480F" w:rsidRDefault="00DA0BDA" w:rsidP="00DA0BD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26467D9D" w14:textId="6C2E234C" w:rsidR="00DA0BDA" w:rsidRPr="0005480F" w:rsidRDefault="00DA0BDA" w:rsidP="00DA0BD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USD 7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</w:t>
            </w:r>
          </w:p>
        </w:tc>
        <w:tc>
          <w:tcPr>
            <w:tcW w:w="180" w:type="dxa"/>
            <w:gridSpan w:val="2"/>
          </w:tcPr>
          <w:p w14:paraId="794DBF9B" w14:textId="77777777" w:rsidR="00DA0BDA" w:rsidRPr="0005480F" w:rsidRDefault="00DA0BDA" w:rsidP="00DA0BD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36BC99C4" w14:textId="2E8E121A" w:rsidR="00DA0BDA" w:rsidRPr="0005480F" w:rsidRDefault="00DA0BDA" w:rsidP="00DA0BD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 xml:space="preserve">USD 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7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7C63C2CD" w14:textId="77777777" w:rsidR="00DA0BDA" w:rsidRPr="0005480F" w:rsidRDefault="00DA0BDA" w:rsidP="00DA0BD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1A352112" w14:textId="607E7E22" w:rsidR="00DA0BDA" w:rsidRPr="0005480F" w:rsidRDefault="00DA0BDA" w:rsidP="00DA0BD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0" w:type="dxa"/>
          </w:tcPr>
          <w:p w14:paraId="034266EA" w14:textId="77777777" w:rsidR="00DA0BDA" w:rsidRPr="0005480F" w:rsidRDefault="00DA0BDA" w:rsidP="00DA0BD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2572DB67" w14:textId="4648BA07" w:rsidR="00DA0BDA" w:rsidRPr="0005480F" w:rsidRDefault="00DA0BDA" w:rsidP="00DA0BD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257C155" w14:textId="77777777" w:rsidR="00DA0BDA" w:rsidRPr="0005480F" w:rsidRDefault="00DA0BDA" w:rsidP="00DA0BDA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3"/>
          </w:tcPr>
          <w:p w14:paraId="3BA0AC3A" w14:textId="6F158112" w:rsidR="00DA0BDA" w:rsidRPr="0005480F" w:rsidRDefault="00DA0BDA" w:rsidP="00DA0BDA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3" w:type="dxa"/>
          </w:tcPr>
          <w:p w14:paraId="1DFBF873" w14:textId="77777777" w:rsidR="00DA0BDA" w:rsidRPr="0005480F" w:rsidRDefault="00DA0BDA" w:rsidP="00DA0BDA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66772346" w14:textId="1A96674A" w:rsidR="00DA0BDA" w:rsidRPr="0005480F" w:rsidRDefault="00DA0BDA" w:rsidP="00DA0BDA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39129EC" w14:textId="77777777" w:rsidR="00DA0BDA" w:rsidRPr="0005480F" w:rsidRDefault="00DA0BDA" w:rsidP="00DA0BD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7301EF04" w14:textId="17053CC7" w:rsidR="00DA0BDA" w:rsidRPr="0005480F" w:rsidRDefault="00DA0BDA" w:rsidP="00DA0BD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0" w:type="dxa"/>
            <w:gridSpan w:val="2"/>
          </w:tcPr>
          <w:p w14:paraId="2C3B53B5" w14:textId="77777777" w:rsidR="00DA0BDA" w:rsidRPr="0005480F" w:rsidRDefault="00DA0BDA" w:rsidP="00DA0BD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7B0705EA" w14:textId="022F514A" w:rsidR="00DA0BDA" w:rsidRPr="0005480F" w:rsidRDefault="00DA0BDA" w:rsidP="00DA0BD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3F4D4E" w:rsidRPr="0005480F" w14:paraId="3B8BACC8" w14:textId="77777777" w:rsidTr="00C202A4">
        <w:trPr>
          <w:cantSplit/>
          <w:trHeight w:val="60"/>
        </w:trPr>
        <w:tc>
          <w:tcPr>
            <w:tcW w:w="2429" w:type="dxa"/>
          </w:tcPr>
          <w:p w14:paraId="20FA1B4B" w14:textId="2F86EED7" w:rsidR="003F4D4E" w:rsidRPr="0005480F" w:rsidRDefault="003F4D4E" w:rsidP="003F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05480F">
              <w:rPr>
                <w:rFonts w:asciiTheme="majorBidi" w:hAnsiTheme="majorBidi" w:cstheme="majorBidi"/>
                <w:sz w:val="20"/>
                <w:szCs w:val="20"/>
              </w:rPr>
              <w:t>JCM Logistics &amp; Warehousing</w:t>
            </w:r>
          </w:p>
        </w:tc>
        <w:tc>
          <w:tcPr>
            <w:tcW w:w="2075" w:type="dxa"/>
            <w:gridSpan w:val="2"/>
          </w:tcPr>
          <w:p w14:paraId="33246736" w14:textId="77777777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ลงทุนในบริษัทอื่น</w:t>
            </w:r>
          </w:p>
        </w:tc>
        <w:tc>
          <w:tcPr>
            <w:tcW w:w="180" w:type="dxa"/>
          </w:tcPr>
          <w:p w14:paraId="16985770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19" w:type="dxa"/>
            <w:gridSpan w:val="2"/>
          </w:tcPr>
          <w:p w14:paraId="7794CF0F" w14:textId="71323E22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22D87474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22A1AA3E" w14:textId="1F03D5EA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2F0CDF9F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38A9DABC" w14:textId="0E8F001B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6739312A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21BBFF86" w14:textId="34CF44CB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4446896D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3032531C" w14:textId="05F5767D" w:rsidR="003F4D4E" w:rsidRPr="0005480F" w:rsidRDefault="003F4D4E" w:rsidP="003F4D4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15AB254D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07D01F3E" w14:textId="6F074BD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564B3D8D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54408EE7" w14:textId="0F093372" w:rsidR="003F4D4E" w:rsidRPr="0005480F" w:rsidRDefault="003F4D4E" w:rsidP="003F4D4E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3" w:type="dxa"/>
          </w:tcPr>
          <w:p w14:paraId="4BB71746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30631C4F" w14:textId="163875BB" w:rsidR="003F4D4E" w:rsidRPr="0005480F" w:rsidRDefault="003F4D4E" w:rsidP="003F4D4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6541DA23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6A855AB9" w14:textId="5471362E" w:rsidR="003F4D4E" w:rsidRPr="0005480F" w:rsidRDefault="003F4D4E" w:rsidP="003F4D4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18F653CF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5C4E1BC1" w14:textId="6AF858BD" w:rsidR="003F4D4E" w:rsidRPr="0005480F" w:rsidRDefault="003F4D4E" w:rsidP="003F4D4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</w:tr>
      <w:tr w:rsidR="003F4D4E" w:rsidRPr="0005480F" w14:paraId="40C63359" w14:textId="77777777" w:rsidTr="00C202A4">
        <w:trPr>
          <w:cantSplit/>
          <w:trHeight w:val="60"/>
        </w:trPr>
        <w:tc>
          <w:tcPr>
            <w:tcW w:w="2429" w:type="dxa"/>
          </w:tcPr>
          <w:p w14:paraId="492ACC6F" w14:textId="04219815" w:rsidR="003F4D4E" w:rsidRPr="0005480F" w:rsidRDefault="003F4D4E" w:rsidP="003F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05480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</w:t>
            </w:r>
            <w:r w:rsidRPr="0005480F">
              <w:rPr>
                <w:rFonts w:asciiTheme="majorBidi" w:hAnsiTheme="majorBidi" w:cstheme="majorBidi"/>
                <w:sz w:val="20"/>
                <w:szCs w:val="20"/>
              </w:rPr>
              <w:t>Private Limited</w:t>
            </w:r>
          </w:p>
        </w:tc>
        <w:tc>
          <w:tcPr>
            <w:tcW w:w="2075" w:type="dxa"/>
            <w:gridSpan w:val="2"/>
          </w:tcPr>
          <w:p w14:paraId="09F1916C" w14:textId="77777777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1364A092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19" w:type="dxa"/>
            <w:gridSpan w:val="2"/>
          </w:tcPr>
          <w:p w14:paraId="1670CDB2" w14:textId="6FC08A3D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5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2</w:t>
            </w:r>
            <w:r w:rsidRPr="0005480F">
              <w:rPr>
                <w:rFonts w:asciiTheme="majorBidi" w:hAnsiTheme="majorBidi" w:cs="Angsana New"/>
                <w:sz w:val="20"/>
              </w:rPr>
              <w:t>.5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</w:t>
            </w:r>
          </w:p>
        </w:tc>
        <w:tc>
          <w:tcPr>
            <w:tcW w:w="180" w:type="dxa"/>
          </w:tcPr>
          <w:p w14:paraId="008FD22D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287EB7C7" w14:textId="148C5B1F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.5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205D2650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309381F3" w14:textId="284E0836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USD 761</w:t>
            </w:r>
          </w:p>
        </w:tc>
        <w:tc>
          <w:tcPr>
            <w:tcW w:w="180" w:type="dxa"/>
            <w:gridSpan w:val="2"/>
          </w:tcPr>
          <w:p w14:paraId="25ED0FEC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12889B41" w14:textId="430E4D12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 xml:space="preserve">USD 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761</w:t>
            </w:r>
          </w:p>
        </w:tc>
        <w:tc>
          <w:tcPr>
            <w:tcW w:w="180" w:type="dxa"/>
          </w:tcPr>
          <w:p w14:paraId="1DB8C586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547E6AA6" w14:textId="121FCEEE" w:rsidR="003F4D4E" w:rsidRPr="0005480F" w:rsidRDefault="003F4D4E" w:rsidP="003F4D4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0" w:type="dxa"/>
          </w:tcPr>
          <w:p w14:paraId="10CE5702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56ECAAB6" w14:textId="19223A8D" w:rsidR="003F4D4E" w:rsidRPr="0005480F" w:rsidRDefault="003F4D4E" w:rsidP="003F4D4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05DF0CB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3EEB6C12" w14:textId="4DE9D10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3" w:type="dxa"/>
          </w:tcPr>
          <w:p w14:paraId="689DBD96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067F1589" w14:textId="4302AE0B" w:rsidR="003F4D4E" w:rsidRPr="0005480F" w:rsidRDefault="003F4D4E" w:rsidP="003F4D4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469EDC7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7ED3D04B" w14:textId="3D4DA941" w:rsidR="003F4D4E" w:rsidRPr="0005480F" w:rsidRDefault="003F4D4E" w:rsidP="003F4D4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0" w:type="dxa"/>
            <w:gridSpan w:val="2"/>
          </w:tcPr>
          <w:p w14:paraId="1EEAC7C2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2FFE105B" w14:textId="008DDC66" w:rsidR="003F4D4E" w:rsidRPr="0005480F" w:rsidRDefault="003F4D4E" w:rsidP="003F4D4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3F4D4E" w:rsidRPr="0005480F" w14:paraId="4A7FE4E3" w14:textId="77777777" w:rsidTr="00C202A4">
        <w:trPr>
          <w:cantSplit/>
          <w:trHeight w:val="60"/>
        </w:trPr>
        <w:tc>
          <w:tcPr>
            <w:tcW w:w="2429" w:type="dxa"/>
          </w:tcPr>
          <w:p w14:paraId="78703D2F" w14:textId="77777777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164" w:right="-79" w:hanging="15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bidi="th-TH"/>
              </w:rPr>
            </w:pPr>
            <w:proofErr w:type="spellStart"/>
            <w:r w:rsidRPr="0005480F">
              <w:rPr>
                <w:rFonts w:asciiTheme="majorBidi" w:hAnsiTheme="majorBidi" w:cstheme="majorBidi"/>
                <w:sz w:val="20"/>
              </w:rPr>
              <w:t>Jasia</w:t>
            </w:r>
            <w:proofErr w:type="spellEnd"/>
            <w:r w:rsidRPr="0005480F">
              <w:rPr>
                <w:rFonts w:asciiTheme="majorBidi" w:hAnsiTheme="majorBidi" w:cstheme="majorBidi"/>
                <w:sz w:val="20"/>
              </w:rPr>
              <w:t xml:space="preserve"> Logistics (</w:t>
            </w:r>
            <w:proofErr w:type="gramStart"/>
            <w:r w:rsidRPr="0005480F">
              <w:rPr>
                <w:rFonts w:asciiTheme="majorBidi" w:hAnsiTheme="majorBidi" w:cstheme="majorBidi"/>
                <w:sz w:val="20"/>
              </w:rPr>
              <w:t xml:space="preserve">Myanmar) </w:t>
            </w:r>
            <w:r w:rsidRPr="0005480F">
              <w:rPr>
                <w:rFonts w:asciiTheme="majorBidi" w:hAnsiTheme="majorBidi" w:cstheme="majorBidi"/>
                <w:sz w:val="20"/>
                <w:rtl/>
                <w:cs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</w:rPr>
              <w:t>Co.</w:t>
            </w:r>
            <w:proofErr w:type="gramEnd"/>
            <w:r w:rsidRPr="0005480F">
              <w:rPr>
                <w:rFonts w:asciiTheme="majorBidi" w:hAnsiTheme="majorBidi" w:cstheme="majorBidi"/>
                <w:sz w:val="20"/>
              </w:rPr>
              <w:t>, Ltd.</w:t>
            </w:r>
          </w:p>
        </w:tc>
        <w:tc>
          <w:tcPr>
            <w:tcW w:w="2075" w:type="dxa"/>
            <w:gridSpan w:val="2"/>
          </w:tcPr>
          <w:p w14:paraId="04E82DB0" w14:textId="636A4249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ให้บริการรับฝากสินค้าและขนส่ง</w:t>
            </w:r>
            <w:r w:rsidRPr="0005480F">
              <w:rPr>
                <w:rFonts w:asciiTheme="majorBidi" w:hAnsiTheme="majorBidi" w:cstheme="majorBidi"/>
                <w:sz w:val="20"/>
                <w:rtl/>
                <w:cs/>
              </w:rPr>
              <w:t xml:space="preserve"> </w:t>
            </w:r>
          </w:p>
        </w:tc>
        <w:tc>
          <w:tcPr>
            <w:tcW w:w="180" w:type="dxa"/>
          </w:tcPr>
          <w:p w14:paraId="5A2D64EB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19" w:type="dxa"/>
            <w:gridSpan w:val="2"/>
          </w:tcPr>
          <w:p w14:paraId="0E1D910A" w14:textId="1FE3F528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1F51D565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0721087F" w14:textId="3367603E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194FAF27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7AA59F4D" w14:textId="10CA13D4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3EDD54E5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677DB8AF" w14:textId="0C220943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5D22FE25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24E60DC5" w14:textId="084CFA11" w:rsidR="003F4D4E" w:rsidRPr="0005480F" w:rsidRDefault="003F4D4E" w:rsidP="003F4D4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28AAF75D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5B7B14BF" w14:textId="4DCB38C0" w:rsidR="003F4D4E" w:rsidRPr="0005480F" w:rsidRDefault="003F4D4E" w:rsidP="003F4D4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1BD7CC37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7034AB8B" w14:textId="5F2C9E8C" w:rsidR="003F4D4E" w:rsidRPr="0005480F" w:rsidRDefault="003F4D4E" w:rsidP="003F4D4E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3" w:type="dxa"/>
          </w:tcPr>
          <w:p w14:paraId="2FA5E64A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7A5D00FC" w14:textId="74BBAEC5" w:rsidR="003F4D4E" w:rsidRPr="0005480F" w:rsidRDefault="003F4D4E" w:rsidP="003F4D4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CFBC1CD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50221D56" w14:textId="4C29A56A" w:rsidR="003F4D4E" w:rsidRPr="0005480F" w:rsidRDefault="003F4D4E" w:rsidP="003F4D4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47CC52F8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4EEF398E" w14:textId="0678322D" w:rsidR="003F4D4E" w:rsidRPr="0005480F" w:rsidRDefault="003F4D4E" w:rsidP="003F4D4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</w:tr>
      <w:tr w:rsidR="003F4D4E" w:rsidRPr="0005480F" w14:paraId="3CBE68C8" w14:textId="77777777" w:rsidTr="00C202A4">
        <w:trPr>
          <w:cantSplit/>
          <w:trHeight w:val="60"/>
        </w:trPr>
        <w:tc>
          <w:tcPr>
            <w:tcW w:w="2429" w:type="dxa"/>
          </w:tcPr>
          <w:p w14:paraId="07EAD1DE" w14:textId="77777777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164" w:right="-79" w:hanging="153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075" w:type="dxa"/>
            <w:gridSpan w:val="2"/>
          </w:tcPr>
          <w:p w14:paraId="5681E965" w14:textId="7742D80F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   สินค้า</w:t>
            </w:r>
          </w:p>
        </w:tc>
        <w:tc>
          <w:tcPr>
            <w:tcW w:w="180" w:type="dxa"/>
          </w:tcPr>
          <w:p w14:paraId="50E3A6ED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19" w:type="dxa"/>
            <w:gridSpan w:val="2"/>
          </w:tcPr>
          <w:p w14:paraId="4887A6C4" w14:textId="2967352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5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2</w:t>
            </w:r>
            <w:r w:rsidRPr="0005480F">
              <w:rPr>
                <w:rFonts w:asciiTheme="majorBidi" w:hAnsiTheme="majorBidi" w:cs="Angsana New"/>
                <w:sz w:val="20"/>
              </w:rPr>
              <w:t>.15</w:t>
            </w:r>
          </w:p>
        </w:tc>
        <w:tc>
          <w:tcPr>
            <w:tcW w:w="180" w:type="dxa"/>
          </w:tcPr>
          <w:p w14:paraId="171590C9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316031DB" w14:textId="7567D12A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.15</w:t>
            </w:r>
          </w:p>
        </w:tc>
        <w:tc>
          <w:tcPr>
            <w:tcW w:w="180" w:type="dxa"/>
          </w:tcPr>
          <w:p w14:paraId="5265794C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19EB312D" w14:textId="45B8B4E3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USD 869</w:t>
            </w:r>
          </w:p>
        </w:tc>
        <w:tc>
          <w:tcPr>
            <w:tcW w:w="180" w:type="dxa"/>
            <w:gridSpan w:val="2"/>
          </w:tcPr>
          <w:p w14:paraId="6ECA59A5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63DE0806" w14:textId="6DB7144A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 xml:space="preserve">USD 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869</w:t>
            </w:r>
          </w:p>
        </w:tc>
        <w:tc>
          <w:tcPr>
            <w:tcW w:w="180" w:type="dxa"/>
          </w:tcPr>
          <w:p w14:paraId="57E6BC66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49D67650" w14:textId="0E51B4CE" w:rsidR="003F4D4E" w:rsidRPr="0005480F" w:rsidRDefault="003F4D4E" w:rsidP="003F4D4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0" w:type="dxa"/>
          </w:tcPr>
          <w:p w14:paraId="4385AC0F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7A26A2D9" w14:textId="1C3EC42C" w:rsidR="003F4D4E" w:rsidRPr="0005480F" w:rsidRDefault="003F4D4E" w:rsidP="003F4D4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7425226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06564444" w14:textId="33682FBE" w:rsidR="003F4D4E" w:rsidRPr="0005480F" w:rsidRDefault="003F4D4E" w:rsidP="003F4D4E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3" w:type="dxa"/>
          </w:tcPr>
          <w:p w14:paraId="36858A9E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3C23A5CB" w14:textId="0E1F04F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E9C20C8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06A26FCD" w14:textId="0BEA0831" w:rsidR="003F4D4E" w:rsidRPr="0005480F" w:rsidRDefault="003F4D4E" w:rsidP="003F4D4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0" w:type="dxa"/>
            <w:gridSpan w:val="2"/>
          </w:tcPr>
          <w:p w14:paraId="20A7C877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5FC25186" w14:textId="569676AC" w:rsidR="003F4D4E" w:rsidRPr="0005480F" w:rsidRDefault="003F4D4E" w:rsidP="003F4D4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3F4D4E" w:rsidRPr="0005480F" w14:paraId="67406E9F" w14:textId="77777777" w:rsidTr="00C202A4">
        <w:trPr>
          <w:cantSplit/>
          <w:trHeight w:val="60"/>
        </w:trPr>
        <w:tc>
          <w:tcPr>
            <w:tcW w:w="2429" w:type="dxa"/>
          </w:tcPr>
          <w:p w14:paraId="277CAC50" w14:textId="77777777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164" w:right="-79" w:hanging="153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05480F">
              <w:rPr>
                <w:rFonts w:asciiTheme="majorBidi" w:hAnsiTheme="majorBidi" w:cstheme="majorBidi"/>
                <w:sz w:val="20"/>
              </w:rPr>
              <w:t>Chi Shan Long Feng Food Co., Ltd</w:t>
            </w:r>
            <w:r w:rsidRPr="0005480F">
              <w:rPr>
                <w:rFonts w:asciiTheme="majorBidi" w:hAnsiTheme="majorBidi" w:cstheme="majorBidi"/>
                <w:sz w:val="20"/>
                <w:rtl/>
                <w:cs/>
              </w:rPr>
              <w:t xml:space="preserve"> </w:t>
            </w:r>
          </w:p>
        </w:tc>
        <w:tc>
          <w:tcPr>
            <w:tcW w:w="2075" w:type="dxa"/>
            <w:gridSpan w:val="2"/>
          </w:tcPr>
          <w:p w14:paraId="74EB365A" w14:textId="77777777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rtl/>
                <w:cs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ให้บริการด้านอาหาร</w:t>
            </w:r>
          </w:p>
        </w:tc>
        <w:tc>
          <w:tcPr>
            <w:tcW w:w="180" w:type="dxa"/>
          </w:tcPr>
          <w:p w14:paraId="7E910ADC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19" w:type="dxa"/>
            <w:gridSpan w:val="2"/>
          </w:tcPr>
          <w:p w14:paraId="1D5A96FB" w14:textId="428CC9A2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6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="Angsana New"/>
                <w:sz w:val="20"/>
              </w:rPr>
              <w:t>.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375ED4CE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4C16B076" w14:textId="300E5B73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6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D7C7F9A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4C37FD87" w14:textId="1CAEC8CC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TWD 15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="Angsana New"/>
                <w:sz w:val="20"/>
              </w:rPr>
              <w:t>,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000</w:t>
            </w:r>
          </w:p>
        </w:tc>
        <w:tc>
          <w:tcPr>
            <w:tcW w:w="180" w:type="dxa"/>
            <w:gridSpan w:val="2"/>
          </w:tcPr>
          <w:p w14:paraId="1B0601EE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5084D1CA" w14:textId="7978DCFB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 xml:space="preserve">TWD 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15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271136B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1702ABF7" w14:textId="020C56BE" w:rsidR="003F4D4E" w:rsidRPr="0005480F" w:rsidRDefault="003F4D4E" w:rsidP="003F4D4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0" w:type="dxa"/>
          </w:tcPr>
          <w:p w14:paraId="5C8BF021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7F88142D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27AFBA9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631538DE" w14:textId="3B018491" w:rsidR="003F4D4E" w:rsidRPr="0005480F" w:rsidRDefault="003F4D4E" w:rsidP="003F4D4E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3" w:type="dxa"/>
          </w:tcPr>
          <w:p w14:paraId="40337883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11A30798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6670911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29D3A985" w14:textId="58F630C3" w:rsidR="003F4D4E" w:rsidRPr="0005480F" w:rsidRDefault="003F4D4E" w:rsidP="003F4D4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0" w:type="dxa"/>
            <w:gridSpan w:val="2"/>
          </w:tcPr>
          <w:p w14:paraId="381B0CB6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00C38135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F4D4E" w:rsidRPr="0005480F" w14:paraId="07718533" w14:textId="77777777" w:rsidTr="00C202A4">
        <w:trPr>
          <w:cantSplit/>
          <w:trHeight w:val="60"/>
        </w:trPr>
        <w:tc>
          <w:tcPr>
            <w:tcW w:w="2429" w:type="dxa"/>
          </w:tcPr>
          <w:p w14:paraId="2DE0B596" w14:textId="77777777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164" w:right="-79" w:hanging="153"/>
              <w:jc w:val="thaiDistribute"/>
              <w:rPr>
                <w:rFonts w:asciiTheme="majorBidi" w:hAnsiTheme="majorBidi" w:cstheme="majorBidi"/>
                <w:sz w:val="20"/>
              </w:rPr>
            </w:pPr>
            <w:proofErr w:type="spellStart"/>
            <w:r w:rsidRPr="0005480F">
              <w:rPr>
                <w:rFonts w:asciiTheme="majorBidi" w:hAnsiTheme="majorBidi" w:cstheme="majorBidi"/>
                <w:sz w:val="20"/>
              </w:rPr>
              <w:t>DataSafe</w:t>
            </w:r>
            <w:proofErr w:type="spellEnd"/>
            <w:r w:rsidRPr="0005480F">
              <w:rPr>
                <w:rFonts w:asciiTheme="majorBidi" w:hAnsiTheme="majorBidi" w:cstheme="majorBidi"/>
                <w:sz w:val="20"/>
              </w:rPr>
              <w:t xml:space="preserve"> (Cambodia) Ltd. </w:t>
            </w:r>
          </w:p>
        </w:tc>
        <w:tc>
          <w:tcPr>
            <w:tcW w:w="2075" w:type="dxa"/>
            <w:gridSpan w:val="2"/>
          </w:tcPr>
          <w:p w14:paraId="20A3090C" w14:textId="77777777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rtl/>
                <w:cs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ให้บริการจัดการเอกสาร</w:t>
            </w:r>
          </w:p>
        </w:tc>
        <w:tc>
          <w:tcPr>
            <w:tcW w:w="180" w:type="dxa"/>
          </w:tcPr>
          <w:p w14:paraId="299EC4C3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19" w:type="dxa"/>
            <w:gridSpan w:val="2"/>
          </w:tcPr>
          <w:p w14:paraId="4AEF378B" w14:textId="74FE8CF9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1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</w:t>
            </w:r>
            <w:r w:rsidRPr="0005480F">
              <w:rPr>
                <w:rFonts w:asciiTheme="majorBidi" w:hAnsiTheme="majorBidi" w:cs="Angsana New"/>
                <w:sz w:val="20"/>
              </w:rPr>
              <w:t>.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5632AD01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7123F393" w14:textId="310E073B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B44440B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54F3145D" w14:textId="0FB9E823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USD 1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20</w:t>
            </w:r>
          </w:p>
        </w:tc>
        <w:tc>
          <w:tcPr>
            <w:tcW w:w="180" w:type="dxa"/>
            <w:gridSpan w:val="2"/>
          </w:tcPr>
          <w:p w14:paraId="0C6120BC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053183D3" w14:textId="4C1D5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 xml:space="preserve">USD 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20</w:t>
            </w:r>
          </w:p>
        </w:tc>
        <w:tc>
          <w:tcPr>
            <w:tcW w:w="180" w:type="dxa"/>
          </w:tcPr>
          <w:p w14:paraId="579AD99E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6A9B636E" w14:textId="5A67845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0" w:type="dxa"/>
          </w:tcPr>
          <w:p w14:paraId="6642556A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19D3B746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A2AC441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05B7EAED" w14:textId="61F547D1" w:rsidR="003F4D4E" w:rsidRPr="0005480F" w:rsidRDefault="003F4D4E" w:rsidP="003F4D4E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3" w:type="dxa"/>
          </w:tcPr>
          <w:p w14:paraId="7BBC3C7E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7F69A907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3866A1B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26A14B54" w14:textId="7DACA954" w:rsidR="003F4D4E" w:rsidRPr="0005480F" w:rsidRDefault="003F4D4E" w:rsidP="003F4D4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0" w:type="dxa"/>
            <w:gridSpan w:val="2"/>
          </w:tcPr>
          <w:p w14:paraId="14D38DDD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12F6218B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3F4D4E" w:rsidRPr="0005480F" w14:paraId="4EA66D94" w14:textId="77777777" w:rsidTr="00C202A4">
        <w:trPr>
          <w:cantSplit/>
          <w:trHeight w:val="60"/>
        </w:trPr>
        <w:tc>
          <w:tcPr>
            <w:tcW w:w="2429" w:type="dxa"/>
          </w:tcPr>
          <w:p w14:paraId="290FB5BE" w14:textId="18C007A7" w:rsidR="003F4D4E" w:rsidRPr="0005480F" w:rsidRDefault="003F4D4E" w:rsidP="003F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bookmarkStart w:id="5" w:name="_Hlk40049496"/>
            <w:r w:rsidRPr="0005480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เจดับเบิ้ลยูดี บ็อกเส็ง</w:t>
            </w:r>
            <w:bookmarkEnd w:id="5"/>
          </w:p>
        </w:tc>
        <w:tc>
          <w:tcPr>
            <w:tcW w:w="2075" w:type="dxa"/>
            <w:gridSpan w:val="2"/>
          </w:tcPr>
          <w:p w14:paraId="5ABC070C" w14:textId="4DFACBB1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rtl/>
                <w:cs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ให้บริการขนย้ายภายในประเทศและ</w:t>
            </w:r>
          </w:p>
        </w:tc>
        <w:tc>
          <w:tcPr>
            <w:tcW w:w="180" w:type="dxa"/>
          </w:tcPr>
          <w:p w14:paraId="7A674D12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19" w:type="dxa"/>
            <w:gridSpan w:val="2"/>
          </w:tcPr>
          <w:p w14:paraId="128BB465" w14:textId="13C337D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149454C5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15E1CED3" w14:textId="01B18EE2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12C82E6D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1F562A9A" w14:textId="0F1DB4E6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47AD1D47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271D4BB3" w14:textId="65126E48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29EDD072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10BC4033" w14:textId="0B7A1208" w:rsidR="003F4D4E" w:rsidRPr="0005480F" w:rsidRDefault="003F4D4E" w:rsidP="003F4D4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20F79CBA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1486B1C6" w14:textId="747D718D" w:rsidR="003F4D4E" w:rsidRPr="0005480F" w:rsidRDefault="003F4D4E" w:rsidP="003F4D4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0E5EB866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190CE10A" w14:textId="62551116" w:rsidR="003F4D4E" w:rsidRPr="0005480F" w:rsidRDefault="003F4D4E" w:rsidP="003F4D4E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3" w:type="dxa"/>
          </w:tcPr>
          <w:p w14:paraId="1E21FA14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0837C252" w14:textId="5534B6C9" w:rsidR="003F4D4E" w:rsidRPr="0005480F" w:rsidRDefault="003F4D4E" w:rsidP="003F4D4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E26771D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1B44917C" w14:textId="1DD37B7A" w:rsidR="003F4D4E" w:rsidRPr="0005480F" w:rsidRDefault="003F4D4E" w:rsidP="003F4D4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308E0F86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09F9C926" w14:textId="2A15B528" w:rsidR="003F4D4E" w:rsidRPr="0005480F" w:rsidRDefault="003F4D4E" w:rsidP="003F4D4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</w:tr>
      <w:tr w:rsidR="003F4D4E" w:rsidRPr="0005480F" w14:paraId="4E2214A6" w14:textId="77777777" w:rsidTr="00C202A4">
        <w:trPr>
          <w:cantSplit/>
          <w:trHeight w:val="60"/>
        </w:trPr>
        <w:tc>
          <w:tcPr>
            <w:tcW w:w="2429" w:type="dxa"/>
          </w:tcPr>
          <w:p w14:paraId="6CD10C14" w14:textId="5E32FB22" w:rsidR="003F4D4E" w:rsidRPr="0005480F" w:rsidRDefault="003F4D4E" w:rsidP="003F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5480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โลจิสติกส์ </w:t>
            </w:r>
            <w:r w:rsidRPr="0005480F">
              <w:rPr>
                <w:rFonts w:asciiTheme="majorBidi" w:hAnsiTheme="majorBidi" w:cstheme="majorBidi"/>
                <w:sz w:val="20"/>
                <w:szCs w:val="25"/>
              </w:rPr>
              <w:t>(</w:t>
            </w:r>
            <w:r w:rsidRPr="0005480F">
              <w:rPr>
                <w:rFonts w:asciiTheme="majorBidi" w:hAnsiTheme="majorBidi" w:cstheme="majorBidi"/>
                <w:sz w:val="20"/>
                <w:szCs w:val="20"/>
                <w:cs/>
              </w:rPr>
              <w:t>ประเทศไทย</w:t>
            </w:r>
            <w:r w:rsidRPr="0005480F">
              <w:rPr>
                <w:rFonts w:asciiTheme="majorBidi" w:hAnsiTheme="majorBidi" w:cstheme="majorBidi"/>
                <w:sz w:val="20"/>
                <w:szCs w:val="20"/>
              </w:rPr>
              <w:t xml:space="preserve">) </w:t>
            </w:r>
            <w:r w:rsidRPr="0005480F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2075" w:type="dxa"/>
            <w:gridSpan w:val="2"/>
          </w:tcPr>
          <w:p w14:paraId="2AC94BCF" w14:textId="4594577F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   ระหว่างประเทศ</w:t>
            </w:r>
          </w:p>
        </w:tc>
        <w:tc>
          <w:tcPr>
            <w:tcW w:w="180" w:type="dxa"/>
          </w:tcPr>
          <w:p w14:paraId="076E1773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19" w:type="dxa"/>
            <w:gridSpan w:val="2"/>
          </w:tcPr>
          <w:p w14:paraId="258642B0" w14:textId="29CCBB9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6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="Angsana New"/>
                <w:sz w:val="20"/>
              </w:rPr>
              <w:t>.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2AB91E59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1ACE0FF4" w14:textId="7737F649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6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E46D263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2E021C7F" w14:textId="6ED8A3A5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THB 34,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000</w:t>
            </w:r>
          </w:p>
        </w:tc>
        <w:tc>
          <w:tcPr>
            <w:tcW w:w="180" w:type="dxa"/>
            <w:gridSpan w:val="2"/>
          </w:tcPr>
          <w:p w14:paraId="220C09C8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42E008BC" w14:textId="012A55E5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THB 34,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7BBEE4A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6FB14620" w14:textId="16C723B9" w:rsidR="003F4D4E" w:rsidRPr="0005480F" w:rsidRDefault="003F4D4E" w:rsidP="003F4D4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0" w:type="dxa"/>
          </w:tcPr>
          <w:p w14:paraId="7EDC3122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6055DAC3" w14:textId="740E08F4" w:rsidR="003F4D4E" w:rsidRPr="0005480F" w:rsidRDefault="003F4D4E" w:rsidP="003F4D4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8B65CF4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6718EEFB" w14:textId="6F42E08B" w:rsidR="003F4D4E" w:rsidRPr="0005480F" w:rsidRDefault="003F4D4E" w:rsidP="003F4D4E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3" w:type="dxa"/>
          </w:tcPr>
          <w:p w14:paraId="4294F411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676404B1" w14:textId="48755F7E" w:rsidR="003F4D4E" w:rsidRPr="0005480F" w:rsidRDefault="003F4D4E" w:rsidP="003F4D4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314F650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5639FFC7" w14:textId="5D7FD1C8" w:rsidR="003F4D4E" w:rsidRPr="0005480F" w:rsidRDefault="003F4D4E" w:rsidP="003F4D4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0" w:type="dxa"/>
            <w:gridSpan w:val="2"/>
          </w:tcPr>
          <w:p w14:paraId="0A164F4A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14EC73C5" w14:textId="1AA05D3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3F4D4E" w:rsidRPr="0005480F" w14:paraId="5BF6C0FE" w14:textId="77777777" w:rsidTr="00C202A4">
        <w:trPr>
          <w:cantSplit/>
          <w:trHeight w:val="60"/>
        </w:trPr>
        <w:tc>
          <w:tcPr>
            <w:tcW w:w="2429" w:type="dxa"/>
          </w:tcPr>
          <w:p w14:paraId="3236332C" w14:textId="10FFB8B2" w:rsidR="003F4D4E" w:rsidRPr="0005480F" w:rsidRDefault="003F4D4E" w:rsidP="003F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05480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เจดับเบิ้ลยูดี สโตร์ อิท</w:t>
            </w:r>
          </w:p>
        </w:tc>
        <w:tc>
          <w:tcPr>
            <w:tcW w:w="2075" w:type="dxa"/>
            <w:gridSpan w:val="2"/>
          </w:tcPr>
          <w:p w14:paraId="6455E411" w14:textId="3DCF1CC6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rtl/>
                <w:cs/>
              </w:rPr>
            </w:pPr>
          </w:p>
        </w:tc>
        <w:tc>
          <w:tcPr>
            <w:tcW w:w="180" w:type="dxa"/>
          </w:tcPr>
          <w:p w14:paraId="4E1B4C26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19" w:type="dxa"/>
            <w:gridSpan w:val="2"/>
          </w:tcPr>
          <w:p w14:paraId="08451DD5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E96278E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8" w:type="dxa"/>
            <w:gridSpan w:val="3"/>
          </w:tcPr>
          <w:p w14:paraId="41784EBF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3F71DF43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0E8EDA12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19509804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43E4A320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3552DC04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46CF53AE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1ACA05F7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5353A0B5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4A4920A3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7275E1BB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3" w:type="dxa"/>
          </w:tcPr>
          <w:p w14:paraId="2F61BEF1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53E6EEB4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D605059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52F741D2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2A4E6CF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3B378504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</w:tr>
      <w:tr w:rsidR="003F4D4E" w:rsidRPr="0005480F" w14:paraId="456FC18F" w14:textId="77777777" w:rsidTr="00C202A4">
        <w:trPr>
          <w:cantSplit/>
          <w:trHeight w:val="60"/>
        </w:trPr>
        <w:tc>
          <w:tcPr>
            <w:tcW w:w="2429" w:type="dxa"/>
          </w:tcPr>
          <w:p w14:paraId="50F13D21" w14:textId="6F73C8BE" w:rsidR="003F4D4E" w:rsidRPr="0005480F" w:rsidRDefault="003F4D4E" w:rsidP="003F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5480F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05480F">
              <w:rPr>
                <w:rFonts w:asciiTheme="majorBidi" w:hAnsiTheme="majorBidi" w:cstheme="majorBidi"/>
                <w:sz w:val="20"/>
                <w:szCs w:val="20"/>
                <w:cs/>
              </w:rPr>
              <w:t>(รามอินทรา) จำกัด</w:t>
            </w:r>
          </w:p>
        </w:tc>
        <w:tc>
          <w:tcPr>
            <w:tcW w:w="2075" w:type="dxa"/>
            <w:gridSpan w:val="2"/>
          </w:tcPr>
          <w:p w14:paraId="51C2F3A1" w14:textId="1978B857" w:rsidR="003F4D4E" w:rsidRPr="0005480F" w:rsidRDefault="003F4D4E" w:rsidP="003F4D4E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ให้บริการห้องเก็บของส่วนตัว</w:t>
            </w:r>
          </w:p>
        </w:tc>
        <w:tc>
          <w:tcPr>
            <w:tcW w:w="180" w:type="dxa"/>
          </w:tcPr>
          <w:p w14:paraId="3F093CC2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819" w:type="dxa"/>
            <w:gridSpan w:val="2"/>
          </w:tcPr>
          <w:p w14:paraId="606CAD13" w14:textId="240C5A7C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45.39</w:t>
            </w:r>
          </w:p>
        </w:tc>
        <w:tc>
          <w:tcPr>
            <w:tcW w:w="180" w:type="dxa"/>
          </w:tcPr>
          <w:p w14:paraId="4438A07F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08" w:type="dxa"/>
            <w:gridSpan w:val="3"/>
          </w:tcPr>
          <w:p w14:paraId="4B7205DF" w14:textId="0F192834" w:rsidR="003F4D4E" w:rsidRPr="0005480F" w:rsidRDefault="003F4D4E" w:rsidP="003F4D4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45</w:t>
            </w: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39</w:t>
            </w:r>
          </w:p>
        </w:tc>
        <w:tc>
          <w:tcPr>
            <w:tcW w:w="180" w:type="dxa"/>
          </w:tcPr>
          <w:p w14:paraId="70581EC4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</w:tcPr>
          <w:p w14:paraId="7FA12E79" w14:textId="4380C892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THB 1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="Angsana New"/>
                <w:sz w:val="20"/>
              </w:rPr>
              <w:t>,4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</w:t>
            </w:r>
          </w:p>
        </w:tc>
        <w:tc>
          <w:tcPr>
            <w:tcW w:w="180" w:type="dxa"/>
            <w:gridSpan w:val="2"/>
          </w:tcPr>
          <w:p w14:paraId="6580E01A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1C2220EF" w14:textId="6B2DC206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 xml:space="preserve">THB 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4564258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5C3C1BC9" w14:textId="3A1B7354" w:rsidR="003F4D4E" w:rsidRPr="0005480F" w:rsidRDefault="003F4D4E" w:rsidP="003F4D4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0" w:type="dxa"/>
          </w:tcPr>
          <w:p w14:paraId="0902C47E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6" w:type="dxa"/>
            <w:gridSpan w:val="2"/>
          </w:tcPr>
          <w:p w14:paraId="4A38BA6A" w14:textId="0B34BF65" w:rsidR="003F4D4E" w:rsidRPr="0005480F" w:rsidRDefault="003F4D4E" w:rsidP="003F4D4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D544786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3"/>
          </w:tcPr>
          <w:p w14:paraId="2548E9C6" w14:textId="240F30AF" w:rsidR="003F4D4E" w:rsidRPr="0005480F" w:rsidRDefault="003F4D4E" w:rsidP="003F4D4E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3" w:type="dxa"/>
          </w:tcPr>
          <w:p w14:paraId="793D21C6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3945A8C2" w14:textId="55E226F6" w:rsidR="003F4D4E" w:rsidRPr="0005480F" w:rsidRDefault="003F4D4E" w:rsidP="003F4D4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067EFD2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6E6820DB" w14:textId="3DA5FA83" w:rsidR="003F4D4E" w:rsidRPr="0005480F" w:rsidRDefault="003F4D4E" w:rsidP="003F4D4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0" w:type="dxa"/>
            <w:gridSpan w:val="2"/>
          </w:tcPr>
          <w:p w14:paraId="2BC15C09" w14:textId="77777777" w:rsidR="003F4D4E" w:rsidRPr="0005480F" w:rsidRDefault="003F4D4E" w:rsidP="003F4D4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0" w:type="dxa"/>
          </w:tcPr>
          <w:p w14:paraId="33F47D18" w14:textId="1F55F814" w:rsidR="003F4D4E" w:rsidRPr="0005480F" w:rsidRDefault="003F4D4E" w:rsidP="003F4D4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</w:tbl>
    <w:p w14:paraId="364EE5EE" w14:textId="77777777" w:rsidR="00237D8A" w:rsidRPr="0005480F" w:rsidRDefault="00237D8A" w:rsidP="00237D8A">
      <w:pPr>
        <w:pStyle w:val="ListParagraph"/>
        <w:ind w:left="518"/>
        <w:rPr>
          <w:rFonts w:asciiTheme="majorBidi" w:hAnsiTheme="majorBidi" w:cstheme="majorBidi"/>
          <w:cs/>
          <w:lang w:val="th-TH"/>
        </w:rPr>
      </w:pPr>
    </w:p>
    <w:p w14:paraId="71964979" w14:textId="2F7FA803" w:rsidR="00237D8A" w:rsidRPr="0005480F" w:rsidRDefault="00237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05480F">
        <w:rPr>
          <w:rFonts w:asciiTheme="majorBidi" w:hAnsiTheme="majorBidi" w:cstheme="majorBidi"/>
        </w:rPr>
        <w:br w:type="page"/>
      </w:r>
    </w:p>
    <w:tbl>
      <w:tblPr>
        <w:tblW w:w="145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890"/>
        <w:gridCol w:w="180"/>
        <w:gridCol w:w="810"/>
        <w:gridCol w:w="8"/>
        <w:gridCol w:w="180"/>
        <w:gridCol w:w="716"/>
        <w:gridCol w:w="180"/>
        <w:gridCol w:w="1078"/>
        <w:gridCol w:w="180"/>
        <w:gridCol w:w="1080"/>
        <w:gridCol w:w="180"/>
        <w:gridCol w:w="809"/>
        <w:gridCol w:w="180"/>
        <w:gridCol w:w="815"/>
        <w:gridCol w:w="180"/>
        <w:gridCol w:w="809"/>
        <w:gridCol w:w="183"/>
        <w:gridCol w:w="809"/>
        <w:gridCol w:w="180"/>
        <w:gridCol w:w="809"/>
        <w:gridCol w:w="183"/>
        <w:gridCol w:w="801"/>
      </w:tblGrid>
      <w:tr w:rsidR="009B2795" w:rsidRPr="0005480F" w14:paraId="3688C9BD" w14:textId="77777777" w:rsidTr="00C202A4">
        <w:trPr>
          <w:cantSplit/>
          <w:trHeight w:val="272"/>
        </w:trPr>
        <w:tc>
          <w:tcPr>
            <w:tcW w:w="2340" w:type="dxa"/>
            <w:vAlign w:val="bottom"/>
          </w:tcPr>
          <w:p w14:paraId="264BA699" w14:textId="77777777" w:rsidR="009B2795" w:rsidRPr="0005480F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90" w:type="dxa"/>
            <w:vAlign w:val="bottom"/>
          </w:tcPr>
          <w:p w14:paraId="3F4307EF" w14:textId="77777777" w:rsidR="009B2795" w:rsidRPr="0005480F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09943930" w14:textId="77777777" w:rsidR="009B2795" w:rsidRPr="0005480F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714" w:type="dxa"/>
            <w:gridSpan w:val="4"/>
            <w:vAlign w:val="bottom"/>
          </w:tcPr>
          <w:p w14:paraId="1662A65B" w14:textId="77777777" w:rsidR="009B2795" w:rsidRPr="0005480F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194A236" w14:textId="77777777" w:rsidR="009B2795" w:rsidRPr="0005480F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8" w:type="dxa"/>
            <w:gridSpan w:val="3"/>
            <w:vAlign w:val="bottom"/>
          </w:tcPr>
          <w:p w14:paraId="1E1FD174" w14:textId="77777777" w:rsidR="009B2795" w:rsidRPr="0005480F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45B30ED4" w14:textId="77777777" w:rsidR="009B2795" w:rsidRPr="0005480F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758" w:type="dxa"/>
            <w:gridSpan w:val="11"/>
            <w:vAlign w:val="bottom"/>
          </w:tcPr>
          <w:p w14:paraId="7907AD1A" w14:textId="77777777" w:rsidR="009B2795" w:rsidRPr="0005480F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9B2795" w:rsidRPr="0005480F" w14:paraId="31722977" w14:textId="77777777" w:rsidTr="00C202A4">
        <w:trPr>
          <w:cantSplit/>
          <w:trHeight w:val="549"/>
        </w:trPr>
        <w:tc>
          <w:tcPr>
            <w:tcW w:w="2340" w:type="dxa"/>
            <w:vAlign w:val="bottom"/>
          </w:tcPr>
          <w:p w14:paraId="38B03073" w14:textId="77777777" w:rsidR="009B2795" w:rsidRPr="0005480F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90" w:type="dxa"/>
            <w:vAlign w:val="bottom"/>
          </w:tcPr>
          <w:p w14:paraId="5A3F8EFB" w14:textId="77777777" w:rsidR="009B2795" w:rsidRPr="0005480F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535D1FE7" w14:textId="77777777" w:rsidR="009B2795" w:rsidRPr="0005480F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714" w:type="dxa"/>
            <w:gridSpan w:val="4"/>
            <w:vAlign w:val="bottom"/>
          </w:tcPr>
          <w:p w14:paraId="369DD043" w14:textId="77777777" w:rsidR="009B2795" w:rsidRPr="0005480F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</w:t>
            </w:r>
          </w:p>
          <w:p w14:paraId="5F4B7108" w14:textId="77777777" w:rsidR="009B2795" w:rsidRPr="0005480F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6C3C1FD0" w14:textId="77777777" w:rsidR="009B2795" w:rsidRPr="0005480F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8" w:type="dxa"/>
            <w:gridSpan w:val="3"/>
            <w:vAlign w:val="bottom"/>
          </w:tcPr>
          <w:p w14:paraId="599D5B95" w14:textId="77777777" w:rsidR="009B2795" w:rsidRPr="0005480F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4CF4810" w14:textId="77777777" w:rsidR="009B2795" w:rsidRPr="0005480F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1F0C34A1" w14:textId="77777777" w:rsidR="009B2795" w:rsidRPr="0005480F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4" w:type="dxa"/>
            <w:gridSpan w:val="3"/>
            <w:vAlign w:val="bottom"/>
          </w:tcPr>
          <w:p w14:paraId="1E618A75" w14:textId="77777777" w:rsidR="009B2795" w:rsidRPr="0005480F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F095FC8" w14:textId="77777777" w:rsidR="009B2795" w:rsidRPr="0005480F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45AC34C0" w14:textId="77777777" w:rsidR="009B2795" w:rsidRPr="0005480F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1" w:type="dxa"/>
            <w:gridSpan w:val="3"/>
            <w:vAlign w:val="bottom"/>
          </w:tcPr>
          <w:p w14:paraId="7A709352" w14:textId="77777777" w:rsidR="009B2795" w:rsidRPr="0005480F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BD0AE5E" w14:textId="77777777" w:rsidR="009B2795" w:rsidRPr="0005480F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1FBE3679" w14:textId="77777777" w:rsidR="009B2795" w:rsidRPr="0005480F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93" w:type="dxa"/>
            <w:gridSpan w:val="3"/>
            <w:vAlign w:val="bottom"/>
          </w:tcPr>
          <w:p w14:paraId="5F3C9021" w14:textId="77777777" w:rsidR="009B2795" w:rsidRPr="0005480F" w:rsidRDefault="009B2795" w:rsidP="003F2701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สุทธิ</w:t>
            </w:r>
          </w:p>
        </w:tc>
      </w:tr>
      <w:tr w:rsidR="00E507CC" w:rsidRPr="0005480F" w14:paraId="0ED109B8" w14:textId="77777777" w:rsidTr="00C202A4">
        <w:trPr>
          <w:cantSplit/>
          <w:trHeight w:val="187"/>
        </w:trPr>
        <w:tc>
          <w:tcPr>
            <w:tcW w:w="2340" w:type="dxa"/>
          </w:tcPr>
          <w:p w14:paraId="03AD8E27" w14:textId="77777777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90" w:type="dxa"/>
          </w:tcPr>
          <w:p w14:paraId="3433326E" w14:textId="77777777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2B226BA5" w14:textId="77777777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62886FEE" w14:textId="2C53C2B3" w:rsidR="00E507CC" w:rsidRPr="0005480F" w:rsidRDefault="00777CF3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188" w:type="dxa"/>
            <w:gridSpan w:val="2"/>
          </w:tcPr>
          <w:p w14:paraId="273AF93F" w14:textId="77777777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6" w:type="dxa"/>
          </w:tcPr>
          <w:p w14:paraId="1C789C10" w14:textId="76A10287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5A07D1CD" w14:textId="77777777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8" w:type="dxa"/>
          </w:tcPr>
          <w:p w14:paraId="790883F4" w14:textId="39573B49" w:rsidR="00E507CC" w:rsidRPr="0005480F" w:rsidRDefault="00777CF3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56BB29B7" w14:textId="77777777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653C37E8" w14:textId="33DAB1A6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5239A4BC" w14:textId="77777777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08DCC645" w14:textId="69B947C2" w:rsidR="00E507CC" w:rsidRPr="0005480F" w:rsidRDefault="00777CF3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18AF00A3" w14:textId="77777777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</w:tcPr>
          <w:p w14:paraId="0CB83034" w14:textId="742E2876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111DFD35" w14:textId="77777777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46878437" w14:textId="7AF6E54A" w:rsidR="00E507CC" w:rsidRPr="0005480F" w:rsidRDefault="00777CF3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183" w:type="dxa"/>
          </w:tcPr>
          <w:p w14:paraId="57E80107" w14:textId="77777777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</w:tcPr>
          <w:p w14:paraId="7A7C5B95" w14:textId="6C26322B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0FD24E81" w14:textId="77777777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121A6995" w14:textId="30E0CB4D" w:rsidR="00E507CC" w:rsidRPr="0005480F" w:rsidRDefault="00777CF3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="00421C0E" w:rsidRPr="00421C0E">
              <w:rPr>
                <w:rFonts w:asciiTheme="majorBidi" w:hAnsiTheme="majorBidi" w:cstheme="majorBidi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183" w:type="dxa"/>
          </w:tcPr>
          <w:p w14:paraId="1A512DE2" w14:textId="77777777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3759E5C8" w14:textId="35B4E648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/>
              </w:rPr>
              <w:t xml:space="preserve">31 </w:t>
            </w: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</w:tr>
      <w:tr w:rsidR="00E507CC" w:rsidRPr="0005480F" w14:paraId="45483C4B" w14:textId="77777777" w:rsidTr="00C202A4">
        <w:trPr>
          <w:cantSplit/>
          <w:trHeight w:val="180"/>
        </w:trPr>
        <w:tc>
          <w:tcPr>
            <w:tcW w:w="2340" w:type="dxa"/>
          </w:tcPr>
          <w:p w14:paraId="046E8614" w14:textId="77777777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90" w:type="dxa"/>
          </w:tcPr>
          <w:p w14:paraId="1F1A6384" w14:textId="77777777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526885E9" w14:textId="77777777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0EE61603" w14:textId="567C5CD8" w:rsidR="00E507CC" w:rsidRPr="0005480F" w:rsidRDefault="00421C0E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21C0E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E507CC" w:rsidRPr="0005480F">
              <w:rPr>
                <w:rFonts w:asciiTheme="majorBidi" w:hAnsiTheme="majorBidi" w:cstheme="majorBidi"/>
                <w:sz w:val="20"/>
                <w:lang w:val="en-US"/>
              </w:rPr>
              <w:t>56</w:t>
            </w:r>
            <w:r w:rsidR="00E507CC" w:rsidRPr="0005480F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188" w:type="dxa"/>
            <w:gridSpan w:val="2"/>
          </w:tcPr>
          <w:p w14:paraId="2BE726D1" w14:textId="77777777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6" w:type="dxa"/>
          </w:tcPr>
          <w:p w14:paraId="5DC8DC77" w14:textId="0B2CEA79" w:rsidR="00E507CC" w:rsidRPr="0005480F" w:rsidRDefault="00421C0E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21C0E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E507CC" w:rsidRPr="0005480F">
              <w:rPr>
                <w:rFonts w:asciiTheme="majorBidi" w:hAnsiTheme="majorBidi" w:cstheme="majorBidi"/>
                <w:sz w:val="20"/>
                <w:lang w:val="en-US"/>
              </w:rPr>
              <w:t>56</w:t>
            </w:r>
            <w:r w:rsidR="00E507CC" w:rsidRPr="0005480F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7DBEB870" w14:textId="77777777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8" w:type="dxa"/>
          </w:tcPr>
          <w:p w14:paraId="18B6A085" w14:textId="0C39E2EA" w:rsidR="00E507CC" w:rsidRPr="0005480F" w:rsidRDefault="00421C0E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21C0E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E507CC" w:rsidRPr="0005480F">
              <w:rPr>
                <w:rFonts w:asciiTheme="majorBidi" w:hAnsiTheme="majorBidi" w:cstheme="majorBidi"/>
                <w:sz w:val="20"/>
                <w:lang w:val="en-US"/>
              </w:rPr>
              <w:t>56</w:t>
            </w:r>
            <w:r w:rsidR="00E507CC" w:rsidRPr="0005480F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3138BD4C" w14:textId="77777777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68C2E22D" w14:textId="08EBE98C" w:rsidR="00E507CC" w:rsidRPr="0005480F" w:rsidRDefault="00421C0E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21C0E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E507CC" w:rsidRPr="0005480F">
              <w:rPr>
                <w:rFonts w:asciiTheme="majorBidi" w:hAnsiTheme="majorBidi" w:cstheme="majorBidi"/>
                <w:sz w:val="20"/>
                <w:lang w:val="en-US"/>
              </w:rPr>
              <w:t>56</w:t>
            </w:r>
            <w:r w:rsidR="00E507CC" w:rsidRPr="0005480F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176BC2D3" w14:textId="77777777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3ED0B84A" w14:textId="7815AB2C" w:rsidR="00E507CC" w:rsidRPr="0005480F" w:rsidRDefault="00421C0E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21C0E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E507CC" w:rsidRPr="0005480F">
              <w:rPr>
                <w:rFonts w:asciiTheme="majorBidi" w:hAnsiTheme="majorBidi" w:cstheme="majorBidi"/>
                <w:sz w:val="20"/>
                <w:lang w:val="en-US"/>
              </w:rPr>
              <w:t>56</w:t>
            </w:r>
            <w:r w:rsidR="00E507CC" w:rsidRPr="0005480F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683AC38D" w14:textId="77777777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</w:tcPr>
          <w:p w14:paraId="316CDBCE" w14:textId="3516146E" w:rsidR="00E507CC" w:rsidRPr="0005480F" w:rsidRDefault="00421C0E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21C0E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E507CC" w:rsidRPr="0005480F">
              <w:rPr>
                <w:rFonts w:asciiTheme="majorBidi" w:hAnsiTheme="majorBidi" w:cstheme="majorBidi"/>
                <w:sz w:val="20"/>
                <w:lang w:val="en-US"/>
              </w:rPr>
              <w:t>56</w:t>
            </w:r>
            <w:r w:rsidR="00E507CC" w:rsidRPr="0005480F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83930AC" w14:textId="77777777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050D113A" w14:textId="3485B66D" w:rsidR="00E507CC" w:rsidRPr="0005480F" w:rsidRDefault="00421C0E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21C0E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E507CC" w:rsidRPr="0005480F">
              <w:rPr>
                <w:rFonts w:asciiTheme="majorBidi" w:hAnsiTheme="majorBidi" w:cstheme="majorBidi"/>
                <w:sz w:val="20"/>
                <w:lang w:val="en-US"/>
              </w:rPr>
              <w:t>56</w:t>
            </w:r>
            <w:r w:rsidR="00E507CC" w:rsidRPr="0005480F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183" w:type="dxa"/>
          </w:tcPr>
          <w:p w14:paraId="615A9045" w14:textId="77777777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6A5D9BBA" w14:textId="0429001C" w:rsidR="00E507CC" w:rsidRPr="0005480F" w:rsidRDefault="00421C0E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21C0E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E507CC" w:rsidRPr="0005480F">
              <w:rPr>
                <w:rFonts w:asciiTheme="majorBidi" w:hAnsiTheme="majorBidi" w:cstheme="majorBidi"/>
                <w:sz w:val="20"/>
                <w:lang w:val="en-US"/>
              </w:rPr>
              <w:t>56</w:t>
            </w:r>
            <w:r w:rsidR="00E507CC" w:rsidRPr="0005480F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42C27A8" w14:textId="77777777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4CFA1FE3" w14:textId="7C5DD8A1" w:rsidR="00E507CC" w:rsidRPr="0005480F" w:rsidRDefault="00421C0E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21C0E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E507CC" w:rsidRPr="0005480F">
              <w:rPr>
                <w:rFonts w:asciiTheme="majorBidi" w:hAnsiTheme="majorBidi" w:cstheme="majorBidi"/>
                <w:sz w:val="20"/>
                <w:lang w:val="en-US"/>
              </w:rPr>
              <w:t>56</w:t>
            </w:r>
            <w:r w:rsidR="00E507CC" w:rsidRPr="0005480F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183" w:type="dxa"/>
          </w:tcPr>
          <w:p w14:paraId="32A628B9" w14:textId="77777777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2B751235" w14:textId="0D0F7824" w:rsidR="00E507CC" w:rsidRPr="0005480F" w:rsidRDefault="00421C0E" w:rsidP="00E507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21C0E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E507CC" w:rsidRPr="0005480F">
              <w:rPr>
                <w:rFonts w:asciiTheme="majorBidi" w:hAnsiTheme="majorBidi" w:cstheme="majorBidi"/>
                <w:sz w:val="20"/>
                <w:lang w:val="en-US"/>
              </w:rPr>
              <w:t>56</w:t>
            </w:r>
            <w:r w:rsidR="00E507CC" w:rsidRPr="0005480F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</w:tr>
      <w:tr w:rsidR="00E507CC" w:rsidRPr="0005480F" w14:paraId="798B3A2D" w14:textId="77777777" w:rsidTr="00C202A4">
        <w:trPr>
          <w:cantSplit/>
          <w:trHeight w:val="60"/>
        </w:trPr>
        <w:tc>
          <w:tcPr>
            <w:tcW w:w="2340" w:type="dxa"/>
          </w:tcPr>
          <w:p w14:paraId="7BFA6583" w14:textId="77777777" w:rsidR="00E507CC" w:rsidRPr="0005480F" w:rsidRDefault="00E507CC" w:rsidP="00E50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" w:right="-98" w:hanging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90" w:type="dxa"/>
          </w:tcPr>
          <w:p w14:paraId="5015472D" w14:textId="77777777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-78" w:right="-79" w:hanging="1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B587B76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14" w:type="dxa"/>
            <w:gridSpan w:val="4"/>
          </w:tcPr>
          <w:p w14:paraId="6C855035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0"/>
                <w:lang w:bidi="th-TH"/>
              </w:rPr>
              <w:t>(</w:t>
            </w:r>
            <w:r w:rsidRPr="0005480F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ร้อยละ</w:t>
            </w:r>
            <w:r w:rsidRPr="0005480F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162E223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8" w:type="dxa"/>
            <w:gridSpan w:val="3"/>
          </w:tcPr>
          <w:p w14:paraId="598A2D4F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0"/>
                <w:lang w:bidi="th-TH"/>
              </w:rPr>
              <w:t>(</w:t>
            </w:r>
            <w:r w:rsidRPr="0005480F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พัน</w:t>
            </w:r>
            <w:r w:rsidRPr="0005480F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4F90C50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758" w:type="dxa"/>
            <w:gridSpan w:val="11"/>
          </w:tcPr>
          <w:p w14:paraId="015A2006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0"/>
                <w:lang w:bidi="th-TH"/>
              </w:rPr>
              <w:t>(</w:t>
            </w:r>
            <w:r w:rsidRPr="0005480F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พันบาท</w:t>
            </w:r>
            <w:r w:rsidRPr="0005480F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)</w:t>
            </w:r>
          </w:p>
        </w:tc>
      </w:tr>
      <w:tr w:rsidR="00E507CC" w:rsidRPr="0005480F" w14:paraId="32E44F3B" w14:textId="77777777" w:rsidTr="00C202A4">
        <w:trPr>
          <w:cantSplit/>
          <w:trHeight w:val="60"/>
        </w:trPr>
        <w:tc>
          <w:tcPr>
            <w:tcW w:w="4230" w:type="dxa"/>
            <w:gridSpan w:val="2"/>
          </w:tcPr>
          <w:p w14:paraId="7716C94B" w14:textId="77777777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  <w:t>บริษัทย่อยทางอ้อม</w:t>
            </w:r>
          </w:p>
        </w:tc>
        <w:tc>
          <w:tcPr>
            <w:tcW w:w="180" w:type="dxa"/>
          </w:tcPr>
          <w:p w14:paraId="40354CDD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8" w:type="dxa"/>
            <w:gridSpan w:val="2"/>
          </w:tcPr>
          <w:p w14:paraId="57D2959F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4C2DEB6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6" w:type="dxa"/>
          </w:tcPr>
          <w:p w14:paraId="02E6BFD1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69596447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8" w:type="dxa"/>
          </w:tcPr>
          <w:p w14:paraId="2568F035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45D3E7C3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6D6EFAC1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5596B2ED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115B0ED5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6D54C7F5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</w:tcPr>
          <w:p w14:paraId="68880640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4564B604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43A79F74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3" w:type="dxa"/>
          </w:tcPr>
          <w:p w14:paraId="109D037B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</w:tcPr>
          <w:p w14:paraId="729B2D18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461DE063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03361ABF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3" w:type="dxa"/>
          </w:tcPr>
          <w:p w14:paraId="4DACD0A0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79CC6FA7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</w:tr>
      <w:tr w:rsidR="00E507CC" w:rsidRPr="0005480F" w14:paraId="35849B0A" w14:textId="77777777" w:rsidTr="00C202A4">
        <w:trPr>
          <w:cantSplit/>
          <w:trHeight w:val="60"/>
        </w:trPr>
        <w:tc>
          <w:tcPr>
            <w:tcW w:w="2340" w:type="dxa"/>
          </w:tcPr>
          <w:p w14:paraId="3D963C3F" w14:textId="76256B00" w:rsidR="00E507CC" w:rsidRPr="0005480F" w:rsidRDefault="00E507CC" w:rsidP="00E507CC">
            <w:pPr>
              <w:pStyle w:val="acctfourfigures"/>
              <w:ind w:right="-79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05480F">
              <w:rPr>
                <w:rFonts w:asciiTheme="majorBidi" w:hAnsiTheme="majorBidi" w:cstheme="majorBidi"/>
                <w:sz w:val="20"/>
              </w:rPr>
              <w:t xml:space="preserve">Prosper Logistics Joint </w:t>
            </w:r>
          </w:p>
        </w:tc>
        <w:tc>
          <w:tcPr>
            <w:tcW w:w="1890" w:type="dxa"/>
          </w:tcPr>
          <w:p w14:paraId="4828CA24" w14:textId="05223D8A" w:rsidR="00E507CC" w:rsidRPr="0005480F" w:rsidRDefault="00E507CC" w:rsidP="00E507C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5FDFADA7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10" w:type="dxa"/>
          </w:tcPr>
          <w:p w14:paraId="174EB5CD" w14:textId="763C5F55" w:rsidR="00E507CC" w:rsidRPr="0005480F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8" w:type="dxa"/>
            <w:gridSpan w:val="2"/>
          </w:tcPr>
          <w:p w14:paraId="41A13AA9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16" w:type="dxa"/>
          </w:tcPr>
          <w:p w14:paraId="7832F0A8" w14:textId="76780A9F" w:rsidR="00E507CC" w:rsidRPr="0005480F" w:rsidRDefault="00E507CC" w:rsidP="00E507C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55474974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8" w:type="dxa"/>
          </w:tcPr>
          <w:p w14:paraId="7DDBB9B7" w14:textId="0FBD9133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170A221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30DC0D91" w14:textId="298934DB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05014700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689F9D89" w14:textId="46E3BAFC" w:rsidR="00E507CC" w:rsidRPr="0005480F" w:rsidRDefault="00E507CC" w:rsidP="00E507C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4E6B825C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</w:tcPr>
          <w:p w14:paraId="59758CB2" w14:textId="5558B34F" w:rsidR="00E507CC" w:rsidRPr="0005480F" w:rsidRDefault="00E507CC" w:rsidP="00E507C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0DA380ED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11C110C5" w14:textId="7706A79A" w:rsidR="00E507CC" w:rsidRPr="0005480F" w:rsidRDefault="00E507CC" w:rsidP="00E507CC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3" w:type="dxa"/>
          </w:tcPr>
          <w:p w14:paraId="36AD2272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</w:tcPr>
          <w:p w14:paraId="00D0FE73" w14:textId="56F102D6" w:rsidR="00E507CC" w:rsidRPr="0005480F" w:rsidRDefault="00E507CC" w:rsidP="00E507CC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6CBE358D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5E160D02" w14:textId="2C265E00" w:rsidR="00E507CC" w:rsidRPr="0005480F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3" w:type="dxa"/>
          </w:tcPr>
          <w:p w14:paraId="0EFDFAC5" w14:textId="77777777" w:rsidR="00E507CC" w:rsidRPr="0005480F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093E4909" w14:textId="4EF51B55" w:rsidR="00E507CC" w:rsidRPr="0005480F" w:rsidRDefault="00E507CC" w:rsidP="00E507C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2371BD" w:rsidRPr="0005480F" w14:paraId="77C1916C" w14:textId="77777777" w:rsidTr="00C202A4">
        <w:trPr>
          <w:cantSplit/>
          <w:trHeight w:val="60"/>
        </w:trPr>
        <w:tc>
          <w:tcPr>
            <w:tcW w:w="2340" w:type="dxa"/>
          </w:tcPr>
          <w:p w14:paraId="27779580" w14:textId="5C6AAE00" w:rsidR="002371BD" w:rsidRPr="0005480F" w:rsidRDefault="002371BD" w:rsidP="002371BD">
            <w:pPr>
              <w:pStyle w:val="acctfourfigures"/>
              <w:ind w:right="-79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05480F">
              <w:rPr>
                <w:rFonts w:asciiTheme="majorBidi" w:hAnsiTheme="majorBidi" w:cstheme="majorBidi"/>
                <w:sz w:val="20"/>
                <w:szCs w:val="25"/>
                <w:cs/>
                <w:lang w:bidi="th-TH"/>
              </w:rPr>
              <w:t xml:space="preserve">   </w:t>
            </w:r>
            <w:r w:rsidRPr="0005480F">
              <w:rPr>
                <w:rFonts w:asciiTheme="majorBidi" w:hAnsiTheme="majorBidi" w:cstheme="majorBidi"/>
                <w:sz w:val="20"/>
              </w:rPr>
              <w:t>Stock Company</w:t>
            </w:r>
          </w:p>
        </w:tc>
        <w:tc>
          <w:tcPr>
            <w:tcW w:w="1890" w:type="dxa"/>
          </w:tcPr>
          <w:p w14:paraId="31AF115D" w14:textId="7FD49270" w:rsidR="002371BD" w:rsidRPr="0005480F" w:rsidRDefault="002371BD" w:rsidP="002371BD">
            <w:pPr>
              <w:pStyle w:val="acctfourfigures"/>
              <w:tabs>
                <w:tab w:val="clear" w:pos="765"/>
              </w:tabs>
              <w:spacing w:line="240" w:lineRule="auto"/>
              <w:ind w:left="-81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ลงทุนในบริษัทอื่น</w:t>
            </w:r>
          </w:p>
        </w:tc>
        <w:tc>
          <w:tcPr>
            <w:tcW w:w="180" w:type="dxa"/>
          </w:tcPr>
          <w:p w14:paraId="2439E9AA" w14:textId="77777777" w:rsidR="002371BD" w:rsidRPr="0005480F" w:rsidRDefault="002371BD" w:rsidP="002371B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10" w:type="dxa"/>
          </w:tcPr>
          <w:p w14:paraId="5CC5E02B" w14:textId="280334D5" w:rsidR="002371BD" w:rsidRPr="0005480F" w:rsidRDefault="00946F80" w:rsidP="002371B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  <w:r w:rsidRPr="00421C0E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88</w:t>
            </w:r>
          </w:p>
        </w:tc>
        <w:tc>
          <w:tcPr>
            <w:tcW w:w="188" w:type="dxa"/>
            <w:gridSpan w:val="2"/>
          </w:tcPr>
          <w:p w14:paraId="2E35C16A" w14:textId="77777777" w:rsidR="002371BD" w:rsidRPr="0005480F" w:rsidRDefault="002371BD" w:rsidP="002371B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16" w:type="dxa"/>
          </w:tcPr>
          <w:p w14:paraId="5F49D9A5" w14:textId="36CC1BCD" w:rsidR="002371BD" w:rsidRPr="0005480F" w:rsidRDefault="002371BD" w:rsidP="002371B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="00DE450D" w:rsidRPr="0005480F">
              <w:rPr>
                <w:rFonts w:asciiTheme="majorBidi" w:hAnsiTheme="majorBidi" w:cstheme="majorBidi"/>
                <w:sz w:val="20"/>
                <w:lang w:val="en-US" w:bidi="th-TH"/>
              </w:rPr>
              <w:t>8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2F2F7C7D" w14:textId="77777777" w:rsidR="002371BD" w:rsidRPr="0005480F" w:rsidRDefault="002371BD" w:rsidP="002371B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8" w:type="dxa"/>
          </w:tcPr>
          <w:p w14:paraId="4BC79051" w14:textId="57B6CA17" w:rsidR="002371BD" w:rsidRPr="0005480F" w:rsidRDefault="0062681D" w:rsidP="002371B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VND</w:t>
            </w:r>
            <w:r w:rsidRPr="0005480F">
              <w:rPr>
                <w:rFonts w:asciiTheme="majorBidi" w:hAnsiTheme="majorBidi" w:cs="Angsana New"/>
                <w:sz w:val="20"/>
                <w:rtl/>
                <w:cs/>
              </w:rPr>
              <w:t xml:space="preserve"> 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20</w:t>
            </w:r>
            <w:r w:rsidRPr="0005480F">
              <w:rPr>
                <w:rFonts w:asciiTheme="majorBidi" w:hAnsiTheme="majorBidi" w:cs="Angsana New"/>
                <w:sz w:val="20"/>
              </w:rPr>
              <w:t>,36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="Angsana New"/>
                <w:sz w:val="20"/>
              </w:rPr>
              <w:t>,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41F84326" w14:textId="77777777" w:rsidR="002371BD" w:rsidRPr="0005480F" w:rsidRDefault="002371BD" w:rsidP="002371B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6C34ECD5" w14:textId="63811F3D" w:rsidR="002371BD" w:rsidRPr="0005480F" w:rsidRDefault="002371BD" w:rsidP="002371B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VND</w:t>
            </w: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20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,36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56E9406" w14:textId="77777777" w:rsidR="002371BD" w:rsidRPr="0005480F" w:rsidRDefault="002371BD" w:rsidP="002371B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3E3192B5" w14:textId="66C14562" w:rsidR="002371BD" w:rsidRPr="0005480F" w:rsidRDefault="0062681D" w:rsidP="002371B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0" w:type="dxa"/>
          </w:tcPr>
          <w:p w14:paraId="0ED5EC25" w14:textId="77777777" w:rsidR="002371BD" w:rsidRPr="0005480F" w:rsidRDefault="002371BD" w:rsidP="002371B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</w:tcPr>
          <w:p w14:paraId="3FD0F85F" w14:textId="5C04321D" w:rsidR="002371BD" w:rsidRPr="0005480F" w:rsidRDefault="002371BD" w:rsidP="002371B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ED51F70" w14:textId="77777777" w:rsidR="002371BD" w:rsidRPr="0005480F" w:rsidRDefault="002371BD" w:rsidP="002371B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6123FE1A" w14:textId="13B66E37" w:rsidR="002371BD" w:rsidRPr="0005480F" w:rsidRDefault="0062681D" w:rsidP="002371B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3" w:type="dxa"/>
          </w:tcPr>
          <w:p w14:paraId="3CD8134C" w14:textId="77777777" w:rsidR="002371BD" w:rsidRPr="0005480F" w:rsidRDefault="002371BD" w:rsidP="002371B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</w:tcPr>
          <w:p w14:paraId="48691B02" w14:textId="28C9E932" w:rsidR="002371BD" w:rsidRPr="0005480F" w:rsidRDefault="002371BD" w:rsidP="002371B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33DF1C0" w14:textId="77777777" w:rsidR="002371BD" w:rsidRPr="0005480F" w:rsidRDefault="002371BD" w:rsidP="002371B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7A6FF3F1" w14:textId="379D96F6" w:rsidR="002371BD" w:rsidRPr="0005480F" w:rsidRDefault="006D3918" w:rsidP="002371B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3" w:type="dxa"/>
          </w:tcPr>
          <w:p w14:paraId="33EE504D" w14:textId="77777777" w:rsidR="002371BD" w:rsidRPr="0005480F" w:rsidRDefault="002371BD" w:rsidP="002371B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588B6C2B" w14:textId="651F2042" w:rsidR="002371BD" w:rsidRPr="0005480F" w:rsidRDefault="002371BD" w:rsidP="002371B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D3022D" w:rsidRPr="0005480F" w14:paraId="179EFA59" w14:textId="77777777" w:rsidTr="00C202A4">
        <w:trPr>
          <w:cantSplit/>
          <w:trHeight w:val="60"/>
        </w:trPr>
        <w:tc>
          <w:tcPr>
            <w:tcW w:w="2340" w:type="dxa"/>
          </w:tcPr>
          <w:p w14:paraId="1D214949" w14:textId="2E6827E4" w:rsidR="00D3022D" w:rsidRPr="0005480F" w:rsidRDefault="00D3022D" w:rsidP="00D3022D">
            <w:pPr>
              <w:pStyle w:val="acctfourfigures"/>
              <w:spacing w:line="240" w:lineRule="auto"/>
              <w:ind w:left="164" w:right="-79" w:hanging="153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05480F">
              <w:rPr>
                <w:rFonts w:asciiTheme="majorBidi" w:hAnsiTheme="majorBidi" w:cstheme="majorBidi"/>
                <w:sz w:val="20"/>
              </w:rPr>
              <w:t xml:space="preserve">JDMS Logistics Joint </w:t>
            </w:r>
          </w:p>
        </w:tc>
        <w:tc>
          <w:tcPr>
            <w:tcW w:w="1890" w:type="dxa"/>
          </w:tcPr>
          <w:p w14:paraId="5D7B7663" w14:textId="2EF91829" w:rsidR="00D3022D" w:rsidRPr="0005480F" w:rsidRDefault="00D3022D" w:rsidP="00D3022D">
            <w:pPr>
              <w:pStyle w:val="acctfourfigures"/>
              <w:tabs>
                <w:tab w:val="clear" w:pos="765"/>
              </w:tabs>
              <w:spacing w:line="240" w:lineRule="auto"/>
              <w:ind w:left="-81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64798F3A" w14:textId="77777777" w:rsidR="00D3022D" w:rsidRPr="0005480F" w:rsidRDefault="00D3022D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78E1D589" w14:textId="75B96690" w:rsidR="00D3022D" w:rsidRPr="0005480F" w:rsidRDefault="00D3022D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8" w:type="dxa"/>
            <w:gridSpan w:val="2"/>
          </w:tcPr>
          <w:p w14:paraId="0AC9E47B" w14:textId="77777777" w:rsidR="00D3022D" w:rsidRPr="0005480F" w:rsidRDefault="00D3022D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16" w:type="dxa"/>
          </w:tcPr>
          <w:p w14:paraId="35A55BCF" w14:textId="25382392" w:rsidR="00D3022D" w:rsidRPr="0005480F" w:rsidRDefault="00D3022D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23BFEE57" w14:textId="77777777" w:rsidR="00D3022D" w:rsidRPr="0005480F" w:rsidRDefault="00D3022D" w:rsidP="00D302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8" w:type="dxa"/>
          </w:tcPr>
          <w:p w14:paraId="1ED37C4A" w14:textId="438D77C2" w:rsidR="00D3022D" w:rsidRPr="0005480F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98F0856" w14:textId="77777777" w:rsidR="00D3022D" w:rsidRPr="0005480F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2A7E67D7" w14:textId="62A087FA" w:rsidR="00D3022D" w:rsidRPr="0005480F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4E627DEB" w14:textId="77777777" w:rsidR="00D3022D" w:rsidRPr="0005480F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4E0CCEF6" w14:textId="5EB86250" w:rsidR="00D3022D" w:rsidRPr="0005480F" w:rsidRDefault="00D3022D" w:rsidP="00D3022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5C6C9E10" w14:textId="77777777" w:rsidR="00D3022D" w:rsidRPr="0005480F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</w:tcPr>
          <w:p w14:paraId="5ABD9DE3" w14:textId="4CA48613" w:rsidR="00D3022D" w:rsidRPr="0005480F" w:rsidRDefault="00D3022D" w:rsidP="00D3022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375EE342" w14:textId="77777777" w:rsidR="00D3022D" w:rsidRPr="0005480F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36746905" w14:textId="15DFFAC8" w:rsidR="00D3022D" w:rsidRPr="0005480F" w:rsidRDefault="00D3022D" w:rsidP="00D3022D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2AEDC52D" w14:textId="77777777" w:rsidR="00D3022D" w:rsidRPr="0005480F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</w:tcPr>
          <w:p w14:paraId="11874345" w14:textId="1AA70E65" w:rsidR="00D3022D" w:rsidRPr="0005480F" w:rsidRDefault="00D3022D" w:rsidP="00D3022D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0D2C7687" w14:textId="77777777" w:rsidR="00D3022D" w:rsidRPr="0005480F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0C699366" w14:textId="66AD1FBA" w:rsidR="00D3022D" w:rsidRPr="0005480F" w:rsidRDefault="00D3022D" w:rsidP="00D3022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3" w:type="dxa"/>
          </w:tcPr>
          <w:p w14:paraId="4948742A" w14:textId="77777777" w:rsidR="00D3022D" w:rsidRPr="0005480F" w:rsidRDefault="00D3022D" w:rsidP="00D3022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5CADEE62" w14:textId="32684F0B" w:rsidR="00D3022D" w:rsidRPr="0005480F" w:rsidRDefault="00D3022D" w:rsidP="00D3022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D3022D" w:rsidRPr="0005480F" w14:paraId="369C4AAF" w14:textId="77777777" w:rsidTr="00C202A4">
        <w:trPr>
          <w:cantSplit/>
          <w:trHeight w:val="60"/>
        </w:trPr>
        <w:tc>
          <w:tcPr>
            <w:tcW w:w="2340" w:type="dxa"/>
          </w:tcPr>
          <w:p w14:paraId="6F1980B2" w14:textId="7D2DFAF2" w:rsidR="00D3022D" w:rsidRPr="0005480F" w:rsidRDefault="00D3022D" w:rsidP="00D3022D">
            <w:pPr>
              <w:pStyle w:val="acctfourfigures"/>
              <w:spacing w:line="240" w:lineRule="auto"/>
              <w:ind w:left="164" w:right="-79" w:hanging="153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05480F">
              <w:rPr>
                <w:rFonts w:asciiTheme="majorBidi" w:hAnsiTheme="majorBidi" w:cstheme="majorBidi"/>
                <w:sz w:val="20"/>
                <w:szCs w:val="25"/>
                <w:cs/>
                <w:lang w:bidi="th-TH"/>
              </w:rPr>
              <w:t xml:space="preserve">   </w:t>
            </w:r>
            <w:r w:rsidRPr="0005480F">
              <w:rPr>
                <w:rFonts w:asciiTheme="majorBidi" w:hAnsiTheme="majorBidi" w:cstheme="majorBidi"/>
                <w:sz w:val="20"/>
              </w:rPr>
              <w:t>Stock Company</w:t>
            </w:r>
          </w:p>
        </w:tc>
        <w:tc>
          <w:tcPr>
            <w:tcW w:w="1890" w:type="dxa"/>
          </w:tcPr>
          <w:p w14:paraId="406B0D2A" w14:textId="703D9C6D" w:rsidR="00D3022D" w:rsidRPr="0005480F" w:rsidRDefault="00D3022D" w:rsidP="00D3022D">
            <w:pPr>
              <w:pStyle w:val="acctfourfigures"/>
              <w:tabs>
                <w:tab w:val="clear" w:pos="765"/>
              </w:tabs>
              <w:spacing w:line="240" w:lineRule="auto"/>
              <w:ind w:left="-81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ลงทุนในบริษัทอื่น</w:t>
            </w:r>
          </w:p>
        </w:tc>
        <w:tc>
          <w:tcPr>
            <w:tcW w:w="180" w:type="dxa"/>
          </w:tcPr>
          <w:p w14:paraId="65E4CD29" w14:textId="77777777" w:rsidR="00D3022D" w:rsidRPr="0005480F" w:rsidRDefault="00D3022D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159F93FC" w14:textId="3F7B6DCC" w:rsidR="00D3022D" w:rsidRPr="0005480F" w:rsidRDefault="0062681D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5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="Angsana New"/>
                <w:sz w:val="20"/>
              </w:rPr>
              <w:t>.98</w:t>
            </w:r>
          </w:p>
        </w:tc>
        <w:tc>
          <w:tcPr>
            <w:tcW w:w="188" w:type="dxa"/>
            <w:gridSpan w:val="2"/>
          </w:tcPr>
          <w:p w14:paraId="25FCE837" w14:textId="77777777" w:rsidR="00D3022D" w:rsidRPr="0005480F" w:rsidRDefault="00D3022D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16" w:type="dxa"/>
          </w:tcPr>
          <w:p w14:paraId="72654C43" w14:textId="3665CE03" w:rsidR="00D3022D" w:rsidRPr="0005480F" w:rsidRDefault="00D3022D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98</w:t>
            </w:r>
          </w:p>
        </w:tc>
        <w:tc>
          <w:tcPr>
            <w:tcW w:w="180" w:type="dxa"/>
          </w:tcPr>
          <w:p w14:paraId="332B8EB7" w14:textId="77777777" w:rsidR="00D3022D" w:rsidRPr="0005480F" w:rsidRDefault="00D3022D" w:rsidP="00D302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8" w:type="dxa"/>
          </w:tcPr>
          <w:p w14:paraId="290EDD5F" w14:textId="6A380CA7" w:rsidR="00D3022D" w:rsidRPr="0005480F" w:rsidRDefault="0062681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VND 1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="Angsana New"/>
                <w:sz w:val="20"/>
              </w:rPr>
              <w:t>,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="Angsana New"/>
                <w:sz w:val="20"/>
              </w:rPr>
              <w:t>5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="Angsana New"/>
                <w:sz w:val="20"/>
              </w:rPr>
              <w:t>,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3A4F45A7" w14:textId="77777777" w:rsidR="00D3022D" w:rsidRPr="0005480F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0E2FDDBB" w14:textId="53480E8C" w:rsidR="00D3022D" w:rsidRPr="0005480F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VND 1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D59FC0A" w14:textId="77777777" w:rsidR="00D3022D" w:rsidRPr="0005480F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6026F2CF" w14:textId="6EF4A9E8" w:rsidR="00D3022D" w:rsidRPr="0005480F" w:rsidRDefault="0062681D" w:rsidP="00D3022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0" w:type="dxa"/>
          </w:tcPr>
          <w:p w14:paraId="513DCD9C" w14:textId="77777777" w:rsidR="00D3022D" w:rsidRPr="0005480F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</w:tcPr>
          <w:p w14:paraId="4B05AE6A" w14:textId="5906BC48" w:rsidR="00D3022D" w:rsidRPr="0005480F" w:rsidRDefault="00D3022D" w:rsidP="00D3022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401030F" w14:textId="77777777" w:rsidR="00D3022D" w:rsidRPr="0005480F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25DF152B" w14:textId="501B2DCA" w:rsidR="00D3022D" w:rsidRPr="0005480F" w:rsidRDefault="0062681D" w:rsidP="00D3022D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3" w:type="dxa"/>
          </w:tcPr>
          <w:p w14:paraId="7A3BC75E" w14:textId="77777777" w:rsidR="00D3022D" w:rsidRPr="0005480F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</w:tcPr>
          <w:p w14:paraId="625C5C8E" w14:textId="19C2E7C8" w:rsidR="00D3022D" w:rsidRPr="0005480F" w:rsidRDefault="00D3022D" w:rsidP="00D3022D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C5793B9" w14:textId="77777777" w:rsidR="00D3022D" w:rsidRPr="0005480F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16CAD569" w14:textId="5E318037" w:rsidR="00D3022D" w:rsidRPr="0005480F" w:rsidRDefault="006D3918" w:rsidP="00D3022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3" w:type="dxa"/>
          </w:tcPr>
          <w:p w14:paraId="7E69CF45" w14:textId="77777777" w:rsidR="00D3022D" w:rsidRPr="0005480F" w:rsidRDefault="00D3022D" w:rsidP="00D3022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3C4177C3" w14:textId="4B195212" w:rsidR="00D3022D" w:rsidRPr="0005480F" w:rsidRDefault="00D3022D" w:rsidP="00D3022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D3022D" w:rsidRPr="0005480F" w14:paraId="7311F191" w14:textId="77777777" w:rsidTr="00C202A4">
        <w:trPr>
          <w:cantSplit/>
          <w:trHeight w:val="60"/>
        </w:trPr>
        <w:tc>
          <w:tcPr>
            <w:tcW w:w="2340" w:type="dxa"/>
          </w:tcPr>
          <w:p w14:paraId="48F6EC84" w14:textId="1B1CB86D" w:rsidR="00D3022D" w:rsidRPr="0005480F" w:rsidRDefault="00D3022D" w:rsidP="00D3022D">
            <w:pPr>
              <w:pStyle w:val="acctfourfigures"/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rtl/>
                <w:cs/>
              </w:rPr>
            </w:pPr>
            <w:bookmarkStart w:id="6" w:name="_Hlk40049622"/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</w:t>
            </w:r>
            <w:r w:rsidRPr="0005480F">
              <w:rPr>
                <w:rFonts w:asciiTheme="majorBidi" w:hAnsiTheme="majorBidi" w:cstheme="majorBidi"/>
                <w:sz w:val="20"/>
                <w:rtl/>
                <w:cs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เจดับเบิ้ลยูดี</w:t>
            </w:r>
            <w:r w:rsidRPr="0005480F">
              <w:rPr>
                <w:rFonts w:asciiTheme="majorBidi" w:hAnsiTheme="majorBidi" w:cstheme="majorBidi"/>
                <w:sz w:val="20"/>
                <w:rtl/>
                <w:cs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เอ็กซ์เพรส</w:t>
            </w:r>
            <w:r w:rsidRPr="0005480F">
              <w:rPr>
                <w:rFonts w:asciiTheme="majorBidi" w:hAnsiTheme="majorBidi" w:cstheme="majorBidi"/>
                <w:sz w:val="20"/>
                <w:rtl/>
                <w:cs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จำกัด</w:t>
            </w:r>
            <w:bookmarkEnd w:id="6"/>
          </w:p>
        </w:tc>
        <w:tc>
          <w:tcPr>
            <w:tcW w:w="1890" w:type="dxa"/>
          </w:tcPr>
          <w:p w14:paraId="43DC6908" w14:textId="403CAA23" w:rsidR="00D3022D" w:rsidRPr="0005480F" w:rsidRDefault="00D3022D" w:rsidP="00D3022D">
            <w:pPr>
              <w:pStyle w:val="acctfourfigures"/>
              <w:tabs>
                <w:tab w:val="clear" w:pos="765"/>
              </w:tabs>
              <w:spacing w:line="240" w:lineRule="auto"/>
              <w:ind w:left="-81" w:right="-79"/>
              <w:rPr>
                <w:rFonts w:asciiTheme="majorBidi" w:hAnsiTheme="majorBidi" w:cstheme="majorBidi"/>
                <w:sz w:val="20"/>
                <w:rtl/>
                <w:cs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ให้บริการขนส่งสินค้าควบคุม</w:t>
            </w:r>
          </w:p>
        </w:tc>
        <w:tc>
          <w:tcPr>
            <w:tcW w:w="180" w:type="dxa"/>
          </w:tcPr>
          <w:p w14:paraId="79B63304" w14:textId="77777777" w:rsidR="00D3022D" w:rsidRPr="0005480F" w:rsidRDefault="00D3022D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13C9A70F" w14:textId="6B3A2090" w:rsidR="00D3022D" w:rsidRPr="0005480F" w:rsidRDefault="00D3022D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8" w:type="dxa"/>
            <w:gridSpan w:val="2"/>
          </w:tcPr>
          <w:p w14:paraId="3A1A9FA6" w14:textId="77777777" w:rsidR="00D3022D" w:rsidRPr="0005480F" w:rsidRDefault="00D3022D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16" w:type="dxa"/>
          </w:tcPr>
          <w:p w14:paraId="78790870" w14:textId="7753F710" w:rsidR="00D3022D" w:rsidRPr="0005480F" w:rsidRDefault="00D3022D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5645ADE4" w14:textId="77777777" w:rsidR="00D3022D" w:rsidRPr="0005480F" w:rsidRDefault="00D3022D" w:rsidP="00D302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8" w:type="dxa"/>
          </w:tcPr>
          <w:p w14:paraId="39431822" w14:textId="5823FAA8" w:rsidR="00D3022D" w:rsidRPr="0005480F" w:rsidRDefault="00D3022D" w:rsidP="00D3022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E01B1D5" w14:textId="77777777" w:rsidR="00D3022D" w:rsidRPr="0005480F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3F668B32" w14:textId="5D09B2FA" w:rsidR="00D3022D" w:rsidRPr="0005480F" w:rsidRDefault="00D3022D" w:rsidP="00D3022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5BF6CB3E" w14:textId="77777777" w:rsidR="00D3022D" w:rsidRPr="0005480F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746F0337" w14:textId="180D9B40" w:rsidR="00D3022D" w:rsidRPr="0005480F" w:rsidRDefault="00D3022D" w:rsidP="00D3022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61DB56D4" w14:textId="77777777" w:rsidR="00D3022D" w:rsidRPr="0005480F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</w:tcPr>
          <w:p w14:paraId="0C0F1B3F" w14:textId="3C18A20D" w:rsidR="00D3022D" w:rsidRPr="0005480F" w:rsidRDefault="00D3022D" w:rsidP="00D3022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3A94EBDF" w14:textId="77777777" w:rsidR="00D3022D" w:rsidRPr="0005480F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1C54ECD4" w14:textId="00B1B27A" w:rsidR="00D3022D" w:rsidRPr="0005480F" w:rsidRDefault="00D3022D" w:rsidP="00D3022D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010E5038" w14:textId="77777777" w:rsidR="00D3022D" w:rsidRPr="0005480F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</w:tcPr>
          <w:p w14:paraId="2883D55A" w14:textId="1CD3B41E" w:rsidR="00D3022D" w:rsidRPr="0005480F" w:rsidRDefault="00D3022D" w:rsidP="00D3022D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649CA896" w14:textId="77777777" w:rsidR="00D3022D" w:rsidRPr="0005480F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34B8474B" w14:textId="628ED6CF" w:rsidR="00D3022D" w:rsidRPr="0005480F" w:rsidRDefault="00D3022D" w:rsidP="00D3022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3" w:type="dxa"/>
          </w:tcPr>
          <w:p w14:paraId="1C93C8C3" w14:textId="77777777" w:rsidR="00D3022D" w:rsidRPr="0005480F" w:rsidRDefault="00D3022D" w:rsidP="00D3022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774D7F1A" w14:textId="2C12A69E" w:rsidR="00D3022D" w:rsidRPr="0005480F" w:rsidRDefault="00D3022D" w:rsidP="00D3022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D3022D" w:rsidRPr="0005480F" w14:paraId="5B901092" w14:textId="77777777" w:rsidTr="00C202A4">
        <w:trPr>
          <w:cantSplit/>
          <w:trHeight w:val="60"/>
        </w:trPr>
        <w:tc>
          <w:tcPr>
            <w:tcW w:w="2340" w:type="dxa"/>
          </w:tcPr>
          <w:p w14:paraId="6E5FE287" w14:textId="77777777" w:rsidR="00D3022D" w:rsidRPr="0005480F" w:rsidRDefault="00D3022D" w:rsidP="00D3022D">
            <w:pPr>
              <w:pStyle w:val="acctfourfigures"/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90" w:type="dxa"/>
          </w:tcPr>
          <w:p w14:paraId="6F825338" w14:textId="6DC716C0" w:rsidR="00D3022D" w:rsidRPr="0005480F" w:rsidRDefault="00D3022D" w:rsidP="00D3022D">
            <w:pPr>
              <w:pStyle w:val="acctfourfigures"/>
              <w:tabs>
                <w:tab w:val="clear" w:pos="765"/>
              </w:tabs>
              <w:spacing w:line="240" w:lineRule="auto"/>
              <w:ind w:left="-81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 xml:space="preserve">   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อุณหภูมิ</w:t>
            </w:r>
          </w:p>
        </w:tc>
        <w:tc>
          <w:tcPr>
            <w:tcW w:w="180" w:type="dxa"/>
          </w:tcPr>
          <w:p w14:paraId="75BF870C" w14:textId="77777777" w:rsidR="00D3022D" w:rsidRPr="0005480F" w:rsidRDefault="00D3022D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4FACD35D" w14:textId="52BF2564" w:rsidR="00D3022D" w:rsidRPr="0005480F" w:rsidRDefault="0062681D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8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2</w:t>
            </w:r>
            <w:r w:rsidRPr="0005480F">
              <w:rPr>
                <w:rFonts w:asciiTheme="majorBidi" w:hAnsiTheme="majorBidi" w:cs="Angsana New"/>
                <w:sz w:val="20"/>
              </w:rPr>
              <w:t>.8</w:t>
            </w:r>
            <w:r w:rsidR="00421C0E" w:rsidRPr="00421C0E">
              <w:rPr>
                <w:rFonts w:asciiTheme="majorBidi" w:hAnsiTheme="majorBidi" w:cs="Angsana New"/>
                <w:sz w:val="20"/>
                <w:lang w:val="en-US" w:bidi="th-TH"/>
              </w:rPr>
              <w:t>2</w:t>
            </w:r>
          </w:p>
        </w:tc>
        <w:tc>
          <w:tcPr>
            <w:tcW w:w="188" w:type="dxa"/>
            <w:gridSpan w:val="2"/>
          </w:tcPr>
          <w:p w14:paraId="3435884D" w14:textId="77777777" w:rsidR="00D3022D" w:rsidRPr="0005480F" w:rsidRDefault="00D3022D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16" w:type="dxa"/>
          </w:tcPr>
          <w:p w14:paraId="04BAD2EF" w14:textId="4A0EBCEB" w:rsidR="00D3022D" w:rsidRPr="0005480F" w:rsidRDefault="00D3022D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95</w:t>
            </w: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89</w:t>
            </w:r>
          </w:p>
        </w:tc>
        <w:tc>
          <w:tcPr>
            <w:tcW w:w="180" w:type="dxa"/>
          </w:tcPr>
          <w:p w14:paraId="0E3ACFF4" w14:textId="77777777" w:rsidR="00D3022D" w:rsidRPr="0005480F" w:rsidRDefault="00D3022D" w:rsidP="00D302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8" w:type="dxa"/>
          </w:tcPr>
          <w:p w14:paraId="01486ECE" w14:textId="61FFDC51" w:rsidR="00D3022D" w:rsidRPr="0005480F" w:rsidRDefault="0062681D" w:rsidP="00D3022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THB 4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="Angsana New"/>
                <w:sz w:val="20"/>
              </w:rPr>
              <w:t>,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52CF79ED" w14:textId="77777777" w:rsidR="00D3022D" w:rsidRPr="0005480F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7C854F90" w14:textId="4A9AA8CA" w:rsidR="00D3022D" w:rsidRPr="0005480F" w:rsidRDefault="00D3022D" w:rsidP="00D302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THB 3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14A4425" w14:textId="77777777" w:rsidR="00D3022D" w:rsidRPr="0005480F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39250A98" w14:textId="1DB5F6E8" w:rsidR="00D3022D" w:rsidRPr="0005480F" w:rsidRDefault="0062681D" w:rsidP="00D3022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0" w:type="dxa"/>
          </w:tcPr>
          <w:p w14:paraId="5D144A2D" w14:textId="77777777" w:rsidR="00D3022D" w:rsidRPr="0005480F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</w:tcPr>
          <w:p w14:paraId="6E6E7BD5" w14:textId="4C363DB7" w:rsidR="00D3022D" w:rsidRPr="0005480F" w:rsidRDefault="00D3022D" w:rsidP="00D3022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F919244" w14:textId="77777777" w:rsidR="00D3022D" w:rsidRPr="0005480F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2EA50628" w14:textId="74F3D569" w:rsidR="00D3022D" w:rsidRPr="0005480F" w:rsidRDefault="0062681D" w:rsidP="00D3022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3" w:type="dxa"/>
          </w:tcPr>
          <w:p w14:paraId="0BEA0301" w14:textId="77777777" w:rsidR="00D3022D" w:rsidRPr="0005480F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</w:tcPr>
          <w:p w14:paraId="2B81E201" w14:textId="55D1E493" w:rsidR="00D3022D" w:rsidRPr="0005480F" w:rsidRDefault="00D3022D" w:rsidP="00D3022D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0C81363" w14:textId="77777777" w:rsidR="00D3022D" w:rsidRPr="0005480F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069C7A56" w14:textId="6D0196FA" w:rsidR="00D3022D" w:rsidRPr="0005480F" w:rsidRDefault="006D3918" w:rsidP="00D3022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3" w:type="dxa"/>
          </w:tcPr>
          <w:p w14:paraId="3C0DDFA7" w14:textId="77777777" w:rsidR="00D3022D" w:rsidRPr="0005480F" w:rsidRDefault="00D3022D" w:rsidP="00D3022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7B49DC29" w14:textId="1955E588" w:rsidR="00D3022D" w:rsidRPr="0005480F" w:rsidRDefault="00D3022D" w:rsidP="00D3022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D50521" w:rsidRPr="0005480F" w14:paraId="721AE907" w14:textId="77777777" w:rsidTr="00C202A4">
        <w:trPr>
          <w:cantSplit/>
          <w:trHeight w:val="60"/>
        </w:trPr>
        <w:tc>
          <w:tcPr>
            <w:tcW w:w="2340" w:type="dxa"/>
          </w:tcPr>
          <w:p w14:paraId="17B71B20" w14:textId="3426B541" w:rsidR="00D50521" w:rsidRPr="0005480F" w:rsidRDefault="00D50521" w:rsidP="00D50521">
            <w:pPr>
              <w:pStyle w:val="acctfourfigures"/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สโตร์การ์ด จำกัด</w:t>
            </w:r>
          </w:p>
        </w:tc>
        <w:tc>
          <w:tcPr>
            <w:tcW w:w="1890" w:type="dxa"/>
          </w:tcPr>
          <w:p w14:paraId="66986002" w14:textId="52AF90A8" w:rsidR="00D50521" w:rsidRPr="0005480F" w:rsidRDefault="00D50521" w:rsidP="00D50521">
            <w:pPr>
              <w:pStyle w:val="acctfourfigures"/>
              <w:tabs>
                <w:tab w:val="clear" w:pos="765"/>
              </w:tabs>
              <w:spacing w:line="240" w:lineRule="auto"/>
              <w:ind w:left="-81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ให้บริการห้องเก็บของส่วนตัว</w:t>
            </w:r>
          </w:p>
        </w:tc>
        <w:tc>
          <w:tcPr>
            <w:tcW w:w="180" w:type="dxa"/>
          </w:tcPr>
          <w:p w14:paraId="7EA80E34" w14:textId="77777777" w:rsidR="00D50521" w:rsidRPr="0005480F" w:rsidRDefault="00D50521" w:rsidP="00D50521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1035ED29" w14:textId="10CEC34D" w:rsidR="00D50521" w:rsidRPr="0005480F" w:rsidRDefault="00D50521" w:rsidP="00D50521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="Angsana New"/>
                <w:sz w:val="20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89.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</w:t>
            </w:r>
          </w:p>
        </w:tc>
        <w:tc>
          <w:tcPr>
            <w:tcW w:w="188" w:type="dxa"/>
            <w:gridSpan w:val="2"/>
          </w:tcPr>
          <w:p w14:paraId="7FD7F291" w14:textId="77777777" w:rsidR="00D50521" w:rsidRPr="0005480F" w:rsidRDefault="00D50521" w:rsidP="00D50521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16" w:type="dxa"/>
          </w:tcPr>
          <w:p w14:paraId="1A81991E" w14:textId="0B52B77E" w:rsidR="00D50521" w:rsidRPr="0005480F" w:rsidRDefault="00D50521" w:rsidP="00D50521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89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78DBD1DC" w14:textId="77777777" w:rsidR="00D50521" w:rsidRPr="0005480F" w:rsidRDefault="00D50521" w:rsidP="00D505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8" w:type="dxa"/>
          </w:tcPr>
          <w:p w14:paraId="240EED71" w14:textId="26977035" w:rsidR="00D50521" w:rsidRPr="0005480F" w:rsidRDefault="00D50521" w:rsidP="00D50521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THB 4,5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6BB7E017" w14:textId="77777777" w:rsidR="00D50521" w:rsidRPr="0005480F" w:rsidRDefault="00D50521" w:rsidP="00D5052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081CBC9C" w14:textId="45D5D7A4" w:rsidR="00D50521" w:rsidRPr="0005480F" w:rsidRDefault="00D50521" w:rsidP="00D5052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 xml:space="preserve">THB 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17C4FAA" w14:textId="77777777" w:rsidR="00D50521" w:rsidRPr="0005480F" w:rsidRDefault="00D50521" w:rsidP="00D5052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594F18C3" w14:textId="79F8A01C" w:rsidR="00D50521" w:rsidRPr="0005480F" w:rsidRDefault="00D50521" w:rsidP="00D50521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0" w:type="dxa"/>
          </w:tcPr>
          <w:p w14:paraId="4A75DFBC" w14:textId="77777777" w:rsidR="00D50521" w:rsidRPr="0005480F" w:rsidRDefault="00D50521" w:rsidP="00D5052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</w:tcPr>
          <w:p w14:paraId="2715028B" w14:textId="402F808C" w:rsidR="00D50521" w:rsidRPr="0005480F" w:rsidRDefault="00D50521" w:rsidP="00D50521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C0F60C4" w14:textId="77777777" w:rsidR="00D50521" w:rsidRPr="0005480F" w:rsidRDefault="00D50521" w:rsidP="00D5052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250029FA" w14:textId="74BDB9E3" w:rsidR="00D50521" w:rsidRPr="0005480F" w:rsidRDefault="00D50521" w:rsidP="00D50521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3" w:type="dxa"/>
          </w:tcPr>
          <w:p w14:paraId="12572F85" w14:textId="77777777" w:rsidR="00D50521" w:rsidRPr="0005480F" w:rsidRDefault="00D50521" w:rsidP="00D5052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</w:tcPr>
          <w:p w14:paraId="35C6B0AC" w14:textId="74D8E9A8" w:rsidR="00D50521" w:rsidRPr="0005480F" w:rsidRDefault="00D50521" w:rsidP="00D50521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2748888" w14:textId="77777777" w:rsidR="00D50521" w:rsidRPr="0005480F" w:rsidRDefault="00D50521" w:rsidP="00D5052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6BA69F46" w14:textId="618F45B4" w:rsidR="00D50521" w:rsidRPr="0005480F" w:rsidRDefault="00D50521" w:rsidP="00D50521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3" w:type="dxa"/>
          </w:tcPr>
          <w:p w14:paraId="72392069" w14:textId="77777777" w:rsidR="00D50521" w:rsidRPr="0005480F" w:rsidRDefault="00D50521" w:rsidP="00D50521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149D5036" w14:textId="0FFF76C2" w:rsidR="00D50521" w:rsidRPr="0005480F" w:rsidRDefault="00D50521" w:rsidP="00D50521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D3022D" w:rsidRPr="0005480F" w14:paraId="3DC9AF4A" w14:textId="77777777" w:rsidTr="00C202A4">
        <w:trPr>
          <w:cantSplit/>
          <w:trHeight w:val="60"/>
        </w:trPr>
        <w:tc>
          <w:tcPr>
            <w:tcW w:w="2340" w:type="dxa"/>
          </w:tcPr>
          <w:p w14:paraId="786065D8" w14:textId="6A314CC5" w:rsidR="00D3022D" w:rsidRPr="0005480F" w:rsidRDefault="00D3022D" w:rsidP="00D3022D">
            <w:pPr>
              <w:pStyle w:val="acctfourfigures"/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</w:t>
            </w:r>
            <w:r w:rsidRPr="0005480F">
              <w:rPr>
                <w:rFonts w:asciiTheme="majorBidi" w:hAnsiTheme="majorBidi" w:cstheme="majorBidi"/>
                <w:sz w:val="20"/>
                <w:rtl/>
                <w:cs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แปซิฟิค</w:t>
            </w:r>
            <w:r w:rsidRPr="0005480F">
              <w:rPr>
                <w:rFonts w:asciiTheme="majorBidi" w:hAnsiTheme="majorBidi" w:cstheme="majorBidi"/>
                <w:sz w:val="20"/>
                <w:rtl/>
                <w:cs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เอ็ม</w:t>
            </w:r>
            <w:r w:rsidRPr="0005480F">
              <w:rPr>
                <w:rFonts w:asciiTheme="majorBidi" w:hAnsiTheme="majorBidi" w:cstheme="majorBidi"/>
                <w:sz w:val="20"/>
                <w:rtl/>
                <w:cs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โคลด์</w:t>
            </w:r>
            <w:r w:rsidRPr="0005480F">
              <w:rPr>
                <w:rFonts w:asciiTheme="majorBidi" w:hAnsiTheme="majorBidi" w:cstheme="majorBidi"/>
                <w:sz w:val="20"/>
                <w:rtl/>
                <w:cs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สโตเรจ</w:t>
            </w:r>
            <w:r w:rsidRPr="0005480F">
              <w:rPr>
                <w:rFonts w:asciiTheme="majorBidi" w:hAnsiTheme="majorBidi" w:cstheme="majorBidi"/>
                <w:sz w:val="20"/>
                <w:rtl/>
                <w:cs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จำกัด</w:t>
            </w:r>
          </w:p>
        </w:tc>
        <w:tc>
          <w:tcPr>
            <w:tcW w:w="1890" w:type="dxa"/>
          </w:tcPr>
          <w:p w14:paraId="25300B2D" w14:textId="17C74505" w:rsidR="00D3022D" w:rsidRPr="0005480F" w:rsidRDefault="00D3022D" w:rsidP="00D3022D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ให้บริการรับฝากสินค้าแช่แข็ง</w:t>
            </w:r>
          </w:p>
        </w:tc>
        <w:tc>
          <w:tcPr>
            <w:tcW w:w="180" w:type="dxa"/>
          </w:tcPr>
          <w:p w14:paraId="3F2992FE" w14:textId="77777777" w:rsidR="00D3022D" w:rsidRPr="0005480F" w:rsidRDefault="00D3022D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38F8E55A" w14:textId="0AB4F211" w:rsidR="00D3022D" w:rsidRPr="0005480F" w:rsidRDefault="00D3022D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8" w:type="dxa"/>
            <w:gridSpan w:val="2"/>
          </w:tcPr>
          <w:p w14:paraId="3F8387AF" w14:textId="77777777" w:rsidR="00D3022D" w:rsidRPr="0005480F" w:rsidRDefault="00D3022D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16" w:type="dxa"/>
          </w:tcPr>
          <w:p w14:paraId="33F9242F" w14:textId="1D9C27F0" w:rsidR="00D3022D" w:rsidRPr="0005480F" w:rsidRDefault="00D3022D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7EDF038" w14:textId="77777777" w:rsidR="00D3022D" w:rsidRPr="0005480F" w:rsidRDefault="00D3022D" w:rsidP="00D302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8" w:type="dxa"/>
          </w:tcPr>
          <w:p w14:paraId="7E2589AE" w14:textId="1C9BBC86" w:rsidR="00D3022D" w:rsidRPr="0005480F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11FC370" w14:textId="77777777" w:rsidR="00D3022D" w:rsidRPr="0005480F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3A995077" w14:textId="387932B9" w:rsidR="00D3022D" w:rsidRPr="0005480F" w:rsidRDefault="00D3022D" w:rsidP="00D3022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26B0C897" w14:textId="77777777" w:rsidR="00D3022D" w:rsidRPr="0005480F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52BF3055" w14:textId="18C42983" w:rsidR="00D3022D" w:rsidRPr="0005480F" w:rsidRDefault="00D3022D" w:rsidP="00D3022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BAE19FA" w14:textId="77777777" w:rsidR="00D3022D" w:rsidRPr="0005480F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</w:tcPr>
          <w:p w14:paraId="31275148" w14:textId="094E37ED" w:rsidR="00D3022D" w:rsidRPr="0005480F" w:rsidRDefault="00D3022D" w:rsidP="00D3022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C65F93E" w14:textId="77777777" w:rsidR="00D3022D" w:rsidRPr="0005480F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7F17A14D" w14:textId="4C44DFE5" w:rsidR="00D3022D" w:rsidRPr="0005480F" w:rsidRDefault="00D3022D" w:rsidP="00D3022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489408C0" w14:textId="77777777" w:rsidR="00D3022D" w:rsidRPr="0005480F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</w:tcPr>
          <w:p w14:paraId="7220784D" w14:textId="6EA1B25F" w:rsidR="00D3022D" w:rsidRPr="0005480F" w:rsidRDefault="00D3022D" w:rsidP="00D3022D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62B417E8" w14:textId="77777777" w:rsidR="00D3022D" w:rsidRPr="0005480F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32061BE3" w14:textId="30BD70EB" w:rsidR="00D3022D" w:rsidRPr="0005480F" w:rsidRDefault="00D3022D" w:rsidP="00D3022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2F68AFED" w14:textId="77777777" w:rsidR="00D3022D" w:rsidRPr="0005480F" w:rsidRDefault="00D3022D" w:rsidP="00D3022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5E31F67B" w14:textId="3F6C170F" w:rsidR="00D3022D" w:rsidRPr="0005480F" w:rsidRDefault="00D3022D" w:rsidP="00D3022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D50521" w:rsidRPr="0005480F" w14:paraId="71E93EA7" w14:textId="77777777" w:rsidTr="00C202A4">
        <w:trPr>
          <w:cantSplit/>
          <w:trHeight w:val="60"/>
        </w:trPr>
        <w:tc>
          <w:tcPr>
            <w:tcW w:w="2340" w:type="dxa"/>
          </w:tcPr>
          <w:p w14:paraId="25399BDA" w14:textId="77777777" w:rsidR="00D50521" w:rsidRPr="0005480F" w:rsidRDefault="00D50521" w:rsidP="00D50521">
            <w:pPr>
              <w:pStyle w:val="acctfourfigures"/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90" w:type="dxa"/>
          </w:tcPr>
          <w:p w14:paraId="2E1CB743" w14:textId="3C644CD0" w:rsidR="00D50521" w:rsidRPr="0005480F" w:rsidRDefault="00D50521" w:rsidP="00D50521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 xml:space="preserve">    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ในห้องเย็น</w:t>
            </w:r>
          </w:p>
        </w:tc>
        <w:tc>
          <w:tcPr>
            <w:tcW w:w="180" w:type="dxa"/>
          </w:tcPr>
          <w:p w14:paraId="1EAF609B" w14:textId="77777777" w:rsidR="00D50521" w:rsidRPr="0005480F" w:rsidRDefault="00D50521" w:rsidP="00D50521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4919D6ED" w14:textId="1BEB8E8B" w:rsidR="00D50521" w:rsidRPr="0005480F" w:rsidRDefault="00D50521" w:rsidP="00D50521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="Angsana New"/>
                <w:sz w:val="20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4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="Angsana New"/>
                <w:sz w:val="20"/>
              </w:rPr>
              <w:t>.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</w:t>
            </w:r>
          </w:p>
        </w:tc>
        <w:tc>
          <w:tcPr>
            <w:tcW w:w="188" w:type="dxa"/>
            <w:gridSpan w:val="2"/>
          </w:tcPr>
          <w:p w14:paraId="7F5719E9" w14:textId="77777777" w:rsidR="00D50521" w:rsidRPr="0005480F" w:rsidRDefault="00D50521" w:rsidP="00D50521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16" w:type="dxa"/>
          </w:tcPr>
          <w:p w14:paraId="4B89FB5A" w14:textId="2519F806" w:rsidR="00D50521" w:rsidRPr="0005480F" w:rsidRDefault="00D50521" w:rsidP="00D50521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77C8158" w14:textId="77777777" w:rsidR="00D50521" w:rsidRPr="0005480F" w:rsidRDefault="00D50521" w:rsidP="00D505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8" w:type="dxa"/>
          </w:tcPr>
          <w:p w14:paraId="4E7AB1AF" w14:textId="6E4D3AEE" w:rsidR="00D50521" w:rsidRPr="0005480F" w:rsidRDefault="00D50521" w:rsidP="00D50521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THB 1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</w:t>
            </w:r>
            <w:r w:rsidRPr="0005480F">
              <w:rPr>
                <w:rFonts w:asciiTheme="majorBidi" w:hAnsiTheme="majorBidi" w:cs="Angsana New"/>
                <w:sz w:val="20"/>
              </w:rPr>
              <w:t>,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53FF6090" w14:textId="77777777" w:rsidR="00D50521" w:rsidRPr="0005480F" w:rsidRDefault="00D50521" w:rsidP="00D5052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072853ED" w14:textId="78DE123D" w:rsidR="00D50521" w:rsidRPr="0005480F" w:rsidRDefault="00D50521" w:rsidP="00D5052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 xml:space="preserve">THB 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421C0E" w:rsidRPr="00421C0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12855E2" w14:textId="77777777" w:rsidR="00D50521" w:rsidRPr="0005480F" w:rsidRDefault="00D50521" w:rsidP="00D5052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73738E13" w14:textId="38F39C53" w:rsidR="00D50521" w:rsidRPr="0005480F" w:rsidRDefault="00D50521" w:rsidP="00D50521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0" w:type="dxa"/>
          </w:tcPr>
          <w:p w14:paraId="331E59FA" w14:textId="77777777" w:rsidR="00D50521" w:rsidRPr="0005480F" w:rsidRDefault="00D50521" w:rsidP="00D5052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</w:tcPr>
          <w:p w14:paraId="2E6E9507" w14:textId="539410E4" w:rsidR="00D50521" w:rsidRPr="0005480F" w:rsidRDefault="00D50521" w:rsidP="00D50521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357F2C6" w14:textId="77777777" w:rsidR="00D50521" w:rsidRPr="0005480F" w:rsidRDefault="00D50521" w:rsidP="00D5052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40098FD7" w14:textId="37E9B1D8" w:rsidR="00D50521" w:rsidRPr="0005480F" w:rsidRDefault="00D50521" w:rsidP="00D50521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3" w:type="dxa"/>
          </w:tcPr>
          <w:p w14:paraId="49DFF2E3" w14:textId="77777777" w:rsidR="00D50521" w:rsidRPr="0005480F" w:rsidRDefault="00D50521" w:rsidP="00D5052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</w:tcPr>
          <w:p w14:paraId="2F75C8C1" w14:textId="551CF335" w:rsidR="00D50521" w:rsidRPr="0005480F" w:rsidRDefault="00D50521" w:rsidP="00D50521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4A3693B" w14:textId="77777777" w:rsidR="00D50521" w:rsidRPr="0005480F" w:rsidRDefault="00D50521" w:rsidP="00D5052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1C08E376" w14:textId="55B4017D" w:rsidR="00D50521" w:rsidRPr="0005480F" w:rsidRDefault="00D50521" w:rsidP="00D50521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3" w:type="dxa"/>
          </w:tcPr>
          <w:p w14:paraId="1C0AF658" w14:textId="77777777" w:rsidR="00D50521" w:rsidRPr="0005480F" w:rsidRDefault="00D50521" w:rsidP="00D50521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6B994497" w14:textId="06FBFEBE" w:rsidR="00D50521" w:rsidRPr="0005480F" w:rsidRDefault="00D50521" w:rsidP="00D50521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D50521" w:rsidRPr="0005480F" w14:paraId="26196195" w14:textId="77777777" w:rsidTr="00C202A4">
        <w:trPr>
          <w:cantSplit/>
          <w:trHeight w:val="60"/>
        </w:trPr>
        <w:tc>
          <w:tcPr>
            <w:tcW w:w="2340" w:type="dxa"/>
          </w:tcPr>
          <w:p w14:paraId="473ABC7F" w14:textId="2C2E7D19" w:rsidR="00D50521" w:rsidRPr="0005480F" w:rsidRDefault="00D50521" w:rsidP="00D50521">
            <w:pPr>
              <w:pStyle w:val="acctfourfigures"/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 xml:space="preserve">EM Logistics </w:t>
            </w: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&amp;</w:t>
            </w: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 xml:space="preserve"> Warehousing </w:t>
            </w:r>
            <w:proofErr w:type="spellStart"/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>Pte.</w:t>
            </w:r>
            <w:proofErr w:type="spellEnd"/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 xml:space="preserve"> Ltd.</w:t>
            </w:r>
          </w:p>
        </w:tc>
        <w:tc>
          <w:tcPr>
            <w:tcW w:w="1890" w:type="dxa"/>
          </w:tcPr>
          <w:p w14:paraId="335E1C5E" w14:textId="2DCABD0F" w:rsidR="00D50521" w:rsidRPr="0005480F" w:rsidRDefault="00D50521" w:rsidP="00D50521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ลงทุนในบริษัทอื่น</w:t>
            </w:r>
          </w:p>
        </w:tc>
        <w:tc>
          <w:tcPr>
            <w:tcW w:w="180" w:type="dxa"/>
          </w:tcPr>
          <w:p w14:paraId="3C731FE2" w14:textId="77777777" w:rsidR="00D50521" w:rsidRPr="0005480F" w:rsidRDefault="00D50521" w:rsidP="00D50521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279B03DC" w14:textId="74085249" w:rsidR="00D50521" w:rsidRPr="0005480F" w:rsidRDefault="00D50521" w:rsidP="00D50521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="Angsana New"/>
                <w:sz w:val="20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6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="Angsana New"/>
                <w:sz w:val="20"/>
              </w:rPr>
              <w:t>.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</w:t>
            </w:r>
          </w:p>
        </w:tc>
        <w:tc>
          <w:tcPr>
            <w:tcW w:w="188" w:type="dxa"/>
            <w:gridSpan w:val="2"/>
          </w:tcPr>
          <w:p w14:paraId="00EFD1D6" w14:textId="77777777" w:rsidR="00D50521" w:rsidRPr="0005480F" w:rsidRDefault="00D50521" w:rsidP="00D50521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16" w:type="dxa"/>
          </w:tcPr>
          <w:p w14:paraId="0B51BA17" w14:textId="4C286F5F" w:rsidR="00D50521" w:rsidRPr="0005480F" w:rsidRDefault="00D50521" w:rsidP="00D50521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95CB270" w14:textId="77777777" w:rsidR="00D50521" w:rsidRPr="0005480F" w:rsidRDefault="00D50521" w:rsidP="00D505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8" w:type="dxa"/>
          </w:tcPr>
          <w:p w14:paraId="54364CDD" w14:textId="1631A3D5" w:rsidR="00D50521" w:rsidRPr="0005480F" w:rsidRDefault="00D50521" w:rsidP="00D5052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USD 1,934</w:t>
            </w:r>
          </w:p>
        </w:tc>
        <w:tc>
          <w:tcPr>
            <w:tcW w:w="180" w:type="dxa"/>
          </w:tcPr>
          <w:p w14:paraId="422F9818" w14:textId="77777777" w:rsidR="00D50521" w:rsidRPr="0005480F" w:rsidRDefault="00D50521" w:rsidP="00D5052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36EABA72" w14:textId="1604D1D6" w:rsidR="00D50521" w:rsidRPr="0005480F" w:rsidRDefault="00D50521" w:rsidP="00D5052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5FF6634" w14:textId="77777777" w:rsidR="00D50521" w:rsidRPr="0005480F" w:rsidRDefault="00D50521" w:rsidP="00D5052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4111B361" w14:textId="6CE64861" w:rsidR="00D50521" w:rsidRPr="0005480F" w:rsidRDefault="00D50521" w:rsidP="00D50521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0" w:type="dxa"/>
          </w:tcPr>
          <w:p w14:paraId="5F1B70AB" w14:textId="77777777" w:rsidR="00D50521" w:rsidRPr="0005480F" w:rsidRDefault="00D50521" w:rsidP="00D5052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</w:tcPr>
          <w:p w14:paraId="3ABE478F" w14:textId="22E334AA" w:rsidR="00D50521" w:rsidRPr="0005480F" w:rsidRDefault="00D50521" w:rsidP="00D50521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0CC00F5" w14:textId="77777777" w:rsidR="00D50521" w:rsidRPr="0005480F" w:rsidRDefault="00D50521" w:rsidP="00D5052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1D4D7FD6" w14:textId="50A4B614" w:rsidR="00D50521" w:rsidRPr="0005480F" w:rsidRDefault="00D50521" w:rsidP="00D50521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3" w:type="dxa"/>
          </w:tcPr>
          <w:p w14:paraId="412DFD7F" w14:textId="77777777" w:rsidR="00D50521" w:rsidRPr="0005480F" w:rsidRDefault="00D50521" w:rsidP="00D5052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</w:tcPr>
          <w:p w14:paraId="1C62D94A" w14:textId="76617D5B" w:rsidR="00D50521" w:rsidRPr="0005480F" w:rsidRDefault="00D50521" w:rsidP="00D50521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736B1CB" w14:textId="77777777" w:rsidR="00D50521" w:rsidRPr="0005480F" w:rsidRDefault="00D50521" w:rsidP="00D5052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284F7E48" w14:textId="6EAE83DD" w:rsidR="00D50521" w:rsidRPr="0005480F" w:rsidRDefault="00D50521" w:rsidP="00D50521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3" w:type="dxa"/>
          </w:tcPr>
          <w:p w14:paraId="0CAC5937" w14:textId="77777777" w:rsidR="00D50521" w:rsidRPr="0005480F" w:rsidRDefault="00D50521" w:rsidP="00D50521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4AE74A47" w14:textId="0A380B53" w:rsidR="00D50521" w:rsidRPr="0005480F" w:rsidRDefault="00D50521" w:rsidP="00D50521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</w:tr>
      <w:tr w:rsidR="00D3022D" w:rsidRPr="0005480F" w14:paraId="75A66972" w14:textId="77777777" w:rsidTr="00C202A4">
        <w:trPr>
          <w:cantSplit/>
          <w:trHeight w:val="60"/>
        </w:trPr>
        <w:tc>
          <w:tcPr>
            <w:tcW w:w="2340" w:type="dxa"/>
          </w:tcPr>
          <w:p w14:paraId="13B0449B" w14:textId="5417FC04" w:rsidR="00D3022D" w:rsidRPr="0005480F" w:rsidRDefault="00D3022D" w:rsidP="00D3022D">
            <w:pPr>
              <w:pStyle w:val="acctfourfigures"/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 xml:space="preserve"> JWD Asia Logistics (Cambodia) Co., Ltd.</w:t>
            </w:r>
          </w:p>
        </w:tc>
        <w:tc>
          <w:tcPr>
            <w:tcW w:w="1890" w:type="dxa"/>
          </w:tcPr>
          <w:p w14:paraId="6C44AA66" w14:textId="6AF2C106" w:rsidR="00D3022D" w:rsidRPr="0005480F" w:rsidRDefault="00D3022D" w:rsidP="00D3022D">
            <w:pPr>
              <w:pStyle w:val="acctfourfigures"/>
              <w:tabs>
                <w:tab w:val="clear" w:pos="765"/>
              </w:tabs>
              <w:spacing w:line="240" w:lineRule="auto"/>
              <w:ind w:left="-81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โลจิสติกส์</w:t>
            </w:r>
            <w:r w:rsidRPr="0005480F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บริหารการขนส่ง</w:t>
            </w: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2149FED2" w14:textId="77777777" w:rsidR="00D3022D" w:rsidRPr="0005480F" w:rsidRDefault="00D3022D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2EC18A31" w14:textId="4E6E1EBC" w:rsidR="00D3022D" w:rsidRPr="0005480F" w:rsidRDefault="00D3022D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8" w:type="dxa"/>
            <w:gridSpan w:val="2"/>
          </w:tcPr>
          <w:p w14:paraId="51DF53B7" w14:textId="77777777" w:rsidR="00D3022D" w:rsidRPr="0005480F" w:rsidRDefault="00D3022D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16" w:type="dxa"/>
          </w:tcPr>
          <w:p w14:paraId="7F9B6C1E" w14:textId="57576297" w:rsidR="00D3022D" w:rsidRPr="0005480F" w:rsidRDefault="00D3022D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88FB689" w14:textId="77777777" w:rsidR="00D3022D" w:rsidRPr="0005480F" w:rsidRDefault="00D3022D" w:rsidP="00D302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8" w:type="dxa"/>
          </w:tcPr>
          <w:p w14:paraId="0C5A4E29" w14:textId="5CF25297" w:rsidR="00D3022D" w:rsidRPr="0005480F" w:rsidRDefault="00D3022D" w:rsidP="00D3022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F752AB2" w14:textId="77777777" w:rsidR="00D3022D" w:rsidRPr="0005480F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4CF3EA85" w14:textId="51D469F9" w:rsidR="00D3022D" w:rsidRPr="0005480F" w:rsidRDefault="00D3022D" w:rsidP="00D3022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4478D3E5" w14:textId="77777777" w:rsidR="00D3022D" w:rsidRPr="0005480F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61849411" w14:textId="6C5D495D" w:rsidR="00D3022D" w:rsidRPr="0005480F" w:rsidRDefault="00D3022D" w:rsidP="00D3022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63128BE" w14:textId="77777777" w:rsidR="00D3022D" w:rsidRPr="0005480F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</w:tcPr>
          <w:p w14:paraId="16F4CF54" w14:textId="54AF83BA" w:rsidR="00D3022D" w:rsidRPr="0005480F" w:rsidRDefault="00D3022D" w:rsidP="00D3022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8C275DF" w14:textId="77777777" w:rsidR="00D3022D" w:rsidRPr="0005480F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6730DA3B" w14:textId="6B23BA50" w:rsidR="00D3022D" w:rsidRPr="0005480F" w:rsidRDefault="00D3022D" w:rsidP="00D3022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5830EAB0" w14:textId="77777777" w:rsidR="00D3022D" w:rsidRPr="0005480F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</w:tcPr>
          <w:p w14:paraId="67A8594C" w14:textId="6D5EDBD0" w:rsidR="00D3022D" w:rsidRPr="0005480F" w:rsidRDefault="00D3022D" w:rsidP="00D3022D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076A003" w14:textId="77777777" w:rsidR="00D3022D" w:rsidRPr="0005480F" w:rsidRDefault="00D3022D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21E5600B" w14:textId="04CAA66A" w:rsidR="00D3022D" w:rsidRPr="0005480F" w:rsidRDefault="00D3022D" w:rsidP="00D3022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77A24E60" w14:textId="77777777" w:rsidR="00D3022D" w:rsidRPr="0005480F" w:rsidRDefault="00D3022D" w:rsidP="00D3022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28A5A48C" w14:textId="2E90D1BA" w:rsidR="00D3022D" w:rsidRPr="0005480F" w:rsidRDefault="00D3022D" w:rsidP="00D3022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A76958" w:rsidRPr="0005480F" w14:paraId="687E5110" w14:textId="77777777" w:rsidTr="00C202A4">
        <w:trPr>
          <w:cantSplit/>
          <w:trHeight w:val="60"/>
        </w:trPr>
        <w:tc>
          <w:tcPr>
            <w:tcW w:w="2340" w:type="dxa"/>
          </w:tcPr>
          <w:p w14:paraId="14265642" w14:textId="77777777" w:rsidR="00A76958" w:rsidRPr="0005480F" w:rsidRDefault="00A76958" w:rsidP="00D3022D">
            <w:pPr>
              <w:pStyle w:val="acctfourfigures"/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90" w:type="dxa"/>
          </w:tcPr>
          <w:p w14:paraId="1DC7EBB5" w14:textId="705D44D1" w:rsidR="00A76958" w:rsidRPr="0005480F" w:rsidRDefault="00A76958" w:rsidP="00D3022D">
            <w:pPr>
              <w:pStyle w:val="acctfourfigures"/>
              <w:tabs>
                <w:tab w:val="clear" w:pos="765"/>
              </w:tabs>
              <w:spacing w:line="240" w:lineRule="auto"/>
              <w:ind w:left="-81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 xml:space="preserve">    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สินค้า</w:t>
            </w:r>
            <w:r w:rsidRPr="0005480F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บริหารคลังสินค้า</w:t>
            </w:r>
          </w:p>
        </w:tc>
        <w:tc>
          <w:tcPr>
            <w:tcW w:w="180" w:type="dxa"/>
          </w:tcPr>
          <w:p w14:paraId="19AA4E68" w14:textId="77777777" w:rsidR="00A76958" w:rsidRPr="0005480F" w:rsidRDefault="00A76958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358EA27B" w14:textId="77777777" w:rsidR="00A76958" w:rsidRPr="0005480F" w:rsidRDefault="00A76958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8" w:type="dxa"/>
            <w:gridSpan w:val="2"/>
          </w:tcPr>
          <w:p w14:paraId="3BFC1317" w14:textId="77777777" w:rsidR="00A76958" w:rsidRPr="0005480F" w:rsidRDefault="00A76958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16" w:type="dxa"/>
          </w:tcPr>
          <w:p w14:paraId="50751AFE" w14:textId="77777777" w:rsidR="00A76958" w:rsidRPr="0005480F" w:rsidRDefault="00A76958" w:rsidP="00D3022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799609C" w14:textId="77777777" w:rsidR="00A76958" w:rsidRPr="0005480F" w:rsidRDefault="00A76958" w:rsidP="00D302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8" w:type="dxa"/>
          </w:tcPr>
          <w:p w14:paraId="121C0E73" w14:textId="77777777" w:rsidR="00A76958" w:rsidRPr="0005480F" w:rsidRDefault="00A76958" w:rsidP="00D3022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59631A15" w14:textId="77777777" w:rsidR="00A76958" w:rsidRPr="0005480F" w:rsidRDefault="00A76958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49EC7C55" w14:textId="77777777" w:rsidR="00A76958" w:rsidRPr="0005480F" w:rsidRDefault="00A76958" w:rsidP="00D3022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106AA784" w14:textId="77777777" w:rsidR="00A76958" w:rsidRPr="0005480F" w:rsidRDefault="00A76958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66A9363D" w14:textId="77777777" w:rsidR="00A76958" w:rsidRPr="0005480F" w:rsidRDefault="00A76958" w:rsidP="00D3022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492A059" w14:textId="77777777" w:rsidR="00A76958" w:rsidRPr="0005480F" w:rsidRDefault="00A76958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</w:tcPr>
          <w:p w14:paraId="081E362D" w14:textId="77777777" w:rsidR="00A76958" w:rsidRPr="0005480F" w:rsidRDefault="00A76958" w:rsidP="00D3022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A110689" w14:textId="77777777" w:rsidR="00A76958" w:rsidRPr="0005480F" w:rsidRDefault="00A76958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4A34735C" w14:textId="77777777" w:rsidR="00A76958" w:rsidRPr="0005480F" w:rsidRDefault="00A76958" w:rsidP="00D3022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593A7619" w14:textId="77777777" w:rsidR="00A76958" w:rsidRPr="0005480F" w:rsidRDefault="00A76958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</w:tcPr>
          <w:p w14:paraId="32D18994" w14:textId="77777777" w:rsidR="00A76958" w:rsidRPr="0005480F" w:rsidRDefault="00A76958" w:rsidP="00D3022D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2B97CD35" w14:textId="77777777" w:rsidR="00A76958" w:rsidRPr="0005480F" w:rsidRDefault="00A76958" w:rsidP="00D302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79A826F1" w14:textId="77777777" w:rsidR="00A76958" w:rsidRPr="0005480F" w:rsidRDefault="00A76958" w:rsidP="00D3022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42EAF0B3" w14:textId="77777777" w:rsidR="00A76958" w:rsidRPr="0005480F" w:rsidRDefault="00A76958" w:rsidP="00D3022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4A20D453" w14:textId="77777777" w:rsidR="00A76958" w:rsidRPr="0005480F" w:rsidRDefault="00A76958" w:rsidP="00D3022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D50521" w:rsidRPr="0005480F" w14:paraId="6D4B60E0" w14:textId="77777777" w:rsidTr="00C202A4">
        <w:trPr>
          <w:cantSplit/>
          <w:trHeight w:val="60"/>
        </w:trPr>
        <w:tc>
          <w:tcPr>
            <w:tcW w:w="2340" w:type="dxa"/>
          </w:tcPr>
          <w:p w14:paraId="3DDF5D18" w14:textId="77777777" w:rsidR="00D50521" w:rsidRPr="0005480F" w:rsidRDefault="00D50521" w:rsidP="00D50521">
            <w:pPr>
              <w:pStyle w:val="acctfourfigures"/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90" w:type="dxa"/>
          </w:tcPr>
          <w:p w14:paraId="3D0323E2" w14:textId="1C2CF75F" w:rsidR="00D50521" w:rsidRPr="0005480F" w:rsidRDefault="00D50521" w:rsidP="00D50521">
            <w:pPr>
              <w:pStyle w:val="acctfourfigures"/>
              <w:tabs>
                <w:tab w:val="clear" w:pos="765"/>
              </w:tabs>
              <w:spacing w:line="240" w:lineRule="auto"/>
              <w:ind w:left="-81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 xml:space="preserve">    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ท่าพักสินค้า</w:t>
            </w: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และการบรรจุภัณฑ์</w:t>
            </w:r>
          </w:p>
        </w:tc>
        <w:tc>
          <w:tcPr>
            <w:tcW w:w="180" w:type="dxa"/>
          </w:tcPr>
          <w:p w14:paraId="3C84577D" w14:textId="77777777" w:rsidR="00D50521" w:rsidRPr="0005480F" w:rsidRDefault="00D50521" w:rsidP="00D50521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3C1D2DB4" w14:textId="463130E1" w:rsidR="00D50521" w:rsidRPr="0005480F" w:rsidRDefault="00D50521" w:rsidP="00D50521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6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</w:t>
            </w:r>
            <w:r w:rsidRPr="0005480F">
              <w:rPr>
                <w:rFonts w:asciiTheme="majorBidi" w:hAnsiTheme="majorBidi" w:cs="Angsana New"/>
                <w:sz w:val="20"/>
              </w:rPr>
              <w:t>.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</w:t>
            </w:r>
          </w:p>
        </w:tc>
        <w:tc>
          <w:tcPr>
            <w:tcW w:w="188" w:type="dxa"/>
            <w:gridSpan w:val="2"/>
          </w:tcPr>
          <w:p w14:paraId="466F1D52" w14:textId="77777777" w:rsidR="00D50521" w:rsidRPr="0005480F" w:rsidRDefault="00D50521" w:rsidP="00D50521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16" w:type="dxa"/>
          </w:tcPr>
          <w:p w14:paraId="2FC49ED8" w14:textId="3314F130" w:rsidR="00D50521" w:rsidRPr="0005480F" w:rsidRDefault="00D50521" w:rsidP="00D50521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50E85F5" w14:textId="77777777" w:rsidR="00D50521" w:rsidRPr="0005480F" w:rsidRDefault="00D50521" w:rsidP="00D505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8" w:type="dxa"/>
          </w:tcPr>
          <w:p w14:paraId="3935D867" w14:textId="70C62E08" w:rsidR="00D50521" w:rsidRPr="0005480F" w:rsidRDefault="00D50521" w:rsidP="00D5052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USD 5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61BBBD6F" w14:textId="77777777" w:rsidR="00D50521" w:rsidRPr="0005480F" w:rsidRDefault="00D50521" w:rsidP="00D5052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7A5F393E" w14:textId="4A34BAEA" w:rsidR="00D50521" w:rsidRPr="0005480F" w:rsidRDefault="00D50521" w:rsidP="00D5052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223EB46" w14:textId="77777777" w:rsidR="00D50521" w:rsidRPr="0005480F" w:rsidRDefault="00D50521" w:rsidP="00D5052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270597B3" w14:textId="125F4F93" w:rsidR="00D50521" w:rsidRPr="0005480F" w:rsidRDefault="00D50521" w:rsidP="00D50521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0" w:type="dxa"/>
          </w:tcPr>
          <w:p w14:paraId="1C997B81" w14:textId="77777777" w:rsidR="00D50521" w:rsidRPr="0005480F" w:rsidRDefault="00D50521" w:rsidP="00D50521">
            <w:pPr>
              <w:pStyle w:val="acctfourfigures"/>
              <w:tabs>
                <w:tab w:val="clear" w:pos="765"/>
                <w:tab w:val="decimal" w:pos="410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5" w:type="dxa"/>
          </w:tcPr>
          <w:p w14:paraId="4723D6A9" w14:textId="0FF517E7" w:rsidR="00D50521" w:rsidRPr="0005480F" w:rsidRDefault="00D50521" w:rsidP="00D50521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4EEE038" w14:textId="77777777" w:rsidR="00D50521" w:rsidRPr="0005480F" w:rsidRDefault="00D50521" w:rsidP="00D50521">
            <w:pPr>
              <w:pStyle w:val="acctfourfigures"/>
              <w:tabs>
                <w:tab w:val="clear" w:pos="765"/>
                <w:tab w:val="decimal" w:pos="410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9" w:type="dxa"/>
          </w:tcPr>
          <w:p w14:paraId="1B1CA17B" w14:textId="1F097356" w:rsidR="00D50521" w:rsidRPr="0005480F" w:rsidRDefault="00D50521" w:rsidP="00D50521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3" w:type="dxa"/>
          </w:tcPr>
          <w:p w14:paraId="346BBD0F" w14:textId="77777777" w:rsidR="00D50521" w:rsidRPr="0005480F" w:rsidRDefault="00D50521" w:rsidP="00D50521">
            <w:pPr>
              <w:pStyle w:val="acctfourfigures"/>
              <w:tabs>
                <w:tab w:val="clear" w:pos="765"/>
                <w:tab w:val="decimal" w:pos="410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9" w:type="dxa"/>
          </w:tcPr>
          <w:p w14:paraId="2440A5F8" w14:textId="24C4E478" w:rsidR="00D50521" w:rsidRPr="0005480F" w:rsidRDefault="00D50521" w:rsidP="00D50521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F2BD370" w14:textId="77777777" w:rsidR="00D50521" w:rsidRPr="0005480F" w:rsidRDefault="00D50521" w:rsidP="00D50521">
            <w:pPr>
              <w:pStyle w:val="acctfourfigures"/>
              <w:tabs>
                <w:tab w:val="clear" w:pos="765"/>
                <w:tab w:val="decimal" w:pos="410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9" w:type="dxa"/>
          </w:tcPr>
          <w:p w14:paraId="2F5B604E" w14:textId="58812B79" w:rsidR="00D50521" w:rsidRPr="0005480F" w:rsidRDefault="00D50521" w:rsidP="00D50521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3" w:type="dxa"/>
          </w:tcPr>
          <w:p w14:paraId="5F8A6A66" w14:textId="77777777" w:rsidR="00D50521" w:rsidRPr="0005480F" w:rsidRDefault="00D50521" w:rsidP="00D50521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1" w:type="dxa"/>
          </w:tcPr>
          <w:p w14:paraId="5C20B1A1" w14:textId="5AB5543A" w:rsidR="00D50521" w:rsidRPr="0005480F" w:rsidRDefault="00D50521" w:rsidP="00D50521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</w:tr>
      <w:tr w:rsidR="00D50521" w:rsidRPr="0005480F" w14:paraId="1522D737" w14:textId="77777777" w:rsidTr="00025AA9">
        <w:trPr>
          <w:cantSplit/>
          <w:trHeight w:val="60"/>
        </w:trPr>
        <w:tc>
          <w:tcPr>
            <w:tcW w:w="2340" w:type="dxa"/>
          </w:tcPr>
          <w:p w14:paraId="7ABF7100" w14:textId="64042575" w:rsidR="00D50521" w:rsidRPr="0005480F" w:rsidRDefault="00D50521" w:rsidP="00D50521">
            <w:pPr>
              <w:pStyle w:val="acctfourfigures"/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="Angsana New" w:hint="cs"/>
                <w:sz w:val="20"/>
                <w:cs/>
                <w:lang w:bidi="th-TH"/>
              </w:rPr>
              <w:t>บริษัท วีเอ็นเอส ทรานสปอร์ต จำกัด</w:t>
            </w:r>
          </w:p>
        </w:tc>
        <w:tc>
          <w:tcPr>
            <w:tcW w:w="1890" w:type="dxa"/>
          </w:tcPr>
          <w:p w14:paraId="1D5F015E" w14:textId="26ECBBB9" w:rsidR="00D50521" w:rsidRPr="0005480F" w:rsidRDefault="00D50521" w:rsidP="00D50521">
            <w:pPr>
              <w:pStyle w:val="acctfourfigures"/>
              <w:tabs>
                <w:tab w:val="clear" w:pos="765"/>
              </w:tabs>
              <w:spacing w:line="240" w:lineRule="auto"/>
              <w:ind w:left="-81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ให้บริการขนส่ง</w:t>
            </w:r>
          </w:p>
        </w:tc>
        <w:tc>
          <w:tcPr>
            <w:tcW w:w="180" w:type="dxa"/>
          </w:tcPr>
          <w:p w14:paraId="60C4359C" w14:textId="77777777" w:rsidR="00D50521" w:rsidRPr="0005480F" w:rsidRDefault="00D50521" w:rsidP="00D50521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38BDBAA2" w14:textId="47497666" w:rsidR="00D50521" w:rsidRPr="0005480F" w:rsidRDefault="00D50521" w:rsidP="00D50521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8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2</w:t>
            </w:r>
            <w:r w:rsidRPr="0005480F">
              <w:rPr>
                <w:rFonts w:asciiTheme="majorBidi" w:hAnsiTheme="majorBidi" w:cs="Angsana New"/>
                <w:sz w:val="20"/>
              </w:rPr>
              <w:t>.8</w:t>
            </w:r>
            <w:r w:rsidR="00421C0E" w:rsidRPr="00421C0E">
              <w:rPr>
                <w:rFonts w:asciiTheme="majorBidi" w:hAnsiTheme="majorBidi" w:cs="Angsana New"/>
                <w:sz w:val="20"/>
                <w:lang w:val="en-US" w:bidi="th-TH"/>
              </w:rPr>
              <w:t>2</w:t>
            </w:r>
          </w:p>
        </w:tc>
        <w:tc>
          <w:tcPr>
            <w:tcW w:w="188" w:type="dxa"/>
            <w:gridSpan w:val="2"/>
          </w:tcPr>
          <w:p w14:paraId="61ADA547" w14:textId="77777777" w:rsidR="00D50521" w:rsidRPr="0005480F" w:rsidRDefault="00D50521" w:rsidP="00D50521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16" w:type="dxa"/>
          </w:tcPr>
          <w:p w14:paraId="37B2ECC3" w14:textId="74A71C90" w:rsidR="00D50521" w:rsidRPr="0005480F" w:rsidRDefault="00D50521" w:rsidP="00D50521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631D139" w14:textId="77777777" w:rsidR="00D50521" w:rsidRPr="0005480F" w:rsidRDefault="00D50521" w:rsidP="00D505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8" w:type="dxa"/>
          </w:tcPr>
          <w:p w14:paraId="17B259C7" w14:textId="4BF6AA4F" w:rsidR="00D50521" w:rsidRPr="0005480F" w:rsidRDefault="00D50521" w:rsidP="00D5052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THB 5,</w:t>
            </w:r>
            <w:r w:rsidR="00421C0E" w:rsidRPr="00421C0E">
              <w:rPr>
                <w:rFonts w:asciiTheme="majorBidi" w:hAnsiTheme="majorBidi" w:cs="Angsana New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302ADBE5" w14:textId="77777777" w:rsidR="00D50521" w:rsidRPr="0005480F" w:rsidRDefault="00D50521" w:rsidP="00D5052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5318F6E9" w14:textId="729DA44D" w:rsidR="00D50521" w:rsidRPr="0005480F" w:rsidRDefault="00D50521" w:rsidP="00D5052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FC51C7C" w14:textId="77777777" w:rsidR="00D50521" w:rsidRPr="0005480F" w:rsidRDefault="00D50521" w:rsidP="00D5052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47E2CB11" w14:textId="5EBC40D9" w:rsidR="00D50521" w:rsidRPr="0005480F" w:rsidRDefault="00D50521" w:rsidP="00D50521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0" w:type="dxa"/>
          </w:tcPr>
          <w:p w14:paraId="62951521" w14:textId="77777777" w:rsidR="00D50521" w:rsidRPr="0005480F" w:rsidRDefault="00D50521" w:rsidP="00D5052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</w:tcPr>
          <w:p w14:paraId="38EEE032" w14:textId="5333D771" w:rsidR="00D50521" w:rsidRPr="0005480F" w:rsidRDefault="00D50521" w:rsidP="00D50521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F1BA9B1" w14:textId="77777777" w:rsidR="00D50521" w:rsidRPr="0005480F" w:rsidRDefault="00D50521" w:rsidP="00D5052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60A6C18A" w14:textId="310C874F" w:rsidR="00D50521" w:rsidRPr="0005480F" w:rsidRDefault="00D50521" w:rsidP="00D50521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3" w:type="dxa"/>
          </w:tcPr>
          <w:p w14:paraId="785BC4E3" w14:textId="77777777" w:rsidR="00D50521" w:rsidRPr="0005480F" w:rsidRDefault="00D50521" w:rsidP="00D5052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</w:tcPr>
          <w:p w14:paraId="72881ECC" w14:textId="2E6310B2" w:rsidR="00D50521" w:rsidRPr="0005480F" w:rsidRDefault="00D50521" w:rsidP="00D50521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B1272EA" w14:textId="77777777" w:rsidR="00D50521" w:rsidRPr="0005480F" w:rsidRDefault="00D50521" w:rsidP="00D5052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5A0D2B81" w14:textId="729D3B0F" w:rsidR="00D50521" w:rsidRPr="0005480F" w:rsidRDefault="00D50521" w:rsidP="00D50521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3" w:type="dxa"/>
          </w:tcPr>
          <w:p w14:paraId="464AD053" w14:textId="77777777" w:rsidR="00D50521" w:rsidRPr="0005480F" w:rsidRDefault="00D50521" w:rsidP="00D50521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515A6D60" w14:textId="0CB5FF6C" w:rsidR="00D50521" w:rsidRPr="0005480F" w:rsidRDefault="00D50521" w:rsidP="00D50521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</w:tr>
      <w:tr w:rsidR="00AA5555" w:rsidRPr="0005480F" w14:paraId="1C099556" w14:textId="77777777" w:rsidTr="00025AA9">
        <w:trPr>
          <w:cantSplit/>
          <w:trHeight w:val="60"/>
        </w:trPr>
        <w:tc>
          <w:tcPr>
            <w:tcW w:w="2340" w:type="dxa"/>
          </w:tcPr>
          <w:p w14:paraId="4619B78A" w14:textId="77777777" w:rsidR="00AA5555" w:rsidRDefault="00AA5555" w:rsidP="00AA5555">
            <w:pPr>
              <w:pStyle w:val="acctfourfigures"/>
              <w:spacing w:line="240" w:lineRule="auto"/>
              <w:ind w:right="-79"/>
              <w:rPr>
                <w:rFonts w:asciiTheme="majorBidi" w:hAnsiTheme="majorBidi" w:cs="Angsana New"/>
                <w:sz w:val="20"/>
                <w:lang w:bidi="th-TH"/>
              </w:rPr>
            </w:pPr>
            <w:r w:rsidRPr="0005480F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บริษัท </w:t>
            </w:r>
            <w:r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ฟิวเจอร์ เฮลท์ อินโนเวชั่น </w:t>
            </w:r>
          </w:p>
          <w:p w14:paraId="7B431477" w14:textId="49916D99" w:rsidR="00AA5555" w:rsidRPr="0005480F" w:rsidRDefault="00AA5555" w:rsidP="00AA5555">
            <w:pPr>
              <w:pStyle w:val="acctfourfigures"/>
              <w:spacing w:line="240" w:lineRule="auto"/>
              <w:ind w:right="-79"/>
              <w:rPr>
                <w:rFonts w:asciiTheme="majorBidi" w:hAnsiTheme="majorBidi" w:cs="Angsana New"/>
                <w:sz w:val="20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   เทคโนโลยี จำกัด </w:t>
            </w:r>
          </w:p>
        </w:tc>
        <w:tc>
          <w:tcPr>
            <w:tcW w:w="1890" w:type="dxa"/>
          </w:tcPr>
          <w:p w14:paraId="6B95F641" w14:textId="77777777" w:rsidR="00F604BC" w:rsidRDefault="00F604BC" w:rsidP="00F604BC">
            <w:pPr>
              <w:pStyle w:val="acctfourfigures"/>
              <w:tabs>
                <w:tab w:val="clear" w:pos="765"/>
              </w:tabs>
              <w:spacing w:line="240" w:lineRule="auto"/>
              <w:ind w:left="-81" w:right="-79"/>
              <w:rPr>
                <w:rFonts w:asciiTheme="majorBidi" w:hAnsiTheme="majorBidi" w:cs="Angsana New"/>
                <w:sz w:val="20"/>
                <w:lang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bidi="th-TH"/>
              </w:rPr>
              <w:t>ให้บริการเกี่ยวกับ</w:t>
            </w:r>
            <w:r w:rsidRPr="00F604BC">
              <w:rPr>
                <w:rFonts w:asciiTheme="majorBidi" w:hAnsiTheme="majorBidi" w:cs="Angsana New" w:hint="cs"/>
                <w:sz w:val="20"/>
                <w:cs/>
                <w:lang w:bidi="th-TH"/>
              </w:rPr>
              <w:t>เทคโนโลยี</w:t>
            </w:r>
          </w:p>
          <w:p w14:paraId="5D724AE2" w14:textId="77777777" w:rsidR="00F604BC" w:rsidRDefault="00F604BC" w:rsidP="00F604BC">
            <w:pPr>
              <w:pStyle w:val="acctfourfigures"/>
              <w:tabs>
                <w:tab w:val="clear" w:pos="765"/>
              </w:tabs>
              <w:spacing w:line="240" w:lineRule="auto"/>
              <w:ind w:left="-81" w:right="-79"/>
              <w:rPr>
                <w:rFonts w:asciiTheme="majorBidi" w:hAnsiTheme="majorBidi" w:cs="Angsana New"/>
                <w:sz w:val="20"/>
                <w:lang w:bidi="th-TH"/>
              </w:rPr>
            </w:pPr>
            <w:r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   </w:t>
            </w:r>
            <w:r w:rsidRPr="00F604BC">
              <w:rPr>
                <w:rFonts w:asciiTheme="majorBidi" w:hAnsiTheme="majorBidi" w:cs="Angsana New" w:hint="cs"/>
                <w:sz w:val="20"/>
                <w:cs/>
                <w:lang w:bidi="th-TH"/>
              </w:rPr>
              <w:t>และนวัตกรรมทางการแพทย์</w:t>
            </w:r>
          </w:p>
          <w:p w14:paraId="5775062D" w14:textId="3E866C1C" w:rsidR="00AA5555" w:rsidRPr="00F604BC" w:rsidRDefault="00F604BC" w:rsidP="00F604BC">
            <w:pPr>
              <w:pStyle w:val="acctfourfigures"/>
              <w:tabs>
                <w:tab w:val="clear" w:pos="765"/>
              </w:tabs>
              <w:spacing w:line="240" w:lineRule="auto"/>
              <w:ind w:left="-81" w:right="-79"/>
              <w:rPr>
                <w:rFonts w:asciiTheme="majorBidi" w:hAnsiTheme="majorBidi" w:cs="Angsana New"/>
                <w:sz w:val="20"/>
                <w:lang w:bidi="th-TH"/>
              </w:rPr>
            </w:pPr>
            <w:r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   </w:t>
            </w:r>
            <w:r w:rsidRPr="00F604BC">
              <w:rPr>
                <w:rFonts w:asciiTheme="majorBidi" w:hAnsiTheme="majorBidi" w:cs="Angsana New" w:hint="cs"/>
                <w:sz w:val="20"/>
                <w:cs/>
                <w:lang w:bidi="th-TH"/>
              </w:rPr>
              <w:t>และสุขภาพ</w:t>
            </w:r>
          </w:p>
        </w:tc>
        <w:tc>
          <w:tcPr>
            <w:tcW w:w="180" w:type="dxa"/>
          </w:tcPr>
          <w:p w14:paraId="3F7ACA62" w14:textId="77777777" w:rsidR="00AA5555" w:rsidRPr="0005480F" w:rsidRDefault="00AA5555" w:rsidP="00AA555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3B8A12AE" w14:textId="45EE314F" w:rsidR="00AA5555" w:rsidRDefault="00AA5555" w:rsidP="00AA555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="Angsana New"/>
                <w:sz w:val="20"/>
              </w:rPr>
            </w:pPr>
          </w:p>
          <w:p w14:paraId="5DE673F2" w14:textId="77777777" w:rsidR="00F604BC" w:rsidRDefault="00F604BC" w:rsidP="00AA555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="Angsana New"/>
                <w:sz w:val="20"/>
              </w:rPr>
            </w:pPr>
          </w:p>
          <w:p w14:paraId="64B2E9DD" w14:textId="50AC6974" w:rsidR="00AA5555" w:rsidRPr="0005480F" w:rsidRDefault="00AA5555" w:rsidP="00AA555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="Angsana New"/>
                <w:sz w:val="20"/>
              </w:rPr>
            </w:pPr>
            <w:r>
              <w:rPr>
                <w:rFonts w:asciiTheme="majorBidi" w:hAnsiTheme="majorBidi" w:cs="Angsana New"/>
                <w:sz w:val="20"/>
              </w:rPr>
              <w:t>49.00</w:t>
            </w:r>
          </w:p>
        </w:tc>
        <w:tc>
          <w:tcPr>
            <w:tcW w:w="188" w:type="dxa"/>
            <w:gridSpan w:val="2"/>
          </w:tcPr>
          <w:p w14:paraId="3EC2C270" w14:textId="77777777" w:rsidR="00AA5555" w:rsidRPr="0005480F" w:rsidRDefault="00AA5555" w:rsidP="00AA555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16" w:type="dxa"/>
          </w:tcPr>
          <w:p w14:paraId="5D0FF403" w14:textId="6CFAF95B" w:rsidR="00AA5555" w:rsidRDefault="00AA5555" w:rsidP="00AA555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33D0E38" w14:textId="77777777" w:rsidR="00F604BC" w:rsidRDefault="00F604BC" w:rsidP="00AA555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0AA25E4" w14:textId="3AFB7DA5" w:rsidR="00AA5555" w:rsidRPr="0005480F" w:rsidRDefault="00AA5555" w:rsidP="00AA555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A7C888D" w14:textId="77777777" w:rsidR="00AA5555" w:rsidRPr="0005480F" w:rsidRDefault="00AA5555" w:rsidP="00AA555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8" w:type="dxa"/>
          </w:tcPr>
          <w:p w14:paraId="500B48B2" w14:textId="0857656C" w:rsidR="00AA5555" w:rsidRDefault="00AA5555" w:rsidP="00AA555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0"/>
              </w:rPr>
            </w:pPr>
          </w:p>
          <w:p w14:paraId="1BDA8314" w14:textId="77777777" w:rsidR="00F604BC" w:rsidRDefault="00F604BC" w:rsidP="00AA555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0"/>
              </w:rPr>
            </w:pPr>
          </w:p>
          <w:p w14:paraId="068F5235" w14:textId="575C81FB" w:rsidR="00AA5555" w:rsidRPr="0005480F" w:rsidRDefault="00AA5555" w:rsidP="00AA555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0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 xml:space="preserve">THB </w:t>
            </w:r>
            <w:r>
              <w:rPr>
                <w:rFonts w:asciiTheme="majorBidi" w:hAnsiTheme="majorBidi" w:cs="Angsana New"/>
                <w:sz w:val="20"/>
              </w:rPr>
              <w:t>1</w:t>
            </w:r>
            <w:r w:rsidR="002F2ED6">
              <w:rPr>
                <w:rFonts w:asciiTheme="majorBidi" w:hAnsiTheme="majorBidi" w:cs="Angsana New"/>
                <w:sz w:val="20"/>
                <w:lang w:val="en-US" w:bidi="th-TH"/>
              </w:rPr>
              <w:t>5</w:t>
            </w:r>
            <w:r w:rsidRPr="0005480F">
              <w:rPr>
                <w:rFonts w:asciiTheme="majorBidi" w:hAnsiTheme="majorBidi" w:cs="Angsana New"/>
                <w:sz w:val="20"/>
              </w:rPr>
              <w:t>,</w:t>
            </w:r>
            <w:r w:rsidR="002F2ED6">
              <w:rPr>
                <w:rFonts w:asciiTheme="majorBidi" w:hAnsiTheme="majorBidi" w:cs="Angsana New"/>
                <w:sz w:val="20"/>
                <w:lang w:val="en-US"/>
              </w:rPr>
              <w:t>0</w:t>
            </w:r>
            <w:r w:rsidRPr="00421C0E">
              <w:rPr>
                <w:rFonts w:asciiTheme="majorBidi" w:hAnsiTheme="majorBidi" w:cs="Angsana New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43516B95" w14:textId="77777777" w:rsidR="00AA5555" w:rsidRPr="0005480F" w:rsidRDefault="00AA5555" w:rsidP="00AA555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3E93B7CF" w14:textId="28E35B80" w:rsidR="00AA5555" w:rsidRDefault="00AA5555" w:rsidP="00AA5555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53A110C" w14:textId="77777777" w:rsidR="00F604BC" w:rsidRDefault="00F604BC" w:rsidP="00AA5555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599130A" w14:textId="5BF0C3C8" w:rsidR="00AA5555" w:rsidRPr="0005480F" w:rsidRDefault="00AA5555" w:rsidP="00AA5555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C7C2D49" w14:textId="77777777" w:rsidR="00AA5555" w:rsidRPr="0005480F" w:rsidRDefault="00AA5555" w:rsidP="00AA555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333165B5" w14:textId="0FACC125" w:rsidR="00AA5555" w:rsidRDefault="00AA5555" w:rsidP="00AA555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="Angsana New"/>
                <w:sz w:val="20"/>
              </w:rPr>
            </w:pPr>
          </w:p>
          <w:p w14:paraId="717A5C5D" w14:textId="77777777" w:rsidR="00F604BC" w:rsidRDefault="00F604BC" w:rsidP="00AA555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="Angsana New"/>
                <w:sz w:val="20"/>
              </w:rPr>
            </w:pPr>
          </w:p>
          <w:p w14:paraId="42E254BD" w14:textId="43FF461B" w:rsidR="00AA5555" w:rsidRPr="0005480F" w:rsidRDefault="00AA5555" w:rsidP="00AA555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="Angsana New"/>
                <w:sz w:val="20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0" w:type="dxa"/>
          </w:tcPr>
          <w:p w14:paraId="7FD99D04" w14:textId="77777777" w:rsidR="00AA5555" w:rsidRPr="0005480F" w:rsidRDefault="00AA5555" w:rsidP="00AA555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</w:tcPr>
          <w:p w14:paraId="697477DB" w14:textId="7E365743" w:rsidR="00AA5555" w:rsidRDefault="00AA5555" w:rsidP="00AA555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5BEB2BC" w14:textId="77777777" w:rsidR="00F604BC" w:rsidRDefault="00F604BC" w:rsidP="00AA555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A6991CC" w14:textId="091799D0" w:rsidR="00AA5555" w:rsidRPr="0005480F" w:rsidRDefault="00AA5555" w:rsidP="00AA555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F0B15F4" w14:textId="77777777" w:rsidR="00AA5555" w:rsidRPr="0005480F" w:rsidRDefault="00AA5555" w:rsidP="00AA555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596C2326" w14:textId="7FDB807A" w:rsidR="00AA5555" w:rsidRDefault="00AA5555" w:rsidP="00AA555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="Angsana New"/>
                <w:sz w:val="20"/>
              </w:rPr>
            </w:pPr>
          </w:p>
          <w:p w14:paraId="22DCD2A4" w14:textId="77777777" w:rsidR="00F604BC" w:rsidRDefault="00F604BC" w:rsidP="00AA555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="Angsana New"/>
                <w:sz w:val="20"/>
              </w:rPr>
            </w:pPr>
          </w:p>
          <w:p w14:paraId="0755F920" w14:textId="34270EB6" w:rsidR="00AA5555" w:rsidRPr="0005480F" w:rsidRDefault="00AA5555" w:rsidP="00AA555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="Angsana New"/>
                <w:sz w:val="20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3" w:type="dxa"/>
          </w:tcPr>
          <w:p w14:paraId="0842FF0B" w14:textId="77777777" w:rsidR="00AA5555" w:rsidRPr="0005480F" w:rsidRDefault="00AA5555" w:rsidP="00AA555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</w:tcPr>
          <w:p w14:paraId="5B61F8AE" w14:textId="0C899D0C" w:rsidR="00AA5555" w:rsidRDefault="00AA5555" w:rsidP="00AA5555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65A8312" w14:textId="77777777" w:rsidR="00F604BC" w:rsidRDefault="00F604BC" w:rsidP="00AA5555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D3F083D" w14:textId="248D4A23" w:rsidR="00AA5555" w:rsidRPr="0005480F" w:rsidRDefault="00AA5555" w:rsidP="00AA5555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62BCB53" w14:textId="77777777" w:rsidR="00AA5555" w:rsidRPr="0005480F" w:rsidRDefault="00AA5555" w:rsidP="00AA555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</w:tcPr>
          <w:p w14:paraId="5CCEC519" w14:textId="2962F560" w:rsidR="00AA5555" w:rsidRDefault="00AA5555" w:rsidP="00AA555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="Angsana New"/>
                <w:sz w:val="20"/>
              </w:rPr>
            </w:pPr>
          </w:p>
          <w:p w14:paraId="546C2151" w14:textId="77777777" w:rsidR="00F604BC" w:rsidRDefault="00F604BC" w:rsidP="00AA555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="Angsana New"/>
                <w:sz w:val="20"/>
              </w:rPr>
            </w:pPr>
          </w:p>
          <w:p w14:paraId="19240DB7" w14:textId="588E0E7D" w:rsidR="00AA5555" w:rsidRPr="0005480F" w:rsidRDefault="00AA5555" w:rsidP="00AA555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="Angsana New"/>
                <w:sz w:val="20"/>
              </w:rPr>
            </w:pPr>
            <w:r w:rsidRPr="0005480F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183" w:type="dxa"/>
          </w:tcPr>
          <w:p w14:paraId="172EE1CD" w14:textId="77777777" w:rsidR="00AA5555" w:rsidRPr="0005480F" w:rsidRDefault="00AA5555" w:rsidP="00AA555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02B71C41" w14:textId="5346F82A" w:rsidR="00AA5555" w:rsidRDefault="00AA5555" w:rsidP="00AA555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64AB57FF" w14:textId="77777777" w:rsidR="00F604BC" w:rsidRDefault="00F604BC" w:rsidP="00AA555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C993169" w14:textId="3398A9CE" w:rsidR="00AA5555" w:rsidRPr="0005480F" w:rsidRDefault="00AA5555" w:rsidP="00AA555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</w:tr>
    </w:tbl>
    <w:p w14:paraId="1FD2DFEE" w14:textId="4FD51640" w:rsidR="00671468" w:rsidRPr="0005480F" w:rsidRDefault="00671468" w:rsidP="00DA6510">
      <w:pPr>
        <w:rPr>
          <w:rFonts w:asciiTheme="majorBidi" w:hAnsiTheme="majorBidi" w:cstheme="majorBidi"/>
          <w:cs/>
        </w:rPr>
        <w:sectPr w:rsidR="00671468" w:rsidRPr="0005480F" w:rsidSect="00407E36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05480F">
        <w:rPr>
          <w:rFonts w:asciiTheme="majorBidi" w:hAnsiTheme="majorBidi" w:cstheme="majorBidi"/>
        </w:rPr>
        <w:tab/>
        <w:t xml:space="preserve">               </w:t>
      </w:r>
    </w:p>
    <w:p w14:paraId="3CCDC39A" w14:textId="5DDADE68" w:rsidR="00BE5B2C" w:rsidRPr="0005480F" w:rsidRDefault="00BE5B2C" w:rsidP="00BE5B2C">
      <w:pPr>
        <w:ind w:left="540"/>
        <w:rPr>
          <w:rFonts w:asciiTheme="majorBidi" w:hAnsiTheme="majorBidi" w:cstheme="majorBidi"/>
          <w:sz w:val="28"/>
          <w:szCs w:val="28"/>
          <w:cs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>ในระหว่างงวด</w:t>
      </w:r>
      <w:r w:rsidR="00777CF3" w:rsidRPr="0005480F">
        <w:rPr>
          <w:rFonts w:asciiTheme="majorBidi" w:hAnsiTheme="majorBidi" w:cstheme="majorBidi"/>
          <w:sz w:val="28"/>
          <w:szCs w:val="28"/>
          <w:cs/>
        </w:rPr>
        <w:t>เก้าเดือน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777CF3" w:rsidRPr="0005480F">
        <w:rPr>
          <w:rFonts w:asciiTheme="majorBidi" w:hAnsiTheme="majorBidi" w:cstheme="majorBidi"/>
          <w:sz w:val="28"/>
          <w:szCs w:val="28"/>
        </w:rPr>
        <w:t>3</w:t>
      </w:r>
      <w:r w:rsidR="00421C0E" w:rsidRPr="00421C0E">
        <w:rPr>
          <w:rFonts w:asciiTheme="majorBidi" w:hAnsiTheme="majorBidi" w:cstheme="majorBidi"/>
          <w:sz w:val="28"/>
          <w:szCs w:val="28"/>
        </w:rPr>
        <w:t>0</w:t>
      </w:r>
      <w:r w:rsidR="00777CF3"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="00777CF3" w:rsidRPr="0005480F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0D2C41" w:rsidRPr="0005480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21C0E" w:rsidRPr="00421C0E">
        <w:rPr>
          <w:rFonts w:asciiTheme="majorBidi" w:hAnsiTheme="majorBidi" w:cstheme="majorBidi"/>
          <w:sz w:val="28"/>
          <w:szCs w:val="28"/>
        </w:rPr>
        <w:t>2</w:t>
      </w:r>
      <w:r w:rsidR="001F2771" w:rsidRPr="0005480F">
        <w:rPr>
          <w:rFonts w:asciiTheme="majorBidi" w:hAnsiTheme="majorBidi" w:cstheme="majorBidi"/>
          <w:sz w:val="28"/>
          <w:szCs w:val="28"/>
        </w:rPr>
        <w:t>564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บริษัทได้ลงทุนเพิ่มในบริษัทย่อยดังนี้</w:t>
      </w:r>
    </w:p>
    <w:p w14:paraId="3CD5D186" w14:textId="77777777" w:rsidR="00BE5B2C" w:rsidRPr="0005480F" w:rsidRDefault="00BE5B2C" w:rsidP="00BE5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4" w:hanging="153"/>
        <w:rPr>
          <w:rFonts w:asciiTheme="majorBidi" w:hAnsiTheme="majorBidi" w:cstheme="majorBidi"/>
          <w:sz w:val="28"/>
          <w:szCs w:val="28"/>
        </w:rPr>
      </w:pPr>
    </w:p>
    <w:p w14:paraId="71D3CEB4" w14:textId="1AB06CE3" w:rsidR="00BE5B2C" w:rsidRPr="0005480F" w:rsidRDefault="00BE5B2C" w:rsidP="00197A22">
      <w:pPr>
        <w:pStyle w:val="ListParagraph"/>
        <w:numPr>
          <w:ilvl w:val="0"/>
          <w:numId w:val="6"/>
        </w:numPr>
        <w:tabs>
          <w:tab w:val="left" w:pos="1080"/>
        </w:tabs>
        <w:ind w:left="90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>บริษัท เจดับเบิ้ลยูดี ทรานสปอร์ต (ประเทศไทย) จำกัด</w:t>
      </w:r>
      <w:r w:rsidR="00197A22" w:rsidRPr="0005480F">
        <w:rPr>
          <w:rFonts w:asciiTheme="majorBidi" w:hAnsiTheme="majorBidi" w:cstheme="majorBidi"/>
          <w:sz w:val="28"/>
          <w:szCs w:val="28"/>
        </w:rPr>
        <w:t xml:space="preserve"> (“JTS”) 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โดยชำระค่าหุ้นเพิ่มเติมร้อยละ </w:t>
      </w:r>
      <w:r w:rsidR="00421C0E" w:rsidRPr="00421C0E">
        <w:rPr>
          <w:rFonts w:asciiTheme="majorBidi" w:hAnsiTheme="majorBidi"/>
          <w:sz w:val="28"/>
          <w:szCs w:val="28"/>
        </w:rPr>
        <w:t>20</w:t>
      </w:r>
      <w:r w:rsidR="00671468" w:rsidRPr="0005480F">
        <w:rPr>
          <w:rFonts w:asciiTheme="majorBidi" w:hAnsi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>ของมูลค่า</w:t>
      </w:r>
      <w:r w:rsidR="00197A22" w:rsidRPr="0005480F">
        <w:rPr>
          <w:rFonts w:asciiTheme="majorBidi" w:hAnsiTheme="majorBidi" w:cstheme="majorBidi"/>
          <w:sz w:val="28"/>
          <w:szCs w:val="28"/>
        </w:rPr>
        <w:br/>
      </w:r>
      <w:r w:rsidRPr="0005480F">
        <w:rPr>
          <w:rFonts w:asciiTheme="majorBidi" w:hAnsiTheme="majorBidi" w:cstheme="majorBidi"/>
          <w:sz w:val="28"/>
          <w:szCs w:val="28"/>
          <w:cs/>
        </w:rPr>
        <w:t>ทุนจดทะเบียน</w:t>
      </w:r>
      <w:r w:rsidR="000D4978" w:rsidRPr="0005480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เพิ่มทุนเป็นจำนวนเงิน </w:t>
      </w:r>
      <w:r w:rsidR="00671468" w:rsidRPr="0005480F">
        <w:rPr>
          <w:rFonts w:asciiTheme="majorBidi" w:hAnsiTheme="majorBidi"/>
          <w:sz w:val="28"/>
          <w:szCs w:val="28"/>
        </w:rPr>
        <w:t>7.67</w:t>
      </w:r>
      <w:r w:rsidR="00671468" w:rsidRPr="0005480F">
        <w:rPr>
          <w:rFonts w:asciiTheme="majorBidi" w:hAnsiTheme="majorBidi"/>
          <w:sz w:val="28"/>
          <w:szCs w:val="28"/>
          <w:cs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ล้านบาท (</w:t>
      </w:r>
      <w:r w:rsidR="00671468" w:rsidRPr="0005480F">
        <w:rPr>
          <w:rFonts w:asciiTheme="majorBidi" w:hAnsiTheme="majorBidi"/>
          <w:sz w:val="28"/>
          <w:szCs w:val="28"/>
        </w:rPr>
        <w:t xml:space="preserve">383,568 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หุ้น มูลค่าหุ้นละ </w:t>
      </w:r>
      <w:r w:rsidR="00671468" w:rsidRPr="0005480F">
        <w:rPr>
          <w:rFonts w:asciiTheme="majorBidi" w:hAnsiTheme="majorBidi"/>
          <w:sz w:val="28"/>
          <w:szCs w:val="28"/>
        </w:rPr>
        <w:t>1</w:t>
      </w:r>
      <w:r w:rsidR="00421C0E" w:rsidRPr="00421C0E">
        <w:rPr>
          <w:rFonts w:asciiTheme="majorBidi" w:hAnsiTheme="majorBidi"/>
          <w:sz w:val="28"/>
          <w:szCs w:val="28"/>
        </w:rPr>
        <w:t>00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บาท)</w:t>
      </w:r>
    </w:p>
    <w:p w14:paraId="65ADC51A" w14:textId="77777777" w:rsidR="00BE5B2C" w:rsidRPr="0005480F" w:rsidRDefault="00BE5B2C" w:rsidP="00BE5B2C">
      <w:pPr>
        <w:pStyle w:val="ListParagraph"/>
        <w:tabs>
          <w:tab w:val="left" w:pos="1080"/>
        </w:tabs>
        <w:ind w:left="900"/>
        <w:rPr>
          <w:rFonts w:asciiTheme="majorBidi" w:hAnsiTheme="majorBidi" w:cstheme="majorBidi"/>
          <w:sz w:val="28"/>
          <w:szCs w:val="28"/>
        </w:rPr>
      </w:pPr>
    </w:p>
    <w:p w14:paraId="566F5E12" w14:textId="33A549F0" w:rsidR="00BE5B2C" w:rsidRPr="0005480F" w:rsidRDefault="00BE5B2C" w:rsidP="00BE5B2C">
      <w:pPr>
        <w:ind w:left="540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05480F">
        <w:rPr>
          <w:rFonts w:asciiTheme="majorBidi" w:hAnsiTheme="majorBidi" w:cstheme="majorBidi"/>
          <w:sz w:val="28"/>
          <w:szCs w:val="28"/>
          <w:cs/>
          <w:lang w:val="en-GB"/>
        </w:rPr>
        <w:t>ในระหว่างงวด</w:t>
      </w:r>
      <w:r w:rsidR="00777CF3" w:rsidRPr="0005480F">
        <w:rPr>
          <w:rFonts w:asciiTheme="majorBidi" w:hAnsiTheme="majorBidi" w:cstheme="majorBidi"/>
          <w:sz w:val="28"/>
          <w:szCs w:val="28"/>
          <w:cs/>
        </w:rPr>
        <w:t>เก้าเดือน</w:t>
      </w:r>
      <w:r w:rsidRPr="0005480F">
        <w:rPr>
          <w:rFonts w:asciiTheme="majorBidi" w:hAnsiTheme="majorBidi" w:cstheme="majorBidi"/>
          <w:sz w:val="28"/>
          <w:szCs w:val="28"/>
          <w:cs/>
          <w:lang w:val="en-GB"/>
        </w:rPr>
        <w:t xml:space="preserve">สิ้นสุดวันที่ </w:t>
      </w:r>
      <w:r w:rsidR="00777CF3" w:rsidRPr="0005480F">
        <w:rPr>
          <w:rFonts w:asciiTheme="majorBidi" w:hAnsiTheme="majorBidi" w:cstheme="majorBidi"/>
          <w:sz w:val="28"/>
          <w:szCs w:val="28"/>
        </w:rPr>
        <w:t>3</w:t>
      </w:r>
      <w:r w:rsidR="00421C0E" w:rsidRPr="00421C0E">
        <w:rPr>
          <w:rFonts w:asciiTheme="majorBidi" w:hAnsiTheme="majorBidi" w:cstheme="majorBidi"/>
          <w:sz w:val="28"/>
          <w:szCs w:val="28"/>
        </w:rPr>
        <w:t>0</w:t>
      </w:r>
      <w:r w:rsidR="00777CF3"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="00777CF3" w:rsidRPr="0005480F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0D2C41" w:rsidRPr="0005480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21C0E" w:rsidRPr="00421C0E">
        <w:rPr>
          <w:rFonts w:asciiTheme="majorBidi" w:hAnsiTheme="majorBidi" w:cstheme="majorBidi"/>
          <w:sz w:val="28"/>
          <w:szCs w:val="28"/>
        </w:rPr>
        <w:t>2</w:t>
      </w:r>
      <w:r w:rsidR="001F2771" w:rsidRPr="0005480F">
        <w:rPr>
          <w:rFonts w:asciiTheme="majorBidi" w:hAnsiTheme="majorBidi" w:cstheme="majorBidi"/>
          <w:sz w:val="28"/>
          <w:szCs w:val="28"/>
        </w:rPr>
        <w:t>564</w:t>
      </w:r>
      <w:r w:rsidRPr="0005480F">
        <w:rPr>
          <w:rFonts w:asciiTheme="majorBidi" w:hAnsiTheme="majorBidi" w:cstheme="majorBidi"/>
          <w:sz w:val="28"/>
          <w:szCs w:val="28"/>
          <w:cs/>
          <w:lang w:val="en-GB"/>
        </w:rPr>
        <w:t xml:space="preserve"> กลุ่มบริษัทได้ลงทุนเพิ่มในบริษัทย่อยดังนี้</w:t>
      </w:r>
    </w:p>
    <w:p w14:paraId="0978BA66" w14:textId="77777777" w:rsidR="00BE5B2C" w:rsidRPr="0005480F" w:rsidRDefault="00BE5B2C" w:rsidP="00BE5B2C">
      <w:pPr>
        <w:tabs>
          <w:tab w:val="left" w:pos="1080"/>
        </w:tabs>
        <w:rPr>
          <w:rFonts w:asciiTheme="majorBidi" w:hAnsiTheme="majorBidi" w:cstheme="majorBidi"/>
          <w:sz w:val="28"/>
          <w:szCs w:val="28"/>
        </w:rPr>
      </w:pPr>
    </w:p>
    <w:p w14:paraId="77939712" w14:textId="443EEA71" w:rsidR="00BE5B2C" w:rsidRPr="0005480F" w:rsidRDefault="00BE5B2C" w:rsidP="001C7E04">
      <w:pPr>
        <w:pStyle w:val="ListParagraph"/>
        <w:numPr>
          <w:ilvl w:val="0"/>
          <w:numId w:val="6"/>
        </w:numPr>
        <w:tabs>
          <w:tab w:val="left" w:pos="1080"/>
        </w:tabs>
        <w:ind w:left="900" w:hanging="270"/>
        <w:jc w:val="both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05480F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>เจดับเบิ้ลยูดี</w:t>
      </w:r>
      <w:r w:rsidRPr="0005480F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>เอ็กซ์เพรส</w:t>
      </w:r>
      <w:r w:rsidRPr="0005480F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จำกัด โดยชำระค่าหุ้นเพิ่มเติมร้อยละ </w:t>
      </w:r>
      <w:r w:rsidR="00421C0E" w:rsidRPr="00421C0E">
        <w:rPr>
          <w:rFonts w:asciiTheme="majorBidi" w:hAnsiTheme="majorBidi" w:cstheme="majorBidi"/>
          <w:sz w:val="28"/>
          <w:szCs w:val="28"/>
        </w:rPr>
        <w:t>20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ของมูลค่าทุนจดทะเบียนเพิ่มทุนเป็นจำนวนเงิน</w:t>
      </w:r>
      <w:r w:rsidR="00671468" w:rsidRPr="0005480F">
        <w:rPr>
          <w:rFonts w:asciiTheme="majorBidi" w:hAnsiTheme="majorBidi"/>
          <w:sz w:val="28"/>
          <w:szCs w:val="28"/>
        </w:rPr>
        <w:t xml:space="preserve"> 8 </w:t>
      </w:r>
      <w:r w:rsidRPr="0005480F">
        <w:rPr>
          <w:rFonts w:asciiTheme="majorBidi" w:hAnsiTheme="majorBidi" w:cstheme="majorBidi"/>
          <w:sz w:val="28"/>
          <w:szCs w:val="28"/>
          <w:cs/>
        </w:rPr>
        <w:t>ล้านบาท (</w:t>
      </w:r>
      <w:r w:rsidR="001F2771" w:rsidRPr="0005480F">
        <w:rPr>
          <w:rFonts w:asciiTheme="majorBidi" w:hAnsiTheme="majorBidi" w:cstheme="majorBidi"/>
          <w:sz w:val="28"/>
          <w:szCs w:val="28"/>
        </w:rPr>
        <w:t>399</w:t>
      </w:r>
      <w:r w:rsidRPr="0005480F">
        <w:rPr>
          <w:rFonts w:asciiTheme="majorBidi" w:hAnsiTheme="majorBidi" w:cstheme="majorBidi"/>
          <w:sz w:val="28"/>
          <w:szCs w:val="28"/>
          <w:cs/>
        </w:rPr>
        <w:t>,</w:t>
      </w:r>
      <w:r w:rsidR="001F2771" w:rsidRPr="0005480F">
        <w:rPr>
          <w:rFonts w:asciiTheme="majorBidi" w:hAnsiTheme="majorBidi" w:cstheme="majorBidi"/>
          <w:sz w:val="28"/>
          <w:szCs w:val="28"/>
        </w:rPr>
        <w:t>995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>หุ้น</w:t>
      </w:r>
      <w:r w:rsidR="00B12D3B" w:rsidRPr="0005480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มูลค่าหุ้นละ </w:t>
      </w:r>
      <w:r w:rsidR="001F2771" w:rsidRPr="0005480F">
        <w:rPr>
          <w:rFonts w:asciiTheme="majorBidi" w:hAnsiTheme="majorBidi" w:cstheme="majorBidi"/>
          <w:sz w:val="28"/>
          <w:szCs w:val="28"/>
        </w:rPr>
        <w:t>1</w:t>
      </w:r>
      <w:r w:rsidR="00421C0E" w:rsidRPr="00421C0E">
        <w:rPr>
          <w:rFonts w:asciiTheme="majorBidi" w:hAnsiTheme="majorBidi" w:cstheme="majorBidi"/>
          <w:sz w:val="28"/>
          <w:szCs w:val="28"/>
        </w:rPr>
        <w:t>00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บาท)</w:t>
      </w:r>
    </w:p>
    <w:p w14:paraId="06BA2107" w14:textId="77777777" w:rsidR="00D0433E" w:rsidRPr="0005480F" w:rsidRDefault="00D0433E" w:rsidP="00D0433E">
      <w:pPr>
        <w:pStyle w:val="ListParagraph"/>
        <w:tabs>
          <w:tab w:val="left" w:pos="1080"/>
        </w:tabs>
        <w:ind w:left="900"/>
        <w:jc w:val="both"/>
        <w:rPr>
          <w:rFonts w:asciiTheme="majorBidi" w:hAnsiTheme="majorBidi" w:cstheme="majorBidi"/>
          <w:sz w:val="28"/>
          <w:szCs w:val="28"/>
        </w:rPr>
      </w:pPr>
    </w:p>
    <w:p w14:paraId="74177A55" w14:textId="185BD612" w:rsidR="00BE5B2C" w:rsidRPr="0005480F" w:rsidRDefault="00BE5B2C" w:rsidP="001C7E04">
      <w:pPr>
        <w:pStyle w:val="ListParagraph"/>
        <w:numPr>
          <w:ilvl w:val="0"/>
          <w:numId w:val="6"/>
        </w:numPr>
        <w:tabs>
          <w:tab w:val="left" w:pos="1080"/>
        </w:tabs>
        <w:ind w:left="900" w:hanging="270"/>
        <w:jc w:val="both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05480F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>แปซิฟิค</w:t>
      </w:r>
      <w:r w:rsidRPr="0005480F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>เอ็ม</w:t>
      </w:r>
      <w:r w:rsidRPr="0005480F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>โคลด์</w:t>
      </w:r>
      <w:r w:rsidRPr="0005480F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>สโตเรจ</w:t>
      </w:r>
      <w:r w:rsidRPr="0005480F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จำกัด โดยชำระค่าหุ้นเพิ่มเติมร้อยละ </w:t>
      </w:r>
      <w:r w:rsidR="001F2771" w:rsidRPr="0005480F">
        <w:rPr>
          <w:rFonts w:asciiTheme="majorBidi" w:hAnsiTheme="majorBidi" w:cstheme="majorBidi"/>
          <w:sz w:val="28"/>
          <w:szCs w:val="28"/>
        </w:rPr>
        <w:t>75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ของมูลค่าทุนจดทะเบียนเพิ่มทุนเป็น</w:t>
      </w:r>
      <w:r w:rsidR="008C125D"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="008C125D" w:rsidRPr="0005480F">
        <w:rPr>
          <w:rFonts w:asciiTheme="majorBidi" w:hAnsiTheme="majorBidi" w:cstheme="majorBidi"/>
          <w:sz w:val="28"/>
          <w:szCs w:val="28"/>
        </w:rPr>
        <w:br/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จำนวนเงิน </w:t>
      </w:r>
      <w:r w:rsidR="001F2771" w:rsidRPr="0005480F">
        <w:rPr>
          <w:rFonts w:asciiTheme="majorBidi" w:hAnsiTheme="majorBidi" w:cstheme="majorBidi"/>
          <w:sz w:val="28"/>
          <w:szCs w:val="28"/>
        </w:rPr>
        <w:t>3</w:t>
      </w:r>
      <w:r w:rsidR="00421C0E" w:rsidRPr="00421C0E">
        <w:rPr>
          <w:rFonts w:asciiTheme="majorBidi" w:hAnsiTheme="majorBidi" w:cstheme="majorBidi"/>
          <w:sz w:val="28"/>
          <w:szCs w:val="28"/>
        </w:rPr>
        <w:t>0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ล้านบาท (</w:t>
      </w:r>
      <w:r w:rsidR="001F2771" w:rsidRPr="0005480F">
        <w:rPr>
          <w:rFonts w:asciiTheme="majorBidi" w:hAnsiTheme="majorBidi" w:cstheme="majorBidi"/>
          <w:sz w:val="28"/>
          <w:szCs w:val="28"/>
        </w:rPr>
        <w:t>4</w:t>
      </w:r>
      <w:r w:rsidR="00421C0E" w:rsidRPr="00421C0E">
        <w:rPr>
          <w:rFonts w:asciiTheme="majorBidi" w:hAnsiTheme="majorBidi" w:cstheme="majorBidi"/>
          <w:sz w:val="28"/>
          <w:szCs w:val="28"/>
        </w:rPr>
        <w:t>00</w:t>
      </w:r>
      <w:r w:rsidRPr="0005480F">
        <w:rPr>
          <w:rFonts w:asciiTheme="majorBidi" w:hAnsiTheme="majorBidi" w:cstheme="majorBidi"/>
          <w:sz w:val="28"/>
          <w:szCs w:val="28"/>
          <w:cs/>
        </w:rPr>
        <w:t>,</w:t>
      </w:r>
      <w:r w:rsidR="00421C0E" w:rsidRPr="00421C0E">
        <w:rPr>
          <w:rFonts w:asciiTheme="majorBidi" w:hAnsiTheme="majorBidi" w:cstheme="majorBidi"/>
          <w:sz w:val="28"/>
          <w:szCs w:val="28"/>
        </w:rPr>
        <w:t>000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>หุ้น</w:t>
      </w:r>
      <w:r w:rsidR="00B12D3B" w:rsidRPr="0005480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มูลค่าหุ้นละ </w:t>
      </w:r>
      <w:r w:rsidR="001F2771" w:rsidRPr="0005480F">
        <w:rPr>
          <w:rFonts w:asciiTheme="majorBidi" w:hAnsiTheme="majorBidi" w:cstheme="majorBidi"/>
          <w:sz w:val="28"/>
          <w:szCs w:val="28"/>
        </w:rPr>
        <w:t>1</w:t>
      </w:r>
      <w:r w:rsidR="00421C0E" w:rsidRPr="00421C0E">
        <w:rPr>
          <w:rFonts w:asciiTheme="majorBidi" w:hAnsiTheme="majorBidi" w:cstheme="majorBidi"/>
          <w:sz w:val="28"/>
          <w:szCs w:val="28"/>
        </w:rPr>
        <w:t>00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บาท)</w:t>
      </w:r>
    </w:p>
    <w:p w14:paraId="00BA9528" w14:textId="77777777" w:rsidR="00CC5663" w:rsidRPr="0005480F" w:rsidRDefault="00CC5663" w:rsidP="00CC5663">
      <w:pPr>
        <w:tabs>
          <w:tab w:val="left" w:pos="1080"/>
        </w:tabs>
        <w:jc w:val="both"/>
        <w:rPr>
          <w:rFonts w:asciiTheme="majorBidi" w:hAnsiTheme="majorBidi" w:cstheme="majorBidi"/>
          <w:sz w:val="28"/>
          <w:szCs w:val="28"/>
        </w:rPr>
      </w:pPr>
    </w:p>
    <w:p w14:paraId="4B091E48" w14:textId="77777777" w:rsidR="00CC5663" w:rsidRPr="0005480F" w:rsidRDefault="00CC5663" w:rsidP="00572134">
      <w:pPr>
        <w:ind w:left="540"/>
        <w:rPr>
          <w:rFonts w:asciiTheme="majorBidi" w:hAnsiTheme="majorBidi"/>
          <w:i/>
          <w:iCs/>
          <w:sz w:val="28"/>
          <w:szCs w:val="28"/>
        </w:rPr>
      </w:pPr>
      <w:r w:rsidRPr="0005480F">
        <w:rPr>
          <w:rFonts w:asciiTheme="majorBidi" w:hAnsiTheme="majorBidi" w:cs="Angsana New" w:hint="cs"/>
          <w:i/>
          <w:iCs/>
          <w:sz w:val="28"/>
          <w:szCs w:val="28"/>
          <w:cs/>
        </w:rPr>
        <w:t>การจัดตั้งบริษัท</w:t>
      </w:r>
      <w:r w:rsidRPr="0005480F">
        <w:rPr>
          <w:rFonts w:ascii="Angsana New" w:hAnsi="Angsana New" w:cs="Angsana New" w:hint="cs"/>
          <w:i/>
          <w:iCs/>
          <w:sz w:val="28"/>
          <w:szCs w:val="28"/>
          <w:cs/>
        </w:rPr>
        <w:t>ย่อยแห่งใหม่</w:t>
      </w:r>
      <w:r w:rsidRPr="0005480F">
        <w:rPr>
          <w:rFonts w:asciiTheme="majorBidi" w:hAnsiTheme="majorBidi"/>
          <w:i/>
          <w:iCs/>
          <w:sz w:val="28"/>
          <w:szCs w:val="28"/>
          <w:cs/>
        </w:rPr>
        <w:br/>
      </w:r>
    </w:p>
    <w:p w14:paraId="1C037295" w14:textId="715BC70E" w:rsidR="008C425F" w:rsidRPr="0005480F" w:rsidRDefault="00CC5663" w:rsidP="008C1996">
      <w:pPr>
        <w:tabs>
          <w:tab w:val="left" w:pos="9605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05480F">
        <w:rPr>
          <w:rFonts w:asciiTheme="majorBidi" w:hAnsiTheme="majorBidi" w:cstheme="majorBidi" w:hint="cs"/>
          <w:sz w:val="28"/>
          <w:szCs w:val="28"/>
          <w:cs/>
          <w:lang w:val="en-GB"/>
        </w:rPr>
        <w:t>เมื่อวันที่</w:t>
      </w:r>
      <w:r w:rsidRPr="0005480F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="0007286E" w:rsidRPr="0005480F">
        <w:rPr>
          <w:rFonts w:asciiTheme="majorBidi" w:hAnsiTheme="majorBidi" w:cstheme="majorBidi"/>
          <w:sz w:val="28"/>
          <w:szCs w:val="28"/>
          <w:lang w:val="en-GB"/>
        </w:rPr>
        <w:t>18</w:t>
      </w:r>
      <w:r w:rsidRPr="0005480F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Pr="0005480F">
        <w:rPr>
          <w:rFonts w:asciiTheme="majorBidi" w:hAnsiTheme="majorBidi" w:cstheme="majorBidi" w:hint="cs"/>
          <w:sz w:val="28"/>
          <w:szCs w:val="28"/>
          <w:cs/>
          <w:lang w:val="en-GB"/>
        </w:rPr>
        <w:t>สิงหาคม</w:t>
      </w:r>
      <w:r w:rsidRPr="0005480F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="00421C0E" w:rsidRPr="00421C0E">
        <w:rPr>
          <w:rFonts w:asciiTheme="majorBidi" w:hAnsiTheme="majorBidi" w:cstheme="majorBidi"/>
          <w:sz w:val="28"/>
          <w:szCs w:val="28"/>
        </w:rPr>
        <w:t>2</w:t>
      </w:r>
      <w:r w:rsidR="0007286E" w:rsidRPr="0005480F">
        <w:rPr>
          <w:rFonts w:asciiTheme="majorBidi" w:hAnsiTheme="majorBidi" w:cstheme="majorBidi"/>
          <w:sz w:val="28"/>
          <w:szCs w:val="28"/>
          <w:lang w:val="en-GB"/>
        </w:rPr>
        <w:t>564</w:t>
      </w:r>
      <w:r w:rsidRPr="0005480F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Pr="0005480F">
        <w:rPr>
          <w:rFonts w:asciiTheme="majorBidi" w:hAnsiTheme="majorBidi" w:cstheme="majorBidi" w:hint="cs"/>
          <w:sz w:val="28"/>
          <w:szCs w:val="28"/>
          <w:cs/>
          <w:lang w:val="en-GB"/>
        </w:rPr>
        <w:t>บริษัทจัดตั้งบริษัทย่อยแห่ง</w:t>
      </w:r>
      <w:r w:rsidR="008C1996" w:rsidRPr="0005480F">
        <w:rPr>
          <w:rFonts w:asciiTheme="majorBidi" w:hAnsiTheme="majorBidi" w:cstheme="majorBidi" w:hint="cs"/>
          <w:sz w:val="28"/>
          <w:szCs w:val="28"/>
          <w:cs/>
          <w:lang w:val="en-GB"/>
        </w:rPr>
        <w:t>หนึ่ง</w:t>
      </w:r>
      <w:r w:rsidRPr="0005480F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="008C1996" w:rsidRPr="0005480F">
        <w:rPr>
          <w:rFonts w:asciiTheme="majorBidi" w:hAnsiTheme="majorBidi" w:cs="Angsana New"/>
          <w:sz w:val="28"/>
          <w:szCs w:val="28"/>
          <w:cs/>
        </w:rPr>
        <w:t>(“</w:t>
      </w:r>
      <w:r w:rsidRPr="0005480F">
        <w:rPr>
          <w:rFonts w:asciiTheme="majorBidi" w:hAnsiTheme="majorBidi" w:cstheme="majorBidi" w:hint="cs"/>
          <w:sz w:val="28"/>
          <w:szCs w:val="28"/>
          <w:cs/>
          <w:lang w:val="en-GB"/>
        </w:rPr>
        <w:t>บริษัท</w:t>
      </w:r>
      <w:r w:rsidRPr="0005480F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Pr="0005480F">
        <w:rPr>
          <w:rFonts w:asciiTheme="majorBidi" w:hAnsiTheme="majorBidi" w:cstheme="majorBidi" w:hint="cs"/>
          <w:sz w:val="28"/>
          <w:szCs w:val="28"/>
          <w:cs/>
          <w:lang w:val="en-GB"/>
        </w:rPr>
        <w:t>เจดับเบิ้ลยูดี</w:t>
      </w:r>
      <w:r w:rsidRPr="0005480F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Pr="0005480F">
        <w:rPr>
          <w:rFonts w:asciiTheme="majorBidi" w:hAnsiTheme="majorBidi" w:cstheme="majorBidi" w:hint="cs"/>
          <w:sz w:val="28"/>
          <w:szCs w:val="28"/>
          <w:cs/>
          <w:lang w:val="en-GB"/>
        </w:rPr>
        <w:t>เฮลท์</w:t>
      </w:r>
      <w:r w:rsidRPr="0005480F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Pr="0005480F">
        <w:rPr>
          <w:rFonts w:asciiTheme="majorBidi" w:hAnsiTheme="majorBidi" w:cstheme="majorBidi" w:hint="cs"/>
          <w:sz w:val="28"/>
          <w:szCs w:val="28"/>
          <w:cs/>
          <w:lang w:val="en-GB"/>
        </w:rPr>
        <w:t>คอนเนคซ์</w:t>
      </w:r>
      <w:r w:rsidR="00097EE3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097EE3">
        <w:rPr>
          <w:rFonts w:asciiTheme="majorBidi" w:hAnsiTheme="majorBidi" w:cstheme="majorBidi" w:hint="cs"/>
          <w:sz w:val="28"/>
          <w:szCs w:val="28"/>
          <w:cs/>
          <w:lang w:val="en-GB"/>
        </w:rPr>
        <w:t>จำกัด</w:t>
      </w:r>
      <w:r w:rsidR="008C1996" w:rsidRPr="0005480F">
        <w:rPr>
          <w:rFonts w:asciiTheme="majorBidi" w:hAnsiTheme="majorBidi" w:cstheme="majorBidi"/>
          <w:sz w:val="28"/>
          <w:szCs w:val="28"/>
        </w:rPr>
        <w:t>”)</w:t>
      </w:r>
      <w:r w:rsidRPr="0005480F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="009E11EF" w:rsidRPr="0005480F">
        <w:rPr>
          <w:rFonts w:asciiTheme="majorBidi" w:hAnsiTheme="majorBidi" w:cstheme="majorBidi" w:hint="cs"/>
          <w:sz w:val="28"/>
          <w:szCs w:val="28"/>
          <w:cs/>
          <w:lang w:val="en-GB"/>
        </w:rPr>
        <w:t>ประกอบกิจการบริหารการขนส่งสินค้าทางการแพทย์</w:t>
      </w:r>
      <w:r w:rsidR="009E11EF" w:rsidRPr="0005480F">
        <w:rPr>
          <w:rFonts w:asciiTheme="majorBidi" w:hAnsiTheme="majorBidi" w:cs="Angsana New"/>
          <w:sz w:val="28"/>
          <w:szCs w:val="28"/>
          <w:lang w:val="en-GB"/>
        </w:rPr>
        <w:t xml:space="preserve"> </w:t>
      </w:r>
      <w:r w:rsidRPr="0005480F">
        <w:rPr>
          <w:rFonts w:asciiTheme="majorBidi" w:hAnsiTheme="majorBidi" w:cstheme="majorBidi" w:hint="cs"/>
          <w:sz w:val="28"/>
          <w:szCs w:val="28"/>
          <w:cs/>
          <w:lang w:val="en-GB"/>
        </w:rPr>
        <w:t>มีทุนจดทะเบียนจำนวน</w:t>
      </w:r>
      <w:r w:rsidRPr="0005480F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="0007286E" w:rsidRPr="0005480F">
        <w:rPr>
          <w:rFonts w:asciiTheme="majorBidi" w:hAnsiTheme="majorBidi" w:cstheme="majorBidi"/>
          <w:sz w:val="28"/>
          <w:szCs w:val="28"/>
          <w:lang w:val="en-GB"/>
        </w:rPr>
        <w:t>6</w:t>
      </w:r>
      <w:r w:rsidR="00421C0E" w:rsidRPr="00421C0E">
        <w:rPr>
          <w:rFonts w:asciiTheme="majorBidi" w:hAnsiTheme="majorBidi" w:cstheme="majorBidi"/>
          <w:sz w:val="28"/>
          <w:szCs w:val="28"/>
        </w:rPr>
        <w:t>0</w:t>
      </w:r>
      <w:r w:rsidRPr="0005480F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Pr="0005480F">
        <w:rPr>
          <w:rFonts w:asciiTheme="majorBidi" w:hAnsiTheme="majorBidi" w:cstheme="majorBidi" w:hint="cs"/>
          <w:sz w:val="28"/>
          <w:szCs w:val="28"/>
          <w:cs/>
          <w:lang w:val="en-GB"/>
        </w:rPr>
        <w:t>ล้านบาท</w:t>
      </w:r>
      <w:r w:rsidRPr="0005480F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Pr="0005480F">
        <w:rPr>
          <w:rFonts w:asciiTheme="majorBidi" w:hAnsiTheme="majorBidi" w:cstheme="majorBidi" w:hint="cs"/>
          <w:sz w:val="28"/>
          <w:szCs w:val="28"/>
          <w:cs/>
          <w:lang w:val="en-GB"/>
        </w:rPr>
        <w:t>บริษัทถือหุ้นในสัดส่วนร้อยละ</w:t>
      </w:r>
      <w:r w:rsidRPr="0005480F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="0007286E" w:rsidRPr="0005480F">
        <w:rPr>
          <w:rFonts w:asciiTheme="majorBidi" w:hAnsiTheme="majorBidi" w:cstheme="majorBidi"/>
          <w:sz w:val="28"/>
          <w:szCs w:val="28"/>
          <w:lang w:val="en-GB"/>
        </w:rPr>
        <w:t>7</w:t>
      </w:r>
      <w:r w:rsidR="00421C0E" w:rsidRPr="00421C0E">
        <w:rPr>
          <w:rFonts w:asciiTheme="majorBidi" w:hAnsiTheme="majorBidi" w:cstheme="majorBidi"/>
          <w:sz w:val="28"/>
          <w:szCs w:val="28"/>
        </w:rPr>
        <w:t>0</w:t>
      </w:r>
      <w:r w:rsidRPr="0005480F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Pr="0005480F">
        <w:rPr>
          <w:rFonts w:asciiTheme="majorBidi" w:hAnsiTheme="majorBidi" w:cstheme="majorBidi" w:hint="cs"/>
          <w:sz w:val="28"/>
          <w:szCs w:val="28"/>
          <w:cs/>
          <w:lang w:val="en-GB"/>
        </w:rPr>
        <w:t>ของ</w:t>
      </w:r>
      <w:r w:rsidR="008C1996" w:rsidRPr="0005480F">
        <w:rPr>
          <w:rFonts w:asciiTheme="majorBidi" w:hAnsiTheme="majorBidi" w:cstheme="majorBidi" w:hint="cs"/>
          <w:sz w:val="28"/>
          <w:szCs w:val="28"/>
          <w:cs/>
          <w:lang w:val="en-GB"/>
        </w:rPr>
        <w:t>จำนวน</w:t>
      </w:r>
      <w:r w:rsidRPr="0005480F">
        <w:rPr>
          <w:rFonts w:asciiTheme="majorBidi" w:hAnsiTheme="majorBidi" w:cstheme="majorBidi" w:hint="cs"/>
          <w:sz w:val="28"/>
          <w:szCs w:val="28"/>
          <w:cs/>
          <w:lang w:val="en-GB"/>
        </w:rPr>
        <w:t>หุ้นทั้งหมด</w:t>
      </w:r>
      <w:r w:rsidR="00572134" w:rsidRPr="0005480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05480F">
        <w:rPr>
          <w:rFonts w:asciiTheme="majorBidi" w:hAnsiTheme="majorBidi" w:cstheme="majorBidi" w:hint="cs"/>
          <w:sz w:val="28"/>
          <w:szCs w:val="28"/>
          <w:cs/>
          <w:lang w:val="en-GB"/>
        </w:rPr>
        <w:t>โดยบริษัทชำระค่าหุ้น</w:t>
      </w:r>
      <w:r w:rsidR="00DB7979" w:rsidRPr="0005480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ร้อยละ </w:t>
      </w:r>
      <w:r w:rsidR="0007286E" w:rsidRPr="0005480F">
        <w:rPr>
          <w:rFonts w:asciiTheme="majorBidi" w:hAnsiTheme="majorBidi" w:cstheme="majorBidi"/>
          <w:sz w:val="28"/>
          <w:szCs w:val="28"/>
          <w:lang w:val="en-GB"/>
        </w:rPr>
        <w:t>3</w:t>
      </w:r>
      <w:r w:rsidR="00421C0E" w:rsidRPr="00421C0E">
        <w:rPr>
          <w:rFonts w:asciiTheme="majorBidi" w:hAnsiTheme="majorBidi" w:cstheme="majorBidi"/>
          <w:sz w:val="28"/>
          <w:szCs w:val="28"/>
        </w:rPr>
        <w:t>0</w:t>
      </w:r>
      <w:r w:rsidR="00DB7979" w:rsidRPr="0005480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ของมูลค่าทุนจดทะเบียน</w:t>
      </w:r>
      <w:r w:rsidRPr="0005480F">
        <w:rPr>
          <w:rFonts w:asciiTheme="majorBidi" w:hAnsiTheme="majorBidi" w:cstheme="majorBidi" w:hint="cs"/>
          <w:sz w:val="28"/>
          <w:szCs w:val="28"/>
          <w:cs/>
          <w:lang w:val="en-GB"/>
        </w:rPr>
        <w:t>เป็นจำนวนเงิน</w:t>
      </w:r>
      <w:r w:rsidRPr="0005480F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07286E" w:rsidRPr="0005480F">
        <w:rPr>
          <w:rFonts w:asciiTheme="majorBidi" w:hAnsiTheme="majorBidi" w:cstheme="majorBidi"/>
          <w:sz w:val="28"/>
          <w:szCs w:val="28"/>
          <w:lang w:val="en-GB"/>
        </w:rPr>
        <w:t>1</w:t>
      </w:r>
      <w:r w:rsidR="00421C0E" w:rsidRPr="00421C0E">
        <w:rPr>
          <w:rFonts w:asciiTheme="majorBidi" w:hAnsiTheme="majorBidi" w:cstheme="majorBidi"/>
          <w:sz w:val="28"/>
          <w:szCs w:val="28"/>
        </w:rPr>
        <w:t>2</w:t>
      </w:r>
      <w:r w:rsidR="0007286E" w:rsidRPr="0005480F">
        <w:rPr>
          <w:rFonts w:asciiTheme="majorBidi" w:hAnsiTheme="majorBidi" w:cstheme="majorBidi"/>
          <w:sz w:val="28"/>
          <w:szCs w:val="28"/>
          <w:lang w:val="en-GB"/>
        </w:rPr>
        <w:t>.6</w:t>
      </w:r>
      <w:r w:rsidR="00421C0E" w:rsidRPr="00421C0E">
        <w:rPr>
          <w:rFonts w:asciiTheme="majorBidi" w:hAnsiTheme="majorBidi" w:cstheme="majorBidi"/>
          <w:sz w:val="28"/>
          <w:szCs w:val="28"/>
        </w:rPr>
        <w:t>0</w:t>
      </w:r>
      <w:r w:rsidRPr="0005480F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Pr="0005480F">
        <w:rPr>
          <w:rFonts w:asciiTheme="majorBidi" w:hAnsiTheme="majorBidi" w:cstheme="majorBidi" w:hint="cs"/>
          <w:sz w:val="28"/>
          <w:szCs w:val="28"/>
          <w:cs/>
          <w:lang w:val="en-GB"/>
        </w:rPr>
        <w:t>ล้านบา</w:t>
      </w:r>
      <w:r w:rsidR="00572134" w:rsidRPr="0005480F">
        <w:rPr>
          <w:rFonts w:asciiTheme="majorBidi" w:hAnsiTheme="majorBidi" w:cstheme="majorBidi" w:hint="cs"/>
          <w:sz w:val="28"/>
          <w:szCs w:val="28"/>
          <w:cs/>
          <w:lang w:val="en-GB"/>
        </w:rPr>
        <w:t>ท</w:t>
      </w:r>
    </w:p>
    <w:p w14:paraId="57482869" w14:textId="77777777" w:rsidR="008C1996" w:rsidRPr="0005480F" w:rsidRDefault="008C1996" w:rsidP="008C1996">
      <w:pPr>
        <w:tabs>
          <w:tab w:val="left" w:pos="9605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0F600171" w14:textId="70131C20" w:rsidR="00D32120" w:rsidRPr="0005480F" w:rsidRDefault="00102987" w:rsidP="00D32120">
      <w:pPr>
        <w:ind w:left="540"/>
        <w:rPr>
          <w:rFonts w:asciiTheme="majorBidi" w:hAnsiTheme="majorBidi" w:cstheme="majorBidi"/>
          <w:i/>
          <w:iCs/>
          <w:sz w:val="28"/>
          <w:szCs w:val="28"/>
          <w:lang w:val="en-GB"/>
        </w:rPr>
      </w:pPr>
      <w:r w:rsidRPr="0005480F"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  <w:t>การซื้อ</w:t>
      </w:r>
      <w:r w:rsidR="00D32120" w:rsidRPr="0005480F"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  <w:t xml:space="preserve">เงินลงทุนใน </w:t>
      </w:r>
      <w:r w:rsidR="00D32120" w:rsidRPr="0005480F">
        <w:rPr>
          <w:rFonts w:asciiTheme="majorBidi" w:hAnsiTheme="majorBidi" w:cstheme="majorBidi"/>
          <w:i/>
          <w:iCs/>
          <w:sz w:val="28"/>
          <w:szCs w:val="28"/>
          <w:lang w:val="en-GB"/>
        </w:rPr>
        <w:t>EMLOG</w:t>
      </w:r>
    </w:p>
    <w:p w14:paraId="7A3995D4" w14:textId="77777777" w:rsidR="00D32120" w:rsidRPr="0005480F" w:rsidRDefault="00D32120" w:rsidP="00D32120">
      <w:pPr>
        <w:ind w:left="540"/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</w:pPr>
    </w:p>
    <w:p w14:paraId="25DECF28" w14:textId="257F01A5" w:rsidR="00EA5852" w:rsidRPr="0005480F" w:rsidRDefault="00D32120" w:rsidP="00EA5852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05480F">
        <w:rPr>
          <w:rFonts w:asciiTheme="majorBidi" w:hAnsiTheme="majorBidi" w:cstheme="majorBidi"/>
          <w:sz w:val="28"/>
          <w:szCs w:val="28"/>
          <w:cs/>
          <w:lang w:val="en-GB"/>
        </w:rPr>
        <w:t xml:space="preserve">เมื่อวันที่ </w:t>
      </w:r>
      <w:r w:rsidR="00421C0E" w:rsidRPr="00421C0E">
        <w:rPr>
          <w:rFonts w:asciiTheme="majorBidi" w:hAnsiTheme="majorBidi" w:cstheme="majorBidi"/>
          <w:sz w:val="28"/>
          <w:szCs w:val="28"/>
        </w:rPr>
        <w:t>22</w:t>
      </w:r>
      <w:r w:rsidRPr="0005480F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  <w:lang w:val="en-GB"/>
        </w:rPr>
        <w:t xml:space="preserve">มีนาคม </w:t>
      </w:r>
      <w:r w:rsidR="00421C0E" w:rsidRPr="00421C0E">
        <w:rPr>
          <w:rFonts w:asciiTheme="majorBidi" w:hAnsiTheme="majorBidi" w:cstheme="majorBidi"/>
          <w:sz w:val="28"/>
          <w:szCs w:val="28"/>
        </w:rPr>
        <w:t>2</w:t>
      </w:r>
      <w:r w:rsidRPr="0005480F">
        <w:rPr>
          <w:rFonts w:asciiTheme="majorBidi" w:hAnsiTheme="majorBidi" w:cstheme="majorBidi"/>
          <w:sz w:val="28"/>
          <w:szCs w:val="28"/>
          <w:lang w:val="en-GB"/>
        </w:rPr>
        <w:t xml:space="preserve">564 JWDAH </w:t>
      </w:r>
      <w:r w:rsidRPr="0005480F">
        <w:rPr>
          <w:rFonts w:asciiTheme="majorBidi" w:hAnsiTheme="majorBidi" w:cstheme="majorBidi"/>
          <w:sz w:val="28"/>
          <w:szCs w:val="28"/>
          <w:cs/>
          <w:lang w:val="en-GB"/>
        </w:rPr>
        <w:t xml:space="preserve">ได้เข้าซื้อหุ้นสามัญของ </w:t>
      </w:r>
      <w:r w:rsidRPr="0005480F">
        <w:rPr>
          <w:rFonts w:asciiTheme="majorBidi" w:hAnsiTheme="majorBidi" w:cstheme="majorBidi"/>
          <w:sz w:val="28"/>
          <w:szCs w:val="28"/>
          <w:lang w:val="en-GB"/>
        </w:rPr>
        <w:t xml:space="preserve">EMLOG </w:t>
      </w:r>
      <w:r w:rsidRPr="0005480F">
        <w:rPr>
          <w:rFonts w:asciiTheme="majorBidi" w:hAnsiTheme="majorBidi" w:cstheme="majorBidi"/>
          <w:sz w:val="28"/>
          <w:szCs w:val="28"/>
          <w:cs/>
          <w:lang w:val="en-GB"/>
        </w:rPr>
        <w:t xml:space="preserve">จำนวนร้อยละ </w:t>
      </w:r>
      <w:r w:rsidRPr="0005480F">
        <w:rPr>
          <w:rFonts w:asciiTheme="majorBidi" w:hAnsiTheme="majorBidi" w:cstheme="majorBidi"/>
          <w:sz w:val="28"/>
          <w:szCs w:val="28"/>
          <w:lang w:val="en-GB"/>
        </w:rPr>
        <w:t>1</w:t>
      </w:r>
      <w:r w:rsidR="00421C0E" w:rsidRPr="00421C0E">
        <w:rPr>
          <w:rFonts w:asciiTheme="majorBidi" w:hAnsiTheme="majorBidi" w:cstheme="majorBidi"/>
          <w:sz w:val="28"/>
          <w:szCs w:val="28"/>
        </w:rPr>
        <w:t>0</w:t>
      </w:r>
      <w:r w:rsidRPr="0005480F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  <w:lang w:val="en-GB"/>
        </w:rPr>
        <w:t>จากผู้ถือหุ้นเดิมรายหนึ่ง โดยชำระเป็น</w:t>
      </w:r>
      <w:r w:rsidR="007A46A5" w:rsidRPr="0005480F">
        <w:rPr>
          <w:rFonts w:asciiTheme="majorBidi" w:hAnsiTheme="majorBidi" w:cstheme="majorBidi"/>
          <w:sz w:val="28"/>
          <w:szCs w:val="28"/>
          <w:cs/>
          <w:lang w:val="en-GB"/>
        </w:rPr>
        <w:t>เงิน</w:t>
      </w:r>
      <w:r w:rsidRPr="0005480F">
        <w:rPr>
          <w:rFonts w:asciiTheme="majorBidi" w:hAnsiTheme="majorBidi" w:cstheme="majorBidi"/>
          <w:sz w:val="28"/>
          <w:szCs w:val="28"/>
          <w:cs/>
          <w:lang w:val="en-GB"/>
        </w:rPr>
        <w:t xml:space="preserve">จำนวน </w:t>
      </w:r>
      <w:r w:rsidR="00421C0E" w:rsidRPr="00421C0E">
        <w:rPr>
          <w:rFonts w:asciiTheme="majorBidi" w:hAnsiTheme="majorBidi" w:cstheme="majorBidi"/>
          <w:sz w:val="28"/>
          <w:szCs w:val="28"/>
        </w:rPr>
        <w:t>20</w:t>
      </w:r>
      <w:r w:rsidR="007A46A5" w:rsidRPr="0005480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  <w:lang w:val="en-GB"/>
        </w:rPr>
        <w:t xml:space="preserve">ล้านบาท มีผลทำให้กลุ่มบริษัทมีสัดส่วนการถือหุ้นในบริษัทดังกล่าวเพิ่มจากร้อยละ </w:t>
      </w:r>
      <w:r w:rsidRPr="0005480F">
        <w:rPr>
          <w:rFonts w:asciiTheme="majorBidi" w:hAnsiTheme="majorBidi" w:cstheme="majorBidi"/>
          <w:sz w:val="28"/>
          <w:szCs w:val="28"/>
          <w:lang w:val="en-GB"/>
        </w:rPr>
        <w:t>5</w:t>
      </w:r>
      <w:r w:rsidR="00421C0E" w:rsidRPr="00421C0E">
        <w:rPr>
          <w:rFonts w:asciiTheme="majorBidi" w:hAnsiTheme="majorBidi" w:cstheme="majorBidi"/>
          <w:sz w:val="28"/>
          <w:szCs w:val="28"/>
        </w:rPr>
        <w:t>0</w:t>
      </w:r>
      <w:r w:rsidRPr="0005480F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  <w:lang w:val="en-GB"/>
        </w:rPr>
        <w:t xml:space="preserve">เป็นร้อยละ </w:t>
      </w:r>
      <w:r w:rsidRPr="0005480F">
        <w:rPr>
          <w:rFonts w:asciiTheme="majorBidi" w:hAnsiTheme="majorBidi" w:cstheme="majorBidi"/>
          <w:sz w:val="28"/>
          <w:szCs w:val="28"/>
          <w:lang w:val="en-GB"/>
        </w:rPr>
        <w:t>6</w:t>
      </w:r>
      <w:r w:rsidR="00421C0E" w:rsidRPr="00421C0E">
        <w:rPr>
          <w:rFonts w:asciiTheme="majorBidi" w:hAnsiTheme="majorBidi" w:cstheme="majorBidi"/>
          <w:sz w:val="28"/>
          <w:szCs w:val="28"/>
        </w:rPr>
        <w:t>0</w:t>
      </w:r>
      <w:r w:rsidRPr="0005480F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  <w:lang w:val="en-GB"/>
        </w:rPr>
        <w:t xml:space="preserve">และเปลี่ยนสถานะจากเงินลงทุนในการร่วมค้าเป็นเงินลงทุนในบริษัทย่อย (ดูหมายเหตุข้อ </w:t>
      </w:r>
      <w:r w:rsidR="00421C0E" w:rsidRPr="00421C0E">
        <w:rPr>
          <w:rFonts w:asciiTheme="majorBidi" w:hAnsiTheme="majorBidi" w:cstheme="majorBidi"/>
          <w:sz w:val="28"/>
          <w:szCs w:val="28"/>
        </w:rPr>
        <w:t>2</w:t>
      </w:r>
      <w:r w:rsidRPr="0005480F">
        <w:rPr>
          <w:rFonts w:asciiTheme="majorBidi" w:hAnsiTheme="majorBidi" w:cstheme="majorBidi"/>
          <w:sz w:val="28"/>
          <w:szCs w:val="28"/>
          <w:lang w:val="en-GB"/>
        </w:rPr>
        <w:t>)</w:t>
      </w:r>
      <w:r w:rsidR="00EA5852" w:rsidRPr="0005480F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</w:p>
    <w:p w14:paraId="250274C0" w14:textId="6A45BA12" w:rsidR="00C75968" w:rsidRPr="0005480F" w:rsidRDefault="00C75968" w:rsidP="00EA5852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73BC1151" w14:textId="6312360A" w:rsidR="00C75968" w:rsidRPr="0005480F" w:rsidRDefault="00C75968" w:rsidP="00C75968">
      <w:pPr>
        <w:ind w:left="540"/>
        <w:rPr>
          <w:rFonts w:asciiTheme="majorBidi" w:hAnsiTheme="majorBidi" w:cstheme="majorBidi"/>
          <w:i/>
          <w:iCs/>
          <w:sz w:val="28"/>
          <w:szCs w:val="28"/>
          <w:lang w:val="en-GB"/>
        </w:rPr>
      </w:pPr>
      <w:r w:rsidRPr="0005480F"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  <w:t>การ</w:t>
      </w:r>
      <w:r w:rsidRPr="0005480F">
        <w:rPr>
          <w:rFonts w:asciiTheme="majorBidi" w:hAnsiTheme="majorBidi" w:cstheme="majorBidi" w:hint="cs"/>
          <w:i/>
          <w:iCs/>
          <w:sz w:val="28"/>
          <w:szCs w:val="28"/>
          <w:cs/>
          <w:lang w:val="en-GB"/>
        </w:rPr>
        <w:t xml:space="preserve">ปิดบริษัท </w:t>
      </w:r>
    </w:p>
    <w:p w14:paraId="105DB469" w14:textId="75DEDE08" w:rsidR="00C75968" w:rsidRPr="0005480F" w:rsidRDefault="00C75968" w:rsidP="00EA5852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42E19697" w14:textId="049AA43B" w:rsidR="00C75968" w:rsidRPr="0005480F" w:rsidRDefault="00C75968" w:rsidP="00C7596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="00421C0E" w:rsidRPr="00421C0E">
        <w:rPr>
          <w:rFonts w:asciiTheme="majorBidi" w:hAnsiTheme="majorBidi" w:cstheme="majorBidi" w:hint="cs"/>
          <w:sz w:val="28"/>
          <w:szCs w:val="28"/>
        </w:rPr>
        <w:t>2</w:t>
      </w:r>
      <w:r w:rsidRPr="0005480F">
        <w:rPr>
          <w:rFonts w:asciiTheme="majorBidi" w:hAnsiTheme="majorBidi" w:cstheme="majorBidi" w:hint="cs"/>
          <w:sz w:val="28"/>
          <w:szCs w:val="28"/>
          <w:cs/>
        </w:rPr>
        <w:t xml:space="preserve"> เมษายน </w:t>
      </w:r>
      <w:r w:rsidR="00421C0E" w:rsidRPr="00421C0E">
        <w:rPr>
          <w:rFonts w:asciiTheme="majorBidi" w:hAnsiTheme="majorBidi" w:cstheme="majorBidi" w:hint="cs"/>
          <w:sz w:val="28"/>
          <w:szCs w:val="28"/>
        </w:rPr>
        <w:t>2</w:t>
      </w:r>
      <w:r w:rsidRPr="0005480F">
        <w:rPr>
          <w:rFonts w:asciiTheme="majorBidi" w:hAnsiTheme="majorBidi" w:cstheme="majorBidi" w:hint="cs"/>
          <w:sz w:val="28"/>
          <w:szCs w:val="28"/>
        </w:rPr>
        <w:t>564</w:t>
      </w:r>
      <w:r w:rsidRPr="0005480F">
        <w:rPr>
          <w:rFonts w:asciiTheme="majorBidi" w:hAnsiTheme="majorBidi" w:cstheme="majorBidi" w:hint="cs"/>
          <w:sz w:val="28"/>
          <w:szCs w:val="28"/>
          <w:cs/>
        </w:rPr>
        <w:t xml:space="preserve"> กลุ่ม</w:t>
      </w:r>
      <w:r w:rsidRPr="0005480F">
        <w:rPr>
          <w:rFonts w:asciiTheme="majorBidi" w:hAnsiTheme="majorBidi" w:cstheme="majorBidi"/>
          <w:sz w:val="28"/>
          <w:szCs w:val="28"/>
          <w:cs/>
        </w:rPr>
        <w:t>บริษัทได้ปิดบริษัท</w:t>
      </w:r>
      <w:r w:rsidRPr="0005480F">
        <w:rPr>
          <w:rFonts w:asciiTheme="majorBidi" w:hAnsiTheme="majorBidi" w:cstheme="majorBidi" w:hint="cs"/>
          <w:sz w:val="28"/>
          <w:szCs w:val="28"/>
          <w:cs/>
        </w:rPr>
        <w:t>ย่อยทางอ้อม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ที่ไม่ได้ดําเนินกิจการแล้ว ได้แก่ </w:t>
      </w:r>
      <w:r w:rsidRPr="0005480F">
        <w:rPr>
          <w:rFonts w:asciiTheme="majorBidi" w:hAnsiTheme="majorBidi" w:cstheme="majorBidi"/>
          <w:sz w:val="28"/>
          <w:szCs w:val="28"/>
        </w:rPr>
        <w:t>JWD Asia Logistics (Laos) Co., Ltd. (“JWDAL (Laos)”)</w:t>
      </w:r>
      <w:r w:rsidRPr="0005480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>เพื่อลดค่าใช้จ่ายในการบริหารจัดการ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>ส่งผลให้</w:t>
      </w:r>
      <w:r w:rsidRPr="0005480F">
        <w:rPr>
          <w:rFonts w:asciiTheme="majorBidi" w:hAnsiTheme="majorBidi" w:cstheme="majorBidi"/>
          <w:sz w:val="28"/>
          <w:szCs w:val="28"/>
        </w:rPr>
        <w:t xml:space="preserve"> JWDAL (Laos) </w:t>
      </w:r>
      <w:r w:rsidRPr="0005480F">
        <w:rPr>
          <w:rFonts w:asciiTheme="majorBidi" w:hAnsiTheme="majorBidi" w:cstheme="majorBidi"/>
          <w:sz w:val="28"/>
          <w:szCs w:val="28"/>
          <w:cs/>
        </w:rPr>
        <w:t>สิ้นสภาพการเป็นบริษัท</w:t>
      </w:r>
      <w:r w:rsidRPr="0005480F">
        <w:rPr>
          <w:rFonts w:asciiTheme="majorBidi" w:hAnsiTheme="majorBidi" w:cstheme="majorBidi" w:hint="cs"/>
          <w:sz w:val="28"/>
          <w:szCs w:val="28"/>
          <w:cs/>
        </w:rPr>
        <w:t>ย่อย</w:t>
      </w:r>
      <w:r w:rsidRPr="0005480F">
        <w:rPr>
          <w:rFonts w:asciiTheme="majorBidi" w:hAnsiTheme="majorBidi" w:cstheme="majorBidi"/>
          <w:sz w:val="28"/>
          <w:szCs w:val="28"/>
          <w:cs/>
        </w:rPr>
        <w:t>ของ</w:t>
      </w:r>
      <w:r w:rsidRPr="0005480F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05480F">
        <w:rPr>
          <w:rFonts w:asciiTheme="majorBidi" w:hAnsiTheme="majorBidi" w:cstheme="majorBidi"/>
          <w:sz w:val="28"/>
          <w:szCs w:val="28"/>
          <w:cs/>
        </w:rPr>
        <w:t>บริษัท โดยไม่ได้ส่งผลกระทบต่อการดําเนินงานของ</w:t>
      </w:r>
      <w:r w:rsidRPr="0005480F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05480F">
        <w:rPr>
          <w:rFonts w:asciiTheme="majorBidi" w:hAnsiTheme="majorBidi" w:cstheme="majorBidi"/>
          <w:sz w:val="28"/>
          <w:szCs w:val="28"/>
          <w:cs/>
        </w:rPr>
        <w:t>บริษัทแต่อย่างใด</w:t>
      </w:r>
    </w:p>
    <w:p w14:paraId="68655194" w14:textId="26138D4D" w:rsidR="007108C2" w:rsidRPr="0005480F" w:rsidRDefault="007108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en-GB"/>
        </w:rPr>
      </w:pPr>
    </w:p>
    <w:p w14:paraId="31A2AF2B" w14:textId="77777777" w:rsidR="00BE5B2C" w:rsidRPr="0005480F" w:rsidRDefault="00BE5B2C" w:rsidP="00BE5B2C">
      <w:pPr>
        <w:tabs>
          <w:tab w:val="left" w:pos="810"/>
        </w:tabs>
        <w:ind w:left="360" w:firstLine="18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05480F">
        <w:rPr>
          <w:rFonts w:asciiTheme="majorBidi" w:hAnsiTheme="majorBidi" w:cstheme="majorBidi"/>
          <w:i/>
          <w:iCs/>
          <w:sz w:val="28"/>
          <w:szCs w:val="28"/>
          <w:cs/>
        </w:rPr>
        <w:t>หลักทรัพย์ค้ำประกัน</w:t>
      </w:r>
    </w:p>
    <w:p w14:paraId="4926D6D1" w14:textId="77777777" w:rsidR="00BE5B2C" w:rsidRPr="0005480F" w:rsidRDefault="00BE5B2C" w:rsidP="00BE5B2C">
      <w:pPr>
        <w:ind w:left="540" w:right="-27"/>
        <w:jc w:val="both"/>
        <w:rPr>
          <w:rFonts w:asciiTheme="majorBidi" w:hAnsiTheme="majorBidi" w:cstheme="majorBidi"/>
          <w:sz w:val="28"/>
          <w:szCs w:val="28"/>
        </w:rPr>
      </w:pPr>
    </w:p>
    <w:p w14:paraId="6676708B" w14:textId="31AD8892" w:rsidR="00A41762" w:rsidRPr="0005480F" w:rsidRDefault="00A13EE3" w:rsidP="00BE5B2C">
      <w:pPr>
        <w:ind w:left="540" w:right="-27"/>
        <w:jc w:val="both"/>
        <w:rPr>
          <w:rFonts w:asciiTheme="majorBidi" w:hAnsiTheme="majorBidi" w:cstheme="majorBidi"/>
          <w:sz w:val="28"/>
          <w:szCs w:val="28"/>
        </w:rPr>
      </w:pPr>
      <w:bookmarkStart w:id="7" w:name="_Hlk71539175"/>
      <w:r w:rsidRPr="0005480F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8D53DC">
        <w:rPr>
          <w:rFonts w:asciiTheme="majorBidi" w:hAnsiTheme="majorBidi" w:cstheme="majorBidi"/>
          <w:sz w:val="28"/>
          <w:szCs w:val="28"/>
          <w:lang w:val="en-GB"/>
        </w:rPr>
        <w:t>30</w:t>
      </w:r>
      <w:r w:rsidR="00777CF3" w:rsidRPr="0005480F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777CF3" w:rsidRPr="0005480F">
        <w:rPr>
          <w:rFonts w:asciiTheme="majorBidi" w:hAnsiTheme="majorBidi" w:cstheme="majorBidi"/>
          <w:sz w:val="28"/>
          <w:szCs w:val="28"/>
          <w:cs/>
          <w:lang w:val="en-GB"/>
        </w:rPr>
        <w:t>กันยายน</w:t>
      </w:r>
      <w:r w:rsidR="00965025" w:rsidRPr="0005480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D53DC">
        <w:rPr>
          <w:rFonts w:asciiTheme="majorBidi" w:hAnsiTheme="majorBidi" w:cstheme="majorBidi"/>
          <w:sz w:val="28"/>
          <w:szCs w:val="28"/>
        </w:rPr>
        <w:t>2</w:t>
      </w:r>
      <w:r w:rsidR="008D53DC" w:rsidRPr="0005480F">
        <w:rPr>
          <w:rFonts w:asciiTheme="majorBidi" w:hAnsiTheme="majorBidi" w:cs="Angsana New"/>
          <w:sz w:val="28"/>
          <w:szCs w:val="28"/>
        </w:rPr>
        <w:t>5</w:t>
      </w:r>
      <w:r w:rsidR="008D53DC">
        <w:rPr>
          <w:rFonts w:asciiTheme="majorBidi" w:hAnsiTheme="majorBidi" w:cstheme="majorBidi"/>
          <w:sz w:val="28"/>
          <w:szCs w:val="28"/>
        </w:rPr>
        <w:t>64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เงินลงทุนในบริษัท </w:t>
      </w:r>
      <w:r w:rsidRPr="0005480F">
        <w:rPr>
          <w:rFonts w:asciiTheme="majorBidi" w:hAnsiTheme="majorBidi" w:cstheme="majorBidi"/>
          <w:sz w:val="28"/>
          <w:szCs w:val="28"/>
        </w:rPr>
        <w:t xml:space="preserve">JWDAH 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ราคาทุนจํานวน </w:t>
      </w:r>
      <w:r w:rsidR="00671468" w:rsidRPr="0005480F">
        <w:rPr>
          <w:rFonts w:asciiTheme="majorBidi" w:hAnsiTheme="majorBidi" w:cs="Angsana New"/>
          <w:sz w:val="28"/>
          <w:szCs w:val="28"/>
        </w:rPr>
        <w:t>859.61</w:t>
      </w:r>
      <w:r w:rsidR="00965025"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>ล้านบาท ใช้เป็นหลักประกันวงเงินกู้ยืม</w:t>
      </w:r>
      <w:r w:rsidR="003B5C2B" w:rsidRPr="0005480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B5C2B" w:rsidRPr="0005480F">
        <w:rPr>
          <w:rFonts w:asciiTheme="majorBidi" w:hAnsiTheme="majorBidi" w:cstheme="majorBidi"/>
          <w:sz w:val="28"/>
          <w:szCs w:val="28"/>
          <w:cs/>
        </w:rPr>
        <w:br/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ระยะยาวกับสถาบันการเงินแห่งหนึ่ง </w:t>
      </w:r>
      <w:r w:rsidRPr="0005480F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6F01E1" w:rsidRPr="0005480F">
        <w:rPr>
          <w:rFonts w:asciiTheme="majorBidi" w:hAnsiTheme="majorBidi" w:cstheme="majorBidi"/>
          <w:i/>
          <w:iCs/>
          <w:sz w:val="28"/>
          <w:szCs w:val="28"/>
          <w:lang w:val="en-GB"/>
        </w:rPr>
        <w:t>31</w:t>
      </w:r>
      <w:r w:rsidRPr="0005480F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="00421C0E" w:rsidRPr="00421C0E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6F01E1" w:rsidRPr="0005480F">
        <w:rPr>
          <w:rFonts w:asciiTheme="majorBidi" w:hAnsiTheme="majorBidi" w:cstheme="majorBidi"/>
          <w:i/>
          <w:iCs/>
          <w:sz w:val="28"/>
          <w:szCs w:val="28"/>
          <w:lang w:val="en-GB"/>
        </w:rPr>
        <w:t>56</w:t>
      </w:r>
      <w:r w:rsidR="00FB785E" w:rsidRPr="0005480F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05480F">
        <w:rPr>
          <w:rFonts w:asciiTheme="majorBidi" w:hAnsiTheme="majorBidi" w:cstheme="majorBidi"/>
          <w:i/>
          <w:iCs/>
          <w:sz w:val="28"/>
          <w:szCs w:val="28"/>
          <w:cs/>
        </w:rPr>
        <w:t>:</w:t>
      </w:r>
      <w:r w:rsidR="006F01E1" w:rsidRPr="0005480F">
        <w:rPr>
          <w:rFonts w:asciiTheme="majorBidi" w:hAnsiTheme="majorBidi" w:cstheme="majorBidi"/>
          <w:i/>
          <w:iCs/>
          <w:sz w:val="28"/>
          <w:szCs w:val="28"/>
        </w:rPr>
        <w:t>8</w:t>
      </w:r>
      <w:r w:rsidR="006F01E1" w:rsidRPr="0005480F">
        <w:rPr>
          <w:rFonts w:asciiTheme="majorBidi" w:hAnsiTheme="majorBidi" w:cstheme="majorBidi"/>
          <w:i/>
          <w:iCs/>
          <w:sz w:val="28"/>
          <w:szCs w:val="28"/>
          <w:lang w:val="en-GB"/>
        </w:rPr>
        <w:t>5</w:t>
      </w:r>
      <w:r w:rsidR="006F01E1" w:rsidRPr="0005480F">
        <w:rPr>
          <w:rFonts w:asciiTheme="majorBidi" w:hAnsiTheme="majorBidi" w:cstheme="majorBidi"/>
          <w:i/>
          <w:iCs/>
          <w:sz w:val="28"/>
          <w:szCs w:val="28"/>
          <w:cs/>
        </w:rPr>
        <w:t>9.</w:t>
      </w:r>
      <w:r w:rsidR="006F01E1" w:rsidRPr="0005480F">
        <w:rPr>
          <w:rFonts w:asciiTheme="majorBidi" w:hAnsiTheme="majorBidi" w:cstheme="majorBidi"/>
          <w:i/>
          <w:iCs/>
          <w:sz w:val="28"/>
          <w:szCs w:val="28"/>
          <w:lang w:val="en-GB"/>
        </w:rPr>
        <w:t>61</w:t>
      </w:r>
      <w:r w:rsidR="006F01E1" w:rsidRPr="0005480F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05480F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(ดูหมายเหตุข้อ </w:t>
      </w:r>
      <w:r w:rsidR="00D84DA8" w:rsidRPr="0005480F">
        <w:rPr>
          <w:rFonts w:asciiTheme="majorBidi" w:hAnsiTheme="majorBidi" w:cstheme="majorBidi"/>
          <w:sz w:val="28"/>
          <w:szCs w:val="28"/>
        </w:rPr>
        <w:t>1</w:t>
      </w:r>
      <w:r w:rsidR="00421C0E" w:rsidRPr="00421C0E">
        <w:rPr>
          <w:rFonts w:asciiTheme="majorBidi" w:hAnsiTheme="majorBidi" w:cstheme="majorBidi"/>
          <w:sz w:val="28"/>
          <w:szCs w:val="28"/>
        </w:rPr>
        <w:t>0</w:t>
      </w:r>
      <w:r w:rsidRPr="0005480F">
        <w:rPr>
          <w:rFonts w:asciiTheme="majorBidi" w:hAnsiTheme="majorBidi" w:cstheme="majorBidi"/>
          <w:sz w:val="28"/>
          <w:szCs w:val="28"/>
          <w:cs/>
        </w:rPr>
        <w:t>)</w:t>
      </w:r>
    </w:p>
    <w:bookmarkEnd w:id="7"/>
    <w:p w14:paraId="343226D4" w14:textId="77777777" w:rsidR="00A41762" w:rsidRPr="0005480F" w:rsidRDefault="00A41762" w:rsidP="00A41762">
      <w:pPr>
        <w:tabs>
          <w:tab w:val="left" w:pos="810"/>
        </w:tabs>
        <w:ind w:left="360" w:firstLine="18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5480F">
        <w:rPr>
          <w:rFonts w:asciiTheme="majorBidi" w:hAnsiTheme="majorBidi" w:cstheme="majorBidi"/>
          <w:i/>
          <w:iCs/>
          <w:sz w:val="28"/>
          <w:szCs w:val="28"/>
          <w:cs/>
        </w:rPr>
        <w:t>เงินปันผลรับ</w:t>
      </w:r>
    </w:p>
    <w:p w14:paraId="6BDA63C3" w14:textId="2AE5090B" w:rsidR="00A41762" w:rsidRPr="0005480F" w:rsidRDefault="00A41762" w:rsidP="00BE5B2C">
      <w:pPr>
        <w:ind w:left="540" w:right="-27"/>
        <w:jc w:val="both"/>
        <w:rPr>
          <w:rFonts w:asciiTheme="majorBidi" w:hAnsiTheme="majorBidi" w:cstheme="majorBidi"/>
          <w:strike/>
          <w:sz w:val="28"/>
          <w:szCs w:val="28"/>
        </w:rPr>
      </w:pPr>
    </w:p>
    <w:p w14:paraId="69EDE94D" w14:textId="6BFA7C3A" w:rsidR="00B52C01" w:rsidRPr="0005480F" w:rsidRDefault="00A41762" w:rsidP="00216832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>ในระหว่างงวด</w:t>
      </w:r>
      <w:r w:rsidR="00777CF3" w:rsidRPr="0005480F">
        <w:rPr>
          <w:rFonts w:asciiTheme="majorBidi" w:hAnsiTheme="majorBidi" w:cstheme="majorBidi"/>
          <w:sz w:val="28"/>
          <w:szCs w:val="28"/>
          <w:cs/>
        </w:rPr>
        <w:t>เก้าเดือน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777CF3" w:rsidRPr="0005480F">
        <w:rPr>
          <w:rFonts w:asciiTheme="majorBidi" w:hAnsiTheme="majorBidi" w:cstheme="majorBidi"/>
          <w:sz w:val="28"/>
          <w:szCs w:val="28"/>
        </w:rPr>
        <w:t>3</w:t>
      </w:r>
      <w:r w:rsidR="00421C0E" w:rsidRPr="00421C0E">
        <w:rPr>
          <w:rFonts w:asciiTheme="majorBidi" w:hAnsiTheme="majorBidi" w:cstheme="majorBidi"/>
          <w:sz w:val="28"/>
          <w:szCs w:val="28"/>
        </w:rPr>
        <w:t>0</w:t>
      </w:r>
      <w:r w:rsidR="00777CF3"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="00777CF3" w:rsidRPr="0005480F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965025" w:rsidRPr="0005480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21C0E" w:rsidRPr="00421C0E">
        <w:rPr>
          <w:rFonts w:asciiTheme="majorBidi" w:hAnsiTheme="majorBidi" w:cstheme="majorBidi"/>
          <w:sz w:val="28"/>
          <w:szCs w:val="28"/>
        </w:rPr>
        <w:t>2</w:t>
      </w:r>
      <w:r w:rsidRPr="0005480F">
        <w:rPr>
          <w:rFonts w:asciiTheme="majorBidi" w:hAnsiTheme="majorBidi" w:cstheme="majorBidi"/>
          <w:sz w:val="28"/>
          <w:szCs w:val="28"/>
        </w:rPr>
        <w:t>564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บริษัทได้รับเงินปันผลจากเงินลงทุนในบริษัทย่อยแห่งหนึ่ง</w:t>
      </w:r>
      <w:r w:rsidR="00B70A0C" w:rsidRPr="0005480F">
        <w:rPr>
          <w:rFonts w:asciiTheme="majorBidi" w:hAnsiTheme="majorBidi" w:cstheme="majorBidi"/>
          <w:sz w:val="28"/>
          <w:szCs w:val="28"/>
        </w:rPr>
        <w:br/>
      </w:r>
      <w:r w:rsidRPr="0005480F">
        <w:rPr>
          <w:rFonts w:asciiTheme="majorBidi" w:hAnsiTheme="majorBidi" w:cstheme="majorBidi"/>
          <w:sz w:val="28"/>
          <w:szCs w:val="28"/>
          <w:cs/>
        </w:rPr>
        <w:t>(“บริษัท</w:t>
      </w:r>
      <w:r w:rsidR="00B70A0C"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>เจดับเบิ้ลยูดี ทรานสปอร์ต (ประเทศไทย) จำกัด”)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>เป็นจำนวน</w:t>
      </w:r>
      <w:r w:rsidR="00066202" w:rsidRPr="0005480F">
        <w:rPr>
          <w:rFonts w:asciiTheme="majorBidi" w:hAnsiTheme="majorBidi" w:cstheme="majorBidi"/>
          <w:sz w:val="28"/>
          <w:szCs w:val="28"/>
          <w:cs/>
        </w:rPr>
        <w:t>เงิน</w:t>
      </w:r>
      <w:r w:rsidR="00671468"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94673" w:rsidRPr="0005480F">
        <w:rPr>
          <w:rFonts w:asciiTheme="majorBidi" w:hAnsiTheme="majorBidi" w:cs="Angsana New"/>
          <w:sz w:val="28"/>
          <w:szCs w:val="28"/>
        </w:rPr>
        <w:t>58.11</w:t>
      </w:r>
      <w:r w:rsidR="00671468" w:rsidRPr="0005480F">
        <w:rPr>
          <w:rFonts w:asciiTheme="majorBidi" w:hAnsiTheme="majorBidi" w:cs="Angsana New"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EA5852" w:rsidRPr="0005480F">
        <w:rPr>
          <w:rFonts w:asciiTheme="majorBidi" w:hAnsiTheme="majorBidi" w:cstheme="majorBidi"/>
          <w:sz w:val="28"/>
          <w:szCs w:val="28"/>
        </w:rPr>
        <w:t xml:space="preserve"> </w:t>
      </w:r>
    </w:p>
    <w:p w14:paraId="2517973A" w14:textId="35345D6B" w:rsidR="001D0AA5" w:rsidRPr="0005480F" w:rsidRDefault="001D0AA5" w:rsidP="00216832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1C3712A4" w14:textId="6A5CF7BA" w:rsidR="00582E51" w:rsidRPr="0005480F" w:rsidRDefault="00582E51" w:rsidP="00582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05480F">
        <w:rPr>
          <w:rFonts w:ascii="Angsana New" w:hAnsi="Angsana New" w:cs="Angsana New"/>
          <w:sz w:val="28"/>
          <w:szCs w:val="28"/>
          <w:cs/>
        </w:rPr>
        <w:t>ในระหว่างงวด</w:t>
      </w:r>
      <w:r w:rsidR="00777CF3" w:rsidRPr="0005480F">
        <w:rPr>
          <w:rFonts w:ascii="Angsana New" w:hAnsi="Angsana New" w:cs="Angsana New"/>
          <w:sz w:val="28"/>
          <w:szCs w:val="28"/>
          <w:cs/>
        </w:rPr>
        <w:t>เก้าเดือน</w:t>
      </w:r>
      <w:r w:rsidRPr="0005480F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4A6E6E" w:rsidRPr="0005480F">
        <w:rPr>
          <w:rFonts w:ascii="Angsana New" w:hAnsi="Angsana New" w:cs="Angsana New"/>
          <w:sz w:val="28"/>
          <w:szCs w:val="28"/>
        </w:rPr>
        <w:t>3</w:t>
      </w:r>
      <w:r w:rsidR="00421C0E" w:rsidRPr="00421C0E">
        <w:rPr>
          <w:rFonts w:ascii="Angsana New" w:hAnsi="Angsana New" w:cs="Angsana New"/>
          <w:sz w:val="28"/>
          <w:szCs w:val="28"/>
        </w:rPr>
        <w:t>0</w:t>
      </w:r>
      <w:r w:rsidR="00777CF3" w:rsidRPr="0005480F">
        <w:rPr>
          <w:rFonts w:ascii="Angsana New" w:hAnsi="Angsana New" w:cs="Angsana New"/>
          <w:sz w:val="28"/>
          <w:szCs w:val="28"/>
          <w:cs/>
        </w:rPr>
        <w:t xml:space="preserve"> กันยายน</w:t>
      </w:r>
      <w:r w:rsidRPr="0005480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21C0E" w:rsidRPr="00421C0E">
        <w:rPr>
          <w:rFonts w:ascii="Angsana New" w:hAnsi="Angsana New" w:cs="Angsana New"/>
          <w:sz w:val="28"/>
          <w:szCs w:val="28"/>
        </w:rPr>
        <w:t>2</w:t>
      </w:r>
      <w:r w:rsidRPr="0005480F">
        <w:rPr>
          <w:rFonts w:ascii="Angsana New" w:hAnsi="Angsana New" w:cs="Angsana New"/>
          <w:sz w:val="28"/>
          <w:szCs w:val="28"/>
        </w:rPr>
        <w:t>564</w:t>
      </w:r>
      <w:r w:rsidRPr="0005480F">
        <w:rPr>
          <w:rFonts w:ascii="Angsana New" w:hAnsi="Angsana New" w:cs="Angsana New"/>
          <w:sz w:val="28"/>
          <w:szCs w:val="28"/>
          <w:cs/>
        </w:rPr>
        <w:t xml:space="preserve"> บริษัทได้ขายเงินลงทุนในบริษัทย่อยดังนี้</w:t>
      </w:r>
    </w:p>
    <w:p w14:paraId="07D2E331" w14:textId="77777777" w:rsidR="00582E51" w:rsidRPr="0005480F" w:rsidRDefault="00582E51" w:rsidP="00582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0627876" w14:textId="037CA7EC" w:rsidR="00582E51" w:rsidRPr="0005480F" w:rsidRDefault="00582E51" w:rsidP="00582E51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05480F">
        <w:rPr>
          <w:rFonts w:ascii="Angsana New" w:hAnsi="Angsana New" w:cs="Angsana New"/>
          <w:sz w:val="28"/>
          <w:szCs w:val="28"/>
          <w:cs/>
        </w:rPr>
        <w:t>บริษัทได้ขายหุ้น</w:t>
      </w:r>
      <w:r w:rsidRPr="0005480F">
        <w:rPr>
          <w:rFonts w:ascii="Angsana New" w:hAnsi="Angsana New" w:cs="Angsana New" w:hint="cs"/>
          <w:sz w:val="28"/>
          <w:szCs w:val="28"/>
          <w:cs/>
        </w:rPr>
        <w:t>ในบริษัทย่อย</w:t>
      </w:r>
      <w:r w:rsidRPr="0005480F">
        <w:rPr>
          <w:rFonts w:ascii="Angsana New" w:hAnsi="Angsana New" w:cs="Angsana New"/>
          <w:sz w:val="28"/>
          <w:szCs w:val="28"/>
          <w:cs/>
        </w:rPr>
        <w:t>ให้</w:t>
      </w:r>
      <w:r w:rsidRPr="0005480F">
        <w:rPr>
          <w:rFonts w:ascii="Angsana New" w:hAnsi="Angsana New" w:cs="Angsana New" w:hint="cs"/>
          <w:sz w:val="28"/>
          <w:szCs w:val="28"/>
          <w:cs/>
        </w:rPr>
        <w:t>ผู้บริหาร</w:t>
      </w:r>
      <w:r w:rsidRPr="0005480F">
        <w:rPr>
          <w:rFonts w:ascii="Angsana New" w:hAnsi="Angsana New" w:cs="Angsana New"/>
          <w:sz w:val="28"/>
          <w:szCs w:val="28"/>
          <w:cs/>
        </w:rPr>
        <w:t>จำนวน</w:t>
      </w:r>
      <w:r w:rsidRPr="0005480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5480F">
        <w:rPr>
          <w:rFonts w:ascii="Angsana New" w:hAnsi="Angsana New" w:cs="Angsana New"/>
          <w:sz w:val="28"/>
          <w:szCs w:val="28"/>
        </w:rPr>
        <w:t>9</w:t>
      </w:r>
      <w:r w:rsidR="00421C0E" w:rsidRPr="00421C0E">
        <w:rPr>
          <w:rFonts w:ascii="Angsana New" w:hAnsi="Angsana New" w:cs="Angsana New"/>
          <w:sz w:val="28"/>
          <w:szCs w:val="28"/>
        </w:rPr>
        <w:t>0</w:t>
      </w:r>
      <w:r w:rsidRPr="0005480F">
        <w:rPr>
          <w:rFonts w:ascii="Angsana New" w:hAnsi="Angsana New" w:cs="Angsana New"/>
          <w:sz w:val="28"/>
          <w:szCs w:val="28"/>
        </w:rPr>
        <w:t>,368</w:t>
      </w:r>
      <w:r w:rsidRPr="0005480F">
        <w:rPr>
          <w:rFonts w:ascii="Angsana New" w:hAnsi="Angsana New" w:cs="Angsana New"/>
          <w:sz w:val="28"/>
          <w:szCs w:val="28"/>
          <w:cs/>
        </w:rPr>
        <w:t xml:space="preserve"> หุ้น คิดเป็น</w:t>
      </w:r>
      <w:r w:rsidRPr="0005480F">
        <w:rPr>
          <w:rFonts w:ascii="Angsana New" w:hAnsi="Angsana New" w:cs="Angsana New" w:hint="cs"/>
          <w:sz w:val="28"/>
          <w:szCs w:val="28"/>
          <w:cs/>
        </w:rPr>
        <w:t xml:space="preserve">ร้อยละ </w:t>
      </w:r>
      <w:r w:rsidRPr="0005480F">
        <w:rPr>
          <w:rFonts w:ascii="Angsana New" w:hAnsi="Angsana New" w:cs="Angsana New"/>
          <w:sz w:val="28"/>
          <w:szCs w:val="28"/>
        </w:rPr>
        <w:t>9.</w:t>
      </w:r>
      <w:r w:rsidR="00421C0E" w:rsidRPr="00421C0E">
        <w:rPr>
          <w:rFonts w:ascii="Angsana New" w:hAnsi="Angsana New" w:cs="Angsana New"/>
          <w:sz w:val="28"/>
          <w:szCs w:val="28"/>
        </w:rPr>
        <w:t>0</w:t>
      </w:r>
      <w:r w:rsidRPr="0005480F">
        <w:rPr>
          <w:rFonts w:ascii="Angsana New" w:hAnsi="Angsana New" w:cs="Angsana New"/>
          <w:sz w:val="28"/>
          <w:szCs w:val="28"/>
        </w:rPr>
        <w:t>4</w:t>
      </w:r>
      <w:r w:rsidRPr="0005480F">
        <w:rPr>
          <w:rFonts w:ascii="Angsana New" w:hAnsi="Angsana New" w:cs="Angsana New"/>
          <w:sz w:val="28"/>
          <w:szCs w:val="28"/>
          <w:cs/>
        </w:rPr>
        <w:t xml:space="preserve"> รวมเป็นจำนวนเงิน </w:t>
      </w:r>
      <w:r w:rsidR="00354744" w:rsidRPr="0005480F">
        <w:rPr>
          <w:rFonts w:ascii="Angsana New" w:hAnsi="Angsana New" w:cs="Angsana New"/>
          <w:sz w:val="28"/>
          <w:szCs w:val="28"/>
        </w:rPr>
        <w:t>7</w:t>
      </w:r>
      <w:r w:rsidRPr="0005480F">
        <w:rPr>
          <w:rFonts w:ascii="Angsana New" w:hAnsi="Angsana New" w:cs="Angsana New"/>
          <w:sz w:val="28"/>
          <w:szCs w:val="28"/>
        </w:rPr>
        <w:t>.56</w:t>
      </w:r>
      <w:r w:rsidR="003A6400" w:rsidRPr="0005480F">
        <w:rPr>
          <w:rFonts w:asciiTheme="majorBidi" w:hAnsiTheme="majorBidi" w:cstheme="majorBidi"/>
          <w:sz w:val="28"/>
          <w:szCs w:val="28"/>
        </w:rPr>
        <w:br/>
      </w:r>
      <w:r w:rsidRPr="0005480F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05480F">
        <w:rPr>
          <w:rFonts w:ascii="Angsana New" w:hAnsi="Angsana New" w:cs="Angsana New"/>
          <w:sz w:val="28"/>
          <w:szCs w:val="28"/>
        </w:rPr>
        <w:t xml:space="preserve"> </w:t>
      </w:r>
      <w:r w:rsidRPr="0005480F">
        <w:rPr>
          <w:rFonts w:ascii="Angsana New" w:hAnsi="Angsana New" w:cs="Angsana New"/>
          <w:sz w:val="28"/>
          <w:szCs w:val="28"/>
          <w:cs/>
        </w:rPr>
        <w:t>โดยการขายหุ้นให้</w:t>
      </w:r>
      <w:r w:rsidR="00B57FE1" w:rsidRPr="0005480F">
        <w:rPr>
          <w:rFonts w:ascii="Angsana New" w:hAnsi="Angsana New" w:cs="Angsana New" w:hint="cs"/>
          <w:sz w:val="28"/>
          <w:szCs w:val="28"/>
          <w:cs/>
        </w:rPr>
        <w:t>ผู้บริหาร</w:t>
      </w:r>
      <w:r w:rsidRPr="0005480F">
        <w:rPr>
          <w:rFonts w:ascii="Angsana New" w:hAnsi="Angsana New" w:cs="Angsana New"/>
          <w:sz w:val="28"/>
          <w:szCs w:val="28"/>
          <w:cs/>
        </w:rPr>
        <w:t>ดังกล่าว</w:t>
      </w:r>
      <w:r w:rsidRPr="0005480F">
        <w:rPr>
          <w:rFonts w:ascii="Angsana New" w:hAnsi="Angsana New" w:cs="Angsana New" w:hint="cs"/>
          <w:sz w:val="28"/>
          <w:szCs w:val="28"/>
          <w:cs/>
        </w:rPr>
        <w:t xml:space="preserve"> อยู่ภายใต้</w:t>
      </w:r>
      <w:r w:rsidRPr="0005480F">
        <w:rPr>
          <w:rFonts w:ascii="Angsana New" w:hAnsi="Angsana New" w:cs="Angsana New"/>
          <w:sz w:val="28"/>
          <w:szCs w:val="28"/>
          <w:cs/>
        </w:rPr>
        <w:t>โครงการให้สิทธิผู้บริหารในการซื้อหุ้นในบริษัท</w:t>
      </w:r>
      <w:r w:rsidRPr="0005480F">
        <w:rPr>
          <w:rFonts w:ascii="Angsana New" w:hAnsi="Angsana New" w:cs="Angsana New" w:hint="cs"/>
          <w:sz w:val="28"/>
          <w:szCs w:val="28"/>
          <w:cs/>
        </w:rPr>
        <w:t xml:space="preserve">                         </w:t>
      </w:r>
      <w:r w:rsidRPr="0005480F">
        <w:rPr>
          <w:rFonts w:ascii="Angsana New" w:hAnsi="Angsana New" w:cs="Angsana New"/>
          <w:sz w:val="28"/>
          <w:szCs w:val="28"/>
          <w:cs/>
        </w:rPr>
        <w:t>เจดับเบิ้ลยูดี ทรานสปอร์ต (ประเทศไทย) จำกัด</w:t>
      </w:r>
    </w:p>
    <w:p w14:paraId="6443491E" w14:textId="4FDE3418" w:rsidR="001D0AA5" w:rsidRPr="0005480F" w:rsidRDefault="001D0AA5" w:rsidP="001D0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firstLine="540"/>
        <w:rPr>
          <w:rFonts w:ascii="Angsana New" w:hAnsi="Angsana New" w:cs="Angsana New"/>
          <w:b/>
          <w:bCs/>
          <w:i/>
          <w:iCs/>
          <w:sz w:val="28"/>
          <w:szCs w:val="28"/>
          <w:lang w:val="en-GB"/>
        </w:rPr>
      </w:pPr>
      <w:r w:rsidRPr="0005480F">
        <w:rPr>
          <w:rFonts w:ascii="Angsana New" w:hAnsi="Angsana New" w:cs="Angsana New" w:hint="cs"/>
          <w:b/>
          <w:bCs/>
          <w:i/>
          <w:iCs/>
          <w:sz w:val="28"/>
          <w:szCs w:val="28"/>
          <w:cs/>
          <w:lang w:val="en-GB"/>
        </w:rPr>
        <w:t>โครงการให้สิทธิผู้บริหารในการซื้อหุ้นในบริษัท</w:t>
      </w:r>
      <w:r w:rsidR="00123D9D" w:rsidRPr="0005480F">
        <w:rPr>
          <w:rFonts w:ascii="Angsana New" w:hAnsi="Angsana New" w:cs="Angsana New"/>
          <w:b/>
          <w:bCs/>
          <w:i/>
          <w:iCs/>
          <w:sz w:val="28"/>
          <w:szCs w:val="28"/>
          <w:lang w:val="en-GB"/>
        </w:rPr>
        <w:t xml:space="preserve"> </w:t>
      </w:r>
      <w:r w:rsidRPr="0005480F">
        <w:rPr>
          <w:rFonts w:ascii="Angsana New" w:hAnsi="Angsana New" w:cs="Angsana New"/>
          <w:b/>
          <w:bCs/>
          <w:i/>
          <w:iCs/>
          <w:sz w:val="28"/>
          <w:szCs w:val="28"/>
          <w:cs/>
          <w:lang w:val="en-GB"/>
        </w:rPr>
        <w:t>เจดับเบิ้ลยูดี ทรานสปอร์ต (ประเทศไทย) จำกัด</w:t>
      </w:r>
      <w:r w:rsidRPr="0005480F">
        <w:rPr>
          <w:rFonts w:ascii="Angsana New" w:hAnsi="Angsana New" w:cs="Angsana New" w:hint="cs"/>
          <w:b/>
          <w:bCs/>
          <w:i/>
          <w:iCs/>
          <w:sz w:val="28"/>
          <w:szCs w:val="28"/>
          <w:cs/>
          <w:lang w:val="en-GB"/>
        </w:rPr>
        <w:t xml:space="preserve"> </w:t>
      </w:r>
      <w:r w:rsidRPr="0005480F">
        <w:rPr>
          <w:rFonts w:ascii="Angsana New" w:hAnsi="Angsana New" w:cs="Angsana New"/>
          <w:b/>
          <w:bCs/>
          <w:i/>
          <w:iCs/>
          <w:sz w:val="28"/>
          <w:szCs w:val="28"/>
        </w:rPr>
        <w:t>“</w:t>
      </w:r>
      <w:r w:rsidRPr="0005480F">
        <w:rPr>
          <w:rFonts w:ascii="Angsana New" w:hAnsi="Angsana New" w:cs="Angsana New"/>
          <w:b/>
          <w:bCs/>
          <w:i/>
          <w:iCs/>
          <w:sz w:val="28"/>
          <w:szCs w:val="28"/>
          <w:lang w:val="en-GB"/>
        </w:rPr>
        <w:t>JTS”</w:t>
      </w:r>
    </w:p>
    <w:p w14:paraId="0458FB0A" w14:textId="265CB251" w:rsidR="001D0AA5" w:rsidRPr="0005480F" w:rsidRDefault="00E9482B" w:rsidP="00E9482B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05480F">
        <w:rPr>
          <w:rFonts w:ascii="Angsana New" w:hAnsi="Angsana New" w:cs="Angsana New" w:hint="cs"/>
          <w:sz w:val="28"/>
          <w:szCs w:val="28"/>
          <w:cs/>
        </w:rPr>
        <w:t>ที่ประชุมในการประชุมคณะกรรมการของบริษัทเมื่อวันที่</w:t>
      </w:r>
      <w:r w:rsidRPr="0005480F">
        <w:rPr>
          <w:rFonts w:ascii="Angsana New" w:hAnsi="Angsana New" w:cs="Angsana New"/>
          <w:sz w:val="28"/>
          <w:szCs w:val="28"/>
          <w:cs/>
        </w:rPr>
        <w:t xml:space="preserve"> </w:t>
      </w:r>
      <w:r w:rsidR="00421C0E" w:rsidRPr="00421C0E">
        <w:rPr>
          <w:rFonts w:ascii="Angsana New" w:hAnsi="Angsana New" w:cs="Angsana New"/>
          <w:sz w:val="28"/>
          <w:szCs w:val="28"/>
        </w:rPr>
        <w:t>2</w:t>
      </w:r>
      <w:r w:rsidR="00046759" w:rsidRPr="0005480F">
        <w:rPr>
          <w:rFonts w:ascii="Angsana New" w:hAnsi="Angsana New" w:cs="Angsana New"/>
          <w:sz w:val="28"/>
          <w:szCs w:val="28"/>
        </w:rPr>
        <w:t>6</w:t>
      </w:r>
      <w:r w:rsidRPr="0005480F">
        <w:rPr>
          <w:rFonts w:ascii="Angsana New" w:hAnsi="Angsana New" w:cs="Angsana New"/>
          <w:sz w:val="28"/>
          <w:szCs w:val="28"/>
          <w:cs/>
        </w:rPr>
        <w:t xml:space="preserve"> </w:t>
      </w:r>
      <w:r w:rsidRPr="0005480F">
        <w:rPr>
          <w:rFonts w:ascii="Angsana New" w:hAnsi="Angsana New" w:cs="Angsana New" w:hint="cs"/>
          <w:sz w:val="28"/>
          <w:szCs w:val="28"/>
          <w:cs/>
        </w:rPr>
        <w:t>เมษายน</w:t>
      </w:r>
      <w:r w:rsidRPr="0005480F">
        <w:rPr>
          <w:rFonts w:ascii="Angsana New" w:hAnsi="Angsana New" w:cs="Angsana New"/>
          <w:sz w:val="28"/>
          <w:szCs w:val="28"/>
          <w:cs/>
        </w:rPr>
        <w:t xml:space="preserve"> </w:t>
      </w:r>
      <w:r w:rsidR="00421C0E" w:rsidRPr="00421C0E">
        <w:rPr>
          <w:rFonts w:ascii="Angsana New" w:hAnsi="Angsana New" w:cs="Angsana New"/>
          <w:sz w:val="28"/>
          <w:szCs w:val="28"/>
        </w:rPr>
        <w:t>2</w:t>
      </w:r>
      <w:r w:rsidR="00046759" w:rsidRPr="0005480F">
        <w:rPr>
          <w:rFonts w:ascii="Angsana New" w:hAnsi="Angsana New" w:cs="Angsana New"/>
          <w:sz w:val="28"/>
          <w:szCs w:val="28"/>
        </w:rPr>
        <w:t>564</w:t>
      </w:r>
      <w:r w:rsidRPr="0005480F">
        <w:rPr>
          <w:rFonts w:ascii="Angsana New" w:hAnsi="Angsana New" w:cs="Angsana New"/>
          <w:sz w:val="28"/>
          <w:szCs w:val="28"/>
          <w:cs/>
        </w:rPr>
        <w:t xml:space="preserve"> </w:t>
      </w:r>
      <w:r w:rsidRPr="0005480F">
        <w:rPr>
          <w:rFonts w:ascii="Angsana New" w:hAnsi="Angsana New" w:cs="Angsana New" w:hint="cs"/>
          <w:sz w:val="28"/>
          <w:szCs w:val="28"/>
          <w:cs/>
        </w:rPr>
        <w:t>คณะกรรมการของบริษัทมีมติให้บริษัทเสนอขายหุ้นสามัญของ</w:t>
      </w:r>
      <w:r w:rsidRPr="0005480F">
        <w:rPr>
          <w:rFonts w:ascii="Angsana New" w:hAnsi="Angsana New" w:cs="Angsana New"/>
          <w:sz w:val="28"/>
          <w:szCs w:val="28"/>
          <w:cs/>
        </w:rPr>
        <w:t xml:space="preserve"> </w:t>
      </w:r>
      <w:r w:rsidRPr="0005480F">
        <w:rPr>
          <w:rFonts w:ascii="Angsana New" w:hAnsi="Angsana New" w:cs="Angsana New"/>
          <w:sz w:val="28"/>
          <w:szCs w:val="28"/>
        </w:rPr>
        <w:t xml:space="preserve">JTS </w:t>
      </w:r>
      <w:r w:rsidRPr="0005480F">
        <w:rPr>
          <w:rFonts w:ascii="Angsana New" w:hAnsi="Angsana New" w:cs="Angsana New" w:hint="cs"/>
          <w:sz w:val="28"/>
          <w:szCs w:val="28"/>
          <w:cs/>
        </w:rPr>
        <w:t>ที่ถือโดยบริษัทในสัดส่วนร้อยละ</w:t>
      </w:r>
      <w:r w:rsidRPr="0005480F">
        <w:rPr>
          <w:rFonts w:ascii="Angsana New" w:hAnsi="Angsana New" w:cs="Angsana New"/>
          <w:sz w:val="28"/>
          <w:szCs w:val="28"/>
          <w:cs/>
        </w:rPr>
        <w:t xml:space="preserve"> </w:t>
      </w:r>
      <w:r w:rsidR="005B26AA" w:rsidRPr="0005480F">
        <w:rPr>
          <w:rFonts w:ascii="Angsana New" w:hAnsi="Angsana New" w:cs="Angsana New"/>
          <w:sz w:val="28"/>
          <w:szCs w:val="28"/>
        </w:rPr>
        <w:t>9</w:t>
      </w:r>
      <w:r w:rsidR="00046759" w:rsidRPr="0005480F">
        <w:rPr>
          <w:rFonts w:ascii="Angsana New" w:hAnsi="Angsana New" w:cs="Angsana New"/>
          <w:sz w:val="28"/>
          <w:szCs w:val="28"/>
        </w:rPr>
        <w:t>.</w:t>
      </w:r>
      <w:r w:rsidR="00421C0E" w:rsidRPr="00421C0E">
        <w:rPr>
          <w:rFonts w:ascii="Angsana New" w:hAnsi="Angsana New" w:cs="Angsana New"/>
          <w:sz w:val="28"/>
          <w:szCs w:val="28"/>
        </w:rPr>
        <w:t>0</w:t>
      </w:r>
      <w:r w:rsidR="005B26AA" w:rsidRPr="0005480F">
        <w:rPr>
          <w:rFonts w:ascii="Angsana New" w:hAnsi="Angsana New" w:cs="Angsana New"/>
          <w:sz w:val="28"/>
          <w:szCs w:val="28"/>
        </w:rPr>
        <w:t>4</w:t>
      </w:r>
      <w:r w:rsidRPr="0005480F">
        <w:rPr>
          <w:rFonts w:ascii="Angsana New" w:hAnsi="Angsana New" w:cs="Angsana New"/>
          <w:sz w:val="28"/>
          <w:szCs w:val="28"/>
          <w:cs/>
        </w:rPr>
        <w:t xml:space="preserve"> </w:t>
      </w:r>
      <w:r w:rsidRPr="0005480F">
        <w:rPr>
          <w:rFonts w:ascii="Angsana New" w:hAnsi="Angsana New" w:cs="Angsana New" w:hint="cs"/>
          <w:sz w:val="28"/>
          <w:szCs w:val="28"/>
          <w:cs/>
        </w:rPr>
        <w:t>ของทุนจดทะเบียนให้แก่ผู้บริหาร</w:t>
      </w:r>
      <w:r w:rsidRPr="0005480F">
        <w:rPr>
          <w:rFonts w:ascii="Angsana New" w:hAnsi="Angsana New" w:cs="Angsana New"/>
          <w:sz w:val="28"/>
          <w:szCs w:val="28"/>
          <w:cs/>
        </w:rPr>
        <w:t xml:space="preserve"> </w:t>
      </w:r>
      <w:r w:rsidR="00046759" w:rsidRPr="0005480F">
        <w:rPr>
          <w:rFonts w:ascii="Angsana New" w:hAnsi="Angsana New" w:cs="Angsana New"/>
          <w:sz w:val="28"/>
          <w:szCs w:val="28"/>
        </w:rPr>
        <w:t>6</w:t>
      </w:r>
      <w:r w:rsidRPr="0005480F">
        <w:rPr>
          <w:rFonts w:ascii="Angsana New" w:hAnsi="Angsana New" w:cs="Angsana New"/>
          <w:sz w:val="28"/>
          <w:szCs w:val="28"/>
          <w:cs/>
        </w:rPr>
        <w:t xml:space="preserve"> </w:t>
      </w:r>
      <w:r w:rsidRPr="0005480F">
        <w:rPr>
          <w:rFonts w:ascii="Angsana New" w:hAnsi="Angsana New" w:cs="Angsana New" w:hint="cs"/>
          <w:sz w:val="28"/>
          <w:szCs w:val="28"/>
          <w:cs/>
        </w:rPr>
        <w:t>คน</w:t>
      </w:r>
      <w:r w:rsidRPr="0005480F">
        <w:rPr>
          <w:rFonts w:ascii="Angsana New" w:hAnsi="Angsana New" w:cs="Angsana New"/>
          <w:sz w:val="28"/>
          <w:szCs w:val="28"/>
          <w:cs/>
        </w:rPr>
        <w:t xml:space="preserve"> </w:t>
      </w:r>
      <w:r w:rsidRPr="0005480F">
        <w:rPr>
          <w:rFonts w:ascii="Angsana New" w:hAnsi="Angsana New" w:cs="Angsana New" w:hint="cs"/>
          <w:sz w:val="28"/>
          <w:szCs w:val="28"/>
          <w:cs/>
        </w:rPr>
        <w:t>ของบริษัทที่มีสิทธิ</w:t>
      </w:r>
      <w:r w:rsidRPr="0005480F">
        <w:rPr>
          <w:rFonts w:asciiTheme="majorBidi" w:hAnsiTheme="majorBidi" w:cstheme="majorBidi" w:hint="cs"/>
          <w:sz w:val="28"/>
          <w:szCs w:val="28"/>
          <w:cs/>
          <w:lang w:val="en-GB"/>
        </w:rPr>
        <w:t>ซื้อหุ้นดังกล่าว</w:t>
      </w:r>
      <w:r w:rsidRPr="0005480F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Pr="0005480F">
        <w:rPr>
          <w:rFonts w:asciiTheme="majorBidi" w:hAnsiTheme="majorBidi" w:cstheme="majorBidi" w:hint="cs"/>
          <w:sz w:val="28"/>
          <w:szCs w:val="28"/>
          <w:cs/>
          <w:lang w:val="en-GB"/>
        </w:rPr>
        <w:t>รวมเป็นจำนวนเงิน</w:t>
      </w:r>
      <w:r w:rsidRPr="0005480F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="005B26AA" w:rsidRPr="0005480F">
        <w:rPr>
          <w:rFonts w:asciiTheme="majorBidi" w:hAnsiTheme="majorBidi" w:cstheme="majorBidi"/>
          <w:sz w:val="28"/>
          <w:szCs w:val="28"/>
          <w:lang w:val="en-GB"/>
        </w:rPr>
        <w:t>7</w:t>
      </w:r>
      <w:r w:rsidR="00046759" w:rsidRPr="0005480F">
        <w:rPr>
          <w:rFonts w:asciiTheme="majorBidi" w:hAnsiTheme="majorBidi" w:cstheme="majorBidi"/>
          <w:sz w:val="28"/>
          <w:szCs w:val="28"/>
          <w:lang w:val="en-GB"/>
        </w:rPr>
        <w:t>.56</w:t>
      </w:r>
      <w:r w:rsidRPr="0005480F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Pr="0005480F">
        <w:rPr>
          <w:rFonts w:asciiTheme="majorBidi" w:hAnsiTheme="majorBidi" w:cstheme="majorBidi" w:hint="cs"/>
          <w:sz w:val="28"/>
          <w:szCs w:val="28"/>
          <w:cs/>
          <w:lang w:val="en-GB"/>
        </w:rPr>
        <w:t>ล้านบาท</w:t>
      </w:r>
      <w:r w:rsidRPr="0005480F">
        <w:rPr>
          <w:rFonts w:asciiTheme="majorBidi" w:hAnsiTheme="majorBidi" w:cstheme="majorBidi"/>
          <w:sz w:val="28"/>
          <w:szCs w:val="28"/>
          <w:cs/>
          <w:lang w:val="en-GB"/>
        </w:rPr>
        <w:t xml:space="preserve">  </w:t>
      </w:r>
    </w:p>
    <w:p w14:paraId="30A8F7C1" w14:textId="5D3567DA" w:rsidR="00E9482B" w:rsidRPr="0005480F" w:rsidRDefault="00E9482B" w:rsidP="00E9482B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64DDEDA2" w14:textId="12183E8F" w:rsidR="00E9482B" w:rsidRPr="0005480F" w:rsidRDefault="00E9482B" w:rsidP="00E9482B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05480F">
        <w:rPr>
          <w:rFonts w:asciiTheme="majorBidi" w:hAnsiTheme="majorBidi" w:cstheme="majorBidi" w:hint="cs"/>
          <w:sz w:val="28"/>
          <w:szCs w:val="28"/>
          <w:cs/>
          <w:lang w:val="en-GB"/>
        </w:rPr>
        <w:t>เงื่อนไขของโครงการโดยสรุปมีดังต่อไปนี้</w:t>
      </w:r>
    </w:p>
    <w:p w14:paraId="4724C120" w14:textId="77777777" w:rsidR="00E9482B" w:rsidRPr="0005480F" w:rsidRDefault="00E9482B" w:rsidP="00E9482B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383"/>
        <w:gridCol w:w="5287"/>
      </w:tblGrid>
      <w:tr w:rsidR="00E9482B" w:rsidRPr="0005480F" w14:paraId="4A8B3774" w14:textId="77777777" w:rsidTr="00C80D63">
        <w:trPr>
          <w:tblHeader/>
        </w:trPr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05638A" w14:textId="77777777" w:rsidR="00E9482B" w:rsidRPr="0005480F" w:rsidRDefault="00E9482B" w:rsidP="00E94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>รายการ</w:t>
            </w:r>
          </w:p>
        </w:tc>
        <w:tc>
          <w:tcPr>
            <w:tcW w:w="383" w:type="dxa"/>
          </w:tcPr>
          <w:p w14:paraId="28C87D8D" w14:textId="77777777" w:rsidR="00E9482B" w:rsidRPr="0005480F" w:rsidRDefault="00E9482B" w:rsidP="00E94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854A96" w14:textId="77777777" w:rsidR="00E9482B" w:rsidRPr="0005480F" w:rsidRDefault="00E9482B" w:rsidP="00E94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>รายละเอียด</w:t>
            </w:r>
          </w:p>
        </w:tc>
      </w:tr>
      <w:tr w:rsidR="00E9482B" w:rsidRPr="0005480F" w14:paraId="4F647BA0" w14:textId="77777777" w:rsidTr="00C80D63">
        <w:tc>
          <w:tcPr>
            <w:tcW w:w="3510" w:type="dxa"/>
            <w:hideMark/>
          </w:tcPr>
          <w:p w14:paraId="59DB4A9C" w14:textId="77777777" w:rsidR="00E9482B" w:rsidRPr="0005480F" w:rsidRDefault="00E9482B" w:rsidP="00E94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>วันที่ให้สิทธิ</w:t>
            </w:r>
          </w:p>
        </w:tc>
        <w:tc>
          <w:tcPr>
            <w:tcW w:w="383" w:type="dxa"/>
          </w:tcPr>
          <w:p w14:paraId="4CCA2AF9" w14:textId="77777777" w:rsidR="00E9482B" w:rsidRPr="0005480F" w:rsidRDefault="00E9482B" w:rsidP="00E94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87" w:type="dxa"/>
            <w:hideMark/>
          </w:tcPr>
          <w:p w14:paraId="02DF664E" w14:textId="5D6ACADC" w:rsidR="00E9482B" w:rsidRPr="0005480F" w:rsidRDefault="00421C0E" w:rsidP="00E94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1C0E">
              <w:rPr>
                <w:rFonts w:ascii="Angsana New" w:hAnsi="Angsana New"/>
                <w:sz w:val="28"/>
                <w:szCs w:val="28"/>
              </w:rPr>
              <w:t>2</w:t>
            </w:r>
            <w:r w:rsidR="00046759" w:rsidRPr="0005480F">
              <w:rPr>
                <w:rFonts w:ascii="Angsana New" w:hAnsi="Angsana New"/>
                <w:sz w:val="28"/>
                <w:szCs w:val="28"/>
              </w:rPr>
              <w:t>6</w:t>
            </w:r>
            <w:r w:rsidR="00E9482B" w:rsidRPr="0005480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9482B"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>เมษายน</w:t>
            </w:r>
            <w:r w:rsidR="00E9482B" w:rsidRPr="0005480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21C0E">
              <w:rPr>
                <w:rFonts w:ascii="Angsana New" w:hAnsi="Angsana New"/>
                <w:sz w:val="28"/>
                <w:szCs w:val="28"/>
              </w:rPr>
              <w:t>2</w:t>
            </w:r>
            <w:r w:rsidR="00E9482B" w:rsidRPr="0005480F">
              <w:rPr>
                <w:rFonts w:ascii="Angsana New" w:hAnsi="Angsana New"/>
                <w:sz w:val="28"/>
                <w:szCs w:val="28"/>
              </w:rPr>
              <w:t xml:space="preserve">564 </w:t>
            </w:r>
          </w:p>
        </w:tc>
      </w:tr>
      <w:tr w:rsidR="00E9482B" w:rsidRPr="0005480F" w14:paraId="1FDF1B49" w14:textId="77777777" w:rsidTr="00C80D63">
        <w:tc>
          <w:tcPr>
            <w:tcW w:w="3510" w:type="dxa"/>
            <w:hideMark/>
          </w:tcPr>
          <w:p w14:paraId="5CE7994B" w14:textId="77777777" w:rsidR="00E9482B" w:rsidRPr="0005480F" w:rsidRDefault="00E9482B" w:rsidP="00E94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ราคาซื้อหุ้นสามัญ</w:t>
            </w:r>
          </w:p>
        </w:tc>
        <w:tc>
          <w:tcPr>
            <w:tcW w:w="383" w:type="dxa"/>
          </w:tcPr>
          <w:p w14:paraId="3BF0BFDE" w14:textId="77777777" w:rsidR="00E9482B" w:rsidRPr="0005480F" w:rsidRDefault="00E9482B" w:rsidP="00E94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287" w:type="dxa"/>
            <w:hideMark/>
          </w:tcPr>
          <w:p w14:paraId="1DFD7786" w14:textId="2D68162B" w:rsidR="00E9482B" w:rsidRPr="0005480F" w:rsidRDefault="00E9482B" w:rsidP="00E94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ราคาซื้อระหว่าง </w:t>
            </w:r>
            <w:r w:rsidRPr="0005480F">
              <w:rPr>
                <w:rFonts w:ascii="Angsana New" w:hAnsi="Angsana New" w:cs="Angsana New"/>
                <w:sz w:val="28"/>
                <w:szCs w:val="28"/>
              </w:rPr>
              <w:t>76.9</w:t>
            </w:r>
            <w:r w:rsidR="00421C0E" w:rsidRPr="00421C0E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05480F">
              <w:rPr>
                <w:rFonts w:ascii="Angsana New" w:hAnsi="Angsana New" w:cs="Angsana New"/>
                <w:sz w:val="28"/>
                <w:szCs w:val="28"/>
              </w:rPr>
              <w:t>- 9</w:t>
            </w:r>
            <w:r w:rsidR="00421C0E" w:rsidRPr="00421C0E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05480F">
              <w:rPr>
                <w:rFonts w:ascii="Angsana New" w:hAnsi="Angsana New" w:cs="Angsana New"/>
                <w:sz w:val="28"/>
                <w:szCs w:val="28"/>
              </w:rPr>
              <w:t xml:space="preserve">.16 </w:t>
            </w:r>
            <w:r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>บาทต่อหุ้น</w:t>
            </w:r>
          </w:p>
        </w:tc>
      </w:tr>
      <w:tr w:rsidR="00E9482B" w:rsidRPr="0005480F" w14:paraId="6EF9DF2B" w14:textId="77777777" w:rsidTr="00C80D63">
        <w:tc>
          <w:tcPr>
            <w:tcW w:w="3510" w:type="dxa"/>
          </w:tcPr>
          <w:p w14:paraId="4D267D8F" w14:textId="77777777" w:rsidR="00E9482B" w:rsidRPr="0005480F" w:rsidRDefault="00E9482B" w:rsidP="00E94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>จำนวนหุ้นที่ให้สิทธิ</w:t>
            </w:r>
          </w:p>
        </w:tc>
        <w:tc>
          <w:tcPr>
            <w:tcW w:w="383" w:type="dxa"/>
          </w:tcPr>
          <w:p w14:paraId="58ABC013" w14:textId="77777777" w:rsidR="00E9482B" w:rsidRPr="0005480F" w:rsidRDefault="00E9482B" w:rsidP="00E94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287" w:type="dxa"/>
          </w:tcPr>
          <w:p w14:paraId="4FF46CAC" w14:textId="177FBC02" w:rsidR="00E9482B" w:rsidRPr="0005480F" w:rsidRDefault="00E9482B" w:rsidP="00E94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421C0E" w:rsidRPr="00421C0E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05480F">
              <w:rPr>
                <w:rFonts w:ascii="Angsana New" w:hAnsi="Angsana New" w:cs="Angsana New"/>
                <w:sz w:val="28"/>
                <w:szCs w:val="28"/>
              </w:rPr>
              <w:t xml:space="preserve">,368 </w:t>
            </w:r>
            <w:r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>หุ้น</w:t>
            </w:r>
          </w:p>
        </w:tc>
      </w:tr>
    </w:tbl>
    <w:p w14:paraId="44ECA1B4" w14:textId="77777777" w:rsidR="00E9482B" w:rsidRPr="0005480F" w:rsidRDefault="00E9482B" w:rsidP="00E9482B">
      <w:pPr>
        <w:ind w:left="540"/>
        <w:jc w:val="thaiDistribute"/>
        <w:rPr>
          <w:rFonts w:ascii="Angsana New" w:hAnsi="Angsana New" w:cs="Angsana New"/>
          <w:sz w:val="28"/>
          <w:szCs w:val="28"/>
          <w:lang w:val="en-GB"/>
        </w:rPr>
      </w:pPr>
    </w:p>
    <w:p w14:paraId="3B7874DD" w14:textId="47915190" w:rsidR="00E9482B" w:rsidRPr="0005480F" w:rsidRDefault="00E9482B" w:rsidP="00E9482B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05480F">
        <w:rPr>
          <w:rFonts w:ascii="Angsana New" w:hAnsi="Angsana New" w:cs="Angsana New" w:hint="cs"/>
          <w:sz w:val="28"/>
          <w:szCs w:val="28"/>
          <w:cs/>
          <w:lang w:val="en-GB"/>
        </w:rPr>
        <w:t>เงื่อนไขของโครงการกำหนดให้ผู้บริหารทำงานครบกำหนดในแต่ละปีเป็นระยะเวลา</w:t>
      </w:r>
      <w:r w:rsidRPr="0005480F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="00046759" w:rsidRPr="0005480F">
        <w:rPr>
          <w:rFonts w:ascii="Angsana New" w:hAnsi="Angsana New" w:cs="Angsana New"/>
          <w:sz w:val="28"/>
          <w:szCs w:val="28"/>
          <w:lang w:val="en-GB"/>
        </w:rPr>
        <w:t>5</w:t>
      </w:r>
      <w:r w:rsidRPr="0005480F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Pr="0005480F">
        <w:rPr>
          <w:rFonts w:ascii="Angsana New" w:hAnsi="Angsana New" w:cs="Angsana New" w:hint="cs"/>
          <w:sz w:val="28"/>
          <w:szCs w:val="28"/>
          <w:cs/>
          <w:lang w:val="en-GB"/>
        </w:rPr>
        <w:t>ปี</w:t>
      </w:r>
      <w:r w:rsidR="009C12AA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9C12AA">
        <w:rPr>
          <w:rFonts w:ascii="Angsana New" w:hAnsi="Angsana New" w:cs="Angsana New" w:hint="cs"/>
          <w:sz w:val="28"/>
          <w:szCs w:val="28"/>
          <w:cs/>
          <w:lang w:val="en-GB"/>
        </w:rPr>
        <w:t>และเงื่อนไขอื่น</w:t>
      </w:r>
      <w:r w:rsidRPr="0005480F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Pr="0005480F">
        <w:rPr>
          <w:rFonts w:ascii="Angsana New" w:hAnsi="Angsana New" w:cs="Angsana New" w:hint="cs"/>
          <w:sz w:val="28"/>
          <w:szCs w:val="28"/>
          <w:cs/>
          <w:lang w:val="en-GB"/>
        </w:rPr>
        <w:t>หากผู้บริหาร</w:t>
      </w:r>
      <w:r w:rsidR="009C12AA" w:rsidRPr="000F3EB9">
        <w:rPr>
          <w:sz w:val="22"/>
          <w:szCs w:val="22"/>
        </w:rPr>
        <w:br/>
      </w:r>
      <w:r w:rsidR="00FE1801" w:rsidRPr="0005480F">
        <w:rPr>
          <w:rFonts w:ascii="Angsana New" w:hAnsi="Angsana New" w:cs="Angsana New" w:hint="cs"/>
          <w:sz w:val="28"/>
          <w:szCs w:val="28"/>
          <w:cs/>
          <w:lang w:val="en-GB"/>
        </w:rPr>
        <w:t>ราย</w:t>
      </w:r>
      <w:r w:rsidR="00C023A2">
        <w:rPr>
          <w:rFonts w:ascii="Angsana New" w:hAnsi="Angsana New" w:cs="Angsana New" w:hint="cs"/>
          <w:sz w:val="28"/>
          <w:szCs w:val="28"/>
          <w:cs/>
          <w:lang w:val="en-GB"/>
        </w:rPr>
        <w:t>ใด</w:t>
      </w:r>
      <w:r w:rsidR="00FE1801" w:rsidRPr="0005480F">
        <w:rPr>
          <w:rFonts w:ascii="Angsana New" w:hAnsi="Angsana New" w:cs="Angsana New" w:hint="cs"/>
          <w:sz w:val="28"/>
          <w:szCs w:val="28"/>
          <w:cs/>
          <w:lang w:val="en-GB"/>
        </w:rPr>
        <w:t>พ้นสภาพการเป็นพนักงาน</w:t>
      </w:r>
      <w:r w:rsidRPr="0005480F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Pr="0005480F">
        <w:rPr>
          <w:rFonts w:asciiTheme="majorBidi" w:hAnsiTheme="majorBidi" w:cstheme="majorBidi" w:hint="cs"/>
          <w:sz w:val="28"/>
          <w:szCs w:val="28"/>
          <w:cs/>
          <w:lang w:val="en-GB"/>
        </w:rPr>
        <w:t>ผู้บริหารรายนั้นต้องขายหุ้นตามสัดส่วนคงเหลือที่เหลืออยู่คืนให้แก่บริษัท</w:t>
      </w:r>
      <w:r w:rsidRPr="0005480F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Pr="0005480F">
        <w:rPr>
          <w:rFonts w:asciiTheme="majorBidi" w:hAnsiTheme="majorBidi" w:cstheme="majorBidi" w:hint="cs"/>
          <w:sz w:val="28"/>
          <w:szCs w:val="28"/>
          <w:cs/>
          <w:lang w:val="en-GB"/>
        </w:rPr>
        <w:t>เจดับเบิ้ลยูดี</w:t>
      </w:r>
      <w:r w:rsidRPr="0005480F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Pr="0005480F">
        <w:rPr>
          <w:rFonts w:asciiTheme="majorBidi" w:hAnsiTheme="majorBidi" w:cstheme="majorBidi" w:hint="cs"/>
          <w:sz w:val="28"/>
          <w:szCs w:val="28"/>
          <w:cs/>
          <w:lang w:val="en-GB"/>
        </w:rPr>
        <w:t>อินโฟโลจิสติกส์</w:t>
      </w:r>
      <w:r w:rsidRPr="0005480F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Pr="0005480F">
        <w:rPr>
          <w:rFonts w:asciiTheme="majorBidi" w:hAnsiTheme="majorBidi" w:cstheme="majorBidi" w:hint="cs"/>
          <w:sz w:val="28"/>
          <w:szCs w:val="28"/>
          <w:cs/>
          <w:lang w:val="en-GB"/>
        </w:rPr>
        <w:t>จำกัด</w:t>
      </w:r>
      <w:r w:rsidRPr="0005480F">
        <w:rPr>
          <w:rFonts w:asciiTheme="majorBidi" w:hAnsiTheme="majorBidi" w:cstheme="majorBidi"/>
          <w:sz w:val="28"/>
          <w:szCs w:val="28"/>
          <w:cs/>
          <w:lang w:val="en-GB"/>
        </w:rPr>
        <w:t xml:space="preserve"> (</w:t>
      </w:r>
      <w:r w:rsidRPr="0005480F">
        <w:rPr>
          <w:rFonts w:asciiTheme="majorBidi" w:hAnsiTheme="majorBidi" w:cstheme="majorBidi" w:hint="cs"/>
          <w:sz w:val="28"/>
          <w:szCs w:val="28"/>
          <w:cs/>
          <w:lang w:val="en-GB"/>
        </w:rPr>
        <w:t>มหาชน</w:t>
      </w:r>
      <w:r w:rsidRPr="0005480F">
        <w:rPr>
          <w:rFonts w:asciiTheme="majorBidi" w:hAnsiTheme="majorBidi" w:cstheme="majorBidi"/>
          <w:sz w:val="28"/>
          <w:szCs w:val="28"/>
          <w:cs/>
          <w:lang w:val="en-GB"/>
        </w:rPr>
        <w:t>)</w:t>
      </w:r>
    </w:p>
    <w:p w14:paraId="230DC17C" w14:textId="77777777" w:rsidR="00E9482B" w:rsidRPr="0005480F" w:rsidRDefault="00E9482B" w:rsidP="00E9482B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4238CF46" w14:textId="5003F92B" w:rsidR="003F415F" w:rsidRPr="0005480F" w:rsidRDefault="00E9482B" w:rsidP="00E9482B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05480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บริษัทได้บันทึกค่าใช้จ่ายรายการจ่ายหุ้นเป็นเกณฑ์จำนวน </w:t>
      </w:r>
      <w:r w:rsidR="007917B3">
        <w:rPr>
          <w:rFonts w:asciiTheme="majorBidi" w:hAnsiTheme="majorBidi" w:cstheme="majorBidi"/>
          <w:sz w:val="28"/>
          <w:szCs w:val="28"/>
        </w:rPr>
        <w:t>9.25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 w:hint="cs"/>
          <w:sz w:val="28"/>
          <w:szCs w:val="28"/>
          <w:cs/>
          <w:lang w:val="en-GB"/>
        </w:rPr>
        <w:t>ล้านบาทในงบกำไรขาดทุนเบ็ดเสร็จรวมและงบกำไรขาดทุนเบ็ดเสร็จเฉพาะกิจการสำหรับงวดสามเดือนและ</w:t>
      </w:r>
      <w:r w:rsidR="007917B3">
        <w:rPr>
          <w:rFonts w:asciiTheme="majorBidi" w:hAnsiTheme="majorBidi" w:cstheme="majorBidi" w:hint="cs"/>
          <w:sz w:val="28"/>
          <w:szCs w:val="28"/>
          <w:cs/>
          <w:lang w:val="en-GB"/>
        </w:rPr>
        <w:t>เก้า</w:t>
      </w:r>
      <w:r w:rsidR="00777CF3" w:rsidRPr="0005480F">
        <w:rPr>
          <w:rFonts w:asciiTheme="majorBidi" w:hAnsiTheme="majorBidi" w:cstheme="majorBidi" w:hint="cs"/>
          <w:sz w:val="28"/>
          <w:szCs w:val="28"/>
          <w:cs/>
          <w:lang w:val="en-GB"/>
        </w:rPr>
        <w:t>เดือน</w:t>
      </w:r>
      <w:r w:rsidRPr="0005480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สิ้นสุดวันที่ </w:t>
      </w:r>
      <w:r w:rsidR="00777CF3" w:rsidRPr="0005480F">
        <w:rPr>
          <w:rFonts w:asciiTheme="majorBidi" w:hAnsiTheme="majorBidi" w:cstheme="majorBidi"/>
          <w:sz w:val="28"/>
          <w:szCs w:val="28"/>
          <w:lang w:val="en-GB"/>
        </w:rPr>
        <w:t>3</w:t>
      </w:r>
      <w:r w:rsidR="00421C0E" w:rsidRPr="00421C0E">
        <w:rPr>
          <w:rFonts w:asciiTheme="majorBidi" w:hAnsiTheme="majorBidi" w:cstheme="majorBidi"/>
          <w:sz w:val="28"/>
          <w:szCs w:val="28"/>
        </w:rPr>
        <w:t>0</w:t>
      </w:r>
      <w:r w:rsidR="00777CF3" w:rsidRPr="0005480F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7917B3">
        <w:rPr>
          <w:rFonts w:asciiTheme="majorBidi" w:hAnsiTheme="majorBidi" w:cstheme="majorBidi" w:hint="cs"/>
          <w:sz w:val="28"/>
          <w:szCs w:val="28"/>
          <w:cs/>
          <w:lang w:val="en-GB"/>
        </w:rPr>
        <w:t>กันยายน</w:t>
      </w:r>
      <w:r w:rsidRPr="0005480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="00421C0E" w:rsidRPr="00421C0E">
        <w:rPr>
          <w:rFonts w:asciiTheme="majorBidi" w:hAnsiTheme="majorBidi" w:cstheme="majorBidi"/>
          <w:sz w:val="28"/>
          <w:szCs w:val="28"/>
        </w:rPr>
        <w:t>2</w:t>
      </w:r>
      <w:r w:rsidR="00046759" w:rsidRPr="0005480F">
        <w:rPr>
          <w:rFonts w:asciiTheme="majorBidi" w:hAnsiTheme="majorBidi" w:cstheme="majorBidi"/>
          <w:sz w:val="28"/>
          <w:szCs w:val="28"/>
          <w:lang w:val="en-GB"/>
        </w:rPr>
        <w:t>564</w:t>
      </w:r>
      <w:r w:rsidRPr="0005480F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05480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มูลค่ายุติธรรมของราคาหุ้น ณ วันที่ให้สิทธิที่ราคา </w:t>
      </w:r>
      <w:r w:rsidR="00046759" w:rsidRPr="0005480F">
        <w:rPr>
          <w:rFonts w:asciiTheme="majorBidi" w:hAnsiTheme="majorBidi" w:cstheme="majorBidi"/>
          <w:sz w:val="28"/>
          <w:szCs w:val="28"/>
          <w:lang w:val="en-GB"/>
        </w:rPr>
        <w:t>57</w:t>
      </w:r>
      <w:r w:rsidR="00421C0E" w:rsidRPr="00421C0E">
        <w:rPr>
          <w:rFonts w:asciiTheme="majorBidi" w:hAnsiTheme="majorBidi" w:cstheme="majorBidi"/>
          <w:sz w:val="28"/>
          <w:szCs w:val="28"/>
        </w:rPr>
        <w:t>0</w:t>
      </w:r>
      <w:r w:rsidRPr="0005480F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05480F">
        <w:rPr>
          <w:rFonts w:asciiTheme="majorBidi" w:hAnsiTheme="majorBidi" w:cstheme="majorBidi" w:hint="cs"/>
          <w:sz w:val="28"/>
          <w:szCs w:val="28"/>
          <w:cs/>
          <w:lang w:val="en-GB"/>
        </w:rPr>
        <w:t>บาทต่อหุ้น อ้างอิงจากราคาหุ้นเพิ่มทุนของบริษัทย่อยที่ได้รับชำระในช่วงเวลาเดียวกัน</w:t>
      </w:r>
    </w:p>
    <w:p w14:paraId="74FAACB9" w14:textId="77777777" w:rsidR="004A6E6E" w:rsidRPr="0005480F" w:rsidRDefault="004A6E6E" w:rsidP="00E9482B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33BDC416" w14:textId="3C24164A" w:rsidR="00046759" w:rsidRPr="0005480F" w:rsidRDefault="0095146C" w:rsidP="0010779D">
      <w:pPr>
        <w:ind w:left="540"/>
        <w:jc w:val="thaiDistribute"/>
        <w:rPr>
          <w:rFonts w:asciiTheme="majorBidi" w:hAnsiTheme="majorBidi"/>
          <w:sz w:val="28"/>
          <w:szCs w:val="28"/>
        </w:rPr>
      </w:pPr>
      <w:r w:rsidRPr="0095146C">
        <w:rPr>
          <w:rFonts w:asciiTheme="majorBidi" w:hAnsiTheme="majorBidi" w:cs="Angsana New" w:hint="cs"/>
          <w:sz w:val="28"/>
          <w:szCs w:val="28"/>
          <w:cs/>
          <w:lang w:val="en-GB"/>
        </w:rPr>
        <w:t>ต่อมาเมื่อวันที่</w:t>
      </w:r>
      <w:r w:rsidRPr="0095146C">
        <w:rPr>
          <w:rFonts w:asciiTheme="majorBidi" w:hAnsiTheme="majorBidi" w:cs="Angsana New"/>
          <w:sz w:val="28"/>
          <w:szCs w:val="28"/>
          <w:cs/>
          <w:lang w:val="en-GB"/>
        </w:rPr>
        <w:t xml:space="preserve"> 30 </w:t>
      </w:r>
      <w:r w:rsidRPr="0095146C">
        <w:rPr>
          <w:rFonts w:asciiTheme="majorBidi" w:hAnsiTheme="majorBidi" w:cs="Angsana New" w:hint="cs"/>
          <w:sz w:val="28"/>
          <w:szCs w:val="28"/>
          <w:cs/>
          <w:lang w:val="en-GB"/>
        </w:rPr>
        <w:t>กันยายน</w:t>
      </w:r>
      <w:r w:rsidRPr="0095146C">
        <w:rPr>
          <w:rFonts w:asciiTheme="majorBidi" w:hAnsiTheme="majorBidi" w:cs="Angsana New"/>
          <w:sz w:val="28"/>
          <w:szCs w:val="28"/>
          <w:cs/>
          <w:lang w:val="en-GB"/>
        </w:rPr>
        <w:t xml:space="preserve"> 2564 </w:t>
      </w:r>
      <w:r w:rsidRPr="0095146C">
        <w:rPr>
          <w:rFonts w:asciiTheme="majorBidi" w:hAnsiTheme="majorBidi" w:cs="Angsana New" w:hint="cs"/>
          <w:sz w:val="28"/>
          <w:szCs w:val="28"/>
          <w:cs/>
          <w:lang w:val="en-GB"/>
        </w:rPr>
        <w:t>บริษัทยกเลิกโครงการเนื่องจากไม่เป็นไปตามเงื่อนไขที่ระบุไว้</w:t>
      </w:r>
      <w:r w:rsidRPr="0095146C"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Pr="0095146C">
        <w:rPr>
          <w:rFonts w:asciiTheme="majorBidi" w:hAnsiTheme="majorBidi" w:cs="Angsana New" w:hint="cs"/>
          <w:sz w:val="28"/>
          <w:szCs w:val="28"/>
          <w:cs/>
          <w:lang w:val="en-GB"/>
        </w:rPr>
        <w:t>บริษัทจึงซื้อหุ้นดังกล่าวกลับคืนจากผู้บริหารทั้งหมดด้วยราคาเดียวกันกับราคาที่ขายให้แก่ผู้บริหาร</w:t>
      </w:r>
      <w:r w:rsidR="00C023A2">
        <w:rPr>
          <w:rFonts w:asciiTheme="majorBidi" w:hAnsiTheme="majorBidi" w:cs="Angsana New" w:hint="cs"/>
          <w:sz w:val="28"/>
          <w:szCs w:val="28"/>
          <w:cs/>
          <w:lang w:val="en-GB"/>
        </w:rPr>
        <w:t xml:space="preserve"> ดังนั้นบริษัทจึงกลับรายการค่าใช้จ่ายรายการจ่ายหุ้นเป็นเกณฑ์ที่เคยบันทึกในงบกำไร</w:t>
      </w:r>
      <w:r w:rsidR="00C023A2" w:rsidRPr="0005480F">
        <w:rPr>
          <w:rFonts w:asciiTheme="majorBidi" w:hAnsiTheme="majorBidi" w:cstheme="majorBidi" w:hint="cs"/>
          <w:sz w:val="28"/>
          <w:szCs w:val="28"/>
          <w:cs/>
          <w:lang w:val="en-GB"/>
        </w:rPr>
        <w:t>ขาดทุนเบ็ดเสร็จ</w:t>
      </w:r>
      <w:r w:rsidR="00C023A2">
        <w:rPr>
          <w:rFonts w:asciiTheme="majorBidi" w:hAnsiTheme="majorBidi" w:cstheme="majorBidi" w:hint="cs"/>
          <w:sz w:val="28"/>
          <w:szCs w:val="28"/>
          <w:cs/>
          <w:lang w:val="en-GB"/>
        </w:rPr>
        <w:t>รวมและงบ</w:t>
      </w:r>
      <w:r w:rsidR="00C023A2">
        <w:rPr>
          <w:rFonts w:asciiTheme="majorBidi" w:hAnsiTheme="majorBidi" w:cs="Angsana New" w:hint="cs"/>
          <w:sz w:val="28"/>
          <w:szCs w:val="28"/>
          <w:cs/>
          <w:lang w:val="en-GB"/>
        </w:rPr>
        <w:t>กำไร</w:t>
      </w:r>
      <w:r w:rsidR="00C023A2" w:rsidRPr="0005480F">
        <w:rPr>
          <w:rFonts w:asciiTheme="majorBidi" w:hAnsiTheme="majorBidi" w:cstheme="majorBidi" w:hint="cs"/>
          <w:sz w:val="28"/>
          <w:szCs w:val="28"/>
          <w:cs/>
          <w:lang w:val="en-GB"/>
        </w:rPr>
        <w:t>ขาดทุนเบ็ดเสร็จ</w:t>
      </w:r>
      <w:r w:rsidR="00C023A2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เฉพาะกิจการสำหรับงวดสามเดือนและเก้าเดือนสิ้นสุดวันที่ </w:t>
      </w:r>
      <w:r w:rsidR="00C023A2">
        <w:rPr>
          <w:rFonts w:asciiTheme="majorBidi" w:hAnsiTheme="majorBidi" w:cstheme="majorBidi"/>
          <w:sz w:val="28"/>
          <w:szCs w:val="28"/>
        </w:rPr>
        <w:t xml:space="preserve">30 </w:t>
      </w:r>
      <w:r w:rsidR="00C023A2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="00C023A2">
        <w:rPr>
          <w:rFonts w:asciiTheme="majorBidi" w:hAnsiTheme="majorBidi" w:cstheme="majorBidi"/>
          <w:sz w:val="28"/>
          <w:szCs w:val="28"/>
        </w:rPr>
        <w:t xml:space="preserve">2564 </w:t>
      </w:r>
      <w:r w:rsidR="00C023A2">
        <w:rPr>
          <w:rFonts w:asciiTheme="majorBidi" w:hAnsiTheme="majorBidi" w:cstheme="majorBidi" w:hint="cs"/>
          <w:sz w:val="28"/>
          <w:szCs w:val="28"/>
          <w:cs/>
        </w:rPr>
        <w:t>ทั้งจำนวน</w:t>
      </w:r>
      <w:r w:rsidR="00046759" w:rsidRPr="0005480F">
        <w:rPr>
          <w:rFonts w:asciiTheme="majorBidi" w:hAnsiTheme="majorBidi" w:cstheme="majorBidi"/>
          <w:sz w:val="28"/>
          <w:szCs w:val="28"/>
          <w:lang w:val="en-GB"/>
        </w:rPr>
        <w:br w:type="page"/>
      </w:r>
    </w:p>
    <w:p w14:paraId="3ED06B02" w14:textId="77777777" w:rsidR="003B5C2B" w:rsidRPr="0005480F" w:rsidRDefault="003B5C2B" w:rsidP="007242C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 w:rsidRPr="0005480F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ที่ดิน อาคารและอุปกรณ์</w:t>
      </w:r>
    </w:p>
    <w:p w14:paraId="6C6B5A4E" w14:textId="77777777" w:rsidR="003B5C2B" w:rsidRPr="0005480F" w:rsidRDefault="003B5C2B" w:rsidP="003B5C2B">
      <w:pPr>
        <w:ind w:right="-27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873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810"/>
        <w:gridCol w:w="1350"/>
        <w:gridCol w:w="180"/>
        <w:gridCol w:w="1440"/>
      </w:tblGrid>
      <w:tr w:rsidR="003B5C2B" w:rsidRPr="0005480F" w14:paraId="616464EC" w14:textId="77777777" w:rsidTr="00C43978">
        <w:trPr>
          <w:cantSplit/>
          <w:tblHeader/>
        </w:trPr>
        <w:tc>
          <w:tcPr>
            <w:tcW w:w="4950" w:type="dxa"/>
            <w:shd w:val="clear" w:color="auto" w:fill="auto"/>
            <w:vAlign w:val="bottom"/>
          </w:tcPr>
          <w:p w14:paraId="10CFA0D4" w14:textId="5B52482B" w:rsidR="003B5C2B" w:rsidRPr="0005480F" w:rsidRDefault="003B5C2B" w:rsidP="00033B0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777CF3"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เก้าเดือน</w:t>
            </w: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="00777CF3"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</w:t>
            </w:r>
            <w:r w:rsidR="00421C0E" w:rsidRPr="00421C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0</w:t>
            </w:r>
            <w:r w:rsidR="00777CF3"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="00777CF3"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กันยายน</w:t>
            </w: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</w:t>
            </w:r>
            <w:r w:rsidR="00421C0E" w:rsidRPr="00421C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</w:t>
            </w: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564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8599A98" w14:textId="09CAAEDF" w:rsidR="003B5C2B" w:rsidRPr="0005480F" w:rsidRDefault="009729AA" w:rsidP="00033B0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bidi="th-TH"/>
              </w:rPr>
            </w:pPr>
            <w:r w:rsidRPr="0005480F">
              <w:rPr>
                <w:rFonts w:asciiTheme="majorBidi" w:hAnsiTheme="majorBidi" w:cstheme="majorBidi" w:hint="cs"/>
                <w:b w:val="0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8C67D2" w14:textId="62BB3DDF" w:rsidR="003B5C2B" w:rsidRPr="0005480F" w:rsidRDefault="003B5C2B" w:rsidP="0003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77E2BE" w14:textId="77777777" w:rsidR="003B5C2B" w:rsidRPr="0005480F" w:rsidRDefault="003B5C2B" w:rsidP="00033B0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426BD0" w14:textId="77777777" w:rsidR="003B5C2B" w:rsidRPr="0005480F" w:rsidRDefault="003B5C2B" w:rsidP="00033B0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562EEDC4" w14:textId="034A536D" w:rsidR="003B5C2B" w:rsidRPr="0005480F" w:rsidRDefault="003B5C2B" w:rsidP="00033B0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เฉพาะกิจการ </w:t>
            </w:r>
          </w:p>
        </w:tc>
      </w:tr>
      <w:tr w:rsidR="003B5C2B" w:rsidRPr="0005480F" w14:paraId="5571B7AA" w14:textId="77777777" w:rsidTr="00C43978">
        <w:trPr>
          <w:cantSplit/>
        </w:trPr>
        <w:tc>
          <w:tcPr>
            <w:tcW w:w="4950" w:type="dxa"/>
            <w:shd w:val="clear" w:color="auto" w:fill="auto"/>
          </w:tcPr>
          <w:p w14:paraId="6380A113" w14:textId="77777777" w:rsidR="003B5C2B" w:rsidRPr="0005480F" w:rsidRDefault="003B5C2B" w:rsidP="00033B0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8B052F5" w14:textId="77777777" w:rsidR="003B5C2B" w:rsidRPr="0005480F" w:rsidRDefault="003B5C2B" w:rsidP="00033B0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7F6B60E9" w14:textId="5638C686" w:rsidR="003B5C2B" w:rsidRPr="0005480F" w:rsidRDefault="003B5C2B" w:rsidP="00033B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F64A96" w:rsidRPr="0005480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05480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3B5C2B" w:rsidRPr="0005480F" w14:paraId="7B2342CD" w14:textId="77777777" w:rsidTr="00C43978">
        <w:trPr>
          <w:cantSplit/>
        </w:trPr>
        <w:tc>
          <w:tcPr>
            <w:tcW w:w="4950" w:type="dxa"/>
            <w:shd w:val="clear" w:color="auto" w:fill="auto"/>
          </w:tcPr>
          <w:p w14:paraId="069FD9B1" w14:textId="7C4CA1C6" w:rsidR="003B5C2B" w:rsidRPr="0005480F" w:rsidRDefault="006C4F22" w:rsidP="00033B0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421C0E" w:rsidRPr="00421C0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5480F">
              <w:rPr>
                <w:rFonts w:asciiTheme="majorBidi" w:hAnsiTheme="majorBidi" w:cstheme="majorBidi"/>
                <w:sz w:val="28"/>
                <w:szCs w:val="28"/>
              </w:rPr>
              <w:t>564</w:t>
            </w:r>
          </w:p>
        </w:tc>
        <w:tc>
          <w:tcPr>
            <w:tcW w:w="810" w:type="dxa"/>
            <w:shd w:val="clear" w:color="auto" w:fill="auto"/>
          </w:tcPr>
          <w:p w14:paraId="3D6F021D" w14:textId="77777777" w:rsidR="003B5C2B" w:rsidRPr="0005480F" w:rsidRDefault="003B5C2B" w:rsidP="00033B0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6B0EFD2" w14:textId="359B043B" w:rsidR="003B5C2B" w:rsidRPr="0005480F" w:rsidRDefault="001955D8" w:rsidP="00033B05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3,13</w:t>
            </w:r>
            <w:r w:rsidR="00421C0E" w:rsidRPr="00421C0E">
              <w:rPr>
                <w:rFonts w:asciiTheme="majorBidi" w:hAnsiTheme="majorBidi" w:cs="Angsana New"/>
                <w:sz w:val="28"/>
                <w:szCs w:val="28"/>
                <w:lang w:val="en-US"/>
              </w:rPr>
              <w:t>0</w:t>
            </w:r>
            <w:r w:rsidRPr="0005480F">
              <w:rPr>
                <w:rFonts w:asciiTheme="majorBidi" w:hAnsiTheme="majorBidi" w:cs="Angsana New"/>
                <w:sz w:val="28"/>
                <w:szCs w:val="28"/>
              </w:rPr>
              <w:t>,864</w:t>
            </w:r>
          </w:p>
        </w:tc>
        <w:tc>
          <w:tcPr>
            <w:tcW w:w="180" w:type="dxa"/>
            <w:shd w:val="clear" w:color="auto" w:fill="auto"/>
          </w:tcPr>
          <w:p w14:paraId="2CED2A99" w14:textId="77777777" w:rsidR="003B5C2B" w:rsidRPr="0005480F" w:rsidRDefault="003B5C2B" w:rsidP="00033B0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1880B39" w14:textId="16F9E7EF" w:rsidR="003B5C2B" w:rsidRPr="0005480F" w:rsidRDefault="001955D8" w:rsidP="009729A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114,56</w:t>
            </w:r>
            <w:r w:rsidR="00421C0E" w:rsidRPr="00421C0E">
              <w:rPr>
                <w:rFonts w:asciiTheme="majorBidi" w:hAnsiTheme="majorBidi" w:cs="Angsana New"/>
                <w:sz w:val="28"/>
                <w:szCs w:val="28"/>
                <w:lang w:val="en-US"/>
              </w:rPr>
              <w:t>2</w:t>
            </w:r>
          </w:p>
        </w:tc>
      </w:tr>
      <w:tr w:rsidR="006C4F22" w:rsidRPr="0005480F" w14:paraId="49467068" w14:textId="77777777" w:rsidTr="00C43978">
        <w:trPr>
          <w:cantSplit/>
        </w:trPr>
        <w:tc>
          <w:tcPr>
            <w:tcW w:w="4950" w:type="dxa"/>
            <w:shd w:val="clear" w:color="auto" w:fill="auto"/>
          </w:tcPr>
          <w:p w14:paraId="4F5F1126" w14:textId="152F3DF2" w:rsidR="006C4F22" w:rsidRPr="0005480F" w:rsidRDefault="006C4F22" w:rsidP="00033B0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 - ราคาทุน</w:t>
            </w:r>
          </w:p>
        </w:tc>
        <w:tc>
          <w:tcPr>
            <w:tcW w:w="810" w:type="dxa"/>
            <w:shd w:val="clear" w:color="auto" w:fill="auto"/>
          </w:tcPr>
          <w:p w14:paraId="0D21B8A6" w14:textId="77777777" w:rsidR="006C4F22" w:rsidRPr="0005480F" w:rsidRDefault="006C4F22" w:rsidP="00033B0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1B5639D" w14:textId="5A0151D3" w:rsidR="006C4F22" w:rsidRPr="0005480F" w:rsidRDefault="002F4D3F" w:rsidP="005174BA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80F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5</w:t>
            </w:r>
            <w:r w:rsidR="00950027">
              <w:rPr>
                <w:rFonts w:asciiTheme="majorBidi" w:hAnsiTheme="majorBidi" w:cs="Angsana New"/>
                <w:sz w:val="28"/>
                <w:szCs w:val="28"/>
                <w:lang w:bidi="th-TH"/>
              </w:rPr>
              <w:t>68</w:t>
            </w:r>
            <w:r w:rsidRPr="0005480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="0095002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058</w:t>
            </w:r>
          </w:p>
        </w:tc>
        <w:tc>
          <w:tcPr>
            <w:tcW w:w="180" w:type="dxa"/>
            <w:shd w:val="clear" w:color="auto" w:fill="auto"/>
          </w:tcPr>
          <w:p w14:paraId="06BB576E" w14:textId="77777777" w:rsidR="006C4F22" w:rsidRPr="0005480F" w:rsidRDefault="006C4F22" w:rsidP="00033B0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C15BED2" w14:textId="4459A873" w:rsidR="006C4F22" w:rsidRPr="0005480F" w:rsidRDefault="001955D8" w:rsidP="009729A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9,161</w:t>
            </w:r>
          </w:p>
        </w:tc>
      </w:tr>
      <w:tr w:rsidR="003B5C2B" w:rsidRPr="0005480F" w14:paraId="271A54CA" w14:textId="77777777" w:rsidTr="00C43978">
        <w:trPr>
          <w:cantSplit/>
        </w:trPr>
        <w:tc>
          <w:tcPr>
            <w:tcW w:w="4950" w:type="dxa"/>
            <w:shd w:val="clear" w:color="auto" w:fill="auto"/>
          </w:tcPr>
          <w:p w14:paraId="12C69C0D" w14:textId="586D6A24" w:rsidR="003B5C2B" w:rsidRPr="0005480F" w:rsidRDefault="00372353" w:rsidP="00033B0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รับโอนจาก</w:t>
            </w:r>
            <w:r w:rsidR="003B5C2B"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สินทรัพย์สิทธิการใช้ - </w:t>
            </w:r>
            <w:r w:rsidR="00C01255"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810" w:type="dxa"/>
            <w:shd w:val="clear" w:color="auto" w:fill="auto"/>
          </w:tcPr>
          <w:p w14:paraId="685D4FA6" w14:textId="02C57AC4" w:rsidR="003B5C2B" w:rsidRPr="0005480F" w:rsidRDefault="00C85FE2" w:rsidP="00033B0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14:paraId="5EC58498" w14:textId="505C0590" w:rsidR="003B5C2B" w:rsidRPr="0005480F" w:rsidRDefault="00F3180F" w:rsidP="00033B05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1,</w:t>
            </w:r>
            <w:r w:rsidR="00421C0E" w:rsidRPr="00421C0E">
              <w:rPr>
                <w:rFonts w:asciiTheme="majorBidi" w:hAnsiTheme="majorBidi" w:cs="Angsana New"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="Angsana New"/>
                <w:sz w:val="28"/>
                <w:szCs w:val="28"/>
              </w:rPr>
              <w:t>67</w:t>
            </w:r>
          </w:p>
        </w:tc>
        <w:tc>
          <w:tcPr>
            <w:tcW w:w="180" w:type="dxa"/>
            <w:shd w:val="clear" w:color="auto" w:fill="auto"/>
          </w:tcPr>
          <w:p w14:paraId="5A7CADA2" w14:textId="77777777" w:rsidR="003B5C2B" w:rsidRPr="0005480F" w:rsidRDefault="003B5C2B" w:rsidP="00033B0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C1E07B3" w14:textId="169E1DB7" w:rsidR="003B5C2B" w:rsidRPr="0005480F" w:rsidRDefault="001955D8" w:rsidP="00C4397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3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</w:tr>
      <w:tr w:rsidR="009729AA" w:rsidRPr="0005480F" w14:paraId="16D29B32" w14:textId="77777777" w:rsidTr="00C43978">
        <w:trPr>
          <w:cantSplit/>
        </w:trPr>
        <w:tc>
          <w:tcPr>
            <w:tcW w:w="4950" w:type="dxa"/>
            <w:shd w:val="clear" w:color="auto" w:fill="auto"/>
          </w:tcPr>
          <w:p w14:paraId="38339F7A" w14:textId="1BAED790" w:rsidR="009729AA" w:rsidRPr="0005480F" w:rsidRDefault="009729AA" w:rsidP="009729A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จำหน่ายสินทรัพย์ </w:t>
            </w:r>
            <w:r w:rsidRPr="0005480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ราคาตามบัญชีสุทธิ</w:t>
            </w:r>
          </w:p>
        </w:tc>
        <w:tc>
          <w:tcPr>
            <w:tcW w:w="810" w:type="dxa"/>
            <w:shd w:val="clear" w:color="auto" w:fill="auto"/>
          </w:tcPr>
          <w:p w14:paraId="2F79D9D9" w14:textId="77777777" w:rsidR="009729AA" w:rsidRPr="0005480F" w:rsidRDefault="009729AA" w:rsidP="009729A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70A71B18" w14:textId="611B40F1" w:rsidR="009729AA" w:rsidRPr="0005480F" w:rsidRDefault="001955D8" w:rsidP="002F4D3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(</w:t>
            </w:r>
            <w:r w:rsidR="00C50855">
              <w:rPr>
                <w:rFonts w:asciiTheme="majorBidi" w:hAnsiTheme="majorBidi" w:cs="Angsana New"/>
                <w:sz w:val="28"/>
                <w:szCs w:val="28"/>
              </w:rPr>
              <w:t>4,945</w:t>
            </w:r>
            <w:r w:rsidR="00354744" w:rsidRPr="0005480F">
              <w:rPr>
                <w:rFonts w:asciiTheme="majorBidi" w:hAnsiTheme="majorBidi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5C74993" w14:textId="77777777" w:rsidR="009729AA" w:rsidRPr="0005480F" w:rsidRDefault="009729AA" w:rsidP="009729A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95E6EEF" w14:textId="3E467F0F" w:rsidR="009729AA" w:rsidRPr="0005480F" w:rsidRDefault="001955D8" w:rsidP="00C4397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3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</w:tr>
      <w:tr w:rsidR="009729AA" w:rsidRPr="0005480F" w14:paraId="06B5C836" w14:textId="77777777" w:rsidTr="00C43978">
        <w:trPr>
          <w:cantSplit/>
        </w:trPr>
        <w:tc>
          <w:tcPr>
            <w:tcW w:w="4950" w:type="dxa"/>
            <w:shd w:val="clear" w:color="auto" w:fill="auto"/>
          </w:tcPr>
          <w:p w14:paraId="34D2ED49" w14:textId="37F73ED7" w:rsidR="009729AA" w:rsidRPr="0005480F" w:rsidRDefault="009729AA" w:rsidP="009729A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รวมธุรกิจ - ราคาตามบัญชีสุทธิ</w:t>
            </w:r>
          </w:p>
        </w:tc>
        <w:tc>
          <w:tcPr>
            <w:tcW w:w="810" w:type="dxa"/>
            <w:shd w:val="clear" w:color="auto" w:fill="auto"/>
          </w:tcPr>
          <w:p w14:paraId="1AE5DCC4" w14:textId="409CAAD0" w:rsidR="009729AA" w:rsidRPr="0005480F" w:rsidRDefault="00421C0E" w:rsidP="009729A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421C0E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7F531D79" w14:textId="28D468C6" w:rsidR="009729AA" w:rsidRPr="00D921EF" w:rsidRDefault="001955D8" w:rsidP="009729AA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19</w:t>
            </w:r>
            <w:r w:rsidR="00D921EF">
              <w:rPr>
                <w:rFonts w:asciiTheme="majorBidi" w:hAnsiTheme="majorBidi" w:cs="Angsana New"/>
                <w:sz w:val="28"/>
                <w:szCs w:val="28"/>
                <w:lang w:val="en-US"/>
              </w:rPr>
              <w:t>7,619</w:t>
            </w:r>
          </w:p>
        </w:tc>
        <w:tc>
          <w:tcPr>
            <w:tcW w:w="180" w:type="dxa"/>
            <w:shd w:val="clear" w:color="auto" w:fill="auto"/>
          </w:tcPr>
          <w:p w14:paraId="329E95BB" w14:textId="77777777" w:rsidR="009729AA" w:rsidRPr="0005480F" w:rsidRDefault="009729AA" w:rsidP="009729A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8E2FAA2" w14:textId="2841BAAB" w:rsidR="009729AA" w:rsidRPr="0005480F" w:rsidRDefault="001955D8" w:rsidP="00C4397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3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</w:tr>
      <w:tr w:rsidR="004267FB" w:rsidRPr="0005480F" w14:paraId="5FD02C16" w14:textId="77777777" w:rsidTr="00863B65">
        <w:trPr>
          <w:cantSplit/>
        </w:trPr>
        <w:tc>
          <w:tcPr>
            <w:tcW w:w="4950" w:type="dxa"/>
            <w:shd w:val="clear" w:color="auto" w:fill="auto"/>
          </w:tcPr>
          <w:p w14:paraId="7FBCFFE5" w14:textId="23165071" w:rsidR="004267FB" w:rsidRPr="0005480F" w:rsidRDefault="004267FB" w:rsidP="00863B6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</w:t>
            </w:r>
            <w:r w:rsidR="009B2FF5" w:rsidRPr="0005480F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จากการแปลงค่างบการเงิน</w:t>
            </w:r>
          </w:p>
        </w:tc>
        <w:tc>
          <w:tcPr>
            <w:tcW w:w="810" w:type="dxa"/>
            <w:shd w:val="clear" w:color="auto" w:fill="auto"/>
          </w:tcPr>
          <w:p w14:paraId="10B1E3D6" w14:textId="77777777" w:rsidR="004267FB" w:rsidRPr="0005480F" w:rsidRDefault="004267FB" w:rsidP="00863B6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37E5519" w14:textId="3BA7E7D5" w:rsidR="004267FB" w:rsidRPr="0005480F" w:rsidRDefault="00DB2E1B" w:rsidP="005174BA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11,973</w:t>
            </w:r>
          </w:p>
        </w:tc>
        <w:tc>
          <w:tcPr>
            <w:tcW w:w="180" w:type="dxa"/>
            <w:shd w:val="clear" w:color="auto" w:fill="auto"/>
          </w:tcPr>
          <w:p w14:paraId="70935714" w14:textId="77777777" w:rsidR="004267FB" w:rsidRPr="0005480F" w:rsidRDefault="004267FB" w:rsidP="00863B6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F80808B" w14:textId="5EFC1C9A" w:rsidR="004267FB" w:rsidRPr="0005480F" w:rsidRDefault="001955D8" w:rsidP="00863B6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3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</w:tr>
      <w:tr w:rsidR="009729AA" w:rsidRPr="0005480F" w14:paraId="0D234C09" w14:textId="77777777" w:rsidTr="004267FB">
        <w:trPr>
          <w:cantSplit/>
        </w:trPr>
        <w:tc>
          <w:tcPr>
            <w:tcW w:w="4950" w:type="dxa"/>
            <w:shd w:val="clear" w:color="auto" w:fill="auto"/>
          </w:tcPr>
          <w:p w14:paraId="6AE6F72B" w14:textId="24948ACD" w:rsidR="009729AA" w:rsidRPr="0005480F" w:rsidRDefault="009729AA" w:rsidP="009729A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810" w:type="dxa"/>
            <w:shd w:val="clear" w:color="auto" w:fill="auto"/>
          </w:tcPr>
          <w:p w14:paraId="39A51BBE" w14:textId="77777777" w:rsidR="009729AA" w:rsidRPr="0005480F" w:rsidRDefault="009729AA" w:rsidP="009729A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E2609E4" w14:textId="29CBB29D" w:rsidR="009729AA" w:rsidRPr="0005480F" w:rsidRDefault="001955D8" w:rsidP="002F4D3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(</w:t>
            </w:r>
            <w:r w:rsidR="00421C0E" w:rsidRPr="00421C0E">
              <w:rPr>
                <w:rFonts w:asciiTheme="majorBidi" w:hAnsiTheme="majorBidi" w:cs="Angsana New"/>
                <w:sz w:val="28"/>
                <w:szCs w:val="28"/>
                <w:lang w:val="en-US"/>
              </w:rPr>
              <w:t>2</w:t>
            </w:r>
            <w:r w:rsidR="002F4D3F" w:rsidRPr="0005480F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="00D921EF">
              <w:rPr>
                <w:rFonts w:asciiTheme="majorBidi" w:hAnsiTheme="majorBidi" w:cs="Angsana New"/>
                <w:sz w:val="28"/>
                <w:szCs w:val="28"/>
              </w:rPr>
              <w:t>5,445</w:t>
            </w:r>
            <w:r w:rsidRPr="0005480F">
              <w:rPr>
                <w:rFonts w:asciiTheme="majorBidi" w:hAnsiTheme="majorBidi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4561657" w14:textId="77777777" w:rsidR="009729AA" w:rsidRPr="0005480F" w:rsidRDefault="009729AA" w:rsidP="009729A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A3EF61" w14:textId="2BF1845C" w:rsidR="009729AA" w:rsidRPr="0005480F" w:rsidRDefault="001955D8" w:rsidP="009729A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(19,319)</w:t>
            </w:r>
          </w:p>
        </w:tc>
      </w:tr>
      <w:tr w:rsidR="009729AA" w:rsidRPr="0005480F" w14:paraId="3A0EA314" w14:textId="77777777" w:rsidTr="004267FB">
        <w:trPr>
          <w:cantSplit/>
        </w:trPr>
        <w:tc>
          <w:tcPr>
            <w:tcW w:w="4950" w:type="dxa"/>
            <w:shd w:val="clear" w:color="auto" w:fill="auto"/>
          </w:tcPr>
          <w:p w14:paraId="5CA1273A" w14:textId="6709875A" w:rsidR="009729AA" w:rsidRPr="0005480F" w:rsidRDefault="009729AA" w:rsidP="009729A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77CF3" w:rsidRPr="000548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421C0E" w:rsidRPr="00421C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777CF3" w:rsidRPr="000548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77CF3"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421C0E" w:rsidRPr="00421C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564</w:t>
            </w:r>
          </w:p>
        </w:tc>
        <w:tc>
          <w:tcPr>
            <w:tcW w:w="810" w:type="dxa"/>
            <w:shd w:val="clear" w:color="auto" w:fill="auto"/>
          </w:tcPr>
          <w:p w14:paraId="2D6AB587" w14:textId="77777777" w:rsidR="009729AA" w:rsidRPr="0005480F" w:rsidRDefault="009729AA" w:rsidP="009729A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C2C1F3" w14:textId="737C745C" w:rsidR="009729AA" w:rsidRPr="0005480F" w:rsidRDefault="001955D8" w:rsidP="009729AA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5480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3,6</w:t>
            </w:r>
            <w:r w:rsidR="00950027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69,191</w:t>
            </w:r>
          </w:p>
        </w:tc>
        <w:tc>
          <w:tcPr>
            <w:tcW w:w="180" w:type="dxa"/>
            <w:shd w:val="clear" w:color="auto" w:fill="auto"/>
          </w:tcPr>
          <w:p w14:paraId="5797732C" w14:textId="77777777" w:rsidR="009729AA" w:rsidRPr="0005480F" w:rsidRDefault="009729AA" w:rsidP="009729A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2A4E67" w14:textId="4FDD4FB9" w:rsidR="009729AA" w:rsidRPr="0005480F" w:rsidRDefault="001955D8" w:rsidP="009729A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</w:t>
            </w:r>
            <w:r w:rsidR="00421C0E" w:rsidRPr="00421C0E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0</w:t>
            </w:r>
            <w:r w:rsidRPr="0005480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4,4</w:t>
            </w:r>
            <w:r w:rsidR="00421C0E" w:rsidRPr="00421C0E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0</w:t>
            </w:r>
            <w:r w:rsidRPr="0005480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</w:t>
            </w:r>
          </w:p>
        </w:tc>
      </w:tr>
    </w:tbl>
    <w:p w14:paraId="1918AF4C" w14:textId="77777777" w:rsidR="002541E8" w:rsidRPr="0005480F" w:rsidRDefault="002541E8" w:rsidP="00D142DE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1AC14189" w14:textId="1EEA2EF8" w:rsidR="00EB1DD4" w:rsidRPr="0005480F" w:rsidRDefault="00D142DE" w:rsidP="00D142DE">
      <w:pPr>
        <w:ind w:left="540" w:right="-2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05480F">
        <w:rPr>
          <w:rFonts w:asciiTheme="majorBidi" w:hAnsiTheme="majorBidi" w:cstheme="majorBidi" w:hint="cs"/>
          <w:i/>
          <w:iCs/>
          <w:sz w:val="28"/>
          <w:szCs w:val="28"/>
          <w:cs/>
        </w:rPr>
        <w:t>ต้นทุนการกู้ยืม</w:t>
      </w:r>
    </w:p>
    <w:p w14:paraId="314354D5" w14:textId="77777777" w:rsidR="00D142DE" w:rsidRPr="0005480F" w:rsidRDefault="00D14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06C2878" w14:textId="761AFC7F" w:rsidR="00D142DE" w:rsidRPr="0005480F" w:rsidRDefault="00D142DE" w:rsidP="00D142DE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 w:hint="cs"/>
          <w:sz w:val="28"/>
          <w:szCs w:val="28"/>
          <w:cs/>
        </w:rPr>
        <w:t>ต้นทุนการกู้ยืมที่เกี่ยวข้องกับการได้รับมาซึ่งสินทรัพย์ระหว่างการก่อสร้างได้บันทึกเป็นส่วนหนึ่งของต้นทุนสินทรัพย์สำหรับงวด</w:t>
      </w:r>
      <w:r w:rsidR="00777CF3" w:rsidRPr="0005480F">
        <w:rPr>
          <w:rFonts w:asciiTheme="majorBidi" w:hAnsiTheme="majorBidi" w:cstheme="majorBidi" w:hint="cs"/>
          <w:sz w:val="28"/>
          <w:szCs w:val="28"/>
          <w:cs/>
        </w:rPr>
        <w:t>เก้าเดือน</w:t>
      </w:r>
      <w:r w:rsidRPr="0005480F">
        <w:rPr>
          <w:rFonts w:asciiTheme="majorBidi" w:hAnsiTheme="majorBidi" w:cstheme="majorBidi" w:hint="cs"/>
          <w:sz w:val="28"/>
          <w:szCs w:val="28"/>
          <w:cs/>
        </w:rPr>
        <w:t>สิ้นสุดวันที่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77CF3" w:rsidRPr="0005480F">
        <w:rPr>
          <w:rFonts w:asciiTheme="majorBidi" w:hAnsiTheme="majorBidi" w:cstheme="majorBidi"/>
          <w:sz w:val="28"/>
          <w:szCs w:val="28"/>
        </w:rPr>
        <w:t>3</w:t>
      </w:r>
      <w:r w:rsidR="00421C0E" w:rsidRPr="00421C0E">
        <w:rPr>
          <w:rFonts w:asciiTheme="majorBidi" w:hAnsiTheme="majorBidi" w:cstheme="majorBidi"/>
          <w:sz w:val="28"/>
          <w:szCs w:val="28"/>
        </w:rPr>
        <w:t>0</w:t>
      </w:r>
      <w:r w:rsidR="00777CF3"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="00777CF3" w:rsidRPr="0005480F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21C0E" w:rsidRPr="00421C0E">
        <w:rPr>
          <w:rFonts w:asciiTheme="majorBidi" w:hAnsiTheme="majorBidi" w:cstheme="majorBidi"/>
          <w:sz w:val="28"/>
          <w:szCs w:val="28"/>
        </w:rPr>
        <w:t>2</w:t>
      </w:r>
      <w:r w:rsidRPr="0005480F">
        <w:rPr>
          <w:rFonts w:asciiTheme="majorBidi" w:hAnsiTheme="majorBidi" w:cstheme="majorBidi"/>
          <w:sz w:val="28"/>
          <w:szCs w:val="28"/>
        </w:rPr>
        <w:t>56</w:t>
      </w:r>
      <w:r w:rsidR="00983958" w:rsidRPr="0005480F">
        <w:rPr>
          <w:rFonts w:asciiTheme="majorBidi" w:hAnsiTheme="majorBidi" w:cstheme="majorBidi"/>
          <w:sz w:val="28"/>
          <w:szCs w:val="28"/>
        </w:rPr>
        <w:t>4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83958" w:rsidRPr="0005480F">
        <w:rPr>
          <w:rFonts w:asciiTheme="majorBidi" w:hAnsiTheme="majorBidi" w:cstheme="majorBidi"/>
          <w:sz w:val="28"/>
          <w:szCs w:val="28"/>
        </w:rPr>
        <w:t>4</w:t>
      </w:r>
      <w:r w:rsidR="001955D8" w:rsidRPr="0005480F">
        <w:rPr>
          <w:rFonts w:asciiTheme="majorBidi" w:hAnsiTheme="majorBidi" w:cs="Angsana New"/>
          <w:sz w:val="28"/>
          <w:szCs w:val="28"/>
        </w:rPr>
        <w:t>.69</w:t>
      </w:r>
      <w:r w:rsidR="003B5A52" w:rsidRPr="0005480F">
        <w:rPr>
          <w:rFonts w:asciiTheme="majorBidi" w:hAnsiTheme="majorBidi" w:cs="Angsana New"/>
          <w:sz w:val="28"/>
          <w:szCs w:val="28"/>
        </w:rPr>
        <w:t xml:space="preserve"> </w:t>
      </w:r>
      <w:r w:rsidRPr="0005480F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5480F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777CF3" w:rsidRPr="0005480F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421C0E" w:rsidRPr="00421C0E">
        <w:rPr>
          <w:rFonts w:asciiTheme="majorBidi" w:hAnsiTheme="majorBidi" w:cstheme="majorBidi"/>
          <w:i/>
          <w:iCs/>
          <w:sz w:val="28"/>
          <w:szCs w:val="28"/>
        </w:rPr>
        <w:t>0</w:t>
      </w:r>
      <w:r w:rsidR="00777CF3" w:rsidRPr="0005480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777CF3" w:rsidRPr="0005480F">
        <w:rPr>
          <w:rFonts w:asciiTheme="majorBidi" w:hAnsiTheme="majorBidi" w:cstheme="majorBidi"/>
          <w:i/>
          <w:iCs/>
          <w:sz w:val="28"/>
          <w:szCs w:val="28"/>
          <w:cs/>
        </w:rPr>
        <w:t>กันยายน</w:t>
      </w:r>
      <w:r w:rsidRPr="0005480F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421C0E" w:rsidRPr="00421C0E">
        <w:rPr>
          <w:rFonts w:asciiTheme="majorBidi" w:hAnsiTheme="majorBidi" w:cstheme="majorBidi"/>
          <w:i/>
          <w:iCs/>
          <w:sz w:val="28"/>
          <w:szCs w:val="28"/>
        </w:rPr>
        <w:t>2</w:t>
      </w:r>
      <w:r w:rsidRPr="0005480F">
        <w:rPr>
          <w:rFonts w:asciiTheme="majorBidi" w:hAnsiTheme="majorBidi" w:cstheme="majorBidi"/>
          <w:i/>
          <w:iCs/>
          <w:sz w:val="28"/>
          <w:szCs w:val="28"/>
        </w:rPr>
        <w:t>563:</w:t>
      </w:r>
      <w:r w:rsidR="00C92E34" w:rsidRPr="0005480F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AE1422" w:rsidRPr="0005480F">
        <w:rPr>
          <w:rFonts w:asciiTheme="majorBidi" w:hAnsiTheme="majorBidi" w:cstheme="majorBidi" w:hint="cs"/>
          <w:i/>
          <w:iCs/>
          <w:sz w:val="28"/>
          <w:szCs w:val="28"/>
          <w:cs/>
        </w:rPr>
        <w:t>ไม่มี</w:t>
      </w:r>
      <w:r w:rsidRPr="0005480F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2BCA6662" w14:textId="3431AB75" w:rsidR="00D142DE" w:rsidRPr="0005480F" w:rsidRDefault="00D14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2D6DFAD" w14:textId="77777777" w:rsidR="00DC3CB9" w:rsidRPr="0005480F" w:rsidRDefault="00DC3CB9" w:rsidP="00DC3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05480F">
        <w:rPr>
          <w:rFonts w:asciiTheme="majorBidi" w:hAnsiTheme="majorBidi" w:cstheme="majorBidi"/>
          <w:b/>
          <w:i/>
          <w:iCs/>
          <w:sz w:val="28"/>
          <w:szCs w:val="28"/>
          <w:cs/>
        </w:rPr>
        <w:t>หลักทรัพย์ค้ำประกัน</w:t>
      </w:r>
    </w:p>
    <w:p w14:paraId="784FC3FD" w14:textId="77777777" w:rsidR="00DC3CB9" w:rsidRPr="00EF151B" w:rsidRDefault="00DC3CB9" w:rsidP="00DC3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sz w:val="28"/>
          <w:szCs w:val="28"/>
          <w:cs/>
        </w:rPr>
      </w:pPr>
    </w:p>
    <w:p w14:paraId="271EC071" w14:textId="2F11F363" w:rsidR="00DC3CB9" w:rsidRPr="0005480F" w:rsidRDefault="00DC3CB9" w:rsidP="00DC3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sz w:val="28"/>
          <w:szCs w:val="28"/>
        </w:rPr>
      </w:pPr>
      <w:r w:rsidRPr="0005480F">
        <w:rPr>
          <w:rFonts w:asciiTheme="majorBidi" w:hAnsiTheme="majorBidi" w:cstheme="majorBidi"/>
          <w:b/>
          <w:sz w:val="28"/>
          <w:szCs w:val="28"/>
          <w:cs/>
        </w:rPr>
        <w:t>ณ วันที่</w:t>
      </w:r>
      <w:r w:rsidRPr="0005480F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05480F">
        <w:rPr>
          <w:rFonts w:asciiTheme="majorBidi" w:hAnsiTheme="majorBidi" w:cstheme="majorBidi"/>
          <w:bCs/>
          <w:sz w:val="28"/>
          <w:szCs w:val="28"/>
        </w:rPr>
        <w:t>3</w:t>
      </w:r>
      <w:r w:rsidR="00421C0E" w:rsidRPr="00421C0E">
        <w:rPr>
          <w:rFonts w:asciiTheme="majorBidi" w:hAnsiTheme="majorBidi" w:cstheme="majorBidi"/>
          <w:bCs/>
          <w:sz w:val="28"/>
          <w:szCs w:val="28"/>
        </w:rPr>
        <w:t>0</w:t>
      </w:r>
      <w:r w:rsidRPr="0005480F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b/>
          <w:sz w:val="28"/>
          <w:szCs w:val="28"/>
          <w:cs/>
        </w:rPr>
        <w:t xml:space="preserve">กันยายน </w:t>
      </w:r>
      <w:r w:rsidR="00421C0E" w:rsidRPr="00421C0E">
        <w:rPr>
          <w:rFonts w:asciiTheme="majorBidi" w:hAnsiTheme="majorBidi" w:cstheme="majorBidi"/>
          <w:bCs/>
          <w:sz w:val="28"/>
          <w:szCs w:val="28"/>
        </w:rPr>
        <w:t>2</w:t>
      </w:r>
      <w:r w:rsidRPr="0005480F">
        <w:rPr>
          <w:rFonts w:asciiTheme="majorBidi" w:hAnsiTheme="majorBidi" w:cstheme="majorBidi"/>
          <w:bCs/>
          <w:sz w:val="28"/>
          <w:szCs w:val="28"/>
        </w:rPr>
        <w:t>56</w:t>
      </w:r>
      <w:r w:rsidR="00FC5E46" w:rsidRPr="0005480F">
        <w:rPr>
          <w:rFonts w:asciiTheme="majorBidi" w:hAnsiTheme="majorBidi" w:cstheme="majorBidi"/>
          <w:sz w:val="28"/>
          <w:szCs w:val="28"/>
        </w:rPr>
        <w:t>4</w:t>
      </w:r>
      <w:r w:rsidRPr="0005480F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b/>
          <w:sz w:val="28"/>
          <w:szCs w:val="28"/>
          <w:cs/>
        </w:rPr>
        <w:t>กลุ่มบริษัทได้นำ</w:t>
      </w:r>
      <w:r w:rsidRPr="0005480F">
        <w:rPr>
          <w:rFonts w:asciiTheme="majorBidi" w:hAnsiTheme="majorBidi" w:cs="Angsana New" w:hint="cs"/>
          <w:b/>
          <w:sz w:val="28"/>
          <w:szCs w:val="28"/>
          <w:cs/>
        </w:rPr>
        <w:t>ที่ดิน</w:t>
      </w:r>
      <w:r w:rsidRPr="0005480F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05480F">
        <w:rPr>
          <w:rFonts w:asciiTheme="majorBidi" w:hAnsiTheme="majorBidi" w:cs="Angsana New" w:hint="cs"/>
          <w:b/>
          <w:sz w:val="28"/>
          <w:szCs w:val="28"/>
          <w:cs/>
        </w:rPr>
        <w:t>อาคารและอุปกรณ์</w:t>
      </w:r>
      <w:r w:rsidRPr="0005480F">
        <w:rPr>
          <w:rFonts w:asciiTheme="majorBidi" w:hAnsiTheme="majorBidi" w:cstheme="majorBidi"/>
          <w:b/>
          <w:sz w:val="28"/>
          <w:szCs w:val="28"/>
          <w:cs/>
        </w:rPr>
        <w:t xml:space="preserve">ซึ่งมีมูลค่าตามบัญชีสุทธิ </w:t>
      </w:r>
      <w:r w:rsidRPr="0005480F">
        <w:rPr>
          <w:rFonts w:asciiTheme="majorBidi" w:hAnsiTheme="majorBidi" w:cs="Angsana New"/>
          <w:bCs/>
          <w:sz w:val="28"/>
          <w:szCs w:val="28"/>
        </w:rPr>
        <w:t>1,71</w:t>
      </w:r>
      <w:r w:rsidR="00FC5E46" w:rsidRPr="0005480F">
        <w:rPr>
          <w:rFonts w:asciiTheme="majorBidi" w:hAnsiTheme="majorBidi" w:cstheme="majorBidi"/>
          <w:sz w:val="28"/>
          <w:szCs w:val="28"/>
        </w:rPr>
        <w:t>4</w:t>
      </w:r>
      <w:r w:rsidRPr="0005480F">
        <w:rPr>
          <w:rFonts w:asciiTheme="majorBidi" w:hAnsiTheme="majorBidi" w:cs="Angsana New"/>
          <w:bCs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b/>
          <w:sz w:val="28"/>
          <w:szCs w:val="28"/>
          <w:cs/>
        </w:rPr>
        <w:t>ล้านบาท เป็นสินทรัพย์ค้ำประกันวงเงินสินเชื่อที่ได้รับจากสถาบันการเงิน</w:t>
      </w:r>
      <w:r w:rsidRPr="0005480F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EF151B" w:rsidRPr="0005480F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075099" w:rsidRPr="00075099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EF151B" w:rsidRPr="0007509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EF151B" w:rsidRPr="00075099">
        <w:rPr>
          <w:rFonts w:asciiTheme="majorBidi" w:hAnsiTheme="majorBidi" w:cstheme="majorBidi" w:hint="cs"/>
          <w:i/>
          <w:iCs/>
          <w:sz w:val="28"/>
          <w:szCs w:val="28"/>
          <w:cs/>
        </w:rPr>
        <w:t>ธันวาคม</w:t>
      </w:r>
      <w:r w:rsidR="00EF151B" w:rsidRPr="00075099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EF151B" w:rsidRPr="00075099">
        <w:rPr>
          <w:rFonts w:asciiTheme="majorBidi" w:hAnsiTheme="majorBidi" w:cstheme="majorBidi"/>
          <w:i/>
          <w:iCs/>
          <w:sz w:val="28"/>
          <w:szCs w:val="28"/>
        </w:rPr>
        <w:t>2563:</w:t>
      </w:r>
      <w:r w:rsidR="00EF151B" w:rsidRPr="00075099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075099" w:rsidRPr="00075099">
        <w:rPr>
          <w:rFonts w:asciiTheme="majorBidi" w:hAnsiTheme="majorBidi" w:cs="Angsana New"/>
          <w:bCs/>
          <w:i/>
          <w:iCs/>
          <w:sz w:val="28"/>
          <w:szCs w:val="28"/>
        </w:rPr>
        <w:t>1</w:t>
      </w:r>
      <w:r w:rsidR="00EF151B" w:rsidRPr="00075099">
        <w:rPr>
          <w:rFonts w:asciiTheme="majorBidi" w:hAnsiTheme="majorBidi" w:cstheme="majorBidi"/>
          <w:i/>
          <w:iCs/>
          <w:sz w:val="28"/>
          <w:szCs w:val="28"/>
        </w:rPr>
        <w:t>,296</w:t>
      </w:r>
      <w:r w:rsidR="003503B0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ล้านบาท</w:t>
      </w:r>
      <w:r w:rsidR="00EF151B" w:rsidRPr="0005480F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="00EF151B"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</w:rPr>
        <w:t>(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ดูหมายเหตุ </w:t>
      </w:r>
      <w:r w:rsidRPr="0005480F">
        <w:rPr>
          <w:rFonts w:asciiTheme="majorBidi" w:hAnsiTheme="majorBidi" w:cstheme="majorBidi"/>
          <w:sz w:val="28"/>
          <w:szCs w:val="28"/>
        </w:rPr>
        <w:t>1</w:t>
      </w:r>
      <w:r w:rsidR="00421C0E" w:rsidRPr="00421C0E">
        <w:rPr>
          <w:rFonts w:asciiTheme="majorBidi" w:hAnsiTheme="majorBidi" w:cstheme="majorBidi"/>
          <w:sz w:val="28"/>
          <w:szCs w:val="28"/>
        </w:rPr>
        <w:t>0</w:t>
      </w:r>
      <w:r w:rsidRPr="0005480F">
        <w:rPr>
          <w:rFonts w:asciiTheme="majorBidi" w:hAnsiTheme="majorBidi" w:cstheme="majorBidi"/>
          <w:sz w:val="28"/>
          <w:szCs w:val="28"/>
        </w:rPr>
        <w:t>)</w:t>
      </w:r>
      <w:r w:rsidR="00EF151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708B80BE" w14:textId="77777777" w:rsidR="00DC3CB9" w:rsidRPr="0005480F" w:rsidRDefault="00DC3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009459F" w14:textId="77777777" w:rsidR="00D142DE" w:rsidRPr="0005480F" w:rsidRDefault="00D14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7EBF730" w14:textId="77777777" w:rsidR="00D142DE" w:rsidRPr="0005480F" w:rsidRDefault="00D14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6F96F5B" w14:textId="2EC0DD06" w:rsidR="00D142DE" w:rsidRPr="0005480F" w:rsidRDefault="00D14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  <w:sectPr w:rsidR="00D142DE" w:rsidRPr="0005480F" w:rsidSect="00A75EAB">
          <w:headerReference w:type="even" r:id="rId14"/>
          <w:head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516AC718" w14:textId="1A431360" w:rsidR="00286A81" w:rsidRPr="0005480F" w:rsidRDefault="00972ECF" w:rsidP="007242C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 w:rsidRPr="0005480F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สินทรัพย์</w:t>
      </w:r>
      <w:r w:rsidR="00F75CB0" w:rsidRPr="0005480F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สิทธิการใช้</w:t>
      </w:r>
    </w:p>
    <w:p w14:paraId="551C28D7" w14:textId="0D20AF74" w:rsidR="00F75CB0" w:rsidRPr="0005480F" w:rsidRDefault="00F75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22"/>
          <w:szCs w:val="22"/>
        </w:rPr>
      </w:pPr>
    </w:p>
    <w:p w14:paraId="393AE168" w14:textId="1F4ED83A" w:rsidR="00E32F66" w:rsidRPr="0005480F" w:rsidRDefault="00E32F66" w:rsidP="00E32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>รายการเคลื่อนไหวของสินทรัพย์สิทธิการใช้</w:t>
      </w:r>
      <w:r w:rsidR="00616002" w:rsidRPr="0005480F">
        <w:rPr>
          <w:rFonts w:asciiTheme="majorBidi" w:hAnsiTheme="majorBidi" w:cstheme="majorBidi"/>
          <w:sz w:val="28"/>
          <w:szCs w:val="28"/>
          <w:cs/>
        </w:rPr>
        <w:t>ระหว่างงวด</w:t>
      </w:r>
      <w:r w:rsidR="00777CF3" w:rsidRPr="0005480F">
        <w:rPr>
          <w:rFonts w:asciiTheme="majorBidi" w:hAnsiTheme="majorBidi" w:cstheme="majorBidi"/>
          <w:sz w:val="28"/>
          <w:szCs w:val="28"/>
          <w:cs/>
        </w:rPr>
        <w:t>เก้าเดือน</w:t>
      </w:r>
      <w:r w:rsidR="00616002" w:rsidRPr="0005480F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777CF3" w:rsidRPr="0005480F">
        <w:rPr>
          <w:rFonts w:asciiTheme="majorBidi" w:hAnsiTheme="majorBidi" w:cstheme="majorBidi"/>
          <w:sz w:val="28"/>
          <w:szCs w:val="28"/>
        </w:rPr>
        <w:t>3</w:t>
      </w:r>
      <w:r w:rsidR="00421C0E" w:rsidRPr="00421C0E">
        <w:rPr>
          <w:rFonts w:asciiTheme="majorBidi" w:hAnsiTheme="majorBidi" w:cstheme="majorBidi"/>
          <w:sz w:val="28"/>
          <w:szCs w:val="28"/>
        </w:rPr>
        <w:t>0</w:t>
      </w:r>
      <w:r w:rsidR="00777CF3"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="00777CF3" w:rsidRPr="0005480F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D260B8" w:rsidRPr="0005480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21C0E" w:rsidRPr="00421C0E">
        <w:rPr>
          <w:rFonts w:asciiTheme="majorBidi" w:hAnsiTheme="majorBidi" w:cstheme="majorBidi"/>
          <w:sz w:val="28"/>
          <w:szCs w:val="28"/>
        </w:rPr>
        <w:t>2</w:t>
      </w:r>
      <w:r w:rsidR="00616002" w:rsidRPr="0005480F">
        <w:rPr>
          <w:rFonts w:asciiTheme="majorBidi" w:hAnsiTheme="majorBidi" w:cstheme="majorBidi"/>
          <w:sz w:val="28"/>
          <w:szCs w:val="28"/>
        </w:rPr>
        <w:t>564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22E620DC" w14:textId="4576D299" w:rsidR="00E32F66" w:rsidRPr="0005480F" w:rsidRDefault="00E32F66" w:rsidP="00E32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1344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"/>
        <w:gridCol w:w="2321"/>
        <w:gridCol w:w="816"/>
        <w:gridCol w:w="1198"/>
        <w:gridCol w:w="346"/>
        <w:gridCol w:w="1118"/>
        <w:gridCol w:w="266"/>
        <w:gridCol w:w="1331"/>
        <w:gridCol w:w="266"/>
        <w:gridCol w:w="1248"/>
        <w:gridCol w:w="180"/>
        <w:gridCol w:w="1239"/>
        <w:gridCol w:w="21"/>
        <w:gridCol w:w="245"/>
        <w:gridCol w:w="25"/>
        <w:gridCol w:w="1253"/>
        <w:gridCol w:w="7"/>
        <w:gridCol w:w="259"/>
        <w:gridCol w:w="11"/>
        <w:gridCol w:w="1265"/>
        <w:gridCol w:w="6"/>
      </w:tblGrid>
      <w:tr w:rsidR="00E61A1E" w:rsidRPr="0005480F" w14:paraId="4DEFAD7B" w14:textId="77777777" w:rsidTr="00F76BAE">
        <w:trPr>
          <w:gridAfter w:val="1"/>
          <w:wAfter w:w="6" w:type="dxa"/>
          <w:trHeight w:val="19"/>
          <w:tblHeader/>
        </w:trPr>
        <w:tc>
          <w:tcPr>
            <w:tcW w:w="2340" w:type="dxa"/>
            <w:gridSpan w:val="2"/>
            <w:shd w:val="clear" w:color="auto" w:fill="auto"/>
            <w:vAlign w:val="bottom"/>
          </w:tcPr>
          <w:p w14:paraId="4354A58C" w14:textId="77777777" w:rsidR="00E61A1E" w:rsidRPr="0005480F" w:rsidRDefault="00E61A1E" w:rsidP="00A861FA">
            <w:pPr>
              <w:pStyle w:val="acctfourfigures"/>
              <w:tabs>
                <w:tab w:val="clear" w:pos="76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FF"/>
                <w:szCs w:val="22"/>
                <w:lang w:val="en-US" w:bidi="th-TH"/>
              </w:rPr>
            </w:pPr>
          </w:p>
        </w:tc>
        <w:tc>
          <w:tcPr>
            <w:tcW w:w="816" w:type="dxa"/>
          </w:tcPr>
          <w:p w14:paraId="215FD0A4" w14:textId="77777777" w:rsidR="00E61A1E" w:rsidRPr="0005480F" w:rsidRDefault="00E61A1E" w:rsidP="00A861FA">
            <w:pPr>
              <w:pStyle w:val="Pa47"/>
              <w:spacing w:line="260" w:lineRule="exact"/>
              <w:ind w:left="-94" w:right="-7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278" w:type="dxa"/>
            <w:gridSpan w:val="17"/>
          </w:tcPr>
          <w:p w14:paraId="237801F4" w14:textId="77777777" w:rsidR="00E61A1E" w:rsidRPr="0005480F" w:rsidRDefault="00E61A1E" w:rsidP="00A861FA">
            <w:pPr>
              <w:pStyle w:val="Pa47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  <w:r w:rsidRPr="0005480F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  <w:t xml:space="preserve"> </w:t>
            </w:r>
          </w:p>
        </w:tc>
      </w:tr>
      <w:tr w:rsidR="00C4698E" w:rsidRPr="0005480F" w14:paraId="1A704430" w14:textId="77777777" w:rsidTr="00A861FA">
        <w:trPr>
          <w:gridAfter w:val="1"/>
          <w:wAfter w:w="6" w:type="dxa"/>
          <w:trHeight w:val="19"/>
          <w:tblHeader/>
        </w:trPr>
        <w:tc>
          <w:tcPr>
            <w:tcW w:w="2340" w:type="dxa"/>
            <w:gridSpan w:val="2"/>
            <w:shd w:val="clear" w:color="auto" w:fill="auto"/>
            <w:vAlign w:val="bottom"/>
          </w:tcPr>
          <w:p w14:paraId="7EDF183A" w14:textId="77777777" w:rsidR="00C4698E" w:rsidRPr="0005480F" w:rsidRDefault="00C4698E" w:rsidP="00A861FA">
            <w:pPr>
              <w:pStyle w:val="acctfourfigures"/>
              <w:tabs>
                <w:tab w:val="clear" w:pos="765"/>
              </w:tabs>
              <w:spacing w:line="26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Cs w:val="22"/>
                <w:lang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816" w:type="dxa"/>
          </w:tcPr>
          <w:p w14:paraId="4FB17363" w14:textId="77777777" w:rsidR="00C4698E" w:rsidRPr="0005480F" w:rsidRDefault="00C4698E" w:rsidP="00A861FA">
            <w:pPr>
              <w:pStyle w:val="Pa47"/>
              <w:spacing w:line="260" w:lineRule="exact"/>
              <w:ind w:left="-94" w:right="-70"/>
              <w:jc w:val="center"/>
              <w:rPr>
                <w:rFonts w:asciiTheme="majorBidi" w:hAnsiTheme="majorBidi" w:cstheme="majorBidi"/>
                <w:i/>
                <w:iCs/>
                <w:spacing w:val="-8"/>
                <w:sz w:val="22"/>
                <w:szCs w:val="22"/>
              </w:rPr>
            </w:pPr>
          </w:p>
          <w:p w14:paraId="65A482CA" w14:textId="77777777" w:rsidR="00C4698E" w:rsidRPr="0005480F" w:rsidRDefault="00C4698E" w:rsidP="00A861FA">
            <w:pPr>
              <w:pStyle w:val="Pa47"/>
              <w:spacing w:line="260" w:lineRule="exact"/>
              <w:ind w:left="-94" w:right="-70"/>
              <w:jc w:val="center"/>
              <w:rPr>
                <w:rFonts w:asciiTheme="majorBidi" w:hAnsiTheme="majorBidi" w:cstheme="majorBidi"/>
                <w:i/>
                <w:iCs/>
                <w:spacing w:val="-8"/>
                <w:sz w:val="22"/>
                <w:szCs w:val="22"/>
              </w:rPr>
            </w:pPr>
          </w:p>
          <w:p w14:paraId="733A79D0" w14:textId="77777777" w:rsidR="00C4698E" w:rsidRPr="0005480F" w:rsidRDefault="00C4698E" w:rsidP="00A861FA">
            <w:pPr>
              <w:pStyle w:val="Pa47"/>
              <w:spacing w:line="260" w:lineRule="exact"/>
              <w:ind w:left="-94" w:right="-7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05480F">
              <w:rPr>
                <w:rFonts w:asciiTheme="majorBidi" w:hAnsiTheme="majorBidi" w:cstheme="majorBidi"/>
                <w:i/>
                <w:iCs/>
                <w:spacing w:val="-8"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1198" w:type="dxa"/>
            <w:vAlign w:val="bottom"/>
          </w:tcPr>
          <w:p w14:paraId="25601920" w14:textId="77777777" w:rsidR="00C4698E" w:rsidRPr="0005480F" w:rsidRDefault="00C4698E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ที่ดิน</w:t>
            </w:r>
          </w:p>
        </w:tc>
        <w:tc>
          <w:tcPr>
            <w:tcW w:w="346" w:type="dxa"/>
          </w:tcPr>
          <w:p w14:paraId="72B09E23" w14:textId="77777777" w:rsidR="00C4698E" w:rsidRPr="0005480F" w:rsidRDefault="00C4698E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14:paraId="7CAFA9C9" w14:textId="77777777" w:rsidR="00C4698E" w:rsidRPr="0005480F" w:rsidRDefault="00C4698E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อาคาร</w:t>
            </w:r>
          </w:p>
          <w:p w14:paraId="7A1174A2" w14:textId="77777777" w:rsidR="00C4698E" w:rsidRPr="0005480F" w:rsidRDefault="00C4698E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และส่วนปรับปรุงอาคาร</w:t>
            </w:r>
          </w:p>
        </w:tc>
        <w:tc>
          <w:tcPr>
            <w:tcW w:w="266" w:type="dxa"/>
          </w:tcPr>
          <w:p w14:paraId="0AB46B5B" w14:textId="77777777" w:rsidR="00C4698E" w:rsidRPr="0005480F" w:rsidRDefault="00C4698E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1" w:type="dxa"/>
            <w:vAlign w:val="bottom"/>
          </w:tcPr>
          <w:p w14:paraId="46874951" w14:textId="77777777" w:rsidR="00C4698E" w:rsidRPr="0005480F" w:rsidRDefault="00C4698E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66" w:type="dxa"/>
          </w:tcPr>
          <w:p w14:paraId="4F14784C" w14:textId="77777777" w:rsidR="00C4698E" w:rsidRPr="0005480F" w:rsidRDefault="00C4698E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48" w:type="dxa"/>
          </w:tcPr>
          <w:p w14:paraId="19B2F79D" w14:textId="77777777" w:rsidR="00A861FA" w:rsidRPr="0005480F" w:rsidRDefault="00A861FA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  <w:p w14:paraId="08DA002C" w14:textId="3518F670" w:rsidR="00A861FA" w:rsidRPr="0005480F" w:rsidRDefault="00C4698E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อุปกรณ์สำนักงาน</w:t>
            </w:r>
          </w:p>
          <w:p w14:paraId="4B4204CE" w14:textId="401D0A17" w:rsidR="00C4698E" w:rsidRPr="0005480F" w:rsidRDefault="00C4698E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และอุปกรณ์อื่น</w:t>
            </w:r>
          </w:p>
        </w:tc>
        <w:tc>
          <w:tcPr>
            <w:tcW w:w="180" w:type="dxa"/>
          </w:tcPr>
          <w:p w14:paraId="3EBF3BF6" w14:textId="77777777" w:rsidR="00C4698E" w:rsidRPr="0005480F" w:rsidRDefault="00C4698E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96C2023" w14:textId="77777777" w:rsidR="00C4698E" w:rsidRPr="0005480F" w:rsidRDefault="00C4698E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เครื่องมือและ</w:t>
            </w:r>
          </w:p>
          <w:p w14:paraId="5419BB66" w14:textId="77777777" w:rsidR="00C4698E" w:rsidRPr="0005480F" w:rsidRDefault="00C4698E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อุปกรณ์ที่</w:t>
            </w:r>
          </w:p>
          <w:p w14:paraId="7A372C57" w14:textId="77777777" w:rsidR="00C4698E" w:rsidRPr="0005480F" w:rsidRDefault="00C4698E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ใช้ในคลังสินค้า</w:t>
            </w:r>
          </w:p>
        </w:tc>
        <w:tc>
          <w:tcPr>
            <w:tcW w:w="270" w:type="dxa"/>
            <w:gridSpan w:val="2"/>
          </w:tcPr>
          <w:p w14:paraId="31AD0236" w14:textId="77777777" w:rsidR="00C4698E" w:rsidRPr="0005480F" w:rsidRDefault="00C4698E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53AAE27" w14:textId="77777777" w:rsidR="00C4698E" w:rsidRPr="0005480F" w:rsidRDefault="00C4698E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ยานพาหนะ</w:t>
            </w:r>
          </w:p>
        </w:tc>
        <w:tc>
          <w:tcPr>
            <w:tcW w:w="270" w:type="dxa"/>
            <w:gridSpan w:val="2"/>
          </w:tcPr>
          <w:p w14:paraId="4737F485" w14:textId="77777777" w:rsidR="00C4698E" w:rsidRPr="0005480F" w:rsidRDefault="00C4698E" w:rsidP="00A861FA">
            <w:pPr>
              <w:pStyle w:val="Pa47"/>
              <w:spacing w:line="260" w:lineRule="exact"/>
              <w:ind w:left="-71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265" w:type="dxa"/>
            <w:vAlign w:val="bottom"/>
          </w:tcPr>
          <w:p w14:paraId="48AC70CD" w14:textId="77777777" w:rsidR="00C4698E" w:rsidRPr="0005480F" w:rsidRDefault="00C4698E" w:rsidP="00A861FA">
            <w:pPr>
              <w:pStyle w:val="Pa47"/>
              <w:spacing w:line="260" w:lineRule="exact"/>
              <w:ind w:left="-71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E52C3E" w:rsidRPr="0005480F" w14:paraId="53C0D393" w14:textId="77777777" w:rsidTr="00A861FA">
        <w:trPr>
          <w:gridAfter w:val="1"/>
          <w:wAfter w:w="6" w:type="dxa"/>
          <w:trHeight w:val="19"/>
          <w:tblHeader/>
        </w:trPr>
        <w:tc>
          <w:tcPr>
            <w:tcW w:w="2340" w:type="dxa"/>
            <w:gridSpan w:val="2"/>
          </w:tcPr>
          <w:p w14:paraId="5FF4A580" w14:textId="77777777" w:rsidR="00E52C3E" w:rsidRPr="0005480F" w:rsidRDefault="00E52C3E" w:rsidP="00A861FA">
            <w:pPr>
              <w:spacing w:line="260" w:lineRule="exact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16" w:type="dxa"/>
          </w:tcPr>
          <w:p w14:paraId="477E04F4" w14:textId="77777777" w:rsidR="00E52C3E" w:rsidRPr="0005480F" w:rsidRDefault="00E52C3E" w:rsidP="00A861FA">
            <w:pPr>
              <w:pStyle w:val="acctfourfigures"/>
              <w:tabs>
                <w:tab w:val="clear" w:pos="765"/>
                <w:tab w:val="decimal" w:pos="550"/>
              </w:tabs>
              <w:spacing w:line="260" w:lineRule="exact"/>
              <w:ind w:left="-94" w:right="-70"/>
              <w:jc w:val="center"/>
              <w:rPr>
                <w:rFonts w:asciiTheme="majorBidi" w:hAnsiTheme="majorBidi" w:cstheme="majorBidi"/>
                <w:i/>
                <w:iCs/>
                <w:spacing w:val="-8"/>
                <w:szCs w:val="22"/>
                <w:lang w:bidi="th-TH"/>
              </w:rPr>
            </w:pPr>
          </w:p>
        </w:tc>
        <w:tc>
          <w:tcPr>
            <w:tcW w:w="10278" w:type="dxa"/>
            <w:gridSpan w:val="17"/>
          </w:tcPr>
          <w:p w14:paraId="762710EA" w14:textId="77777777" w:rsidR="00E52C3E" w:rsidRPr="0005480F" w:rsidRDefault="00E52C3E" w:rsidP="00A861FA">
            <w:pPr>
              <w:pStyle w:val="acctfourfigures"/>
              <w:spacing w:line="260" w:lineRule="exact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i/>
                <w:iCs/>
                <w:szCs w:val="22"/>
              </w:rPr>
              <w:t>(</w:t>
            </w:r>
            <w:r w:rsidRPr="0005480F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พันบาท</w:t>
            </w:r>
            <w:r w:rsidRPr="0005480F">
              <w:rPr>
                <w:rFonts w:asciiTheme="majorBidi" w:hAnsiTheme="majorBidi" w:cstheme="majorBidi"/>
                <w:i/>
                <w:iCs/>
                <w:szCs w:val="22"/>
              </w:rPr>
              <w:t>)</w:t>
            </w:r>
          </w:p>
        </w:tc>
      </w:tr>
      <w:tr w:rsidR="00DF3D6B" w:rsidRPr="0005480F" w14:paraId="23F05CF0" w14:textId="77777777" w:rsidTr="00A861FA">
        <w:trPr>
          <w:trHeight w:val="19"/>
        </w:trPr>
        <w:tc>
          <w:tcPr>
            <w:tcW w:w="2340" w:type="dxa"/>
            <w:gridSpan w:val="2"/>
          </w:tcPr>
          <w:p w14:paraId="27817DE7" w14:textId="1274C925" w:rsidR="00DF3D6B" w:rsidRPr="0005480F" w:rsidRDefault="00DF3D6B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58" w:hanging="15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05480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5480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="00421C0E" w:rsidRPr="00421C0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05480F">
              <w:rPr>
                <w:rFonts w:asciiTheme="majorBidi" w:hAnsiTheme="majorBidi" w:cstheme="majorBidi"/>
                <w:sz w:val="22"/>
                <w:szCs w:val="22"/>
              </w:rPr>
              <w:t>564</w:t>
            </w:r>
          </w:p>
        </w:tc>
        <w:tc>
          <w:tcPr>
            <w:tcW w:w="816" w:type="dxa"/>
          </w:tcPr>
          <w:p w14:paraId="2DC7D60B" w14:textId="54E58C86" w:rsidR="00DF3D6B" w:rsidRPr="0005480F" w:rsidRDefault="00DF3D6B" w:rsidP="00A861FA">
            <w:pPr>
              <w:tabs>
                <w:tab w:val="clear" w:pos="680"/>
                <w:tab w:val="left" w:pos="730"/>
                <w:tab w:val="decimal" w:pos="1181"/>
              </w:tabs>
              <w:spacing w:line="260" w:lineRule="exact"/>
              <w:ind w:right="-7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198" w:type="dxa"/>
          </w:tcPr>
          <w:p w14:paraId="666B36A4" w14:textId="67ACE5BD" w:rsidR="00DF3D6B" w:rsidRPr="0005480F" w:rsidRDefault="001955D8" w:rsidP="00A84E9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2"/>
              </w:rPr>
            </w:pPr>
            <w:r w:rsidRPr="0005480F">
              <w:rPr>
                <w:rFonts w:asciiTheme="majorBidi" w:hAnsiTheme="majorBidi" w:cstheme="majorBidi"/>
                <w:szCs w:val="22"/>
              </w:rPr>
              <w:t>449,757</w:t>
            </w:r>
          </w:p>
        </w:tc>
        <w:tc>
          <w:tcPr>
            <w:tcW w:w="346" w:type="dxa"/>
          </w:tcPr>
          <w:p w14:paraId="3A1C18D4" w14:textId="77777777" w:rsidR="00DF3D6B" w:rsidRPr="0005480F" w:rsidRDefault="00DF3D6B" w:rsidP="00A84E9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8" w:type="dxa"/>
          </w:tcPr>
          <w:p w14:paraId="62F16264" w14:textId="0F723FD3" w:rsidR="00DF3D6B" w:rsidRPr="0005480F" w:rsidRDefault="001955D8" w:rsidP="00A84E9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2"/>
              </w:rPr>
            </w:pPr>
            <w:r w:rsidRPr="0005480F">
              <w:rPr>
                <w:rFonts w:asciiTheme="majorBidi" w:hAnsiTheme="majorBidi" w:cstheme="majorBidi"/>
                <w:szCs w:val="22"/>
              </w:rPr>
              <w:t>647,368</w:t>
            </w:r>
          </w:p>
        </w:tc>
        <w:tc>
          <w:tcPr>
            <w:tcW w:w="266" w:type="dxa"/>
          </w:tcPr>
          <w:p w14:paraId="61588D50" w14:textId="77777777" w:rsidR="00DF3D6B" w:rsidRPr="0005480F" w:rsidRDefault="00DF3D6B" w:rsidP="00A84E9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31" w:type="dxa"/>
          </w:tcPr>
          <w:p w14:paraId="1D3220FD" w14:textId="06E50C7C" w:rsidR="00DF3D6B" w:rsidRPr="0005480F" w:rsidRDefault="001955D8" w:rsidP="00A84E9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2"/>
              </w:rPr>
            </w:pPr>
            <w:r w:rsidRPr="0005480F">
              <w:rPr>
                <w:rFonts w:asciiTheme="majorBidi" w:hAnsiTheme="majorBidi" w:cstheme="majorBidi"/>
                <w:szCs w:val="22"/>
              </w:rPr>
              <w:t>3</w:t>
            </w:r>
            <w:r w:rsidR="00421C0E" w:rsidRPr="00421C0E">
              <w:rPr>
                <w:rFonts w:asciiTheme="majorBidi" w:hAnsiTheme="majorBidi" w:cstheme="majorBidi"/>
                <w:szCs w:val="22"/>
                <w:lang w:val="en-US"/>
              </w:rPr>
              <w:t>22</w:t>
            </w:r>
            <w:r w:rsidRPr="0005480F">
              <w:rPr>
                <w:rFonts w:asciiTheme="majorBidi" w:hAnsiTheme="majorBidi" w:cstheme="majorBidi"/>
                <w:szCs w:val="22"/>
              </w:rPr>
              <w:t>,383</w:t>
            </w:r>
          </w:p>
        </w:tc>
        <w:tc>
          <w:tcPr>
            <w:tcW w:w="266" w:type="dxa"/>
          </w:tcPr>
          <w:p w14:paraId="2728451B" w14:textId="77777777" w:rsidR="00DF3D6B" w:rsidRPr="0005480F" w:rsidRDefault="00DF3D6B" w:rsidP="00A84E9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48" w:type="dxa"/>
          </w:tcPr>
          <w:p w14:paraId="4EEFE351" w14:textId="1BD2319D" w:rsidR="00DF3D6B" w:rsidRPr="0005480F" w:rsidRDefault="009E04D8" w:rsidP="00A84E9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2"/>
              </w:rPr>
            </w:pPr>
            <w:r w:rsidRPr="0005480F">
              <w:rPr>
                <w:rFonts w:asciiTheme="majorBidi" w:hAnsiTheme="majorBidi" w:cstheme="majorBidi"/>
                <w:szCs w:val="22"/>
              </w:rPr>
              <w:t>3,</w:t>
            </w:r>
            <w:r w:rsidR="00421C0E" w:rsidRPr="00421C0E">
              <w:rPr>
                <w:rFonts w:asciiTheme="majorBidi" w:hAnsiTheme="majorBidi" w:cstheme="majorBidi"/>
                <w:szCs w:val="22"/>
                <w:lang w:val="en-US"/>
              </w:rPr>
              <w:t>22</w:t>
            </w:r>
            <w:r w:rsidR="00BB03B8" w:rsidRPr="0005480F">
              <w:rPr>
                <w:rFonts w:asciiTheme="majorBidi" w:hAnsiTheme="majorBidi" w:cstheme="majorBidi"/>
                <w:szCs w:val="22"/>
              </w:rPr>
              <w:t>3</w:t>
            </w:r>
          </w:p>
        </w:tc>
        <w:tc>
          <w:tcPr>
            <w:tcW w:w="180" w:type="dxa"/>
          </w:tcPr>
          <w:p w14:paraId="63F07157" w14:textId="77777777" w:rsidR="00DF3D6B" w:rsidRPr="0005480F" w:rsidRDefault="00DF3D6B" w:rsidP="00A84E9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9" w:type="dxa"/>
          </w:tcPr>
          <w:p w14:paraId="1A390B6C" w14:textId="56DFFFC7" w:rsidR="00DF3D6B" w:rsidRPr="0005480F" w:rsidRDefault="009E04D8" w:rsidP="00A84E9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2"/>
              </w:rPr>
            </w:pPr>
            <w:r w:rsidRPr="0005480F">
              <w:rPr>
                <w:rFonts w:asciiTheme="majorBidi" w:hAnsiTheme="majorBidi" w:cstheme="majorBidi"/>
                <w:szCs w:val="22"/>
              </w:rPr>
              <w:t>5</w:t>
            </w:r>
            <w:r w:rsidR="00421C0E" w:rsidRPr="00421C0E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Pr="0005480F">
              <w:rPr>
                <w:rFonts w:asciiTheme="majorBidi" w:hAnsiTheme="majorBidi" w:cstheme="majorBidi"/>
                <w:szCs w:val="22"/>
              </w:rPr>
              <w:t>,</w:t>
            </w:r>
            <w:r w:rsidR="00421C0E" w:rsidRPr="00421C0E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Pr="0005480F">
              <w:rPr>
                <w:rFonts w:asciiTheme="majorBidi" w:hAnsiTheme="majorBidi" w:cstheme="majorBidi"/>
                <w:szCs w:val="22"/>
              </w:rPr>
              <w:t>97</w:t>
            </w:r>
          </w:p>
        </w:tc>
        <w:tc>
          <w:tcPr>
            <w:tcW w:w="266" w:type="dxa"/>
            <w:gridSpan w:val="2"/>
          </w:tcPr>
          <w:p w14:paraId="1977E888" w14:textId="77777777" w:rsidR="00DF3D6B" w:rsidRPr="0005480F" w:rsidRDefault="00DF3D6B" w:rsidP="00A84E9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28206906" w14:textId="5F16750F" w:rsidR="00DF3D6B" w:rsidRPr="0005480F" w:rsidRDefault="00421C0E" w:rsidP="00D72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421C0E">
              <w:rPr>
                <w:rFonts w:asciiTheme="majorBidi" w:hAnsiTheme="majorBidi" w:cstheme="majorBidi"/>
                <w:sz w:val="22"/>
                <w:szCs w:val="22"/>
                <w:lang w:bidi="ar-SA"/>
              </w:rPr>
              <w:t>22</w:t>
            </w:r>
            <w:r w:rsidR="009E04D8" w:rsidRPr="0005480F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1,4</w:t>
            </w:r>
            <w:r w:rsidRPr="00421C0E">
              <w:rPr>
                <w:rFonts w:asciiTheme="majorBidi" w:hAnsiTheme="majorBidi" w:cstheme="majorBidi"/>
                <w:sz w:val="22"/>
                <w:szCs w:val="22"/>
                <w:lang w:bidi="ar-SA"/>
              </w:rPr>
              <w:t>2</w:t>
            </w:r>
            <w:r w:rsidR="006F3F1C" w:rsidRPr="0005480F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5</w:t>
            </w:r>
          </w:p>
        </w:tc>
        <w:tc>
          <w:tcPr>
            <w:tcW w:w="266" w:type="dxa"/>
            <w:gridSpan w:val="2"/>
          </w:tcPr>
          <w:p w14:paraId="7E69C6D2" w14:textId="77777777" w:rsidR="00DF3D6B" w:rsidRPr="0005480F" w:rsidRDefault="00DF3D6B" w:rsidP="00A84E9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82" w:type="dxa"/>
            <w:gridSpan w:val="3"/>
          </w:tcPr>
          <w:p w14:paraId="3AFD569B" w14:textId="39479ADB" w:rsidR="00DF3D6B" w:rsidRPr="0005480F" w:rsidRDefault="00C938D0" w:rsidP="00325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82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1,696,453</w:t>
            </w:r>
          </w:p>
        </w:tc>
      </w:tr>
      <w:tr w:rsidR="00DF3D6B" w:rsidRPr="0005480F" w14:paraId="13027904" w14:textId="77777777" w:rsidTr="00A861FA">
        <w:trPr>
          <w:trHeight w:val="19"/>
        </w:trPr>
        <w:tc>
          <w:tcPr>
            <w:tcW w:w="2340" w:type="dxa"/>
            <w:gridSpan w:val="2"/>
          </w:tcPr>
          <w:p w14:paraId="572A3ADA" w14:textId="76C56D77" w:rsidR="00DF3D6B" w:rsidRPr="0005480F" w:rsidRDefault="00DF3D6B" w:rsidP="00A861FA">
            <w:pPr>
              <w:pStyle w:val="acctfourfigures"/>
              <w:tabs>
                <w:tab w:val="clear" w:pos="765"/>
                <w:tab w:val="decimal" w:pos="0"/>
              </w:tabs>
              <w:spacing w:line="260" w:lineRule="exac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Cs w:val="22"/>
                <w:cs/>
                <w:lang w:bidi="th-TH"/>
              </w:rPr>
              <w:t>เพิ่มขึ้น</w:t>
            </w:r>
          </w:p>
        </w:tc>
        <w:tc>
          <w:tcPr>
            <w:tcW w:w="816" w:type="dxa"/>
          </w:tcPr>
          <w:p w14:paraId="0A20AAF8" w14:textId="77777777" w:rsidR="00DF3D6B" w:rsidRPr="0005480F" w:rsidRDefault="00DF3D6B" w:rsidP="00A861FA">
            <w:pPr>
              <w:tabs>
                <w:tab w:val="clear" w:pos="680"/>
                <w:tab w:val="left" w:pos="730"/>
                <w:tab w:val="decimal" w:pos="1181"/>
              </w:tabs>
              <w:spacing w:line="260" w:lineRule="exact"/>
              <w:ind w:left="-94" w:right="-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8" w:type="dxa"/>
          </w:tcPr>
          <w:p w14:paraId="224BA38B" w14:textId="39B9679A" w:rsidR="00DF3D6B" w:rsidRPr="0005480F" w:rsidRDefault="001955D8" w:rsidP="00A84E9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2"/>
              </w:rPr>
            </w:pPr>
            <w:r w:rsidRPr="0005480F">
              <w:rPr>
                <w:rFonts w:asciiTheme="majorBidi" w:hAnsiTheme="majorBidi" w:cstheme="majorBidi"/>
                <w:szCs w:val="22"/>
              </w:rPr>
              <w:t>3,8</w:t>
            </w:r>
            <w:r w:rsidR="00421C0E" w:rsidRPr="00421C0E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Pr="0005480F">
              <w:rPr>
                <w:rFonts w:asciiTheme="majorBidi" w:hAnsiTheme="majorBidi" w:cstheme="majorBidi"/>
                <w:szCs w:val="22"/>
              </w:rPr>
              <w:t>9</w:t>
            </w:r>
          </w:p>
        </w:tc>
        <w:tc>
          <w:tcPr>
            <w:tcW w:w="346" w:type="dxa"/>
          </w:tcPr>
          <w:p w14:paraId="4ACDCEDB" w14:textId="77777777" w:rsidR="00DF3D6B" w:rsidRPr="0005480F" w:rsidRDefault="00DF3D6B" w:rsidP="00A84E9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8" w:type="dxa"/>
          </w:tcPr>
          <w:p w14:paraId="54858CB6" w14:textId="122ED985" w:rsidR="00DF3D6B" w:rsidRPr="0005480F" w:rsidRDefault="001003C4" w:rsidP="00A84E9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2"/>
              </w:rPr>
            </w:pPr>
            <w:r w:rsidRPr="0005480F">
              <w:rPr>
                <w:rFonts w:asciiTheme="majorBidi" w:hAnsiTheme="majorBidi" w:cstheme="majorBidi"/>
                <w:szCs w:val="22"/>
              </w:rPr>
              <w:t>37,158</w:t>
            </w:r>
          </w:p>
        </w:tc>
        <w:tc>
          <w:tcPr>
            <w:tcW w:w="266" w:type="dxa"/>
          </w:tcPr>
          <w:p w14:paraId="22740433" w14:textId="77777777" w:rsidR="00DF3D6B" w:rsidRPr="0005480F" w:rsidRDefault="00DF3D6B" w:rsidP="00A84E9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31" w:type="dxa"/>
          </w:tcPr>
          <w:p w14:paraId="57D1E973" w14:textId="57147EEF" w:rsidR="00DF3D6B" w:rsidRPr="0005480F" w:rsidRDefault="001955D8" w:rsidP="00A84E9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2"/>
              </w:rPr>
            </w:pPr>
            <w:r w:rsidRPr="0005480F">
              <w:rPr>
                <w:rFonts w:asciiTheme="majorBidi" w:hAnsiTheme="majorBidi" w:cstheme="majorBidi"/>
                <w:szCs w:val="22"/>
              </w:rPr>
              <w:t>1</w:t>
            </w:r>
            <w:r w:rsidR="00421C0E" w:rsidRPr="00421C0E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Pr="0005480F">
              <w:rPr>
                <w:rFonts w:asciiTheme="majorBidi" w:hAnsiTheme="majorBidi" w:cstheme="majorBidi"/>
                <w:szCs w:val="22"/>
              </w:rPr>
              <w:t>,</w:t>
            </w:r>
            <w:r w:rsidR="001003C4" w:rsidRPr="0005480F">
              <w:rPr>
                <w:rFonts w:asciiTheme="majorBidi" w:hAnsiTheme="majorBidi" w:cstheme="majorBidi"/>
                <w:szCs w:val="22"/>
              </w:rPr>
              <w:t>745</w:t>
            </w:r>
          </w:p>
        </w:tc>
        <w:tc>
          <w:tcPr>
            <w:tcW w:w="266" w:type="dxa"/>
          </w:tcPr>
          <w:p w14:paraId="2AF5C136" w14:textId="77777777" w:rsidR="00DF3D6B" w:rsidRPr="0005480F" w:rsidRDefault="00DF3D6B" w:rsidP="00A84E9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48" w:type="dxa"/>
          </w:tcPr>
          <w:p w14:paraId="310205B1" w14:textId="2CF2CF2E" w:rsidR="00DF3D6B" w:rsidRPr="0005480F" w:rsidRDefault="009E04D8" w:rsidP="00062BB1">
            <w:pPr>
              <w:pStyle w:val="acctfourfigures"/>
              <w:tabs>
                <w:tab w:val="clear" w:pos="765"/>
                <w:tab w:val="left" w:pos="832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2"/>
              </w:rPr>
            </w:pPr>
            <w:r w:rsidRPr="0005480F">
              <w:rPr>
                <w:rFonts w:asciiTheme="majorBidi" w:hAnsiTheme="majorBidi" w:cstheme="majorBidi"/>
                <w:szCs w:val="22"/>
              </w:rPr>
              <w:t>1,</w:t>
            </w:r>
            <w:r w:rsidR="00421C0E" w:rsidRPr="00421C0E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BB03B8" w:rsidRPr="0005480F">
              <w:rPr>
                <w:rFonts w:asciiTheme="majorBidi" w:hAnsiTheme="majorBidi" w:cstheme="majorBidi"/>
                <w:szCs w:val="22"/>
              </w:rPr>
              <w:t>7</w:t>
            </w:r>
            <w:r w:rsidR="00421C0E" w:rsidRPr="00421C0E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</w:p>
        </w:tc>
        <w:tc>
          <w:tcPr>
            <w:tcW w:w="180" w:type="dxa"/>
          </w:tcPr>
          <w:p w14:paraId="35A11F4F" w14:textId="77777777" w:rsidR="00DF3D6B" w:rsidRPr="0005480F" w:rsidRDefault="00DF3D6B" w:rsidP="00A84E9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9" w:type="dxa"/>
          </w:tcPr>
          <w:p w14:paraId="013AE289" w14:textId="6DE098E7" w:rsidR="00DF3D6B" w:rsidRPr="0005480F" w:rsidRDefault="00A45A75" w:rsidP="00A84E9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2"/>
              </w:rPr>
            </w:pPr>
            <w:r w:rsidRPr="0005480F">
              <w:rPr>
                <w:rFonts w:asciiTheme="majorBidi" w:hAnsiTheme="majorBidi" w:cstheme="majorBidi"/>
                <w:szCs w:val="22"/>
              </w:rPr>
              <w:t>3,476</w:t>
            </w:r>
          </w:p>
        </w:tc>
        <w:tc>
          <w:tcPr>
            <w:tcW w:w="266" w:type="dxa"/>
            <w:gridSpan w:val="2"/>
          </w:tcPr>
          <w:p w14:paraId="4B114429" w14:textId="77777777" w:rsidR="00DF3D6B" w:rsidRPr="0005480F" w:rsidRDefault="00DF3D6B" w:rsidP="00A84E9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7070C10B" w14:textId="5CBD4E1E" w:rsidR="00DF3D6B" w:rsidRPr="0005480F" w:rsidRDefault="00421C0E" w:rsidP="0006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3"/>
                <w:tab w:val="left" w:pos="724"/>
                <w:tab w:val="decimal" w:pos="820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  <w:r w:rsidRPr="00421C0E">
              <w:rPr>
                <w:rFonts w:asciiTheme="majorBidi" w:hAnsiTheme="majorBidi" w:cstheme="majorBidi"/>
                <w:sz w:val="22"/>
                <w:szCs w:val="22"/>
                <w:lang w:bidi="ar-SA"/>
              </w:rPr>
              <w:t>2</w:t>
            </w:r>
            <w:r w:rsidR="007E3B3E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9,</w:t>
            </w:r>
            <w:r w:rsidR="00DF57BC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7E3B3E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98</w:t>
            </w:r>
          </w:p>
        </w:tc>
        <w:tc>
          <w:tcPr>
            <w:tcW w:w="266" w:type="dxa"/>
            <w:gridSpan w:val="2"/>
          </w:tcPr>
          <w:p w14:paraId="30AABABC" w14:textId="77777777" w:rsidR="00DF3D6B" w:rsidRPr="0005480F" w:rsidRDefault="00DF3D6B" w:rsidP="00A84E9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82" w:type="dxa"/>
            <w:gridSpan w:val="3"/>
          </w:tcPr>
          <w:p w14:paraId="20CA7BF7" w14:textId="511F5172" w:rsidR="00DF3D6B" w:rsidRPr="0005480F" w:rsidRDefault="00DC4994" w:rsidP="00325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82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8</w:t>
            </w:r>
            <w:r w:rsidR="007E3B3E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7,878</w:t>
            </w:r>
          </w:p>
        </w:tc>
      </w:tr>
      <w:tr w:rsidR="00DF3D6B" w:rsidRPr="0005480F" w14:paraId="78B95683" w14:textId="77777777" w:rsidTr="00A861FA">
        <w:trPr>
          <w:trHeight w:val="19"/>
        </w:trPr>
        <w:tc>
          <w:tcPr>
            <w:tcW w:w="2340" w:type="dxa"/>
            <w:gridSpan w:val="2"/>
          </w:tcPr>
          <w:p w14:paraId="4AAC364F" w14:textId="48C50D19" w:rsidR="00DF3D6B" w:rsidRPr="0005480F" w:rsidRDefault="00DF3D6B" w:rsidP="00A861FA">
            <w:pPr>
              <w:pStyle w:val="acctfourfigures"/>
              <w:tabs>
                <w:tab w:val="clear" w:pos="765"/>
                <w:tab w:val="decimal" w:pos="0"/>
              </w:tabs>
              <w:spacing w:line="260" w:lineRule="exac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Cs w:val="22"/>
                <w:cs/>
                <w:lang w:bidi="th-TH"/>
              </w:rPr>
              <w:t>เพิ่มขึ้นจากการรวมธุรกิจ</w:t>
            </w:r>
          </w:p>
        </w:tc>
        <w:tc>
          <w:tcPr>
            <w:tcW w:w="816" w:type="dxa"/>
          </w:tcPr>
          <w:p w14:paraId="4BAC5E46" w14:textId="4D5EA50D" w:rsidR="00DF3D6B" w:rsidRPr="0005480F" w:rsidRDefault="00421C0E" w:rsidP="00A861FA">
            <w:pPr>
              <w:tabs>
                <w:tab w:val="clear" w:pos="680"/>
                <w:tab w:val="left" w:pos="730"/>
                <w:tab w:val="decimal" w:pos="1181"/>
              </w:tabs>
              <w:spacing w:line="260" w:lineRule="exact"/>
              <w:ind w:left="-94" w:right="-7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21C0E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98" w:type="dxa"/>
          </w:tcPr>
          <w:p w14:paraId="2EA97AA6" w14:textId="19CA3AA0" w:rsidR="00DF3D6B" w:rsidRPr="0005480F" w:rsidRDefault="001955D8" w:rsidP="001003C4">
            <w:pPr>
              <w:pStyle w:val="acctfourfigures"/>
              <w:tabs>
                <w:tab w:val="clear" w:pos="765"/>
              </w:tabs>
              <w:spacing w:line="240" w:lineRule="auto"/>
              <w:ind w:left="-79" w:right="230"/>
              <w:jc w:val="right"/>
              <w:rPr>
                <w:rFonts w:asciiTheme="majorBidi" w:hAnsiTheme="majorBidi" w:cstheme="majorBidi"/>
                <w:szCs w:val="22"/>
              </w:rPr>
            </w:pPr>
            <w:r w:rsidRPr="0005480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346" w:type="dxa"/>
          </w:tcPr>
          <w:p w14:paraId="36D2F644" w14:textId="77777777" w:rsidR="00DF3D6B" w:rsidRPr="0005480F" w:rsidRDefault="00DF3D6B" w:rsidP="00A84E98">
            <w:pPr>
              <w:pStyle w:val="acctmergecolhdg"/>
              <w:tabs>
                <w:tab w:val="decimal" w:pos="667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 w:val="0"/>
                <w:szCs w:val="22"/>
              </w:rPr>
            </w:pPr>
          </w:p>
        </w:tc>
        <w:tc>
          <w:tcPr>
            <w:tcW w:w="1118" w:type="dxa"/>
          </w:tcPr>
          <w:p w14:paraId="563E5EE0" w14:textId="0F1B31A7" w:rsidR="00DF3D6B" w:rsidRPr="0005480F" w:rsidRDefault="005D00E6" w:rsidP="00A84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4</w:t>
            </w:r>
            <w:r w:rsidR="001003C4" w:rsidRPr="0005480F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,153</w:t>
            </w:r>
          </w:p>
        </w:tc>
        <w:tc>
          <w:tcPr>
            <w:tcW w:w="266" w:type="dxa"/>
          </w:tcPr>
          <w:p w14:paraId="31CA9EDA" w14:textId="77777777" w:rsidR="00DF3D6B" w:rsidRPr="0005480F" w:rsidRDefault="00DF3D6B" w:rsidP="00A84E98">
            <w:pPr>
              <w:pStyle w:val="acctmergecolhdg"/>
              <w:tabs>
                <w:tab w:val="decimal" w:pos="667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 w:val="0"/>
                <w:szCs w:val="22"/>
              </w:rPr>
            </w:pPr>
          </w:p>
        </w:tc>
        <w:tc>
          <w:tcPr>
            <w:tcW w:w="1331" w:type="dxa"/>
          </w:tcPr>
          <w:p w14:paraId="453CE51D" w14:textId="4B9A4960" w:rsidR="00DF3D6B" w:rsidRPr="0005480F" w:rsidRDefault="001955D8" w:rsidP="001003C4">
            <w:pPr>
              <w:pStyle w:val="acctfourfigures"/>
              <w:tabs>
                <w:tab w:val="clear" w:pos="765"/>
              </w:tabs>
              <w:spacing w:line="240" w:lineRule="auto"/>
              <w:ind w:left="-79" w:right="230"/>
              <w:jc w:val="right"/>
              <w:rPr>
                <w:rFonts w:asciiTheme="majorBidi" w:hAnsiTheme="majorBidi" w:cstheme="majorBidi"/>
                <w:szCs w:val="22"/>
              </w:rPr>
            </w:pPr>
            <w:r w:rsidRPr="0005480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66" w:type="dxa"/>
          </w:tcPr>
          <w:p w14:paraId="4C2E7428" w14:textId="77777777" w:rsidR="00DF3D6B" w:rsidRPr="0005480F" w:rsidRDefault="00DF3D6B" w:rsidP="00A84E98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48" w:type="dxa"/>
          </w:tcPr>
          <w:p w14:paraId="2D2B0E94" w14:textId="53CD133E" w:rsidR="00DF3D6B" w:rsidRPr="0005480F" w:rsidRDefault="00BB03B8" w:rsidP="00A84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737</w:t>
            </w:r>
          </w:p>
        </w:tc>
        <w:tc>
          <w:tcPr>
            <w:tcW w:w="180" w:type="dxa"/>
          </w:tcPr>
          <w:p w14:paraId="67DB1AC1" w14:textId="77777777" w:rsidR="00DF3D6B" w:rsidRPr="0005480F" w:rsidRDefault="00DF3D6B" w:rsidP="00A84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239" w:type="dxa"/>
          </w:tcPr>
          <w:p w14:paraId="5B9E59E5" w14:textId="4FB62529" w:rsidR="00DF3D6B" w:rsidRPr="0005480F" w:rsidRDefault="00A45A75" w:rsidP="00A84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57</w:t>
            </w:r>
          </w:p>
        </w:tc>
        <w:tc>
          <w:tcPr>
            <w:tcW w:w="266" w:type="dxa"/>
            <w:gridSpan w:val="2"/>
          </w:tcPr>
          <w:p w14:paraId="64EB82BA" w14:textId="77777777" w:rsidR="00DF3D6B" w:rsidRPr="0005480F" w:rsidRDefault="00DF3D6B" w:rsidP="00A84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278" w:type="dxa"/>
            <w:gridSpan w:val="2"/>
          </w:tcPr>
          <w:p w14:paraId="3A02FFEC" w14:textId="5D0CF152" w:rsidR="00DF3D6B" w:rsidRPr="0005480F" w:rsidRDefault="006F3F1C" w:rsidP="00D72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5</w:t>
            </w:r>
            <w:r w:rsidR="00421C0E" w:rsidRPr="00421C0E">
              <w:rPr>
                <w:rFonts w:asciiTheme="majorBidi" w:hAnsiTheme="majorBidi" w:cstheme="majorBidi"/>
                <w:sz w:val="22"/>
                <w:szCs w:val="22"/>
                <w:lang w:bidi="ar-SA"/>
              </w:rPr>
              <w:t>0</w:t>
            </w:r>
            <w:r w:rsidRPr="0005480F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,1</w:t>
            </w:r>
            <w:r w:rsidR="006E5361" w:rsidRPr="0005480F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76</w:t>
            </w:r>
          </w:p>
        </w:tc>
        <w:tc>
          <w:tcPr>
            <w:tcW w:w="266" w:type="dxa"/>
            <w:gridSpan w:val="2"/>
          </w:tcPr>
          <w:p w14:paraId="2020DF39" w14:textId="77777777" w:rsidR="00DF3D6B" w:rsidRPr="0005480F" w:rsidRDefault="00DF3D6B" w:rsidP="00A84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282" w:type="dxa"/>
            <w:gridSpan w:val="3"/>
          </w:tcPr>
          <w:p w14:paraId="2820430F" w14:textId="5A5E60D4" w:rsidR="00DF3D6B" w:rsidRPr="0005480F" w:rsidRDefault="005D00E6" w:rsidP="00325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03"/>
              </w:tabs>
              <w:spacing w:line="240" w:lineRule="auto"/>
              <w:ind w:right="131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5</w:t>
            </w:r>
            <w:r w:rsidR="00DC4994" w:rsidRPr="0005480F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5,</w:t>
            </w:r>
            <w:r w:rsidR="006E5361" w:rsidRPr="0005480F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1</w:t>
            </w:r>
            <w:r w:rsidR="00421C0E" w:rsidRPr="00421C0E">
              <w:rPr>
                <w:rFonts w:asciiTheme="majorBidi" w:hAnsiTheme="majorBidi" w:cstheme="majorBidi"/>
                <w:sz w:val="22"/>
                <w:szCs w:val="22"/>
                <w:lang w:bidi="ar-SA"/>
              </w:rPr>
              <w:t>2</w:t>
            </w:r>
            <w:r w:rsidR="006E5361" w:rsidRPr="0005480F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3</w:t>
            </w:r>
          </w:p>
        </w:tc>
      </w:tr>
      <w:tr w:rsidR="00192AEA" w:rsidRPr="0005480F" w14:paraId="4F8D6929" w14:textId="77777777" w:rsidTr="00A861FA">
        <w:trPr>
          <w:trHeight w:val="19"/>
        </w:trPr>
        <w:tc>
          <w:tcPr>
            <w:tcW w:w="2340" w:type="dxa"/>
            <w:gridSpan w:val="2"/>
          </w:tcPr>
          <w:p w14:paraId="40E03775" w14:textId="531A8E59" w:rsidR="00192AEA" w:rsidRPr="0005480F" w:rsidRDefault="00192AEA" w:rsidP="00A861FA">
            <w:pPr>
              <w:pStyle w:val="acctfourfigures"/>
              <w:tabs>
                <w:tab w:val="clear" w:pos="765"/>
                <w:tab w:val="decimal" w:pos="0"/>
              </w:tabs>
              <w:spacing w:line="260" w:lineRule="exac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Cs w:val="22"/>
                <w:cs/>
                <w:lang w:bidi="th-TH"/>
              </w:rPr>
              <w:t>จำหน่าย</w:t>
            </w:r>
          </w:p>
        </w:tc>
        <w:tc>
          <w:tcPr>
            <w:tcW w:w="816" w:type="dxa"/>
          </w:tcPr>
          <w:p w14:paraId="74BC48F6" w14:textId="77777777" w:rsidR="00192AEA" w:rsidRPr="0005480F" w:rsidRDefault="00192AEA" w:rsidP="00A861FA">
            <w:pPr>
              <w:tabs>
                <w:tab w:val="clear" w:pos="680"/>
                <w:tab w:val="left" w:pos="730"/>
                <w:tab w:val="decimal" w:pos="1181"/>
              </w:tabs>
              <w:spacing w:line="260" w:lineRule="exact"/>
              <w:ind w:left="-94" w:right="-7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198" w:type="dxa"/>
          </w:tcPr>
          <w:p w14:paraId="7647EDD0" w14:textId="230C7F9F" w:rsidR="00192AEA" w:rsidRPr="0005480F" w:rsidRDefault="001955D8" w:rsidP="001003C4">
            <w:pPr>
              <w:pStyle w:val="acctfourfigures"/>
              <w:tabs>
                <w:tab w:val="clear" w:pos="765"/>
              </w:tabs>
              <w:spacing w:line="240" w:lineRule="auto"/>
              <w:ind w:left="-79" w:right="230"/>
              <w:jc w:val="right"/>
              <w:rPr>
                <w:rFonts w:asciiTheme="majorBidi" w:hAnsiTheme="majorBidi" w:cstheme="majorBidi"/>
                <w:szCs w:val="22"/>
              </w:rPr>
            </w:pPr>
            <w:r w:rsidRPr="0005480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346" w:type="dxa"/>
          </w:tcPr>
          <w:p w14:paraId="407B4CDB" w14:textId="77777777" w:rsidR="00192AEA" w:rsidRPr="0005480F" w:rsidRDefault="00192AEA" w:rsidP="00A84E98">
            <w:pPr>
              <w:pStyle w:val="acctmergecolhdg"/>
              <w:tabs>
                <w:tab w:val="decimal" w:pos="667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 w:val="0"/>
                <w:szCs w:val="22"/>
              </w:rPr>
            </w:pPr>
          </w:p>
        </w:tc>
        <w:tc>
          <w:tcPr>
            <w:tcW w:w="1118" w:type="dxa"/>
          </w:tcPr>
          <w:p w14:paraId="554056FB" w14:textId="00221DE6" w:rsidR="00192AEA" w:rsidRPr="0005480F" w:rsidRDefault="001955D8" w:rsidP="001003C4">
            <w:pPr>
              <w:pStyle w:val="acctfourfigures"/>
              <w:tabs>
                <w:tab w:val="clear" w:pos="765"/>
              </w:tabs>
              <w:spacing w:line="240" w:lineRule="auto"/>
              <w:ind w:left="-79" w:right="230"/>
              <w:jc w:val="right"/>
              <w:rPr>
                <w:rFonts w:asciiTheme="majorBidi" w:hAnsiTheme="majorBidi" w:cstheme="majorBidi"/>
                <w:szCs w:val="22"/>
              </w:rPr>
            </w:pPr>
            <w:r w:rsidRPr="0005480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66" w:type="dxa"/>
          </w:tcPr>
          <w:p w14:paraId="2055CAD4" w14:textId="77777777" w:rsidR="00192AEA" w:rsidRPr="0005480F" w:rsidRDefault="00192AEA" w:rsidP="00A84E98">
            <w:pPr>
              <w:pStyle w:val="acctmergecolhdg"/>
              <w:tabs>
                <w:tab w:val="decimal" w:pos="667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 w:val="0"/>
                <w:szCs w:val="22"/>
              </w:rPr>
            </w:pPr>
          </w:p>
        </w:tc>
        <w:tc>
          <w:tcPr>
            <w:tcW w:w="1331" w:type="dxa"/>
          </w:tcPr>
          <w:p w14:paraId="1652F338" w14:textId="1BE6C2EC" w:rsidR="00192AEA" w:rsidRPr="0005480F" w:rsidRDefault="001955D8" w:rsidP="001003C4">
            <w:pPr>
              <w:pStyle w:val="acctfourfigures"/>
              <w:tabs>
                <w:tab w:val="clear" w:pos="765"/>
              </w:tabs>
              <w:spacing w:line="240" w:lineRule="auto"/>
              <w:ind w:left="-79" w:right="230"/>
              <w:jc w:val="right"/>
              <w:rPr>
                <w:rFonts w:asciiTheme="majorBidi" w:hAnsiTheme="majorBidi" w:cstheme="majorBidi"/>
                <w:szCs w:val="22"/>
              </w:rPr>
            </w:pPr>
            <w:r w:rsidRPr="0005480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66" w:type="dxa"/>
          </w:tcPr>
          <w:p w14:paraId="07497AC6" w14:textId="77777777" w:rsidR="00192AEA" w:rsidRPr="0005480F" w:rsidRDefault="00192AEA" w:rsidP="00A84E98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48" w:type="dxa"/>
          </w:tcPr>
          <w:p w14:paraId="28F79FB9" w14:textId="681E9514" w:rsidR="00192AEA" w:rsidRPr="0005480F" w:rsidRDefault="009E04D8" w:rsidP="001003C4">
            <w:pPr>
              <w:pStyle w:val="acctfourfigures"/>
              <w:tabs>
                <w:tab w:val="clear" w:pos="765"/>
              </w:tabs>
              <w:spacing w:line="240" w:lineRule="auto"/>
              <w:ind w:left="-79" w:right="230"/>
              <w:jc w:val="right"/>
              <w:rPr>
                <w:rFonts w:asciiTheme="majorBidi" w:hAnsiTheme="majorBidi" w:cstheme="majorBidi"/>
                <w:szCs w:val="22"/>
              </w:rPr>
            </w:pPr>
            <w:r w:rsidRPr="0005480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</w:tcPr>
          <w:p w14:paraId="3EB752F9" w14:textId="77777777" w:rsidR="00192AEA" w:rsidRPr="0005480F" w:rsidRDefault="00192AEA" w:rsidP="00100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239" w:type="dxa"/>
          </w:tcPr>
          <w:p w14:paraId="19F70156" w14:textId="65F71660" w:rsidR="00192AEA" w:rsidRPr="0005480F" w:rsidRDefault="009E04D8" w:rsidP="001003C4">
            <w:pPr>
              <w:pStyle w:val="acctfourfigures"/>
              <w:tabs>
                <w:tab w:val="clear" w:pos="765"/>
              </w:tabs>
              <w:spacing w:line="240" w:lineRule="auto"/>
              <w:ind w:left="-79" w:right="230"/>
              <w:jc w:val="right"/>
              <w:rPr>
                <w:rFonts w:asciiTheme="majorBidi" w:hAnsiTheme="majorBidi" w:cstheme="majorBidi"/>
                <w:szCs w:val="22"/>
              </w:rPr>
            </w:pPr>
            <w:r w:rsidRPr="0005480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66" w:type="dxa"/>
            <w:gridSpan w:val="2"/>
          </w:tcPr>
          <w:p w14:paraId="33FB02C8" w14:textId="77777777" w:rsidR="00192AEA" w:rsidRPr="0005480F" w:rsidRDefault="00192AEA" w:rsidP="00A84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278" w:type="dxa"/>
            <w:gridSpan w:val="2"/>
          </w:tcPr>
          <w:p w14:paraId="3FA67185" w14:textId="1D2F83E6" w:rsidR="00192AEA" w:rsidRPr="0005480F" w:rsidRDefault="00D34CE2" w:rsidP="00A84E9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05480F">
              <w:rPr>
                <w:rFonts w:asciiTheme="majorBidi" w:hAnsiTheme="majorBidi" w:cstheme="majorBidi"/>
                <w:szCs w:val="22"/>
              </w:rPr>
              <w:t>(</w:t>
            </w:r>
            <w:r w:rsidR="005F70F1" w:rsidRPr="0005480F">
              <w:rPr>
                <w:rFonts w:asciiTheme="majorBidi" w:hAnsiTheme="majorBidi" w:cstheme="majorBidi"/>
                <w:szCs w:val="22"/>
                <w:lang w:val="en-US" w:bidi="th-TH"/>
              </w:rPr>
              <w:t>9</w:t>
            </w:r>
            <w:r w:rsidR="00421C0E" w:rsidRPr="00421C0E">
              <w:rPr>
                <w:rFonts w:asciiTheme="majorBidi" w:hAnsiTheme="majorBidi" w:cstheme="majorBidi"/>
                <w:szCs w:val="22"/>
                <w:lang w:val="en-US" w:bidi="th-TH"/>
              </w:rPr>
              <w:t>0</w:t>
            </w:r>
            <w:r w:rsidR="005F70F1" w:rsidRPr="0005480F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  <w:r w:rsidRPr="0005480F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66" w:type="dxa"/>
            <w:gridSpan w:val="2"/>
          </w:tcPr>
          <w:p w14:paraId="6F5DE45D" w14:textId="77777777" w:rsidR="00192AEA" w:rsidRPr="0005480F" w:rsidRDefault="00192AEA" w:rsidP="00A84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282" w:type="dxa"/>
            <w:gridSpan w:val="3"/>
          </w:tcPr>
          <w:p w14:paraId="000EB6F4" w14:textId="3B7CC631" w:rsidR="00192AEA" w:rsidRPr="0005480F" w:rsidRDefault="00DC4994" w:rsidP="0032538C">
            <w:pPr>
              <w:pStyle w:val="acctfourfigures"/>
              <w:tabs>
                <w:tab w:val="clear" w:pos="765"/>
                <w:tab w:val="left" w:pos="630"/>
                <w:tab w:val="decimal" w:pos="706"/>
                <w:tab w:val="left" w:pos="732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05480F">
              <w:rPr>
                <w:rFonts w:asciiTheme="majorBidi" w:hAnsiTheme="majorBidi" w:cstheme="majorBidi"/>
                <w:szCs w:val="22"/>
              </w:rPr>
              <w:t>(</w:t>
            </w:r>
            <w:r w:rsidR="005F70F1" w:rsidRPr="0005480F">
              <w:rPr>
                <w:rFonts w:asciiTheme="majorBidi" w:hAnsiTheme="majorBidi" w:cstheme="majorBidi"/>
                <w:szCs w:val="22"/>
              </w:rPr>
              <w:t>9</w:t>
            </w:r>
            <w:r w:rsidR="00421C0E" w:rsidRPr="00421C0E">
              <w:rPr>
                <w:rFonts w:asciiTheme="majorBidi" w:hAnsiTheme="majorBidi" w:cstheme="majorBidi"/>
                <w:szCs w:val="22"/>
                <w:lang w:val="en-US"/>
              </w:rPr>
              <w:t>0</w:t>
            </w:r>
            <w:r w:rsidR="005F70F1" w:rsidRPr="0005480F">
              <w:rPr>
                <w:rFonts w:asciiTheme="majorBidi" w:hAnsiTheme="majorBidi" w:cstheme="majorBidi"/>
                <w:szCs w:val="22"/>
              </w:rPr>
              <w:t>8</w:t>
            </w:r>
            <w:r w:rsidRPr="0005480F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6E6A53" w:rsidRPr="0005480F" w14:paraId="2960942F" w14:textId="77777777" w:rsidTr="00A861FA">
        <w:trPr>
          <w:trHeight w:val="19"/>
        </w:trPr>
        <w:tc>
          <w:tcPr>
            <w:tcW w:w="2340" w:type="dxa"/>
            <w:gridSpan w:val="2"/>
          </w:tcPr>
          <w:p w14:paraId="08139F20" w14:textId="6D152674" w:rsidR="006E6A53" w:rsidRPr="0005480F" w:rsidRDefault="006E6A53" w:rsidP="00A861FA">
            <w:pPr>
              <w:pStyle w:val="acctfourfigures"/>
              <w:tabs>
                <w:tab w:val="clear" w:pos="765"/>
                <w:tab w:val="decimal" w:pos="0"/>
              </w:tabs>
              <w:spacing w:line="260" w:lineRule="exac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Cs w:val="22"/>
                <w:cs/>
                <w:lang w:bidi="th-TH"/>
              </w:rPr>
              <w:t>โอน</w:t>
            </w:r>
            <w:r w:rsidR="00B3617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ไป</w:t>
            </w:r>
            <w:r w:rsidRPr="0005480F">
              <w:rPr>
                <w:rFonts w:asciiTheme="majorBidi" w:hAnsiTheme="majorBidi" w:cstheme="majorBidi"/>
                <w:szCs w:val="22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816" w:type="dxa"/>
          </w:tcPr>
          <w:p w14:paraId="73CC38BB" w14:textId="01257CC5" w:rsidR="006E6A53" w:rsidRPr="0005480F" w:rsidRDefault="006E6A53" w:rsidP="00A861FA">
            <w:pPr>
              <w:tabs>
                <w:tab w:val="clear" w:pos="680"/>
                <w:tab w:val="left" w:pos="730"/>
                <w:tab w:val="decimal" w:pos="1181"/>
              </w:tabs>
              <w:spacing w:line="260" w:lineRule="exact"/>
              <w:ind w:left="-94" w:right="-7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1198" w:type="dxa"/>
          </w:tcPr>
          <w:p w14:paraId="7CA96148" w14:textId="5569F7A4" w:rsidR="006E6A53" w:rsidRPr="0005480F" w:rsidRDefault="001955D8" w:rsidP="001003C4">
            <w:pPr>
              <w:pStyle w:val="acctfourfigures"/>
              <w:tabs>
                <w:tab w:val="clear" w:pos="765"/>
              </w:tabs>
              <w:spacing w:line="240" w:lineRule="auto"/>
              <w:ind w:left="-79" w:right="230"/>
              <w:jc w:val="right"/>
              <w:rPr>
                <w:rFonts w:asciiTheme="majorBidi" w:hAnsiTheme="majorBidi" w:cstheme="majorBidi"/>
                <w:szCs w:val="22"/>
              </w:rPr>
            </w:pPr>
            <w:r w:rsidRPr="0005480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346" w:type="dxa"/>
          </w:tcPr>
          <w:p w14:paraId="0905F109" w14:textId="77777777" w:rsidR="006E6A53" w:rsidRPr="0005480F" w:rsidRDefault="006E6A53" w:rsidP="00A84E98">
            <w:pPr>
              <w:pStyle w:val="acctmergecolhdg"/>
              <w:tabs>
                <w:tab w:val="decimal" w:pos="667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 w:val="0"/>
                <w:szCs w:val="22"/>
              </w:rPr>
            </w:pPr>
          </w:p>
        </w:tc>
        <w:tc>
          <w:tcPr>
            <w:tcW w:w="1118" w:type="dxa"/>
          </w:tcPr>
          <w:p w14:paraId="43FC8CB5" w14:textId="7F4E0F5D" w:rsidR="006E6A53" w:rsidRPr="0005480F" w:rsidRDefault="001955D8" w:rsidP="001003C4">
            <w:pPr>
              <w:pStyle w:val="acctfourfigures"/>
              <w:tabs>
                <w:tab w:val="clear" w:pos="765"/>
              </w:tabs>
              <w:spacing w:line="240" w:lineRule="auto"/>
              <w:ind w:left="-79" w:right="230"/>
              <w:jc w:val="right"/>
              <w:rPr>
                <w:rFonts w:asciiTheme="majorBidi" w:hAnsiTheme="majorBidi" w:cstheme="majorBidi"/>
                <w:szCs w:val="22"/>
              </w:rPr>
            </w:pPr>
            <w:r w:rsidRPr="0005480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66" w:type="dxa"/>
          </w:tcPr>
          <w:p w14:paraId="4AAEDC90" w14:textId="77777777" w:rsidR="006E6A53" w:rsidRPr="0005480F" w:rsidRDefault="006E6A53" w:rsidP="00A84E98">
            <w:pPr>
              <w:pStyle w:val="acctmergecolhdg"/>
              <w:tabs>
                <w:tab w:val="decimal" w:pos="667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 w:val="0"/>
                <w:szCs w:val="22"/>
              </w:rPr>
            </w:pPr>
          </w:p>
        </w:tc>
        <w:tc>
          <w:tcPr>
            <w:tcW w:w="1331" w:type="dxa"/>
          </w:tcPr>
          <w:p w14:paraId="31504DDD" w14:textId="56B32786" w:rsidR="006E6A53" w:rsidRPr="0005480F" w:rsidRDefault="001955D8" w:rsidP="001003C4">
            <w:pPr>
              <w:pStyle w:val="acctfourfigures"/>
              <w:tabs>
                <w:tab w:val="clear" w:pos="765"/>
              </w:tabs>
              <w:spacing w:line="240" w:lineRule="auto"/>
              <w:ind w:left="-79" w:right="230"/>
              <w:jc w:val="right"/>
              <w:rPr>
                <w:rFonts w:asciiTheme="majorBidi" w:hAnsiTheme="majorBidi" w:cstheme="majorBidi"/>
                <w:szCs w:val="22"/>
              </w:rPr>
            </w:pPr>
            <w:r w:rsidRPr="0005480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66" w:type="dxa"/>
          </w:tcPr>
          <w:p w14:paraId="70C7F10C" w14:textId="77777777" w:rsidR="006E6A53" w:rsidRPr="0005480F" w:rsidRDefault="006E6A53" w:rsidP="00A84E98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48" w:type="dxa"/>
          </w:tcPr>
          <w:p w14:paraId="41774A6D" w14:textId="49FDAB66" w:rsidR="006E6A53" w:rsidRPr="0005480F" w:rsidRDefault="009E04D8" w:rsidP="001003C4">
            <w:pPr>
              <w:pStyle w:val="acctfourfigures"/>
              <w:tabs>
                <w:tab w:val="clear" w:pos="765"/>
              </w:tabs>
              <w:spacing w:line="240" w:lineRule="auto"/>
              <w:ind w:left="-79" w:right="230"/>
              <w:jc w:val="right"/>
              <w:rPr>
                <w:rFonts w:asciiTheme="majorBidi" w:hAnsiTheme="majorBidi" w:cstheme="majorBidi"/>
                <w:szCs w:val="22"/>
              </w:rPr>
            </w:pPr>
            <w:r w:rsidRPr="0005480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</w:tcPr>
          <w:p w14:paraId="186F1530" w14:textId="77777777" w:rsidR="006E6A53" w:rsidRPr="0005480F" w:rsidRDefault="006E6A53" w:rsidP="00100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239" w:type="dxa"/>
          </w:tcPr>
          <w:p w14:paraId="788C80E4" w14:textId="49E4B9AC" w:rsidR="006E6A53" w:rsidRPr="0005480F" w:rsidRDefault="009E04D8" w:rsidP="001003C4">
            <w:pPr>
              <w:pStyle w:val="acctfourfigures"/>
              <w:tabs>
                <w:tab w:val="clear" w:pos="765"/>
              </w:tabs>
              <w:spacing w:line="240" w:lineRule="auto"/>
              <w:ind w:left="-79" w:right="230"/>
              <w:jc w:val="right"/>
              <w:rPr>
                <w:rFonts w:asciiTheme="majorBidi" w:hAnsiTheme="majorBidi" w:cstheme="majorBidi"/>
                <w:szCs w:val="22"/>
              </w:rPr>
            </w:pPr>
            <w:r w:rsidRPr="0005480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66" w:type="dxa"/>
            <w:gridSpan w:val="2"/>
          </w:tcPr>
          <w:p w14:paraId="41399C58" w14:textId="77777777" w:rsidR="006E6A53" w:rsidRPr="0005480F" w:rsidRDefault="006E6A53" w:rsidP="00A84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278" w:type="dxa"/>
            <w:gridSpan w:val="2"/>
          </w:tcPr>
          <w:p w14:paraId="5A2FBD00" w14:textId="7EC6DE29" w:rsidR="006E6A53" w:rsidRPr="0005480F" w:rsidRDefault="007E3B3E" w:rsidP="007E3B3E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(1,</w:t>
            </w:r>
            <w:r w:rsidR="00421C0E" w:rsidRPr="00421C0E">
              <w:rPr>
                <w:rFonts w:asciiTheme="majorBidi" w:hAnsiTheme="majorBidi" w:cstheme="majorBidi"/>
                <w:szCs w:val="22"/>
                <w:lang w:val="en-US"/>
              </w:rPr>
              <w:t>0</w:t>
            </w:r>
            <w:r w:rsidR="00DF57BC">
              <w:rPr>
                <w:rFonts w:asciiTheme="majorBidi" w:hAnsiTheme="majorBidi" w:cstheme="majorBidi"/>
                <w:szCs w:val="22"/>
              </w:rPr>
              <w:t>67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66" w:type="dxa"/>
            <w:gridSpan w:val="2"/>
          </w:tcPr>
          <w:p w14:paraId="74728B74" w14:textId="77777777" w:rsidR="006E6A53" w:rsidRPr="0005480F" w:rsidRDefault="006E6A53" w:rsidP="00A84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282" w:type="dxa"/>
            <w:gridSpan w:val="3"/>
          </w:tcPr>
          <w:p w14:paraId="695CD4E7" w14:textId="26055BA6" w:rsidR="006E6A53" w:rsidRPr="000C4356" w:rsidRDefault="000C4356" w:rsidP="007E3B3E">
            <w:pPr>
              <w:pStyle w:val="acctfourfigures"/>
              <w:tabs>
                <w:tab w:val="clear" w:pos="765"/>
                <w:tab w:val="left" w:pos="630"/>
                <w:tab w:val="decimal" w:pos="706"/>
                <w:tab w:val="left" w:pos="732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  <w:r w:rsidRPr="000C4356">
              <w:rPr>
                <w:rFonts w:asciiTheme="majorBidi" w:hAnsiTheme="majorBidi" w:cstheme="majorBidi"/>
                <w:szCs w:val="22"/>
              </w:rPr>
              <w:t>(1,067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</w:tr>
      <w:tr w:rsidR="00875485" w:rsidRPr="0005480F" w14:paraId="5E22C84F" w14:textId="77777777" w:rsidTr="00A861FA">
        <w:trPr>
          <w:trHeight w:val="19"/>
        </w:trPr>
        <w:tc>
          <w:tcPr>
            <w:tcW w:w="2340" w:type="dxa"/>
            <w:gridSpan w:val="2"/>
          </w:tcPr>
          <w:p w14:paraId="6F2FB4AB" w14:textId="1CEE9251" w:rsidR="00875485" w:rsidRPr="0005480F" w:rsidRDefault="00875485" w:rsidP="00875485">
            <w:pPr>
              <w:pStyle w:val="acctfourfigures"/>
              <w:tabs>
                <w:tab w:val="clear" w:pos="765"/>
                <w:tab w:val="decimal" w:pos="0"/>
              </w:tabs>
              <w:spacing w:line="260" w:lineRule="exac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5480F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จัดประเภทรายการ</w:t>
            </w:r>
          </w:p>
        </w:tc>
        <w:tc>
          <w:tcPr>
            <w:tcW w:w="816" w:type="dxa"/>
          </w:tcPr>
          <w:p w14:paraId="1432F497" w14:textId="77777777" w:rsidR="00875485" w:rsidRPr="0005480F" w:rsidRDefault="00875485" w:rsidP="00875485">
            <w:pPr>
              <w:tabs>
                <w:tab w:val="clear" w:pos="680"/>
                <w:tab w:val="left" w:pos="730"/>
                <w:tab w:val="decimal" w:pos="1181"/>
              </w:tabs>
              <w:spacing w:line="260" w:lineRule="exact"/>
              <w:ind w:left="-94" w:right="-7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198" w:type="dxa"/>
          </w:tcPr>
          <w:p w14:paraId="01DE1110" w14:textId="753EEECE" w:rsidR="00875485" w:rsidRPr="0005480F" w:rsidRDefault="00875485" w:rsidP="00875485">
            <w:pPr>
              <w:pStyle w:val="acctfourfigures"/>
              <w:tabs>
                <w:tab w:val="clear" w:pos="765"/>
              </w:tabs>
              <w:spacing w:line="240" w:lineRule="auto"/>
              <w:ind w:left="-79" w:right="230"/>
              <w:jc w:val="right"/>
              <w:rPr>
                <w:rFonts w:asciiTheme="majorBidi" w:hAnsiTheme="majorBidi" w:cstheme="majorBidi"/>
                <w:szCs w:val="22"/>
              </w:rPr>
            </w:pPr>
            <w:r w:rsidRPr="0005480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346" w:type="dxa"/>
          </w:tcPr>
          <w:p w14:paraId="3F413BE0" w14:textId="77777777" w:rsidR="00875485" w:rsidRPr="0005480F" w:rsidRDefault="00875485" w:rsidP="00875485">
            <w:pPr>
              <w:pStyle w:val="acctmergecolhdg"/>
              <w:tabs>
                <w:tab w:val="decimal" w:pos="667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 w:val="0"/>
                <w:szCs w:val="22"/>
              </w:rPr>
            </w:pPr>
          </w:p>
        </w:tc>
        <w:tc>
          <w:tcPr>
            <w:tcW w:w="1118" w:type="dxa"/>
          </w:tcPr>
          <w:p w14:paraId="44A2C889" w14:textId="0A5C3EDD" w:rsidR="00875485" w:rsidRPr="0005480F" w:rsidRDefault="00875485" w:rsidP="00875485">
            <w:pPr>
              <w:pStyle w:val="acctfourfigures"/>
              <w:tabs>
                <w:tab w:val="clear" w:pos="765"/>
              </w:tabs>
              <w:spacing w:line="240" w:lineRule="auto"/>
              <w:ind w:left="-79" w:right="230"/>
              <w:jc w:val="right"/>
              <w:rPr>
                <w:rFonts w:asciiTheme="majorBidi" w:hAnsiTheme="majorBidi" w:cstheme="majorBidi"/>
                <w:szCs w:val="22"/>
              </w:rPr>
            </w:pPr>
            <w:r w:rsidRPr="0005480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66" w:type="dxa"/>
          </w:tcPr>
          <w:p w14:paraId="33F3F72D" w14:textId="77777777" w:rsidR="00875485" w:rsidRPr="0005480F" w:rsidRDefault="00875485" w:rsidP="00875485">
            <w:pPr>
              <w:pStyle w:val="acctmergecolhdg"/>
              <w:tabs>
                <w:tab w:val="decimal" w:pos="667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 w:val="0"/>
                <w:szCs w:val="22"/>
              </w:rPr>
            </w:pPr>
          </w:p>
        </w:tc>
        <w:tc>
          <w:tcPr>
            <w:tcW w:w="1331" w:type="dxa"/>
          </w:tcPr>
          <w:p w14:paraId="315E5729" w14:textId="0FE458AA" w:rsidR="00875485" w:rsidRPr="0005480F" w:rsidRDefault="00875485" w:rsidP="00875485">
            <w:pPr>
              <w:pStyle w:val="acctfourfigures"/>
              <w:tabs>
                <w:tab w:val="clear" w:pos="765"/>
              </w:tabs>
              <w:spacing w:line="240" w:lineRule="auto"/>
              <w:ind w:left="-79" w:right="230"/>
              <w:jc w:val="right"/>
              <w:rPr>
                <w:rFonts w:asciiTheme="majorBidi" w:hAnsiTheme="majorBidi" w:cstheme="majorBidi"/>
                <w:szCs w:val="22"/>
              </w:rPr>
            </w:pPr>
            <w:r w:rsidRPr="0005480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66" w:type="dxa"/>
          </w:tcPr>
          <w:p w14:paraId="0B428342" w14:textId="77777777" w:rsidR="00875485" w:rsidRPr="0005480F" w:rsidRDefault="00875485" w:rsidP="00875485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48" w:type="dxa"/>
          </w:tcPr>
          <w:p w14:paraId="11B239C5" w14:textId="462A23F6" w:rsidR="00875485" w:rsidRPr="0005480F" w:rsidRDefault="00875485" w:rsidP="00875485">
            <w:pPr>
              <w:pStyle w:val="acctfourfigures"/>
              <w:tabs>
                <w:tab w:val="clear" w:pos="765"/>
              </w:tabs>
              <w:spacing w:line="240" w:lineRule="auto"/>
              <w:ind w:left="-79" w:right="230"/>
              <w:jc w:val="right"/>
              <w:rPr>
                <w:rFonts w:asciiTheme="majorBidi" w:hAnsiTheme="majorBidi" w:cstheme="majorBidi"/>
                <w:szCs w:val="22"/>
              </w:rPr>
            </w:pPr>
            <w:r w:rsidRPr="0005480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</w:tcPr>
          <w:p w14:paraId="7D5EF648" w14:textId="77777777" w:rsidR="00875485" w:rsidRPr="0005480F" w:rsidRDefault="00875485" w:rsidP="00875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230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239" w:type="dxa"/>
          </w:tcPr>
          <w:p w14:paraId="3F1B1F71" w14:textId="59B262AA" w:rsidR="00875485" w:rsidRPr="0005480F" w:rsidRDefault="00875485" w:rsidP="00875485">
            <w:pPr>
              <w:pStyle w:val="acctfourfigures"/>
              <w:tabs>
                <w:tab w:val="clear" w:pos="765"/>
              </w:tabs>
              <w:spacing w:line="240" w:lineRule="auto"/>
              <w:ind w:left="-79" w:right="230"/>
              <w:jc w:val="right"/>
              <w:rPr>
                <w:rFonts w:asciiTheme="majorBidi" w:hAnsiTheme="majorBidi" w:cstheme="majorBidi"/>
                <w:szCs w:val="22"/>
              </w:rPr>
            </w:pPr>
            <w:r w:rsidRPr="0005480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66" w:type="dxa"/>
            <w:gridSpan w:val="2"/>
          </w:tcPr>
          <w:p w14:paraId="0E92127D" w14:textId="77777777" w:rsidR="00875485" w:rsidRPr="0005480F" w:rsidRDefault="00875485" w:rsidP="00875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278" w:type="dxa"/>
            <w:gridSpan w:val="2"/>
          </w:tcPr>
          <w:p w14:paraId="14DBF01F" w14:textId="30787C6D" w:rsidR="00875485" w:rsidRPr="0005480F" w:rsidRDefault="00875485" w:rsidP="00875485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05480F">
              <w:rPr>
                <w:rFonts w:asciiTheme="majorBidi" w:hAnsiTheme="majorBidi" w:cstheme="majorBidi"/>
                <w:szCs w:val="22"/>
                <w:lang w:val="en-US"/>
              </w:rPr>
              <w:t>(1</w:t>
            </w:r>
            <w:r w:rsidR="00421C0E" w:rsidRPr="00421C0E">
              <w:rPr>
                <w:rFonts w:asciiTheme="majorBidi" w:hAnsiTheme="majorBidi" w:cstheme="majorBidi"/>
                <w:szCs w:val="22"/>
                <w:lang w:val="en-US"/>
              </w:rPr>
              <w:t>0</w:t>
            </w:r>
            <w:r w:rsidRPr="0005480F">
              <w:rPr>
                <w:rFonts w:asciiTheme="majorBidi" w:hAnsiTheme="majorBidi" w:cstheme="majorBidi"/>
                <w:szCs w:val="22"/>
                <w:lang w:val="en-US"/>
              </w:rPr>
              <w:t>,395)</w:t>
            </w:r>
          </w:p>
        </w:tc>
        <w:tc>
          <w:tcPr>
            <w:tcW w:w="266" w:type="dxa"/>
            <w:gridSpan w:val="2"/>
          </w:tcPr>
          <w:p w14:paraId="54979D44" w14:textId="77777777" w:rsidR="00875485" w:rsidRPr="0005480F" w:rsidRDefault="00875485" w:rsidP="00875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282" w:type="dxa"/>
            <w:gridSpan w:val="3"/>
          </w:tcPr>
          <w:p w14:paraId="577928E5" w14:textId="4FD9E93B" w:rsidR="00875485" w:rsidRPr="0005480F" w:rsidRDefault="00875485" w:rsidP="0032538C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2"/>
              </w:rPr>
            </w:pPr>
            <w:r w:rsidRPr="0005480F">
              <w:rPr>
                <w:rFonts w:asciiTheme="majorBidi" w:hAnsiTheme="majorBidi" w:cstheme="majorBidi"/>
                <w:szCs w:val="22"/>
              </w:rPr>
              <w:t>(1</w:t>
            </w:r>
            <w:r w:rsidR="00421C0E" w:rsidRPr="00421C0E">
              <w:rPr>
                <w:rFonts w:asciiTheme="majorBidi" w:hAnsiTheme="majorBidi" w:cstheme="majorBidi"/>
                <w:szCs w:val="22"/>
                <w:lang w:val="en-US"/>
              </w:rPr>
              <w:t>0</w:t>
            </w:r>
            <w:r w:rsidRPr="0005480F">
              <w:rPr>
                <w:rFonts w:asciiTheme="majorBidi" w:hAnsiTheme="majorBidi" w:cstheme="majorBidi"/>
                <w:szCs w:val="22"/>
              </w:rPr>
              <w:t>,395)</w:t>
            </w:r>
          </w:p>
        </w:tc>
      </w:tr>
      <w:tr w:rsidR="00192AEA" w:rsidRPr="0005480F" w14:paraId="252897DF" w14:textId="77777777" w:rsidTr="00A861FA">
        <w:trPr>
          <w:trHeight w:val="19"/>
        </w:trPr>
        <w:tc>
          <w:tcPr>
            <w:tcW w:w="2340" w:type="dxa"/>
            <w:gridSpan w:val="2"/>
          </w:tcPr>
          <w:p w14:paraId="3D4A3697" w14:textId="62319EF2" w:rsidR="00192AEA" w:rsidRPr="0005480F" w:rsidRDefault="00192AEA" w:rsidP="00A861FA">
            <w:pPr>
              <w:pStyle w:val="acctfourfigures"/>
              <w:tabs>
                <w:tab w:val="clear" w:pos="765"/>
                <w:tab w:val="decimal" w:pos="0"/>
              </w:tabs>
              <w:spacing w:line="260" w:lineRule="exact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Cs w:val="22"/>
                <w:cs/>
                <w:lang w:bidi="th-TH"/>
              </w:rPr>
              <w:t>หัก ค่าเสื่อมราคา</w:t>
            </w:r>
          </w:p>
        </w:tc>
        <w:tc>
          <w:tcPr>
            <w:tcW w:w="816" w:type="dxa"/>
          </w:tcPr>
          <w:p w14:paraId="631D1E3D" w14:textId="77777777" w:rsidR="00192AEA" w:rsidRPr="0005480F" w:rsidRDefault="00192AEA" w:rsidP="00A861FA">
            <w:pPr>
              <w:tabs>
                <w:tab w:val="decimal" w:pos="1181"/>
              </w:tabs>
              <w:spacing w:line="260" w:lineRule="exact"/>
              <w:ind w:left="-94" w:right="-7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6F1DECC3" w14:textId="69445E78" w:rsidR="00192AEA" w:rsidRPr="0005480F" w:rsidRDefault="001955D8" w:rsidP="001003C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  <w:r w:rsidRPr="0005480F">
              <w:rPr>
                <w:rFonts w:asciiTheme="majorBidi" w:hAnsiTheme="majorBidi" w:cstheme="majorBidi"/>
                <w:szCs w:val="22"/>
              </w:rPr>
              <w:t>(58,</w:t>
            </w:r>
            <w:r w:rsidR="00421C0E" w:rsidRPr="00421C0E">
              <w:rPr>
                <w:rFonts w:asciiTheme="majorBidi" w:hAnsiTheme="majorBidi" w:cstheme="majorBidi"/>
                <w:szCs w:val="22"/>
                <w:lang w:val="en-US"/>
              </w:rPr>
              <w:t>0</w:t>
            </w:r>
            <w:r w:rsidRPr="0005480F">
              <w:rPr>
                <w:rFonts w:asciiTheme="majorBidi" w:hAnsiTheme="majorBidi" w:cstheme="majorBidi"/>
                <w:szCs w:val="22"/>
              </w:rPr>
              <w:t>8</w:t>
            </w:r>
            <w:r w:rsidR="00421C0E" w:rsidRPr="00421C0E">
              <w:rPr>
                <w:rFonts w:asciiTheme="majorBidi" w:hAnsiTheme="majorBidi" w:cstheme="majorBidi"/>
                <w:szCs w:val="22"/>
                <w:lang w:val="en-US"/>
              </w:rPr>
              <w:t>0</w:t>
            </w:r>
            <w:r w:rsidRPr="0005480F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346" w:type="dxa"/>
          </w:tcPr>
          <w:p w14:paraId="6A10F68A" w14:textId="77777777" w:rsidR="00192AEA" w:rsidRPr="0005480F" w:rsidRDefault="00192AEA" w:rsidP="00A84E9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27CEF628" w14:textId="1BC99C12" w:rsidR="00192AEA" w:rsidRPr="0005480F" w:rsidRDefault="001955D8" w:rsidP="0087548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  <w:r w:rsidRPr="0005480F">
              <w:rPr>
                <w:rFonts w:asciiTheme="majorBidi" w:hAnsiTheme="majorBidi" w:cstheme="majorBidi"/>
                <w:szCs w:val="22"/>
              </w:rPr>
              <w:t>(</w:t>
            </w:r>
            <w:r w:rsidR="002F4D3F" w:rsidRPr="0005480F">
              <w:rPr>
                <w:rFonts w:asciiTheme="majorBidi" w:hAnsiTheme="majorBidi" w:cstheme="majorBidi"/>
                <w:szCs w:val="22"/>
              </w:rPr>
              <w:t>7</w:t>
            </w:r>
            <w:r w:rsidR="001003C4" w:rsidRPr="0005480F">
              <w:rPr>
                <w:rFonts w:asciiTheme="majorBidi" w:hAnsiTheme="majorBidi" w:cstheme="majorBidi"/>
                <w:szCs w:val="22"/>
              </w:rPr>
              <w:t>6,8</w:t>
            </w:r>
            <w:r w:rsidR="00240277">
              <w:rPr>
                <w:rFonts w:asciiTheme="majorBidi" w:hAnsiTheme="majorBidi" w:cstheme="majorBidi"/>
                <w:szCs w:val="22"/>
              </w:rPr>
              <w:t>85</w:t>
            </w:r>
            <w:r w:rsidRPr="0005480F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66" w:type="dxa"/>
          </w:tcPr>
          <w:p w14:paraId="49C63732" w14:textId="77777777" w:rsidR="00192AEA" w:rsidRPr="0005480F" w:rsidRDefault="00192AEA" w:rsidP="00A84E9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14:paraId="54404AC3" w14:textId="440AB3D7" w:rsidR="00192AEA" w:rsidRPr="0005480F" w:rsidRDefault="001955D8" w:rsidP="001003C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  <w:r w:rsidRPr="0005480F">
              <w:rPr>
                <w:rFonts w:asciiTheme="majorBidi" w:hAnsiTheme="majorBidi" w:cstheme="majorBidi"/>
                <w:szCs w:val="22"/>
              </w:rPr>
              <w:t>(35,5</w:t>
            </w:r>
            <w:r w:rsidR="001003C4" w:rsidRPr="0005480F">
              <w:rPr>
                <w:rFonts w:asciiTheme="majorBidi" w:hAnsiTheme="majorBidi" w:cstheme="majorBidi"/>
                <w:szCs w:val="22"/>
              </w:rPr>
              <w:t>63</w:t>
            </w:r>
            <w:r w:rsidRPr="0005480F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66" w:type="dxa"/>
          </w:tcPr>
          <w:p w14:paraId="4180ED43" w14:textId="77777777" w:rsidR="00192AEA" w:rsidRPr="0005480F" w:rsidRDefault="00192AEA" w:rsidP="00A84E9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0A1AF5B1" w14:textId="18BFA97D" w:rsidR="00192AEA" w:rsidRPr="0005480F" w:rsidRDefault="009E04D8" w:rsidP="00062BB1">
            <w:pPr>
              <w:pStyle w:val="acctfourfigures"/>
              <w:tabs>
                <w:tab w:val="clear" w:pos="765"/>
                <w:tab w:val="left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  <w:r w:rsidRPr="0005480F">
              <w:rPr>
                <w:rFonts w:asciiTheme="majorBidi" w:hAnsiTheme="majorBidi" w:cstheme="majorBidi"/>
                <w:szCs w:val="22"/>
              </w:rPr>
              <w:t>(1,</w:t>
            </w:r>
            <w:r w:rsidR="00421C0E" w:rsidRPr="00421C0E">
              <w:rPr>
                <w:rFonts w:asciiTheme="majorBidi" w:hAnsiTheme="majorBidi" w:cstheme="majorBidi"/>
                <w:szCs w:val="22"/>
                <w:lang w:val="en-US"/>
              </w:rPr>
              <w:t>0</w:t>
            </w:r>
            <w:r w:rsidRPr="0005480F">
              <w:rPr>
                <w:rFonts w:asciiTheme="majorBidi" w:hAnsiTheme="majorBidi" w:cstheme="majorBidi"/>
                <w:szCs w:val="22"/>
              </w:rPr>
              <w:t>1</w:t>
            </w:r>
            <w:r w:rsidR="00D34EFF" w:rsidRPr="0005480F">
              <w:rPr>
                <w:rFonts w:asciiTheme="majorBidi" w:hAnsiTheme="majorBidi" w:cstheme="majorBidi"/>
                <w:szCs w:val="22"/>
              </w:rPr>
              <w:t>4</w:t>
            </w:r>
            <w:r w:rsidRPr="0005480F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80" w:type="dxa"/>
          </w:tcPr>
          <w:p w14:paraId="47502C51" w14:textId="77777777" w:rsidR="00192AEA" w:rsidRPr="0005480F" w:rsidRDefault="00192AEA" w:rsidP="00A84E9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69C0EEEC" w14:textId="22E24565" w:rsidR="00192AEA" w:rsidRPr="0005480F" w:rsidRDefault="009E04D8" w:rsidP="00062BB1">
            <w:pPr>
              <w:pStyle w:val="acctfourfigures"/>
              <w:tabs>
                <w:tab w:val="clear" w:pos="765"/>
                <w:tab w:val="left" w:pos="654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Cs w:val="22"/>
              </w:rPr>
            </w:pPr>
            <w:r w:rsidRPr="0005480F">
              <w:rPr>
                <w:rFonts w:asciiTheme="majorBidi" w:hAnsiTheme="majorBidi" w:cstheme="majorBidi"/>
                <w:szCs w:val="22"/>
              </w:rPr>
              <w:t>(1</w:t>
            </w:r>
            <w:r w:rsidR="005D00E6" w:rsidRPr="0005480F">
              <w:rPr>
                <w:rFonts w:asciiTheme="majorBidi" w:hAnsiTheme="majorBidi" w:cstheme="majorBidi"/>
                <w:szCs w:val="22"/>
              </w:rPr>
              <w:t>7,</w:t>
            </w:r>
            <w:r w:rsidR="00A45A75" w:rsidRPr="0005480F">
              <w:rPr>
                <w:rFonts w:asciiTheme="majorBidi" w:hAnsiTheme="majorBidi" w:cstheme="majorBidi"/>
                <w:szCs w:val="22"/>
              </w:rPr>
              <w:t>874</w:t>
            </w:r>
            <w:r w:rsidRPr="0005480F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66" w:type="dxa"/>
            <w:gridSpan w:val="2"/>
          </w:tcPr>
          <w:p w14:paraId="299AC939" w14:textId="77777777" w:rsidR="00192AEA" w:rsidRPr="0005480F" w:rsidRDefault="00192AEA" w:rsidP="00A84E9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3226625B" w14:textId="085CE1F9" w:rsidR="00192AEA" w:rsidRPr="0005480F" w:rsidRDefault="009E04D8" w:rsidP="005D00E6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2"/>
              </w:rPr>
            </w:pPr>
            <w:r w:rsidRPr="0005480F">
              <w:rPr>
                <w:rFonts w:asciiTheme="majorBidi" w:hAnsiTheme="majorBidi" w:cstheme="majorBidi"/>
                <w:szCs w:val="22"/>
              </w:rPr>
              <w:t>(</w:t>
            </w:r>
            <w:r w:rsidR="00421C0E" w:rsidRPr="00421C0E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5F70F1" w:rsidRPr="0005480F">
              <w:rPr>
                <w:rFonts w:asciiTheme="majorBidi" w:hAnsiTheme="majorBidi" w:cstheme="majorBidi"/>
                <w:szCs w:val="22"/>
              </w:rPr>
              <w:t>9,</w:t>
            </w:r>
            <w:r w:rsidR="00421C0E" w:rsidRPr="00421C0E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6E5361" w:rsidRPr="0005480F">
              <w:rPr>
                <w:rFonts w:asciiTheme="majorBidi" w:hAnsiTheme="majorBidi" w:cstheme="majorBidi"/>
                <w:szCs w:val="22"/>
              </w:rPr>
              <w:t>88</w:t>
            </w:r>
            <w:r w:rsidR="00D34CE2" w:rsidRPr="0005480F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66" w:type="dxa"/>
            <w:gridSpan w:val="2"/>
          </w:tcPr>
          <w:p w14:paraId="0597FDF3" w14:textId="77777777" w:rsidR="00192AEA" w:rsidRPr="0005480F" w:rsidRDefault="00192AEA" w:rsidP="00A84E9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82" w:type="dxa"/>
            <w:gridSpan w:val="3"/>
            <w:tcBorders>
              <w:bottom w:val="single" w:sz="4" w:space="0" w:color="auto"/>
            </w:tcBorders>
          </w:tcPr>
          <w:p w14:paraId="32F6124B" w14:textId="415BBB7A" w:rsidR="00192AEA" w:rsidRPr="0005480F" w:rsidRDefault="00C938D0" w:rsidP="0032538C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2"/>
              </w:rPr>
            </w:pPr>
            <w:r w:rsidRPr="0005480F">
              <w:rPr>
                <w:rFonts w:asciiTheme="majorBidi" w:hAnsiTheme="majorBidi" w:cstheme="majorBidi"/>
                <w:szCs w:val="22"/>
              </w:rPr>
              <w:t>(</w:t>
            </w:r>
            <w:r w:rsidR="00421C0E" w:rsidRPr="00421C0E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5D00E6" w:rsidRPr="0005480F">
              <w:rPr>
                <w:rFonts w:asciiTheme="majorBidi" w:hAnsiTheme="majorBidi" w:cstheme="majorBidi"/>
                <w:szCs w:val="22"/>
              </w:rPr>
              <w:t>1</w:t>
            </w:r>
            <w:r w:rsidR="00D34EFF" w:rsidRPr="0005480F">
              <w:rPr>
                <w:rFonts w:asciiTheme="majorBidi" w:hAnsiTheme="majorBidi" w:cstheme="majorBidi"/>
                <w:szCs w:val="22"/>
              </w:rPr>
              <w:t>8</w:t>
            </w:r>
            <w:r w:rsidR="00DC4994" w:rsidRPr="0005480F">
              <w:rPr>
                <w:rFonts w:asciiTheme="majorBidi" w:hAnsiTheme="majorBidi" w:cstheme="majorBidi"/>
                <w:szCs w:val="22"/>
              </w:rPr>
              <w:t>,</w:t>
            </w:r>
            <w:r w:rsidR="00240277">
              <w:rPr>
                <w:rFonts w:asciiTheme="majorBidi" w:hAnsiTheme="majorBidi" w:cstheme="majorBidi"/>
                <w:szCs w:val="22"/>
              </w:rPr>
              <w:t>704</w:t>
            </w:r>
            <w:r w:rsidR="00DC4994" w:rsidRPr="0005480F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192AEA" w:rsidRPr="0005480F" w14:paraId="4EAB9819" w14:textId="77777777" w:rsidTr="00A861FA">
        <w:trPr>
          <w:trHeight w:val="19"/>
        </w:trPr>
        <w:tc>
          <w:tcPr>
            <w:tcW w:w="2340" w:type="dxa"/>
            <w:gridSpan w:val="2"/>
          </w:tcPr>
          <w:p w14:paraId="21570A93" w14:textId="3ABEB045" w:rsidR="00192AEA" w:rsidRPr="0005480F" w:rsidRDefault="00192AEA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777CF3" w:rsidRPr="000548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  <w:r w:rsidR="00421C0E" w:rsidRPr="00421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</w:t>
            </w:r>
            <w:r w:rsidR="00777CF3" w:rsidRPr="000548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777CF3" w:rsidRPr="000548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กันยายน</w:t>
            </w:r>
            <w:r w:rsidRPr="000548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421C0E" w:rsidRPr="00421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 w:rsidRPr="000548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564</w:t>
            </w:r>
          </w:p>
        </w:tc>
        <w:tc>
          <w:tcPr>
            <w:tcW w:w="816" w:type="dxa"/>
          </w:tcPr>
          <w:p w14:paraId="233D6499" w14:textId="77777777" w:rsidR="00192AEA" w:rsidRPr="0005480F" w:rsidRDefault="00192AEA" w:rsidP="00A861FA">
            <w:pPr>
              <w:tabs>
                <w:tab w:val="decimal" w:pos="1181"/>
              </w:tabs>
              <w:spacing w:line="260" w:lineRule="exact"/>
              <w:ind w:left="-94" w:right="-7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</w:tcPr>
          <w:p w14:paraId="05490818" w14:textId="7BDBCF66" w:rsidR="00192AEA" w:rsidRPr="0005480F" w:rsidRDefault="001955D8" w:rsidP="001003C4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szCs w:val="22"/>
              </w:rPr>
              <w:t>395,5</w:t>
            </w:r>
            <w:r w:rsidR="00421C0E" w:rsidRPr="00421C0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</w:t>
            </w:r>
            <w:r w:rsidRPr="0005480F">
              <w:rPr>
                <w:rFonts w:asciiTheme="majorBidi" w:hAnsiTheme="majorBidi" w:cstheme="majorBidi"/>
                <w:b/>
                <w:bCs/>
                <w:szCs w:val="22"/>
              </w:rPr>
              <w:t>6</w:t>
            </w:r>
          </w:p>
        </w:tc>
        <w:tc>
          <w:tcPr>
            <w:tcW w:w="346" w:type="dxa"/>
          </w:tcPr>
          <w:p w14:paraId="5DC83145" w14:textId="77777777" w:rsidR="00192AEA" w:rsidRPr="0005480F" w:rsidRDefault="00192AEA" w:rsidP="00A84E9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</w:tcPr>
          <w:p w14:paraId="641718E1" w14:textId="5C1A4CF4" w:rsidR="00192AEA" w:rsidRPr="0005480F" w:rsidRDefault="001003C4" w:rsidP="002F4D3F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szCs w:val="22"/>
              </w:rPr>
              <w:t>611,</w:t>
            </w:r>
            <w:r w:rsidR="00240277">
              <w:rPr>
                <w:rFonts w:asciiTheme="majorBidi" w:hAnsiTheme="majorBidi" w:cstheme="majorBidi"/>
                <w:b/>
                <w:bCs/>
                <w:szCs w:val="22"/>
              </w:rPr>
              <w:t>794</w:t>
            </w:r>
          </w:p>
        </w:tc>
        <w:tc>
          <w:tcPr>
            <w:tcW w:w="266" w:type="dxa"/>
          </w:tcPr>
          <w:p w14:paraId="65225065" w14:textId="77777777" w:rsidR="00192AEA" w:rsidRPr="0005480F" w:rsidRDefault="00192AEA" w:rsidP="00A84E9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</w:tcPr>
          <w:p w14:paraId="707318AB" w14:textId="1B4A571F" w:rsidR="00192AEA" w:rsidRPr="0005480F" w:rsidRDefault="00421C0E" w:rsidP="00A84E9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21C0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</w:t>
            </w:r>
            <w:r w:rsidR="001955D8" w:rsidRPr="0005480F">
              <w:rPr>
                <w:rFonts w:asciiTheme="majorBidi" w:hAnsiTheme="majorBidi" w:cstheme="majorBidi"/>
                <w:b/>
                <w:bCs/>
                <w:szCs w:val="22"/>
              </w:rPr>
              <w:t>99,</w:t>
            </w:r>
            <w:r w:rsidR="001003C4" w:rsidRPr="0005480F">
              <w:rPr>
                <w:rFonts w:asciiTheme="majorBidi" w:hAnsiTheme="majorBidi" w:cstheme="majorBidi"/>
                <w:b/>
                <w:bCs/>
                <w:szCs w:val="22"/>
              </w:rPr>
              <w:t>565</w:t>
            </w:r>
          </w:p>
        </w:tc>
        <w:tc>
          <w:tcPr>
            <w:tcW w:w="266" w:type="dxa"/>
          </w:tcPr>
          <w:p w14:paraId="0A863A22" w14:textId="77777777" w:rsidR="00192AEA" w:rsidRPr="0005480F" w:rsidRDefault="00192AEA" w:rsidP="00A84E9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5A70CDF1" w14:textId="3BDD4E4F" w:rsidR="00192AEA" w:rsidRPr="0005480F" w:rsidRDefault="009E04D8" w:rsidP="00A84E9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szCs w:val="22"/>
              </w:rPr>
              <w:t>4,</w:t>
            </w:r>
            <w:r w:rsidR="00421C0E" w:rsidRPr="00421C0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</w:t>
            </w:r>
            <w:r w:rsidR="00D34EFF" w:rsidRPr="0005480F">
              <w:rPr>
                <w:rFonts w:asciiTheme="majorBidi" w:hAnsiTheme="majorBidi" w:cstheme="majorBidi"/>
                <w:b/>
                <w:bCs/>
                <w:szCs w:val="22"/>
              </w:rPr>
              <w:t>18</w:t>
            </w:r>
          </w:p>
        </w:tc>
        <w:tc>
          <w:tcPr>
            <w:tcW w:w="180" w:type="dxa"/>
          </w:tcPr>
          <w:p w14:paraId="34997B1B" w14:textId="77777777" w:rsidR="00192AEA" w:rsidRPr="0005480F" w:rsidRDefault="00192AEA" w:rsidP="00A84E9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7F148B81" w14:textId="0F0FD6E0" w:rsidR="00192AEA" w:rsidRPr="0005480F" w:rsidRDefault="005D00E6" w:rsidP="00A84E9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szCs w:val="22"/>
              </w:rPr>
              <w:t>37,</w:t>
            </w:r>
            <w:r w:rsidR="00A45A75" w:rsidRPr="0005480F">
              <w:rPr>
                <w:rFonts w:asciiTheme="majorBidi" w:hAnsiTheme="majorBidi" w:cstheme="majorBidi"/>
                <w:b/>
                <w:bCs/>
                <w:szCs w:val="22"/>
              </w:rPr>
              <w:t>956</w:t>
            </w:r>
          </w:p>
        </w:tc>
        <w:tc>
          <w:tcPr>
            <w:tcW w:w="266" w:type="dxa"/>
            <w:gridSpan w:val="2"/>
          </w:tcPr>
          <w:p w14:paraId="5238C5C1" w14:textId="77777777" w:rsidR="00192AEA" w:rsidRPr="0005480F" w:rsidRDefault="00192AEA" w:rsidP="00A84E9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7075A8C" w14:textId="2F7571A1" w:rsidR="00192AEA" w:rsidRPr="0005480F" w:rsidRDefault="00421C0E" w:rsidP="00D727C7">
            <w:pPr>
              <w:pStyle w:val="acctfourfigures"/>
              <w:tabs>
                <w:tab w:val="clear" w:pos="765"/>
              </w:tabs>
              <w:spacing w:line="240" w:lineRule="auto"/>
              <w:ind w:left="-79" w:right="11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21C0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</w:t>
            </w:r>
            <w:r w:rsidR="00DC4994" w:rsidRPr="0005480F">
              <w:rPr>
                <w:rFonts w:asciiTheme="majorBidi" w:hAnsiTheme="majorBidi" w:cstheme="majorBidi"/>
                <w:b/>
                <w:bCs/>
                <w:szCs w:val="22"/>
              </w:rPr>
              <w:t>59,34</w:t>
            </w:r>
            <w:r w:rsidR="005F70F1" w:rsidRPr="0005480F">
              <w:rPr>
                <w:rFonts w:asciiTheme="majorBidi" w:hAnsiTheme="majorBidi" w:cstheme="majorBidi"/>
                <w:b/>
                <w:bCs/>
                <w:szCs w:val="22"/>
              </w:rPr>
              <w:t>1</w:t>
            </w:r>
          </w:p>
        </w:tc>
        <w:tc>
          <w:tcPr>
            <w:tcW w:w="266" w:type="dxa"/>
            <w:gridSpan w:val="2"/>
          </w:tcPr>
          <w:p w14:paraId="20299A1B" w14:textId="77777777" w:rsidR="00192AEA" w:rsidRPr="0005480F" w:rsidRDefault="00192AEA" w:rsidP="00A84E9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709D133" w14:textId="5A8B5538" w:rsidR="00192AEA" w:rsidRPr="0005480F" w:rsidRDefault="00C938D0" w:rsidP="00325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82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2"/>
                <w:szCs w:val="28"/>
              </w:rPr>
              <w:t>1,</w:t>
            </w:r>
            <w:r w:rsidR="00DC4994" w:rsidRPr="0005480F">
              <w:rPr>
                <w:rFonts w:asciiTheme="majorBidi" w:hAnsiTheme="majorBidi" w:cstheme="majorBidi"/>
                <w:b/>
                <w:bCs/>
                <w:sz w:val="22"/>
                <w:szCs w:val="28"/>
              </w:rPr>
              <w:t>6</w:t>
            </w:r>
            <w:r w:rsidR="00421C0E" w:rsidRPr="00421C0E">
              <w:rPr>
                <w:rFonts w:asciiTheme="majorBidi" w:hAnsiTheme="majorBidi" w:cstheme="majorBidi"/>
                <w:b/>
                <w:bCs/>
                <w:sz w:val="22"/>
                <w:szCs w:val="28"/>
              </w:rPr>
              <w:t>0</w:t>
            </w:r>
            <w:r w:rsidR="00DC4994" w:rsidRPr="0005480F">
              <w:rPr>
                <w:rFonts w:asciiTheme="majorBidi" w:hAnsiTheme="majorBidi" w:cstheme="majorBidi"/>
                <w:b/>
                <w:bCs/>
                <w:sz w:val="22"/>
                <w:szCs w:val="28"/>
              </w:rPr>
              <w:t>8,3</w:t>
            </w:r>
            <w:r w:rsidR="00240277">
              <w:rPr>
                <w:rFonts w:asciiTheme="majorBidi" w:hAnsiTheme="majorBidi" w:cstheme="majorBidi"/>
                <w:b/>
                <w:bCs/>
                <w:sz w:val="22"/>
                <w:szCs w:val="28"/>
              </w:rPr>
              <w:t>80</w:t>
            </w:r>
          </w:p>
        </w:tc>
      </w:tr>
      <w:tr w:rsidR="006E6A53" w:rsidRPr="0005480F" w14:paraId="4CBEFFE7" w14:textId="77777777" w:rsidTr="00A861FA">
        <w:trPr>
          <w:trHeight w:val="19"/>
        </w:trPr>
        <w:tc>
          <w:tcPr>
            <w:tcW w:w="2340" w:type="dxa"/>
            <w:gridSpan w:val="2"/>
          </w:tcPr>
          <w:p w14:paraId="273843E1" w14:textId="77777777" w:rsidR="006E6A53" w:rsidRPr="0005480F" w:rsidRDefault="006E6A53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6" w:type="dxa"/>
          </w:tcPr>
          <w:p w14:paraId="3490CFB4" w14:textId="77777777" w:rsidR="006E6A53" w:rsidRPr="0005480F" w:rsidRDefault="006E6A53" w:rsidP="00A861FA">
            <w:pPr>
              <w:tabs>
                <w:tab w:val="decimal" w:pos="1181"/>
              </w:tabs>
              <w:spacing w:line="260" w:lineRule="exact"/>
              <w:ind w:left="-94" w:right="-7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double" w:sz="4" w:space="0" w:color="auto"/>
            </w:tcBorders>
          </w:tcPr>
          <w:p w14:paraId="327CF260" w14:textId="77777777" w:rsidR="006E6A53" w:rsidRPr="0005480F" w:rsidRDefault="006E6A53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60" w:lineRule="exact"/>
              <w:ind w:right="13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6" w:type="dxa"/>
          </w:tcPr>
          <w:p w14:paraId="7E6B1960" w14:textId="77777777" w:rsidR="006E6A53" w:rsidRPr="0005480F" w:rsidRDefault="006E6A53" w:rsidP="00A861FA">
            <w:pPr>
              <w:pStyle w:val="acctfourfigures"/>
              <w:tabs>
                <w:tab w:val="clear" w:pos="765"/>
                <w:tab w:val="decimal" w:pos="667"/>
              </w:tabs>
              <w:spacing w:line="260" w:lineRule="exact"/>
              <w:ind w:right="-80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</w:tcPr>
          <w:p w14:paraId="6DB9632B" w14:textId="77777777" w:rsidR="006E6A53" w:rsidRPr="0005480F" w:rsidRDefault="006E6A53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7C1E6D04" w14:textId="77777777" w:rsidR="006E6A53" w:rsidRPr="0005480F" w:rsidRDefault="006E6A53" w:rsidP="00A861FA">
            <w:pPr>
              <w:pStyle w:val="acctfourfigures"/>
              <w:tabs>
                <w:tab w:val="clear" w:pos="765"/>
                <w:tab w:val="decimal" w:pos="667"/>
              </w:tabs>
              <w:spacing w:line="260" w:lineRule="exact"/>
              <w:ind w:right="-8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31" w:type="dxa"/>
            <w:tcBorders>
              <w:top w:val="double" w:sz="4" w:space="0" w:color="auto"/>
            </w:tcBorders>
          </w:tcPr>
          <w:p w14:paraId="36493128" w14:textId="77777777" w:rsidR="006E6A53" w:rsidRPr="0005480F" w:rsidRDefault="006E6A53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30EFAB5E" w14:textId="77777777" w:rsidR="006E6A53" w:rsidRPr="0005480F" w:rsidRDefault="006E6A53" w:rsidP="00A861FA">
            <w:pPr>
              <w:pStyle w:val="acctfourfigures"/>
              <w:tabs>
                <w:tab w:val="clear" w:pos="765"/>
                <w:tab w:val="decimal" w:pos="667"/>
              </w:tabs>
              <w:spacing w:line="260" w:lineRule="exact"/>
              <w:ind w:right="-80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48" w:type="dxa"/>
            <w:tcBorders>
              <w:top w:val="double" w:sz="4" w:space="0" w:color="auto"/>
            </w:tcBorders>
          </w:tcPr>
          <w:p w14:paraId="758DF4D6" w14:textId="77777777" w:rsidR="006E6A53" w:rsidRPr="0005480F" w:rsidRDefault="006E6A53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61F69EB7" w14:textId="77777777" w:rsidR="006E6A53" w:rsidRPr="0005480F" w:rsidRDefault="006E6A53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4D33BEC0" w14:textId="77777777" w:rsidR="006E6A53" w:rsidRPr="0005480F" w:rsidRDefault="006E6A53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gridSpan w:val="2"/>
          </w:tcPr>
          <w:p w14:paraId="5529B7A5" w14:textId="77777777" w:rsidR="006E6A53" w:rsidRPr="0005480F" w:rsidRDefault="006E6A53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tcBorders>
              <w:top w:val="double" w:sz="4" w:space="0" w:color="auto"/>
            </w:tcBorders>
          </w:tcPr>
          <w:p w14:paraId="3C77245C" w14:textId="77777777" w:rsidR="006E6A53" w:rsidRPr="0005480F" w:rsidRDefault="006E6A53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gridSpan w:val="2"/>
          </w:tcPr>
          <w:p w14:paraId="41BABB15" w14:textId="77777777" w:rsidR="006E6A53" w:rsidRPr="0005480F" w:rsidRDefault="006E6A53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82" w:type="dxa"/>
            <w:gridSpan w:val="3"/>
            <w:tcBorders>
              <w:top w:val="double" w:sz="4" w:space="0" w:color="auto"/>
            </w:tcBorders>
          </w:tcPr>
          <w:p w14:paraId="33A7F06B" w14:textId="77777777" w:rsidR="006E6A53" w:rsidRPr="0005480F" w:rsidRDefault="006E6A53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E61A1E" w:rsidRPr="0005480F" w14:paraId="10AF6966" w14:textId="77777777" w:rsidTr="00F76BAE">
        <w:trPr>
          <w:gridBefore w:val="1"/>
          <w:gridAfter w:val="1"/>
          <w:wBefore w:w="19" w:type="dxa"/>
          <w:wAfter w:w="6" w:type="dxa"/>
          <w:trHeight w:val="19"/>
          <w:tblHeader/>
        </w:trPr>
        <w:tc>
          <w:tcPr>
            <w:tcW w:w="2321" w:type="dxa"/>
            <w:shd w:val="clear" w:color="auto" w:fill="auto"/>
            <w:vAlign w:val="bottom"/>
          </w:tcPr>
          <w:p w14:paraId="44073068" w14:textId="77777777" w:rsidR="00E61A1E" w:rsidRPr="0005480F" w:rsidRDefault="00E61A1E" w:rsidP="00A861FA">
            <w:pPr>
              <w:pStyle w:val="acctfourfigures"/>
              <w:tabs>
                <w:tab w:val="clear" w:pos="76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FF"/>
                <w:szCs w:val="22"/>
                <w:lang w:val="en-US" w:bidi="th-TH"/>
              </w:rPr>
            </w:pPr>
          </w:p>
        </w:tc>
        <w:tc>
          <w:tcPr>
            <w:tcW w:w="816" w:type="dxa"/>
          </w:tcPr>
          <w:p w14:paraId="62D8CD7C" w14:textId="77777777" w:rsidR="00E61A1E" w:rsidRPr="0005480F" w:rsidRDefault="00E61A1E" w:rsidP="00A861FA">
            <w:pPr>
              <w:pStyle w:val="Pa47"/>
              <w:spacing w:line="260" w:lineRule="exact"/>
              <w:ind w:left="-94" w:right="-7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278" w:type="dxa"/>
            <w:gridSpan w:val="17"/>
          </w:tcPr>
          <w:p w14:paraId="10C27FD9" w14:textId="77777777" w:rsidR="00E61A1E" w:rsidRPr="0005480F" w:rsidRDefault="00E61A1E" w:rsidP="00A861FA">
            <w:pPr>
              <w:pStyle w:val="Pa47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  <w:r w:rsidRPr="0005480F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  <w:t xml:space="preserve"> </w:t>
            </w:r>
          </w:p>
        </w:tc>
      </w:tr>
      <w:tr w:rsidR="00A861FA" w:rsidRPr="0005480F" w14:paraId="7FCD7B23" w14:textId="77777777" w:rsidTr="00A861FA">
        <w:trPr>
          <w:gridBefore w:val="1"/>
          <w:gridAfter w:val="1"/>
          <w:wBefore w:w="19" w:type="dxa"/>
          <w:wAfter w:w="6" w:type="dxa"/>
          <w:trHeight w:val="19"/>
          <w:tblHeader/>
        </w:trPr>
        <w:tc>
          <w:tcPr>
            <w:tcW w:w="2321" w:type="dxa"/>
            <w:shd w:val="clear" w:color="auto" w:fill="auto"/>
            <w:vAlign w:val="bottom"/>
          </w:tcPr>
          <w:p w14:paraId="346B1F0F" w14:textId="77777777" w:rsidR="00A861FA" w:rsidRPr="0005480F" w:rsidRDefault="00A861FA" w:rsidP="00A861FA">
            <w:pPr>
              <w:pStyle w:val="acctfourfigures"/>
              <w:tabs>
                <w:tab w:val="clear" w:pos="765"/>
              </w:tabs>
              <w:spacing w:line="26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Cs w:val="22"/>
                <w:lang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816" w:type="dxa"/>
          </w:tcPr>
          <w:p w14:paraId="24B8CC91" w14:textId="3C3108DD" w:rsidR="00A861FA" w:rsidRPr="0005480F" w:rsidRDefault="00A861FA" w:rsidP="00A861FA">
            <w:pPr>
              <w:pStyle w:val="Pa47"/>
              <w:spacing w:line="260" w:lineRule="exact"/>
              <w:ind w:left="-94" w:right="-7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198" w:type="dxa"/>
            <w:vAlign w:val="bottom"/>
          </w:tcPr>
          <w:p w14:paraId="608CA38D" w14:textId="77777777" w:rsidR="00A861FA" w:rsidRPr="0005480F" w:rsidRDefault="00A861FA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ที่ดิน</w:t>
            </w:r>
          </w:p>
        </w:tc>
        <w:tc>
          <w:tcPr>
            <w:tcW w:w="346" w:type="dxa"/>
          </w:tcPr>
          <w:p w14:paraId="0E6B4000" w14:textId="77777777" w:rsidR="00A861FA" w:rsidRPr="0005480F" w:rsidRDefault="00A861FA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14:paraId="4383096E" w14:textId="77777777" w:rsidR="00A861FA" w:rsidRPr="0005480F" w:rsidRDefault="00A861FA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อาคาร</w:t>
            </w:r>
          </w:p>
          <w:p w14:paraId="150D9B1A" w14:textId="77777777" w:rsidR="00A861FA" w:rsidRPr="0005480F" w:rsidRDefault="00A861FA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และส่วนปรับปรุงอาคาร</w:t>
            </w:r>
          </w:p>
        </w:tc>
        <w:tc>
          <w:tcPr>
            <w:tcW w:w="266" w:type="dxa"/>
          </w:tcPr>
          <w:p w14:paraId="4603FBA1" w14:textId="77777777" w:rsidR="00A861FA" w:rsidRPr="0005480F" w:rsidRDefault="00A861FA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1" w:type="dxa"/>
            <w:vAlign w:val="bottom"/>
          </w:tcPr>
          <w:p w14:paraId="21D91865" w14:textId="77777777" w:rsidR="00A861FA" w:rsidRPr="0005480F" w:rsidRDefault="00A861FA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66" w:type="dxa"/>
          </w:tcPr>
          <w:p w14:paraId="2089AA6B" w14:textId="77777777" w:rsidR="00A861FA" w:rsidRPr="0005480F" w:rsidRDefault="00A861FA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48" w:type="dxa"/>
          </w:tcPr>
          <w:p w14:paraId="10BA8A3B" w14:textId="77777777" w:rsidR="00A861FA" w:rsidRPr="0005480F" w:rsidRDefault="00A861FA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  <w:p w14:paraId="5F55C26A" w14:textId="77777777" w:rsidR="00A861FA" w:rsidRPr="0005480F" w:rsidRDefault="00A861FA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อุปกรณ์สำนักงาน</w:t>
            </w:r>
          </w:p>
          <w:p w14:paraId="3E91DC6A" w14:textId="78103332" w:rsidR="00A861FA" w:rsidRPr="0005480F" w:rsidRDefault="00A861FA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และอุปกรณ์อื่น</w:t>
            </w:r>
          </w:p>
        </w:tc>
        <w:tc>
          <w:tcPr>
            <w:tcW w:w="180" w:type="dxa"/>
          </w:tcPr>
          <w:p w14:paraId="7CC1B6E1" w14:textId="77777777" w:rsidR="00A861FA" w:rsidRPr="0005480F" w:rsidRDefault="00A861FA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E91D6EB" w14:textId="77777777" w:rsidR="00A861FA" w:rsidRPr="0005480F" w:rsidRDefault="00A861FA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เครื่องมือและ</w:t>
            </w:r>
          </w:p>
          <w:p w14:paraId="2BEEAE8B" w14:textId="77777777" w:rsidR="00A861FA" w:rsidRPr="0005480F" w:rsidRDefault="00A861FA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อุปกรณ์ที่</w:t>
            </w:r>
          </w:p>
          <w:p w14:paraId="7EAAD4AC" w14:textId="77777777" w:rsidR="00A861FA" w:rsidRPr="0005480F" w:rsidRDefault="00A861FA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ใช้ในคลังสินค้า</w:t>
            </w:r>
          </w:p>
        </w:tc>
        <w:tc>
          <w:tcPr>
            <w:tcW w:w="270" w:type="dxa"/>
            <w:gridSpan w:val="2"/>
          </w:tcPr>
          <w:p w14:paraId="7AADC3F1" w14:textId="77777777" w:rsidR="00A861FA" w:rsidRPr="0005480F" w:rsidRDefault="00A861FA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742DF52" w14:textId="77777777" w:rsidR="00A861FA" w:rsidRPr="0005480F" w:rsidRDefault="00A861FA" w:rsidP="00A8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exact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ยานพาหนะ</w:t>
            </w:r>
          </w:p>
        </w:tc>
        <w:tc>
          <w:tcPr>
            <w:tcW w:w="270" w:type="dxa"/>
            <w:gridSpan w:val="2"/>
          </w:tcPr>
          <w:p w14:paraId="5B7E46D9" w14:textId="77777777" w:rsidR="00A861FA" w:rsidRPr="0005480F" w:rsidRDefault="00A861FA" w:rsidP="00A861FA">
            <w:pPr>
              <w:pStyle w:val="Pa47"/>
              <w:spacing w:line="260" w:lineRule="exact"/>
              <w:ind w:left="-71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265" w:type="dxa"/>
            <w:vAlign w:val="bottom"/>
          </w:tcPr>
          <w:p w14:paraId="1670C8A1" w14:textId="77777777" w:rsidR="00A861FA" w:rsidRPr="0005480F" w:rsidRDefault="00A861FA" w:rsidP="00A861FA">
            <w:pPr>
              <w:pStyle w:val="Pa47"/>
              <w:spacing w:line="260" w:lineRule="exact"/>
              <w:ind w:left="-71" w:right="-10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E52C3E" w:rsidRPr="0005480F" w14:paraId="1EAB4BEC" w14:textId="77777777" w:rsidTr="00A861FA">
        <w:trPr>
          <w:gridBefore w:val="1"/>
          <w:gridAfter w:val="1"/>
          <w:wBefore w:w="19" w:type="dxa"/>
          <w:wAfter w:w="6" w:type="dxa"/>
          <w:trHeight w:val="19"/>
          <w:tblHeader/>
        </w:trPr>
        <w:tc>
          <w:tcPr>
            <w:tcW w:w="2321" w:type="dxa"/>
          </w:tcPr>
          <w:p w14:paraId="08F9E5D4" w14:textId="77777777" w:rsidR="00E52C3E" w:rsidRPr="0005480F" w:rsidRDefault="00E52C3E" w:rsidP="00A861FA">
            <w:pPr>
              <w:spacing w:line="260" w:lineRule="exact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16" w:type="dxa"/>
          </w:tcPr>
          <w:p w14:paraId="75F2B015" w14:textId="77777777" w:rsidR="00E52C3E" w:rsidRPr="0005480F" w:rsidRDefault="00E52C3E" w:rsidP="00A861FA">
            <w:pPr>
              <w:pStyle w:val="acctfourfigures"/>
              <w:tabs>
                <w:tab w:val="clear" w:pos="765"/>
                <w:tab w:val="decimal" w:pos="550"/>
              </w:tabs>
              <w:spacing w:line="260" w:lineRule="exact"/>
              <w:ind w:left="-94" w:right="-70"/>
              <w:jc w:val="center"/>
              <w:rPr>
                <w:rFonts w:asciiTheme="majorBidi" w:hAnsiTheme="majorBidi" w:cstheme="majorBidi"/>
                <w:i/>
                <w:iCs/>
                <w:spacing w:val="-8"/>
                <w:szCs w:val="22"/>
                <w:lang w:bidi="th-TH"/>
              </w:rPr>
            </w:pPr>
          </w:p>
        </w:tc>
        <w:tc>
          <w:tcPr>
            <w:tcW w:w="10278" w:type="dxa"/>
            <w:gridSpan w:val="17"/>
          </w:tcPr>
          <w:p w14:paraId="4D2850A9" w14:textId="77777777" w:rsidR="00E52C3E" w:rsidRPr="0005480F" w:rsidRDefault="00E52C3E" w:rsidP="00A861FA">
            <w:pPr>
              <w:pStyle w:val="acctfourfigures"/>
              <w:spacing w:line="260" w:lineRule="exact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i/>
                <w:iCs/>
                <w:szCs w:val="22"/>
              </w:rPr>
              <w:t>(</w:t>
            </w:r>
            <w:r w:rsidRPr="0005480F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พันบาท</w:t>
            </w:r>
            <w:r w:rsidRPr="0005480F">
              <w:rPr>
                <w:rFonts w:asciiTheme="majorBidi" w:hAnsiTheme="majorBidi" w:cstheme="majorBidi"/>
                <w:i/>
                <w:iCs/>
                <w:szCs w:val="22"/>
              </w:rPr>
              <w:t>)</w:t>
            </w:r>
          </w:p>
        </w:tc>
      </w:tr>
      <w:tr w:rsidR="00062BB1" w:rsidRPr="0005480F" w14:paraId="69A62231" w14:textId="77777777" w:rsidTr="00A861FA">
        <w:trPr>
          <w:gridBefore w:val="1"/>
          <w:wBefore w:w="19" w:type="dxa"/>
          <w:trHeight w:val="19"/>
        </w:trPr>
        <w:tc>
          <w:tcPr>
            <w:tcW w:w="2321" w:type="dxa"/>
          </w:tcPr>
          <w:p w14:paraId="2C8C5F1F" w14:textId="39CE6421" w:rsidR="00062BB1" w:rsidRPr="0005480F" w:rsidRDefault="00062BB1" w:rsidP="0006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58" w:hanging="15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05480F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1 </w:t>
            </w:r>
            <w:r w:rsidRPr="0005480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มกราคม </w:t>
            </w:r>
            <w:r w:rsidR="00421C0E" w:rsidRPr="00421C0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</w:t>
            </w:r>
            <w:r w:rsidRPr="0005480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564</w:t>
            </w:r>
          </w:p>
        </w:tc>
        <w:tc>
          <w:tcPr>
            <w:tcW w:w="816" w:type="dxa"/>
          </w:tcPr>
          <w:p w14:paraId="2029FF8E" w14:textId="5AB6C305" w:rsidR="00062BB1" w:rsidRPr="0005480F" w:rsidRDefault="00062BB1" w:rsidP="00062BB1">
            <w:pPr>
              <w:tabs>
                <w:tab w:val="clear" w:pos="680"/>
                <w:tab w:val="left" w:pos="730"/>
                <w:tab w:val="decimal" w:pos="1181"/>
              </w:tabs>
              <w:spacing w:line="260" w:lineRule="exact"/>
              <w:ind w:right="-7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198" w:type="dxa"/>
          </w:tcPr>
          <w:p w14:paraId="063DB585" w14:textId="73FEF5AD" w:rsidR="00062BB1" w:rsidRPr="0005480F" w:rsidRDefault="00421C0E" w:rsidP="00062BB1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2"/>
              </w:rPr>
            </w:pPr>
            <w:r w:rsidRPr="00421C0E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062BB1" w:rsidRPr="0005480F">
              <w:rPr>
                <w:rFonts w:asciiTheme="majorBidi" w:hAnsiTheme="majorBidi" w:cstheme="majorBidi"/>
                <w:szCs w:val="22"/>
              </w:rPr>
              <w:t>,</w:t>
            </w:r>
            <w:r w:rsidRPr="00421C0E">
              <w:rPr>
                <w:rFonts w:asciiTheme="majorBidi" w:hAnsiTheme="majorBidi" w:cstheme="majorBidi"/>
                <w:szCs w:val="22"/>
                <w:lang w:val="en-US"/>
              </w:rPr>
              <w:t>0</w:t>
            </w:r>
            <w:r w:rsidR="00062BB1" w:rsidRPr="0005480F">
              <w:rPr>
                <w:rFonts w:asciiTheme="majorBidi" w:hAnsiTheme="majorBidi" w:cstheme="majorBidi"/>
                <w:szCs w:val="22"/>
              </w:rPr>
              <w:t>48</w:t>
            </w:r>
          </w:p>
        </w:tc>
        <w:tc>
          <w:tcPr>
            <w:tcW w:w="346" w:type="dxa"/>
          </w:tcPr>
          <w:p w14:paraId="08695502" w14:textId="77777777" w:rsidR="00062BB1" w:rsidRPr="0005480F" w:rsidRDefault="00062BB1" w:rsidP="00062BB1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8" w:type="dxa"/>
          </w:tcPr>
          <w:p w14:paraId="4BEEEF37" w14:textId="7E7BB5BD" w:rsidR="00062BB1" w:rsidRPr="0005480F" w:rsidRDefault="00062BB1" w:rsidP="00062BB1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2"/>
              </w:rPr>
            </w:pPr>
            <w:r w:rsidRPr="0005480F">
              <w:rPr>
                <w:rFonts w:asciiTheme="majorBidi" w:hAnsiTheme="majorBidi" w:cstheme="majorBidi"/>
                <w:szCs w:val="22"/>
              </w:rPr>
              <w:t>77,976</w:t>
            </w:r>
          </w:p>
        </w:tc>
        <w:tc>
          <w:tcPr>
            <w:tcW w:w="266" w:type="dxa"/>
          </w:tcPr>
          <w:p w14:paraId="285BE161" w14:textId="77777777" w:rsidR="00062BB1" w:rsidRPr="0005480F" w:rsidRDefault="00062BB1" w:rsidP="00062BB1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31" w:type="dxa"/>
          </w:tcPr>
          <w:p w14:paraId="67E21C41" w14:textId="056CDDC2" w:rsidR="00062BB1" w:rsidRPr="0005480F" w:rsidRDefault="00062BB1" w:rsidP="00062BB1">
            <w:pPr>
              <w:pStyle w:val="acctfourfigures"/>
              <w:tabs>
                <w:tab w:val="clear" w:pos="765"/>
                <w:tab w:val="left" w:pos="85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2"/>
              </w:rPr>
            </w:pPr>
            <w:r w:rsidRPr="0005480F">
              <w:rPr>
                <w:rFonts w:asciiTheme="majorBidi" w:hAnsiTheme="majorBidi" w:cstheme="majorBidi"/>
                <w:szCs w:val="22"/>
              </w:rPr>
              <w:t>4,583</w:t>
            </w:r>
          </w:p>
        </w:tc>
        <w:tc>
          <w:tcPr>
            <w:tcW w:w="266" w:type="dxa"/>
          </w:tcPr>
          <w:p w14:paraId="6862D788" w14:textId="77777777" w:rsidR="00062BB1" w:rsidRPr="0005480F" w:rsidRDefault="00062BB1" w:rsidP="00062BB1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48" w:type="dxa"/>
          </w:tcPr>
          <w:p w14:paraId="32F36827" w14:textId="6B67365E" w:rsidR="00062BB1" w:rsidRPr="0005480F" w:rsidRDefault="00421C0E" w:rsidP="00062BB1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2"/>
              </w:rPr>
            </w:pPr>
            <w:r w:rsidRPr="00421C0E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062BB1" w:rsidRPr="0005480F">
              <w:rPr>
                <w:rFonts w:asciiTheme="majorBidi" w:hAnsiTheme="majorBidi" w:cstheme="majorBidi"/>
                <w:szCs w:val="22"/>
              </w:rPr>
              <w:t>,</w:t>
            </w:r>
            <w:r w:rsidRPr="00421C0E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062BB1" w:rsidRPr="0005480F">
              <w:rPr>
                <w:rFonts w:asciiTheme="majorBidi" w:hAnsiTheme="majorBidi" w:cstheme="majorBidi"/>
                <w:szCs w:val="22"/>
              </w:rPr>
              <w:t>6</w:t>
            </w:r>
            <w:r w:rsidR="00DB2E1B" w:rsidRPr="0005480F"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180" w:type="dxa"/>
          </w:tcPr>
          <w:p w14:paraId="3EEF81A6" w14:textId="77777777" w:rsidR="00062BB1" w:rsidRPr="0005480F" w:rsidRDefault="00062BB1" w:rsidP="00062BB1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9" w:type="dxa"/>
          </w:tcPr>
          <w:p w14:paraId="054DA336" w14:textId="4EDBC820" w:rsidR="00062BB1" w:rsidRPr="0005480F" w:rsidRDefault="00062BB1" w:rsidP="00062BB1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2"/>
              </w:rPr>
            </w:pPr>
            <w:r w:rsidRPr="0005480F">
              <w:rPr>
                <w:rFonts w:asciiTheme="majorBidi" w:hAnsiTheme="majorBidi" w:cstheme="majorBidi"/>
                <w:szCs w:val="22"/>
              </w:rPr>
              <w:t>14,</w:t>
            </w:r>
            <w:r w:rsidR="00421C0E" w:rsidRPr="00421C0E">
              <w:rPr>
                <w:rFonts w:asciiTheme="majorBidi" w:hAnsiTheme="majorBidi" w:cstheme="majorBidi"/>
                <w:szCs w:val="22"/>
                <w:lang w:val="en-US"/>
              </w:rPr>
              <w:t>22</w:t>
            </w:r>
            <w:r w:rsidRPr="0005480F">
              <w:rPr>
                <w:rFonts w:asciiTheme="majorBidi" w:hAnsiTheme="majorBidi" w:cstheme="majorBidi"/>
                <w:szCs w:val="22"/>
              </w:rPr>
              <w:t>1</w:t>
            </w:r>
          </w:p>
        </w:tc>
        <w:tc>
          <w:tcPr>
            <w:tcW w:w="266" w:type="dxa"/>
            <w:gridSpan w:val="2"/>
          </w:tcPr>
          <w:p w14:paraId="0E7B034C" w14:textId="77777777" w:rsidR="00062BB1" w:rsidRPr="0005480F" w:rsidRDefault="00062BB1" w:rsidP="00062BB1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203A2253" w14:textId="58677E43" w:rsidR="00062BB1" w:rsidRPr="0005480F" w:rsidRDefault="00062BB1" w:rsidP="00062BB1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2"/>
              </w:rPr>
            </w:pPr>
            <w:r w:rsidRPr="0005480F">
              <w:rPr>
                <w:rFonts w:asciiTheme="majorBidi" w:hAnsiTheme="majorBidi" w:cstheme="majorBidi"/>
                <w:szCs w:val="22"/>
              </w:rPr>
              <w:t>19,</w:t>
            </w:r>
            <w:r w:rsidR="00421C0E" w:rsidRPr="00421C0E">
              <w:rPr>
                <w:rFonts w:asciiTheme="majorBidi" w:hAnsiTheme="majorBidi" w:cstheme="majorBidi"/>
                <w:szCs w:val="22"/>
                <w:lang w:val="en-US"/>
              </w:rPr>
              <w:t>22</w:t>
            </w:r>
            <w:r w:rsidRPr="0005480F">
              <w:rPr>
                <w:rFonts w:asciiTheme="majorBidi" w:hAnsiTheme="majorBidi" w:cstheme="majorBidi"/>
                <w:szCs w:val="22"/>
              </w:rPr>
              <w:t>1</w:t>
            </w:r>
          </w:p>
        </w:tc>
        <w:tc>
          <w:tcPr>
            <w:tcW w:w="266" w:type="dxa"/>
            <w:gridSpan w:val="2"/>
          </w:tcPr>
          <w:p w14:paraId="714387F7" w14:textId="77777777" w:rsidR="00062BB1" w:rsidRPr="0005480F" w:rsidRDefault="00062BB1" w:rsidP="00062BB1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82" w:type="dxa"/>
            <w:gridSpan w:val="3"/>
          </w:tcPr>
          <w:p w14:paraId="46C40950" w14:textId="2B9B775A" w:rsidR="00062BB1" w:rsidRPr="0005480F" w:rsidRDefault="00062BB1" w:rsidP="00062BB1">
            <w:pPr>
              <w:pStyle w:val="acctfourfigures"/>
              <w:tabs>
                <w:tab w:val="clear" w:pos="765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szCs w:val="22"/>
              </w:rPr>
            </w:pPr>
            <w:r w:rsidRPr="0005480F">
              <w:rPr>
                <w:rFonts w:asciiTheme="majorBidi" w:hAnsiTheme="majorBidi" w:cstheme="majorBidi"/>
                <w:szCs w:val="22"/>
              </w:rPr>
              <w:t>1</w:t>
            </w:r>
            <w:r w:rsidR="00421C0E" w:rsidRPr="00421C0E">
              <w:rPr>
                <w:rFonts w:asciiTheme="majorBidi" w:hAnsiTheme="majorBidi" w:cstheme="majorBidi"/>
                <w:szCs w:val="22"/>
                <w:lang w:val="en-US"/>
              </w:rPr>
              <w:t>20</w:t>
            </w:r>
            <w:r w:rsidRPr="0005480F">
              <w:rPr>
                <w:rFonts w:asciiTheme="majorBidi" w:hAnsiTheme="majorBidi" w:cstheme="majorBidi"/>
                <w:szCs w:val="22"/>
              </w:rPr>
              <w:t>,31</w:t>
            </w:r>
            <w:r w:rsidR="00DB2E1B" w:rsidRPr="0005480F">
              <w:rPr>
                <w:rFonts w:asciiTheme="majorBidi" w:hAnsiTheme="majorBidi" w:cstheme="majorBidi"/>
                <w:szCs w:val="22"/>
              </w:rPr>
              <w:t>4</w:t>
            </w:r>
          </w:p>
        </w:tc>
      </w:tr>
      <w:tr w:rsidR="00026146" w:rsidRPr="0005480F" w14:paraId="4E9206AB" w14:textId="77777777" w:rsidTr="00A861FA">
        <w:trPr>
          <w:gridBefore w:val="1"/>
          <w:wBefore w:w="19" w:type="dxa"/>
          <w:trHeight w:val="19"/>
        </w:trPr>
        <w:tc>
          <w:tcPr>
            <w:tcW w:w="2321" w:type="dxa"/>
          </w:tcPr>
          <w:p w14:paraId="257AB3BA" w14:textId="3068AD6D" w:rsidR="00026146" w:rsidRPr="0005480F" w:rsidRDefault="00026146" w:rsidP="00026146">
            <w:pPr>
              <w:pStyle w:val="acctfourfigures"/>
              <w:tabs>
                <w:tab w:val="clear" w:pos="765"/>
                <w:tab w:val="decimal" w:pos="0"/>
              </w:tabs>
              <w:spacing w:line="260" w:lineRule="exac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Cs w:val="22"/>
                <w:cs/>
                <w:lang w:bidi="th-TH"/>
              </w:rPr>
              <w:t>เพิ่มขึ้น</w:t>
            </w:r>
          </w:p>
        </w:tc>
        <w:tc>
          <w:tcPr>
            <w:tcW w:w="816" w:type="dxa"/>
          </w:tcPr>
          <w:p w14:paraId="6F4DBF0F" w14:textId="77777777" w:rsidR="00026146" w:rsidRPr="0005480F" w:rsidRDefault="00026146" w:rsidP="00026146">
            <w:pPr>
              <w:tabs>
                <w:tab w:val="clear" w:pos="680"/>
                <w:tab w:val="left" w:pos="730"/>
                <w:tab w:val="decimal" w:pos="1181"/>
              </w:tabs>
              <w:spacing w:line="260" w:lineRule="exact"/>
              <w:ind w:left="-94" w:right="-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8" w:type="dxa"/>
          </w:tcPr>
          <w:p w14:paraId="14A79026" w14:textId="6650FB21" w:rsidR="00026146" w:rsidRPr="0005480F" w:rsidRDefault="00026146" w:rsidP="00026146">
            <w:pPr>
              <w:pStyle w:val="acctfourfigures"/>
              <w:tabs>
                <w:tab w:val="clear" w:pos="765"/>
              </w:tabs>
              <w:spacing w:line="240" w:lineRule="auto"/>
              <w:ind w:left="-79" w:right="230"/>
              <w:jc w:val="right"/>
              <w:rPr>
                <w:rFonts w:asciiTheme="majorBidi" w:hAnsiTheme="majorBidi" w:cstheme="majorBidi"/>
                <w:szCs w:val="22"/>
              </w:rPr>
            </w:pPr>
            <w:r w:rsidRPr="0005480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346" w:type="dxa"/>
          </w:tcPr>
          <w:p w14:paraId="7B51B248" w14:textId="77777777" w:rsidR="00026146" w:rsidRPr="0005480F" w:rsidRDefault="00026146" w:rsidP="00026146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8" w:type="dxa"/>
          </w:tcPr>
          <w:p w14:paraId="08316201" w14:textId="0E58681E" w:rsidR="00026146" w:rsidRPr="0005480F" w:rsidRDefault="00026146" w:rsidP="00026146">
            <w:pPr>
              <w:pStyle w:val="acctfourfigures"/>
              <w:tabs>
                <w:tab w:val="clear" w:pos="765"/>
              </w:tabs>
              <w:spacing w:line="240" w:lineRule="auto"/>
              <w:ind w:left="-79" w:right="230"/>
              <w:jc w:val="right"/>
              <w:rPr>
                <w:rFonts w:asciiTheme="majorBidi" w:hAnsiTheme="majorBidi" w:cstheme="majorBidi"/>
                <w:szCs w:val="22"/>
              </w:rPr>
            </w:pPr>
            <w:r w:rsidRPr="0005480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66" w:type="dxa"/>
          </w:tcPr>
          <w:p w14:paraId="69897EED" w14:textId="77777777" w:rsidR="00026146" w:rsidRPr="0005480F" w:rsidRDefault="00026146" w:rsidP="00026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331" w:type="dxa"/>
          </w:tcPr>
          <w:p w14:paraId="5AD73DA3" w14:textId="26D3A155" w:rsidR="00026146" w:rsidRPr="0005480F" w:rsidRDefault="00026146" w:rsidP="00062BB1">
            <w:pPr>
              <w:pStyle w:val="acctfourfigures"/>
              <w:tabs>
                <w:tab w:val="clear" w:pos="765"/>
              </w:tabs>
              <w:spacing w:line="240" w:lineRule="auto"/>
              <w:ind w:left="-79" w:right="230"/>
              <w:jc w:val="right"/>
              <w:rPr>
                <w:rFonts w:asciiTheme="majorBidi" w:hAnsiTheme="majorBidi" w:cstheme="majorBidi"/>
                <w:szCs w:val="22"/>
              </w:rPr>
            </w:pPr>
            <w:r w:rsidRPr="0005480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66" w:type="dxa"/>
          </w:tcPr>
          <w:p w14:paraId="0E647381" w14:textId="77777777" w:rsidR="00026146" w:rsidRPr="0005480F" w:rsidRDefault="00026146" w:rsidP="00026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248" w:type="dxa"/>
          </w:tcPr>
          <w:p w14:paraId="3EAFD4CF" w14:textId="2460001F" w:rsidR="00026146" w:rsidRPr="0005480F" w:rsidRDefault="00026146" w:rsidP="00026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74</w:t>
            </w:r>
            <w:r w:rsidR="00421C0E" w:rsidRPr="00421C0E">
              <w:rPr>
                <w:rFonts w:asciiTheme="majorBidi" w:hAnsiTheme="majorBidi" w:cstheme="majorBidi"/>
                <w:sz w:val="22"/>
                <w:szCs w:val="22"/>
                <w:lang w:bidi="ar-SA"/>
              </w:rPr>
              <w:t>2</w:t>
            </w:r>
          </w:p>
        </w:tc>
        <w:tc>
          <w:tcPr>
            <w:tcW w:w="180" w:type="dxa"/>
          </w:tcPr>
          <w:p w14:paraId="7A83E4D5" w14:textId="77777777" w:rsidR="00026146" w:rsidRPr="0005480F" w:rsidRDefault="00026146" w:rsidP="00026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239" w:type="dxa"/>
          </w:tcPr>
          <w:p w14:paraId="30EEC534" w14:textId="781060D7" w:rsidR="00026146" w:rsidRPr="0005480F" w:rsidRDefault="00026146" w:rsidP="00026146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Cs w:val="22"/>
              </w:rPr>
            </w:pPr>
            <w:r w:rsidRPr="0005480F">
              <w:rPr>
                <w:rFonts w:asciiTheme="majorBidi" w:hAnsiTheme="majorBidi" w:cstheme="majorBidi"/>
                <w:szCs w:val="22"/>
              </w:rPr>
              <w:t>1,3</w:t>
            </w:r>
            <w:r w:rsidR="00421C0E" w:rsidRPr="00421C0E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Pr="0005480F"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266" w:type="dxa"/>
            <w:gridSpan w:val="2"/>
          </w:tcPr>
          <w:p w14:paraId="53101F40" w14:textId="77777777" w:rsidR="00026146" w:rsidRPr="0005480F" w:rsidRDefault="00026146" w:rsidP="00026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278" w:type="dxa"/>
            <w:gridSpan w:val="2"/>
          </w:tcPr>
          <w:p w14:paraId="2C8BBF68" w14:textId="2A1EBCA4" w:rsidR="00026146" w:rsidRPr="0005480F" w:rsidRDefault="00026146" w:rsidP="00026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1,9</w:t>
            </w:r>
            <w:r w:rsidR="00421C0E" w:rsidRPr="00421C0E">
              <w:rPr>
                <w:rFonts w:asciiTheme="majorBidi" w:hAnsiTheme="majorBidi" w:cstheme="majorBidi"/>
                <w:sz w:val="22"/>
                <w:szCs w:val="22"/>
                <w:lang w:bidi="ar-SA"/>
              </w:rPr>
              <w:t>2</w:t>
            </w:r>
            <w:r w:rsidRPr="0005480F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1</w:t>
            </w:r>
          </w:p>
        </w:tc>
        <w:tc>
          <w:tcPr>
            <w:tcW w:w="266" w:type="dxa"/>
            <w:gridSpan w:val="2"/>
          </w:tcPr>
          <w:p w14:paraId="083AB481" w14:textId="77777777" w:rsidR="00026146" w:rsidRPr="0005480F" w:rsidRDefault="00026146" w:rsidP="00026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282" w:type="dxa"/>
            <w:gridSpan w:val="3"/>
          </w:tcPr>
          <w:p w14:paraId="4F2B636C" w14:textId="12916A47" w:rsidR="00026146" w:rsidRPr="0005480F" w:rsidRDefault="00026146" w:rsidP="0006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129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3,99</w:t>
            </w:r>
            <w:r w:rsidR="00421C0E" w:rsidRPr="00421C0E">
              <w:rPr>
                <w:rFonts w:asciiTheme="majorBidi" w:hAnsiTheme="majorBidi" w:cstheme="majorBidi"/>
                <w:sz w:val="22"/>
                <w:szCs w:val="22"/>
                <w:lang w:bidi="ar-SA"/>
              </w:rPr>
              <w:t>0</w:t>
            </w:r>
          </w:p>
        </w:tc>
      </w:tr>
      <w:tr w:rsidR="00372D8D" w:rsidRPr="0005480F" w14:paraId="2DDF97C5" w14:textId="77777777" w:rsidTr="00A861FA">
        <w:trPr>
          <w:gridBefore w:val="1"/>
          <w:wBefore w:w="19" w:type="dxa"/>
          <w:trHeight w:val="19"/>
        </w:trPr>
        <w:tc>
          <w:tcPr>
            <w:tcW w:w="2321" w:type="dxa"/>
          </w:tcPr>
          <w:p w14:paraId="0087F15F" w14:textId="00BDDAD3" w:rsidR="00372D8D" w:rsidRPr="0005480F" w:rsidRDefault="00372D8D" w:rsidP="00372D8D">
            <w:pPr>
              <w:pStyle w:val="acctfourfigures"/>
              <w:tabs>
                <w:tab w:val="clear" w:pos="765"/>
                <w:tab w:val="decimal" w:pos="0"/>
              </w:tabs>
              <w:spacing w:line="260" w:lineRule="exac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Cs w:val="22"/>
                <w:cs/>
                <w:lang w:bidi="th-TH"/>
              </w:rPr>
              <w:t>จำหน่าย</w:t>
            </w:r>
          </w:p>
        </w:tc>
        <w:tc>
          <w:tcPr>
            <w:tcW w:w="816" w:type="dxa"/>
          </w:tcPr>
          <w:p w14:paraId="7A4387EC" w14:textId="77777777" w:rsidR="00372D8D" w:rsidRPr="0005480F" w:rsidRDefault="00372D8D" w:rsidP="00372D8D">
            <w:pPr>
              <w:tabs>
                <w:tab w:val="clear" w:pos="680"/>
                <w:tab w:val="left" w:pos="730"/>
                <w:tab w:val="decimal" w:pos="1181"/>
              </w:tabs>
              <w:spacing w:line="260" w:lineRule="exact"/>
              <w:ind w:left="-94" w:right="-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8" w:type="dxa"/>
          </w:tcPr>
          <w:p w14:paraId="0BC274B5" w14:textId="72115B14" w:rsidR="00372D8D" w:rsidRPr="0005480F" w:rsidRDefault="00372D8D" w:rsidP="00372D8D">
            <w:pPr>
              <w:pStyle w:val="acctfourfigures"/>
              <w:tabs>
                <w:tab w:val="clear" w:pos="765"/>
              </w:tabs>
              <w:spacing w:line="240" w:lineRule="auto"/>
              <w:ind w:left="-79" w:right="230"/>
              <w:jc w:val="right"/>
              <w:rPr>
                <w:rFonts w:asciiTheme="majorBidi" w:hAnsiTheme="majorBidi" w:cstheme="majorBidi"/>
                <w:szCs w:val="22"/>
              </w:rPr>
            </w:pPr>
            <w:r w:rsidRPr="0005480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346" w:type="dxa"/>
          </w:tcPr>
          <w:p w14:paraId="3E03E818" w14:textId="77777777" w:rsidR="00372D8D" w:rsidRPr="0005480F" w:rsidRDefault="00372D8D" w:rsidP="00372D8D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8" w:type="dxa"/>
          </w:tcPr>
          <w:p w14:paraId="36EBBE3B" w14:textId="20296E14" w:rsidR="00372D8D" w:rsidRPr="0005480F" w:rsidRDefault="00372D8D" w:rsidP="00372D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  <w:r w:rsidRPr="0005480F">
              <w:rPr>
                <w:rFonts w:asciiTheme="majorBidi" w:hAnsiTheme="majorBidi" w:cstheme="majorBidi"/>
                <w:szCs w:val="22"/>
              </w:rPr>
              <w:t>(1,669)</w:t>
            </w:r>
          </w:p>
        </w:tc>
        <w:tc>
          <w:tcPr>
            <w:tcW w:w="266" w:type="dxa"/>
          </w:tcPr>
          <w:p w14:paraId="0CEDAB4A" w14:textId="77777777" w:rsidR="00372D8D" w:rsidRPr="0005480F" w:rsidRDefault="00372D8D" w:rsidP="0037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331" w:type="dxa"/>
          </w:tcPr>
          <w:p w14:paraId="14D0DECC" w14:textId="37ACCADB" w:rsidR="00372D8D" w:rsidRPr="0005480F" w:rsidRDefault="00372D8D" w:rsidP="00372D8D">
            <w:pPr>
              <w:pStyle w:val="acctfourfigures"/>
              <w:tabs>
                <w:tab w:val="clear" w:pos="765"/>
              </w:tabs>
              <w:spacing w:line="240" w:lineRule="auto"/>
              <w:ind w:left="-79" w:right="230"/>
              <w:jc w:val="right"/>
              <w:rPr>
                <w:rFonts w:asciiTheme="majorBidi" w:hAnsiTheme="majorBidi" w:cstheme="majorBidi"/>
                <w:szCs w:val="22"/>
              </w:rPr>
            </w:pPr>
            <w:r w:rsidRPr="0005480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66" w:type="dxa"/>
          </w:tcPr>
          <w:p w14:paraId="2BFFF255" w14:textId="77777777" w:rsidR="00372D8D" w:rsidRPr="0005480F" w:rsidRDefault="00372D8D" w:rsidP="0037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248" w:type="dxa"/>
          </w:tcPr>
          <w:p w14:paraId="15005F87" w14:textId="55DAD0C3" w:rsidR="00372D8D" w:rsidRPr="0005480F" w:rsidRDefault="00372D8D" w:rsidP="00372D8D">
            <w:pPr>
              <w:pStyle w:val="acctfourfigures"/>
              <w:tabs>
                <w:tab w:val="clear" w:pos="765"/>
              </w:tabs>
              <w:spacing w:line="240" w:lineRule="auto"/>
              <w:ind w:left="-79" w:right="230"/>
              <w:jc w:val="right"/>
              <w:rPr>
                <w:rFonts w:asciiTheme="majorBidi" w:hAnsiTheme="majorBidi" w:cstheme="majorBidi"/>
                <w:szCs w:val="22"/>
              </w:rPr>
            </w:pPr>
            <w:r w:rsidRPr="0005480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</w:tcPr>
          <w:p w14:paraId="4A5D7DCF" w14:textId="77777777" w:rsidR="00372D8D" w:rsidRPr="0005480F" w:rsidRDefault="00372D8D" w:rsidP="0037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239" w:type="dxa"/>
          </w:tcPr>
          <w:p w14:paraId="7FB037C6" w14:textId="4687A407" w:rsidR="00372D8D" w:rsidRPr="0005480F" w:rsidRDefault="00372D8D" w:rsidP="00372D8D">
            <w:pPr>
              <w:pStyle w:val="acctfourfigures"/>
              <w:tabs>
                <w:tab w:val="clear" w:pos="765"/>
              </w:tabs>
              <w:spacing w:line="240" w:lineRule="auto"/>
              <w:ind w:left="-79" w:right="230"/>
              <w:jc w:val="right"/>
              <w:rPr>
                <w:rFonts w:asciiTheme="majorBidi" w:hAnsiTheme="majorBidi" w:cstheme="majorBidi"/>
                <w:szCs w:val="22"/>
              </w:rPr>
            </w:pPr>
            <w:r w:rsidRPr="0005480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66" w:type="dxa"/>
            <w:gridSpan w:val="2"/>
          </w:tcPr>
          <w:p w14:paraId="2658B55F" w14:textId="77777777" w:rsidR="00372D8D" w:rsidRPr="0005480F" w:rsidRDefault="00372D8D" w:rsidP="0037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278" w:type="dxa"/>
            <w:gridSpan w:val="2"/>
          </w:tcPr>
          <w:p w14:paraId="3432BC87" w14:textId="09B19767" w:rsidR="00372D8D" w:rsidRPr="0005480F" w:rsidRDefault="00372D8D" w:rsidP="00372D8D">
            <w:pPr>
              <w:pStyle w:val="acctfourfigures"/>
              <w:tabs>
                <w:tab w:val="clear" w:pos="765"/>
              </w:tabs>
              <w:spacing w:line="240" w:lineRule="auto"/>
              <w:ind w:left="-79" w:right="230"/>
              <w:jc w:val="right"/>
              <w:rPr>
                <w:rFonts w:asciiTheme="majorBidi" w:hAnsiTheme="majorBidi" w:cstheme="majorBidi"/>
                <w:szCs w:val="22"/>
              </w:rPr>
            </w:pPr>
            <w:r w:rsidRPr="0005480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66" w:type="dxa"/>
            <w:gridSpan w:val="2"/>
          </w:tcPr>
          <w:p w14:paraId="197757AB" w14:textId="77777777" w:rsidR="00372D8D" w:rsidRPr="0005480F" w:rsidRDefault="00372D8D" w:rsidP="00372D8D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82" w:type="dxa"/>
            <w:gridSpan w:val="3"/>
          </w:tcPr>
          <w:p w14:paraId="126AFFAF" w14:textId="4A9546AC" w:rsidR="00372D8D" w:rsidRPr="0005480F" w:rsidRDefault="00372D8D" w:rsidP="00372D8D">
            <w:pPr>
              <w:pStyle w:val="acctfourfigures"/>
              <w:tabs>
                <w:tab w:val="clear" w:pos="765"/>
                <w:tab w:val="left" w:pos="65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2"/>
              </w:rPr>
            </w:pPr>
            <w:r w:rsidRPr="0005480F">
              <w:rPr>
                <w:rFonts w:asciiTheme="majorBidi" w:hAnsiTheme="majorBidi" w:cstheme="majorBidi"/>
                <w:szCs w:val="22"/>
              </w:rPr>
              <w:t>(1,669)</w:t>
            </w:r>
          </w:p>
        </w:tc>
      </w:tr>
      <w:tr w:rsidR="00062BB1" w:rsidRPr="0005480F" w14:paraId="276E9AD4" w14:textId="77777777" w:rsidTr="00A861FA">
        <w:trPr>
          <w:gridBefore w:val="1"/>
          <w:wBefore w:w="19" w:type="dxa"/>
          <w:trHeight w:val="19"/>
        </w:trPr>
        <w:tc>
          <w:tcPr>
            <w:tcW w:w="2321" w:type="dxa"/>
          </w:tcPr>
          <w:p w14:paraId="53169F31" w14:textId="41FD45F5" w:rsidR="00062BB1" w:rsidRPr="0005480F" w:rsidRDefault="00062BB1" w:rsidP="00062BB1">
            <w:pPr>
              <w:pStyle w:val="acctfourfigures"/>
              <w:tabs>
                <w:tab w:val="clear" w:pos="765"/>
                <w:tab w:val="decimal" w:pos="0"/>
              </w:tabs>
              <w:spacing w:line="260" w:lineRule="exact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 xml:space="preserve">หัก </w:t>
            </w:r>
            <w:r w:rsidRPr="0005480F">
              <w:rPr>
                <w:rFonts w:asciiTheme="majorBidi" w:hAnsiTheme="majorBidi" w:cstheme="majorBidi"/>
                <w:szCs w:val="22"/>
                <w:cs/>
                <w:lang w:bidi="th-TH"/>
              </w:rPr>
              <w:t>ค่าเสื่อมราคา</w:t>
            </w:r>
          </w:p>
        </w:tc>
        <w:tc>
          <w:tcPr>
            <w:tcW w:w="816" w:type="dxa"/>
          </w:tcPr>
          <w:p w14:paraId="25E6092C" w14:textId="77777777" w:rsidR="00062BB1" w:rsidRPr="0005480F" w:rsidRDefault="00062BB1" w:rsidP="00062BB1">
            <w:pPr>
              <w:tabs>
                <w:tab w:val="decimal" w:pos="1181"/>
              </w:tabs>
              <w:spacing w:line="260" w:lineRule="exact"/>
              <w:ind w:left="-94" w:right="-7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04FAA5D2" w14:textId="6FBBD44B" w:rsidR="00062BB1" w:rsidRPr="0005480F" w:rsidRDefault="00062BB1" w:rsidP="00062BB1">
            <w:pPr>
              <w:pStyle w:val="acctfourfigures"/>
              <w:tabs>
                <w:tab w:val="clear" w:pos="765"/>
                <w:tab w:val="left" w:pos="90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  <w:r w:rsidRPr="0005480F">
              <w:rPr>
                <w:rFonts w:asciiTheme="majorBidi" w:hAnsiTheme="majorBidi" w:cstheme="majorBidi"/>
                <w:szCs w:val="22"/>
              </w:rPr>
              <w:t>(73</w:t>
            </w:r>
            <w:r w:rsidR="00421C0E" w:rsidRPr="00421C0E">
              <w:rPr>
                <w:rFonts w:asciiTheme="majorBidi" w:hAnsiTheme="majorBidi" w:cstheme="majorBidi"/>
                <w:szCs w:val="22"/>
                <w:lang w:val="en-US"/>
              </w:rPr>
              <w:t>0</w:t>
            </w:r>
            <w:r w:rsidRPr="0005480F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346" w:type="dxa"/>
          </w:tcPr>
          <w:p w14:paraId="1EB80BAF" w14:textId="77777777" w:rsidR="00062BB1" w:rsidRPr="0005480F" w:rsidRDefault="00062BB1" w:rsidP="00062BB1">
            <w:pPr>
              <w:pStyle w:val="acctmergecolhdg"/>
              <w:spacing w:line="240" w:lineRule="auto"/>
              <w:ind w:right="66"/>
              <w:jc w:val="right"/>
              <w:rPr>
                <w:rFonts w:asciiTheme="majorBidi" w:hAnsiTheme="majorBidi" w:cstheme="majorBidi"/>
                <w:b w:val="0"/>
                <w:szCs w:val="22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15A4FA5D" w14:textId="1ED220B3" w:rsidR="00062BB1" w:rsidRPr="0005480F" w:rsidRDefault="00062BB1" w:rsidP="00062B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  <w:r w:rsidRPr="0005480F">
              <w:rPr>
                <w:rFonts w:asciiTheme="majorBidi" w:hAnsiTheme="majorBidi" w:cstheme="majorBidi"/>
                <w:szCs w:val="22"/>
              </w:rPr>
              <w:t>(3</w:t>
            </w:r>
            <w:r w:rsidR="00421C0E" w:rsidRPr="00421C0E">
              <w:rPr>
                <w:rFonts w:asciiTheme="majorBidi" w:hAnsiTheme="majorBidi" w:cstheme="majorBidi"/>
                <w:szCs w:val="22"/>
                <w:lang w:val="en-US"/>
              </w:rPr>
              <w:t>0</w:t>
            </w:r>
            <w:r w:rsidRPr="0005480F">
              <w:rPr>
                <w:rFonts w:asciiTheme="majorBidi" w:hAnsiTheme="majorBidi" w:cstheme="majorBidi"/>
                <w:szCs w:val="22"/>
              </w:rPr>
              <w:t>,197)</w:t>
            </w:r>
          </w:p>
        </w:tc>
        <w:tc>
          <w:tcPr>
            <w:tcW w:w="266" w:type="dxa"/>
          </w:tcPr>
          <w:p w14:paraId="752587B1" w14:textId="77777777" w:rsidR="00062BB1" w:rsidRPr="0005480F" w:rsidRDefault="00062BB1" w:rsidP="00062BB1">
            <w:pPr>
              <w:pStyle w:val="acctmergecolhdg"/>
              <w:spacing w:line="240" w:lineRule="auto"/>
              <w:ind w:right="66"/>
              <w:jc w:val="right"/>
              <w:rPr>
                <w:rFonts w:asciiTheme="majorBidi" w:hAnsiTheme="majorBidi" w:cstheme="majorBidi"/>
                <w:b w:val="0"/>
                <w:szCs w:val="22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14:paraId="3BD37D33" w14:textId="576D37C7" w:rsidR="00062BB1" w:rsidRPr="0005480F" w:rsidRDefault="00062BB1" w:rsidP="00062B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  <w:r w:rsidRPr="0005480F">
              <w:rPr>
                <w:rFonts w:asciiTheme="majorBidi" w:hAnsiTheme="majorBidi" w:cstheme="majorBidi"/>
                <w:szCs w:val="22"/>
              </w:rPr>
              <w:t>(</w:t>
            </w:r>
            <w:r w:rsidR="00421C0E" w:rsidRPr="00421C0E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372D8D" w:rsidRPr="0005480F">
              <w:rPr>
                <w:rFonts w:asciiTheme="majorBidi" w:hAnsiTheme="majorBidi" w:cstheme="majorBidi"/>
                <w:szCs w:val="22"/>
              </w:rPr>
              <w:t>,</w:t>
            </w:r>
            <w:r w:rsidR="00421C0E" w:rsidRPr="00421C0E">
              <w:rPr>
                <w:rFonts w:asciiTheme="majorBidi" w:hAnsiTheme="majorBidi" w:cstheme="majorBidi"/>
                <w:szCs w:val="22"/>
                <w:lang w:val="en-US"/>
              </w:rPr>
              <w:t>02</w:t>
            </w:r>
            <w:r w:rsidR="00372D8D" w:rsidRPr="0005480F">
              <w:rPr>
                <w:rFonts w:asciiTheme="majorBidi" w:hAnsiTheme="majorBidi" w:cstheme="majorBidi"/>
                <w:szCs w:val="22"/>
              </w:rPr>
              <w:t>1</w:t>
            </w:r>
            <w:r w:rsidRPr="0005480F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66" w:type="dxa"/>
          </w:tcPr>
          <w:p w14:paraId="3B76D695" w14:textId="77777777" w:rsidR="00062BB1" w:rsidRPr="0005480F" w:rsidRDefault="00062BB1" w:rsidP="00062BB1">
            <w:pPr>
              <w:pStyle w:val="acctfourfigures"/>
              <w:tabs>
                <w:tab w:val="clear" w:pos="765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5912EFCA" w14:textId="4B302D39" w:rsidR="00062BB1" w:rsidRPr="0005480F" w:rsidRDefault="00062BB1" w:rsidP="00062BB1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Theme="majorBidi" w:hAnsiTheme="majorBidi" w:cstheme="majorBidi"/>
                <w:szCs w:val="22"/>
              </w:rPr>
            </w:pPr>
            <w:r w:rsidRPr="0005480F">
              <w:rPr>
                <w:rFonts w:asciiTheme="majorBidi" w:hAnsiTheme="majorBidi" w:cstheme="majorBidi"/>
                <w:szCs w:val="22"/>
              </w:rPr>
              <w:t xml:space="preserve">         (58</w:t>
            </w:r>
            <w:r w:rsidR="00DB2E1B" w:rsidRPr="0005480F">
              <w:rPr>
                <w:rFonts w:asciiTheme="majorBidi" w:hAnsiTheme="majorBidi" w:cstheme="majorBidi"/>
                <w:szCs w:val="22"/>
              </w:rPr>
              <w:t>4</w:t>
            </w:r>
            <w:r w:rsidRPr="0005480F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80" w:type="dxa"/>
          </w:tcPr>
          <w:p w14:paraId="4685F42B" w14:textId="77777777" w:rsidR="00062BB1" w:rsidRPr="0005480F" w:rsidRDefault="00062BB1" w:rsidP="00062BB1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1BF50305" w14:textId="1DDA5C02" w:rsidR="00062BB1" w:rsidRPr="0005480F" w:rsidRDefault="00062BB1" w:rsidP="00062BB1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2"/>
              </w:rPr>
            </w:pPr>
            <w:r w:rsidRPr="0005480F">
              <w:rPr>
                <w:rFonts w:asciiTheme="majorBidi" w:hAnsiTheme="majorBidi" w:cstheme="majorBidi"/>
                <w:szCs w:val="22"/>
              </w:rPr>
              <w:t>(4,39</w:t>
            </w:r>
            <w:r w:rsidR="00421C0E" w:rsidRPr="00421C0E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Pr="0005480F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66" w:type="dxa"/>
            <w:gridSpan w:val="2"/>
          </w:tcPr>
          <w:p w14:paraId="218191CA" w14:textId="77777777" w:rsidR="00062BB1" w:rsidRPr="0005480F" w:rsidRDefault="00062BB1" w:rsidP="00062BB1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02C2A3FD" w14:textId="2BB52451" w:rsidR="00062BB1" w:rsidRPr="0005480F" w:rsidRDefault="00062BB1" w:rsidP="00062BB1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2"/>
              </w:rPr>
            </w:pPr>
            <w:r w:rsidRPr="0005480F">
              <w:rPr>
                <w:rFonts w:asciiTheme="majorBidi" w:hAnsiTheme="majorBidi" w:cstheme="majorBidi"/>
                <w:szCs w:val="22"/>
              </w:rPr>
              <w:t>(5,</w:t>
            </w:r>
            <w:r w:rsidR="00421C0E" w:rsidRPr="00421C0E">
              <w:rPr>
                <w:rFonts w:asciiTheme="majorBidi" w:hAnsiTheme="majorBidi" w:cstheme="majorBidi"/>
                <w:szCs w:val="22"/>
                <w:lang w:val="en-US"/>
              </w:rPr>
              <w:t>20</w:t>
            </w:r>
            <w:r w:rsidRPr="0005480F">
              <w:rPr>
                <w:rFonts w:asciiTheme="majorBidi" w:hAnsiTheme="majorBidi" w:cstheme="majorBidi"/>
                <w:szCs w:val="22"/>
              </w:rPr>
              <w:t>5)</w:t>
            </w:r>
          </w:p>
        </w:tc>
        <w:tc>
          <w:tcPr>
            <w:tcW w:w="266" w:type="dxa"/>
            <w:gridSpan w:val="2"/>
          </w:tcPr>
          <w:p w14:paraId="0019DDD5" w14:textId="77777777" w:rsidR="00062BB1" w:rsidRPr="0005480F" w:rsidRDefault="00062BB1" w:rsidP="00062BB1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82" w:type="dxa"/>
            <w:gridSpan w:val="3"/>
            <w:tcBorders>
              <w:bottom w:val="single" w:sz="4" w:space="0" w:color="auto"/>
            </w:tcBorders>
          </w:tcPr>
          <w:p w14:paraId="7B5FDB57" w14:textId="0F2A8A89" w:rsidR="00062BB1" w:rsidRPr="0005480F" w:rsidRDefault="00062BB1" w:rsidP="00062BB1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2"/>
              </w:rPr>
            </w:pPr>
            <w:r w:rsidRPr="0005480F">
              <w:rPr>
                <w:rFonts w:asciiTheme="majorBidi" w:hAnsiTheme="majorBidi" w:cstheme="majorBidi"/>
                <w:szCs w:val="22"/>
              </w:rPr>
              <w:t>(</w:t>
            </w:r>
            <w:r w:rsidR="00372D8D" w:rsidRPr="0005480F">
              <w:rPr>
                <w:rFonts w:asciiTheme="majorBidi" w:hAnsiTheme="majorBidi" w:cstheme="majorBidi"/>
                <w:szCs w:val="22"/>
              </w:rPr>
              <w:t>43,1</w:t>
            </w:r>
            <w:r w:rsidR="00421C0E" w:rsidRPr="00421C0E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DB2E1B" w:rsidRPr="0005480F">
              <w:rPr>
                <w:rFonts w:asciiTheme="majorBidi" w:hAnsiTheme="majorBidi" w:cstheme="majorBidi"/>
                <w:szCs w:val="22"/>
              </w:rPr>
              <w:t>9</w:t>
            </w:r>
            <w:r w:rsidRPr="0005480F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8C1658" w:rsidRPr="0005480F" w14:paraId="668CB067" w14:textId="77777777" w:rsidTr="00A861FA">
        <w:trPr>
          <w:gridBefore w:val="1"/>
          <w:wBefore w:w="19" w:type="dxa"/>
          <w:trHeight w:val="19"/>
        </w:trPr>
        <w:tc>
          <w:tcPr>
            <w:tcW w:w="2321" w:type="dxa"/>
            <w:vAlign w:val="bottom"/>
          </w:tcPr>
          <w:p w14:paraId="59367415" w14:textId="2E57E759" w:rsidR="008C1658" w:rsidRPr="0005480F" w:rsidRDefault="008C1658" w:rsidP="00A8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777CF3" w:rsidRPr="000548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  <w:r w:rsidR="00421C0E" w:rsidRPr="00421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</w:t>
            </w:r>
            <w:r w:rsidR="00777CF3" w:rsidRPr="000548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777CF3" w:rsidRPr="000548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กันยายน</w:t>
            </w:r>
            <w:r w:rsidRPr="0005480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421C0E" w:rsidRPr="00421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 w:rsidRPr="000548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564</w:t>
            </w:r>
          </w:p>
        </w:tc>
        <w:tc>
          <w:tcPr>
            <w:tcW w:w="816" w:type="dxa"/>
          </w:tcPr>
          <w:p w14:paraId="191024E5" w14:textId="77777777" w:rsidR="008C1658" w:rsidRPr="0005480F" w:rsidRDefault="008C1658" w:rsidP="00A861FA">
            <w:pPr>
              <w:tabs>
                <w:tab w:val="decimal" w:pos="1181"/>
              </w:tabs>
              <w:spacing w:line="260" w:lineRule="exact"/>
              <w:ind w:left="-94" w:right="-7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6421D0" w14:textId="4D95ED85" w:rsidR="008C1658" w:rsidRPr="0005480F" w:rsidRDefault="00C938D0" w:rsidP="00A84E9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05480F">
              <w:rPr>
                <w:rFonts w:asciiTheme="majorBidi" w:hAnsiTheme="majorBidi" w:cstheme="majorBidi"/>
                <w:b/>
                <w:bCs/>
                <w:szCs w:val="22"/>
              </w:rPr>
              <w:t>1,31</w:t>
            </w:r>
            <w:r w:rsidR="00F822D1" w:rsidRPr="0005480F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8</w:t>
            </w:r>
          </w:p>
        </w:tc>
        <w:tc>
          <w:tcPr>
            <w:tcW w:w="346" w:type="dxa"/>
          </w:tcPr>
          <w:p w14:paraId="6B71DA03" w14:textId="77777777" w:rsidR="008C1658" w:rsidRPr="0005480F" w:rsidRDefault="008C1658" w:rsidP="00A84E9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C5A0CD" w14:textId="26F12E7B" w:rsidR="008C1658" w:rsidRPr="0005480F" w:rsidRDefault="00C938D0" w:rsidP="00A84E9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Cs w:val="22"/>
              </w:rPr>
              <w:t>4</w:t>
            </w:r>
            <w:r w:rsidR="00026146" w:rsidRPr="0005480F">
              <w:rPr>
                <w:rFonts w:asciiTheme="majorBidi" w:hAnsiTheme="majorBidi" w:cstheme="majorBidi"/>
                <w:b/>
                <w:bCs/>
                <w:szCs w:val="22"/>
              </w:rPr>
              <w:t>6,1</w:t>
            </w:r>
            <w:r w:rsidR="003639AD" w:rsidRPr="0005480F">
              <w:rPr>
                <w:rFonts w:asciiTheme="majorBidi" w:hAnsiTheme="majorBidi" w:cstheme="majorBidi"/>
                <w:b/>
                <w:bCs/>
                <w:szCs w:val="22"/>
              </w:rPr>
              <w:t>1</w:t>
            </w:r>
            <w:r w:rsidR="00421C0E" w:rsidRPr="00421C0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</w:t>
            </w:r>
          </w:p>
        </w:tc>
        <w:tc>
          <w:tcPr>
            <w:tcW w:w="266" w:type="dxa"/>
          </w:tcPr>
          <w:p w14:paraId="7DB687C0" w14:textId="77777777" w:rsidR="008C1658" w:rsidRPr="0005480F" w:rsidRDefault="008C1658" w:rsidP="00A84E9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82C231" w14:textId="1A331A5B" w:rsidR="008C1658" w:rsidRPr="0005480F" w:rsidRDefault="00421C0E" w:rsidP="00062BB1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21C0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</w:t>
            </w:r>
            <w:r w:rsidR="00372D8D" w:rsidRPr="0005480F">
              <w:rPr>
                <w:rFonts w:asciiTheme="majorBidi" w:hAnsiTheme="majorBidi" w:cstheme="majorBidi"/>
                <w:b/>
                <w:bCs/>
                <w:szCs w:val="22"/>
              </w:rPr>
              <w:t>,56</w:t>
            </w:r>
            <w:r w:rsidRPr="00421C0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</w:t>
            </w:r>
          </w:p>
        </w:tc>
        <w:tc>
          <w:tcPr>
            <w:tcW w:w="266" w:type="dxa"/>
          </w:tcPr>
          <w:p w14:paraId="5960ABF0" w14:textId="77777777" w:rsidR="008C1658" w:rsidRPr="0005480F" w:rsidRDefault="008C1658" w:rsidP="00A84E9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B103BB" w14:textId="19DFA095" w:rsidR="008C1658" w:rsidRPr="0005480F" w:rsidRDefault="00421C0E" w:rsidP="00A84E9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21C0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</w:t>
            </w:r>
            <w:r w:rsidR="00C938D0" w:rsidRPr="0005480F">
              <w:rPr>
                <w:rFonts w:asciiTheme="majorBidi" w:hAnsiTheme="majorBidi" w:cstheme="majorBidi"/>
                <w:b/>
                <w:bCs/>
                <w:szCs w:val="22"/>
              </w:rPr>
              <w:t>,4</w:t>
            </w:r>
            <w:r w:rsidRPr="00421C0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</w:t>
            </w:r>
            <w:r w:rsidR="00F822D1" w:rsidRPr="0005480F">
              <w:rPr>
                <w:rFonts w:asciiTheme="majorBidi" w:hAnsiTheme="majorBidi" w:cstheme="majorBidi"/>
                <w:b/>
                <w:bCs/>
                <w:szCs w:val="22"/>
              </w:rPr>
              <w:t>3</w:t>
            </w:r>
          </w:p>
        </w:tc>
        <w:tc>
          <w:tcPr>
            <w:tcW w:w="180" w:type="dxa"/>
          </w:tcPr>
          <w:p w14:paraId="5DE90C33" w14:textId="77777777" w:rsidR="008C1658" w:rsidRPr="0005480F" w:rsidRDefault="008C1658" w:rsidP="00A84E9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85F6B0" w14:textId="500AA703" w:rsidR="008C1658" w:rsidRPr="0005480F" w:rsidRDefault="00C938D0" w:rsidP="00A84E9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szCs w:val="22"/>
              </w:rPr>
              <w:t>11,15</w:t>
            </w:r>
            <w:r w:rsidR="00F822D1" w:rsidRPr="0005480F">
              <w:rPr>
                <w:rFonts w:asciiTheme="majorBidi" w:hAnsiTheme="majorBidi" w:cstheme="majorBidi"/>
                <w:b/>
                <w:bCs/>
                <w:szCs w:val="22"/>
              </w:rPr>
              <w:t>6</w:t>
            </w:r>
          </w:p>
        </w:tc>
        <w:tc>
          <w:tcPr>
            <w:tcW w:w="266" w:type="dxa"/>
            <w:gridSpan w:val="2"/>
          </w:tcPr>
          <w:p w14:paraId="3E55A8EF" w14:textId="77777777" w:rsidR="008C1658" w:rsidRPr="0005480F" w:rsidRDefault="008C1658" w:rsidP="00A84E9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3EC159" w14:textId="49F1355E" w:rsidR="008C1658" w:rsidRPr="0005480F" w:rsidRDefault="00C938D0" w:rsidP="00A84E9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szCs w:val="22"/>
              </w:rPr>
              <w:t>15,93</w:t>
            </w:r>
            <w:r w:rsidR="00F822D1" w:rsidRPr="0005480F">
              <w:rPr>
                <w:rFonts w:asciiTheme="majorBidi" w:hAnsiTheme="majorBidi" w:cstheme="majorBidi"/>
                <w:b/>
                <w:bCs/>
                <w:szCs w:val="22"/>
              </w:rPr>
              <w:t>7</w:t>
            </w:r>
          </w:p>
        </w:tc>
        <w:tc>
          <w:tcPr>
            <w:tcW w:w="266" w:type="dxa"/>
            <w:gridSpan w:val="2"/>
          </w:tcPr>
          <w:p w14:paraId="3D8C5C15" w14:textId="77777777" w:rsidR="008C1658" w:rsidRPr="0005480F" w:rsidRDefault="008C1658" w:rsidP="00A84E9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B56912" w14:textId="0DA6B62F" w:rsidR="008C1658" w:rsidRPr="0005480F" w:rsidRDefault="00372D8D" w:rsidP="00062BB1">
            <w:pPr>
              <w:pStyle w:val="acctfourfigures"/>
              <w:tabs>
                <w:tab w:val="clear" w:pos="765"/>
              </w:tabs>
              <w:spacing w:line="240" w:lineRule="auto"/>
              <w:ind w:left="-79" w:right="12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szCs w:val="22"/>
              </w:rPr>
              <w:t>79,5</w:t>
            </w:r>
            <w:r w:rsidR="00421C0E" w:rsidRPr="00421C0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</w:t>
            </w:r>
            <w:r w:rsidR="003639AD" w:rsidRPr="0005480F">
              <w:rPr>
                <w:rFonts w:asciiTheme="majorBidi" w:hAnsiTheme="majorBidi" w:cstheme="majorBidi"/>
                <w:b/>
                <w:bCs/>
                <w:szCs w:val="22"/>
              </w:rPr>
              <w:t>6</w:t>
            </w:r>
          </w:p>
        </w:tc>
      </w:tr>
    </w:tbl>
    <w:p w14:paraId="476D3344" w14:textId="77777777" w:rsidR="00C4698E" w:rsidRPr="0005480F" w:rsidRDefault="00C4698E" w:rsidP="00A66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right"/>
        <w:rPr>
          <w:rFonts w:asciiTheme="majorBidi" w:hAnsiTheme="majorBidi" w:cstheme="majorBidi"/>
          <w:sz w:val="12"/>
          <w:szCs w:val="12"/>
        </w:rPr>
      </w:pPr>
    </w:p>
    <w:p w14:paraId="5886EE9A" w14:textId="22825EDD" w:rsidR="00C4698E" w:rsidRPr="0005480F" w:rsidRDefault="00C4698E" w:rsidP="00A66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right"/>
        <w:rPr>
          <w:rFonts w:asciiTheme="majorBidi" w:hAnsiTheme="majorBidi" w:cstheme="majorBidi"/>
          <w:b/>
          <w:sz w:val="22"/>
          <w:szCs w:val="22"/>
          <w:cs/>
        </w:rPr>
        <w:sectPr w:rsidR="00C4698E" w:rsidRPr="0005480F" w:rsidSect="00966FF0">
          <w:head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0962F86" w14:textId="77777777" w:rsidR="00E52C3E" w:rsidRPr="0005480F" w:rsidRDefault="00E52C3E" w:rsidP="00E52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05480F">
        <w:rPr>
          <w:rFonts w:asciiTheme="majorBidi" w:hAnsiTheme="majorBidi" w:cstheme="majorBidi"/>
          <w:b/>
          <w:i/>
          <w:iCs/>
          <w:sz w:val="28"/>
          <w:szCs w:val="28"/>
          <w:cs/>
        </w:rPr>
        <w:t>หลักทรัพย์ค้ำประกัน</w:t>
      </w:r>
    </w:p>
    <w:p w14:paraId="1CA9D025" w14:textId="77777777" w:rsidR="00E52C3E" w:rsidRPr="0005480F" w:rsidRDefault="00E52C3E" w:rsidP="00E52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i/>
          <w:iCs/>
          <w:sz w:val="28"/>
          <w:szCs w:val="28"/>
        </w:rPr>
      </w:pPr>
    </w:p>
    <w:p w14:paraId="39A2D237" w14:textId="66E3EA45" w:rsidR="00E52C3E" w:rsidRPr="0005480F" w:rsidRDefault="00E52C3E" w:rsidP="00E52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sz w:val="28"/>
          <w:szCs w:val="28"/>
        </w:rPr>
      </w:pPr>
      <w:r w:rsidRPr="0005480F">
        <w:rPr>
          <w:rFonts w:asciiTheme="majorBidi" w:hAnsiTheme="majorBidi" w:cstheme="majorBidi"/>
          <w:b/>
          <w:sz w:val="28"/>
          <w:szCs w:val="28"/>
          <w:cs/>
        </w:rPr>
        <w:t>ณ วันที่</w:t>
      </w:r>
      <w:r w:rsidRPr="0005480F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777CF3" w:rsidRPr="0005480F">
        <w:rPr>
          <w:rFonts w:asciiTheme="majorBidi" w:hAnsiTheme="majorBidi" w:cstheme="majorBidi"/>
          <w:bCs/>
          <w:sz w:val="28"/>
          <w:szCs w:val="28"/>
        </w:rPr>
        <w:t>3</w:t>
      </w:r>
      <w:r w:rsidR="00421C0E" w:rsidRPr="00421C0E">
        <w:rPr>
          <w:rFonts w:asciiTheme="majorBidi" w:hAnsiTheme="majorBidi" w:cstheme="majorBidi"/>
          <w:bCs/>
          <w:sz w:val="28"/>
          <w:szCs w:val="28"/>
        </w:rPr>
        <w:t>0</w:t>
      </w:r>
      <w:r w:rsidR="00777CF3" w:rsidRPr="0005480F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777CF3" w:rsidRPr="0005480F">
        <w:rPr>
          <w:rFonts w:asciiTheme="majorBidi" w:hAnsiTheme="majorBidi" w:cstheme="majorBidi"/>
          <w:b/>
          <w:sz w:val="28"/>
          <w:szCs w:val="28"/>
          <w:cs/>
        </w:rPr>
        <w:t>กันยายน</w:t>
      </w:r>
      <w:r w:rsidRPr="0005480F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421C0E" w:rsidRPr="00421C0E">
        <w:rPr>
          <w:rFonts w:asciiTheme="majorBidi" w:hAnsiTheme="majorBidi" w:cstheme="majorBidi"/>
          <w:bCs/>
          <w:sz w:val="28"/>
          <w:szCs w:val="28"/>
        </w:rPr>
        <w:t>2</w:t>
      </w:r>
      <w:r w:rsidRPr="0005480F">
        <w:rPr>
          <w:rFonts w:asciiTheme="majorBidi" w:hAnsiTheme="majorBidi" w:cstheme="majorBidi"/>
          <w:bCs/>
          <w:sz w:val="28"/>
          <w:szCs w:val="28"/>
        </w:rPr>
        <w:t>564</w:t>
      </w:r>
      <w:r w:rsidR="00400995" w:rsidRPr="0005480F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b/>
          <w:sz w:val="28"/>
          <w:szCs w:val="28"/>
          <w:cs/>
        </w:rPr>
        <w:t xml:space="preserve">กลุ่มบริษัทได้นำสิทธิการเช่าที่ดินซึ่งมีมูลค่าตามบัญชีสุทธิ </w:t>
      </w:r>
      <w:r w:rsidR="00421C0E" w:rsidRPr="00421C0E">
        <w:rPr>
          <w:rFonts w:asciiTheme="majorBidi" w:hAnsiTheme="majorBidi" w:cs="Angsana New"/>
          <w:bCs/>
          <w:sz w:val="28"/>
          <w:szCs w:val="28"/>
        </w:rPr>
        <w:t>2</w:t>
      </w:r>
      <w:r w:rsidR="00C938D0" w:rsidRPr="0005480F">
        <w:rPr>
          <w:rFonts w:asciiTheme="majorBidi" w:hAnsiTheme="majorBidi" w:cs="Angsana New"/>
          <w:bCs/>
          <w:sz w:val="28"/>
          <w:szCs w:val="28"/>
        </w:rPr>
        <w:t xml:space="preserve">7.96 </w:t>
      </w:r>
      <w:r w:rsidRPr="0005480F">
        <w:rPr>
          <w:rFonts w:asciiTheme="majorBidi" w:hAnsiTheme="majorBidi" w:cstheme="majorBidi"/>
          <w:b/>
          <w:sz w:val="28"/>
          <w:szCs w:val="28"/>
          <w:cs/>
        </w:rPr>
        <w:t>ล้านบาท เป็นสินทรัพย์ค้ำประกันวงเงินสินเชื่อที่ได้รับจากสถาบันการเงิน</w:t>
      </w:r>
      <w:r w:rsidRPr="0005480F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3503B0" w:rsidRPr="0005480F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3503B0" w:rsidRPr="0005480F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3503B0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3503B0" w:rsidRPr="0005480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3503B0">
        <w:rPr>
          <w:rFonts w:asciiTheme="majorBidi" w:hAnsiTheme="majorBidi" w:cstheme="majorBidi" w:hint="cs"/>
          <w:i/>
          <w:iCs/>
          <w:sz w:val="28"/>
          <w:szCs w:val="28"/>
          <w:cs/>
        </w:rPr>
        <w:t>ธันวาคม</w:t>
      </w:r>
      <w:r w:rsidR="003503B0" w:rsidRPr="0005480F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3503B0" w:rsidRPr="00421C0E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3503B0" w:rsidRPr="0005480F">
        <w:rPr>
          <w:rFonts w:asciiTheme="majorBidi" w:hAnsiTheme="majorBidi" w:cstheme="majorBidi"/>
          <w:i/>
          <w:iCs/>
          <w:sz w:val="28"/>
          <w:szCs w:val="28"/>
        </w:rPr>
        <w:t>563:</w:t>
      </w:r>
      <w:r w:rsidR="003503B0" w:rsidRPr="0005480F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3503B0">
        <w:rPr>
          <w:rFonts w:asciiTheme="majorBidi" w:hAnsiTheme="majorBidi" w:cstheme="majorBidi"/>
          <w:i/>
          <w:iCs/>
          <w:sz w:val="28"/>
          <w:szCs w:val="28"/>
        </w:rPr>
        <w:t>28.96</w:t>
      </w:r>
      <w:r w:rsidR="003503B0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ล้านบาท</w:t>
      </w:r>
      <w:r w:rsidR="003503B0" w:rsidRPr="0005480F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="003503B0" w:rsidRPr="0005480F">
        <w:rPr>
          <w:rFonts w:asciiTheme="majorBidi" w:hAnsiTheme="majorBidi" w:cstheme="majorBidi"/>
          <w:sz w:val="28"/>
          <w:szCs w:val="28"/>
        </w:rPr>
        <w:t xml:space="preserve"> (</w:t>
      </w:r>
      <w:r w:rsidR="003503B0" w:rsidRPr="0005480F">
        <w:rPr>
          <w:rFonts w:asciiTheme="majorBidi" w:hAnsiTheme="majorBidi" w:cstheme="majorBidi"/>
          <w:sz w:val="28"/>
          <w:szCs w:val="28"/>
          <w:cs/>
        </w:rPr>
        <w:t xml:space="preserve">ดูหมายเหตุ </w:t>
      </w:r>
      <w:r w:rsidR="003503B0" w:rsidRPr="0005480F">
        <w:rPr>
          <w:rFonts w:asciiTheme="majorBidi" w:hAnsiTheme="majorBidi" w:cstheme="majorBidi"/>
          <w:sz w:val="28"/>
          <w:szCs w:val="28"/>
        </w:rPr>
        <w:t>1</w:t>
      </w:r>
      <w:r w:rsidR="003503B0" w:rsidRPr="00421C0E">
        <w:rPr>
          <w:rFonts w:asciiTheme="majorBidi" w:hAnsiTheme="majorBidi" w:cstheme="majorBidi"/>
          <w:sz w:val="28"/>
          <w:szCs w:val="28"/>
        </w:rPr>
        <w:t>0</w:t>
      </w:r>
      <w:r w:rsidR="003503B0" w:rsidRPr="0005480F">
        <w:rPr>
          <w:rFonts w:asciiTheme="majorBidi" w:hAnsiTheme="majorBidi" w:cstheme="majorBidi"/>
          <w:sz w:val="28"/>
          <w:szCs w:val="28"/>
        </w:rPr>
        <w:t>)</w:t>
      </w:r>
      <w:r w:rsidR="003503B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366764DB" w14:textId="77777777" w:rsidR="00E52C3E" w:rsidRPr="0005480F" w:rsidRDefault="00E52C3E" w:rsidP="00E52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sz w:val="28"/>
          <w:szCs w:val="28"/>
        </w:rPr>
      </w:pPr>
    </w:p>
    <w:p w14:paraId="3794F1B0" w14:textId="77777777" w:rsidR="00E52C3E" w:rsidRPr="0005480F" w:rsidRDefault="00E52C3E" w:rsidP="00E52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Cs/>
          <w:i/>
          <w:iCs/>
          <w:sz w:val="28"/>
          <w:szCs w:val="28"/>
          <w:cs/>
        </w:rPr>
      </w:pPr>
      <w:r w:rsidRPr="0005480F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การยินยอมการลดค่าเช่าที่เกี่ยวข้องกับ </w:t>
      </w:r>
      <w:r w:rsidRPr="0005480F">
        <w:rPr>
          <w:rFonts w:asciiTheme="majorBidi" w:hAnsiTheme="majorBidi" w:cstheme="majorBidi"/>
          <w:bCs/>
          <w:i/>
          <w:iCs/>
          <w:sz w:val="28"/>
          <w:szCs w:val="28"/>
        </w:rPr>
        <w:t>COVID-19</w:t>
      </w:r>
    </w:p>
    <w:p w14:paraId="6808B564" w14:textId="77777777" w:rsidR="00E52C3E" w:rsidRPr="0005480F" w:rsidRDefault="00E52C3E" w:rsidP="00E52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i/>
          <w:iCs/>
          <w:sz w:val="28"/>
          <w:szCs w:val="28"/>
        </w:rPr>
      </w:pPr>
    </w:p>
    <w:p w14:paraId="3123AFF8" w14:textId="6628C2FD" w:rsidR="00E52C3E" w:rsidRPr="0005480F" w:rsidRDefault="00E52C3E" w:rsidP="00E52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sz w:val="28"/>
          <w:szCs w:val="28"/>
        </w:rPr>
      </w:pPr>
      <w:r w:rsidRPr="0005480F">
        <w:rPr>
          <w:rFonts w:asciiTheme="majorBidi" w:hAnsiTheme="majorBidi" w:cstheme="majorBidi"/>
          <w:b/>
          <w:sz w:val="28"/>
          <w:szCs w:val="28"/>
          <w:cs/>
        </w:rPr>
        <w:t>ในระหว่างงวด</w:t>
      </w:r>
      <w:r w:rsidR="00777CF3" w:rsidRPr="0005480F">
        <w:rPr>
          <w:rFonts w:asciiTheme="majorBidi" w:hAnsiTheme="majorBidi" w:cstheme="majorBidi"/>
          <w:b/>
          <w:sz w:val="28"/>
          <w:szCs w:val="28"/>
          <w:cs/>
        </w:rPr>
        <w:t>เก้าเดือน</w:t>
      </w:r>
      <w:r w:rsidRPr="0005480F">
        <w:rPr>
          <w:rFonts w:asciiTheme="majorBidi" w:hAnsiTheme="majorBidi" w:cstheme="majorBidi"/>
          <w:b/>
          <w:sz w:val="28"/>
          <w:szCs w:val="28"/>
          <w:cs/>
        </w:rPr>
        <w:t xml:space="preserve">สิ้นสุดวันที่ </w:t>
      </w:r>
      <w:r w:rsidR="00777CF3" w:rsidRPr="0005480F">
        <w:rPr>
          <w:rFonts w:asciiTheme="majorBidi" w:hAnsiTheme="majorBidi" w:cstheme="majorBidi"/>
          <w:bCs/>
          <w:sz w:val="28"/>
          <w:szCs w:val="28"/>
        </w:rPr>
        <w:t>3</w:t>
      </w:r>
      <w:r w:rsidR="00421C0E" w:rsidRPr="00421C0E">
        <w:rPr>
          <w:rFonts w:asciiTheme="majorBidi" w:hAnsiTheme="majorBidi" w:cstheme="majorBidi"/>
          <w:bCs/>
          <w:sz w:val="28"/>
          <w:szCs w:val="28"/>
        </w:rPr>
        <w:t>0</w:t>
      </w:r>
      <w:r w:rsidR="00777CF3" w:rsidRPr="0005480F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777CF3" w:rsidRPr="0005480F">
        <w:rPr>
          <w:rFonts w:asciiTheme="majorBidi" w:hAnsiTheme="majorBidi" w:cstheme="majorBidi"/>
          <w:b/>
          <w:sz w:val="28"/>
          <w:szCs w:val="28"/>
          <w:cs/>
        </w:rPr>
        <w:t>กันยายน</w:t>
      </w:r>
      <w:r w:rsidRPr="0005480F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421C0E" w:rsidRPr="00421C0E">
        <w:rPr>
          <w:rFonts w:asciiTheme="majorBidi" w:hAnsiTheme="majorBidi" w:cstheme="majorBidi"/>
          <w:bCs/>
          <w:sz w:val="28"/>
          <w:szCs w:val="28"/>
        </w:rPr>
        <w:t>2</w:t>
      </w:r>
      <w:r w:rsidRPr="0005480F">
        <w:rPr>
          <w:rFonts w:asciiTheme="majorBidi" w:hAnsiTheme="majorBidi" w:cstheme="majorBidi"/>
          <w:bCs/>
          <w:sz w:val="28"/>
          <w:szCs w:val="28"/>
        </w:rPr>
        <w:t>564</w:t>
      </w:r>
      <w:r w:rsidRPr="0005480F">
        <w:rPr>
          <w:rFonts w:asciiTheme="majorBidi" w:hAnsiTheme="majorBidi" w:cstheme="majorBidi"/>
          <w:b/>
          <w:sz w:val="28"/>
          <w:szCs w:val="28"/>
          <w:cs/>
        </w:rPr>
        <w:t xml:space="preserve"> กลุ่มบริษัทได้รับการลดค่าเช่าที่เกี่ยวข้องกับ</w:t>
      </w:r>
      <w:r w:rsidRPr="0005480F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bCs/>
          <w:sz w:val="28"/>
          <w:szCs w:val="28"/>
        </w:rPr>
        <w:t xml:space="preserve">COVID-19 </w:t>
      </w:r>
      <w:r w:rsidRPr="0005480F">
        <w:rPr>
          <w:rFonts w:asciiTheme="majorBidi" w:hAnsiTheme="majorBidi" w:cstheme="majorBidi"/>
          <w:b/>
          <w:sz w:val="28"/>
          <w:szCs w:val="28"/>
          <w:cs/>
        </w:rPr>
        <w:t>ทำให้ค่าเช่าสำหรับงวด</w:t>
      </w:r>
      <w:r w:rsidR="00777CF3" w:rsidRPr="0005480F">
        <w:rPr>
          <w:rFonts w:asciiTheme="majorBidi" w:hAnsiTheme="majorBidi" w:cstheme="majorBidi"/>
          <w:b/>
          <w:sz w:val="28"/>
          <w:szCs w:val="28"/>
          <w:cs/>
        </w:rPr>
        <w:t>เก้าเดือน</w:t>
      </w:r>
      <w:r w:rsidRPr="0005480F">
        <w:rPr>
          <w:rFonts w:asciiTheme="majorBidi" w:hAnsiTheme="majorBidi" w:cstheme="majorBidi"/>
          <w:b/>
          <w:sz w:val="28"/>
          <w:szCs w:val="28"/>
          <w:cs/>
        </w:rPr>
        <w:t>สิ้นสุดวันที่</w:t>
      </w:r>
      <w:r w:rsidRPr="0005480F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777CF3" w:rsidRPr="0005480F">
        <w:rPr>
          <w:rFonts w:asciiTheme="majorBidi" w:hAnsiTheme="majorBidi" w:cstheme="majorBidi"/>
          <w:bCs/>
          <w:sz w:val="28"/>
          <w:szCs w:val="28"/>
        </w:rPr>
        <w:t>3</w:t>
      </w:r>
      <w:r w:rsidR="00421C0E" w:rsidRPr="00421C0E">
        <w:rPr>
          <w:rFonts w:asciiTheme="majorBidi" w:hAnsiTheme="majorBidi" w:cstheme="majorBidi"/>
          <w:bCs/>
          <w:sz w:val="28"/>
          <w:szCs w:val="28"/>
        </w:rPr>
        <w:t>0</w:t>
      </w:r>
      <w:r w:rsidR="00777CF3" w:rsidRPr="0005480F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777CF3" w:rsidRPr="0005480F">
        <w:rPr>
          <w:rFonts w:asciiTheme="majorBidi" w:hAnsiTheme="majorBidi" w:cstheme="majorBidi"/>
          <w:b/>
          <w:sz w:val="28"/>
          <w:szCs w:val="28"/>
          <w:cs/>
        </w:rPr>
        <w:t>กันยายน</w:t>
      </w:r>
      <w:r w:rsidRPr="0005480F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421C0E" w:rsidRPr="00421C0E">
        <w:rPr>
          <w:rFonts w:asciiTheme="majorBidi" w:hAnsiTheme="majorBidi" w:cstheme="majorBidi"/>
          <w:bCs/>
          <w:sz w:val="28"/>
          <w:szCs w:val="28"/>
        </w:rPr>
        <w:t>2</w:t>
      </w:r>
      <w:r w:rsidRPr="0005480F">
        <w:rPr>
          <w:rFonts w:asciiTheme="majorBidi" w:hAnsiTheme="majorBidi" w:cstheme="majorBidi"/>
          <w:bCs/>
          <w:sz w:val="28"/>
          <w:szCs w:val="28"/>
        </w:rPr>
        <w:t>564</w:t>
      </w:r>
      <w:r w:rsidRPr="0005480F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b/>
          <w:sz w:val="28"/>
          <w:szCs w:val="28"/>
          <w:cs/>
        </w:rPr>
        <w:t>ลดลงเป็นจำนวน</w:t>
      </w:r>
      <w:r w:rsidRPr="0005480F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C938D0" w:rsidRPr="0005480F">
        <w:rPr>
          <w:rFonts w:asciiTheme="majorBidi" w:hAnsiTheme="majorBidi" w:cs="Angsana New"/>
          <w:bCs/>
          <w:sz w:val="28"/>
          <w:szCs w:val="28"/>
        </w:rPr>
        <w:t>4.37</w:t>
      </w:r>
      <w:r w:rsidR="00844A89" w:rsidRPr="0005480F">
        <w:rPr>
          <w:rFonts w:asciiTheme="majorBidi" w:hAnsiTheme="majorBidi" w:cs="Angsana New"/>
          <w:bCs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b/>
          <w:sz w:val="28"/>
          <w:szCs w:val="28"/>
          <w:cs/>
        </w:rPr>
        <w:t>ล้านบาท</w:t>
      </w:r>
    </w:p>
    <w:p w14:paraId="7D696C79" w14:textId="02F1C2E5" w:rsidR="00E52C3E" w:rsidRPr="0005480F" w:rsidRDefault="00E52C3E" w:rsidP="00E52C3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</w:p>
    <w:p w14:paraId="1112AD80" w14:textId="27157655" w:rsidR="00AD4318" w:rsidRPr="0005480F" w:rsidRDefault="00AD4318" w:rsidP="007242C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05480F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ค่าความนิยม</w:t>
      </w:r>
    </w:p>
    <w:p w14:paraId="0414E706" w14:textId="0F172E29" w:rsidR="00304943" w:rsidRPr="0005480F" w:rsidRDefault="00304943" w:rsidP="00304943">
      <w:pPr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9548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498"/>
        <w:gridCol w:w="1260"/>
        <w:gridCol w:w="1255"/>
        <w:gridCol w:w="290"/>
        <w:gridCol w:w="1245"/>
      </w:tblGrid>
      <w:tr w:rsidR="00DC7904" w:rsidRPr="0005480F" w14:paraId="5D989ADF" w14:textId="77777777" w:rsidTr="00C15B5D">
        <w:tc>
          <w:tcPr>
            <w:tcW w:w="2879" w:type="pct"/>
          </w:tcPr>
          <w:p w14:paraId="05E49BE9" w14:textId="77777777" w:rsidR="00DC7904" w:rsidRPr="0005480F" w:rsidRDefault="00DC7904" w:rsidP="00C1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0" w:type="pct"/>
          </w:tcPr>
          <w:p w14:paraId="2E3DF178" w14:textId="77777777" w:rsidR="00DC7904" w:rsidRPr="0005480F" w:rsidRDefault="00DC7904" w:rsidP="00C1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1" w:type="pct"/>
            <w:gridSpan w:val="3"/>
          </w:tcPr>
          <w:p w14:paraId="1965486F" w14:textId="77777777" w:rsidR="00DC7904" w:rsidRPr="0005480F" w:rsidRDefault="00DC7904" w:rsidP="00C1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DC7904" w:rsidRPr="0005480F" w14:paraId="78E21D31" w14:textId="77777777" w:rsidTr="00C15B5D">
        <w:tc>
          <w:tcPr>
            <w:tcW w:w="2879" w:type="pct"/>
          </w:tcPr>
          <w:p w14:paraId="427A40F7" w14:textId="77777777" w:rsidR="00DC7904" w:rsidRPr="0005480F" w:rsidRDefault="00DC7904" w:rsidP="00C1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60" w:type="pct"/>
          </w:tcPr>
          <w:p w14:paraId="671B2968" w14:textId="77777777" w:rsidR="00DC7904" w:rsidRPr="0005480F" w:rsidRDefault="00DC7904" w:rsidP="00C15B5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05480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657" w:type="pct"/>
          </w:tcPr>
          <w:p w14:paraId="18106748" w14:textId="15BA6764" w:rsidR="00DC7904" w:rsidRPr="0005480F" w:rsidRDefault="00421C0E" w:rsidP="00C15B5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21C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C7904" w:rsidRPr="000548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564</w:t>
            </w:r>
          </w:p>
        </w:tc>
        <w:tc>
          <w:tcPr>
            <w:tcW w:w="152" w:type="pct"/>
          </w:tcPr>
          <w:p w14:paraId="4856E93B" w14:textId="77777777" w:rsidR="00DC7904" w:rsidRPr="0005480F" w:rsidRDefault="00DC7904" w:rsidP="00C15B5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1" w:type="pct"/>
          </w:tcPr>
          <w:p w14:paraId="493E5F7D" w14:textId="1A2399C6" w:rsidR="00DC7904" w:rsidRPr="0005480F" w:rsidRDefault="00421C0E" w:rsidP="00C15B5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21C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C7904" w:rsidRPr="000548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563</w:t>
            </w:r>
          </w:p>
        </w:tc>
      </w:tr>
      <w:tr w:rsidR="00DC7904" w:rsidRPr="0005480F" w14:paraId="26236174" w14:textId="77777777" w:rsidTr="00C15B5D">
        <w:tc>
          <w:tcPr>
            <w:tcW w:w="2879" w:type="pct"/>
          </w:tcPr>
          <w:p w14:paraId="1586D864" w14:textId="77777777" w:rsidR="00DC7904" w:rsidRPr="0005480F" w:rsidRDefault="00DC7904" w:rsidP="00C1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0" w:type="pct"/>
          </w:tcPr>
          <w:p w14:paraId="712823E8" w14:textId="77777777" w:rsidR="00DC7904" w:rsidRPr="0005480F" w:rsidRDefault="00DC7904" w:rsidP="00C1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2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61" w:type="pct"/>
            <w:gridSpan w:val="3"/>
          </w:tcPr>
          <w:p w14:paraId="2BF6623C" w14:textId="77777777" w:rsidR="00DC7904" w:rsidRPr="0005480F" w:rsidRDefault="00DC7904" w:rsidP="00C1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C7904" w:rsidRPr="0005480F" w14:paraId="45CA6FCD" w14:textId="77777777" w:rsidTr="00C15B5D">
        <w:tc>
          <w:tcPr>
            <w:tcW w:w="2879" w:type="pct"/>
          </w:tcPr>
          <w:p w14:paraId="365E67D2" w14:textId="77777777" w:rsidR="00DC7904" w:rsidRPr="0005480F" w:rsidRDefault="00DC7904" w:rsidP="00C1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660" w:type="pct"/>
          </w:tcPr>
          <w:p w14:paraId="5EC1C478" w14:textId="77777777" w:rsidR="00DC7904" w:rsidRPr="0005480F" w:rsidRDefault="00DC7904" w:rsidP="00C1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57" w:type="pct"/>
          </w:tcPr>
          <w:p w14:paraId="4A9B1FFC" w14:textId="77777777" w:rsidR="00DC7904" w:rsidRPr="0005480F" w:rsidRDefault="00DC7904" w:rsidP="00C1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</w:tcPr>
          <w:p w14:paraId="3C26F212" w14:textId="77777777" w:rsidR="00DC7904" w:rsidRPr="0005480F" w:rsidRDefault="00DC7904" w:rsidP="00C1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pct"/>
          </w:tcPr>
          <w:p w14:paraId="3D21691E" w14:textId="77777777" w:rsidR="00DC7904" w:rsidRPr="0005480F" w:rsidRDefault="00DC7904" w:rsidP="00C15B5D">
            <w:pPr>
              <w:pStyle w:val="3"/>
              <w:tabs>
                <w:tab w:val="clear" w:pos="360"/>
                <w:tab w:val="clear" w:pos="720"/>
                <w:tab w:val="decimal" w:pos="52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C7904" w:rsidRPr="0005480F" w14:paraId="3C720E8E" w14:textId="77777777" w:rsidTr="00C15B5D">
        <w:tc>
          <w:tcPr>
            <w:tcW w:w="2879" w:type="pct"/>
          </w:tcPr>
          <w:p w14:paraId="022FE564" w14:textId="77777777" w:rsidR="00DC7904" w:rsidRPr="0005480F" w:rsidRDefault="00DC7904" w:rsidP="00C1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660" w:type="pct"/>
          </w:tcPr>
          <w:p w14:paraId="027FDF9C" w14:textId="77777777" w:rsidR="00DC7904" w:rsidRPr="0005480F" w:rsidRDefault="00DC7904" w:rsidP="00C1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jc w:val="center"/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7" w:type="pct"/>
          </w:tcPr>
          <w:p w14:paraId="7EB21293" w14:textId="7C26797F" w:rsidR="00DC7904" w:rsidRPr="0005480F" w:rsidRDefault="00DC7904" w:rsidP="00C1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="00421C0E" w:rsidRPr="00421C0E">
              <w:rPr>
                <w:rFonts w:asciiTheme="majorBidi" w:hAnsiTheme="majorBidi" w:cs="Angsana New"/>
                <w:sz w:val="28"/>
                <w:szCs w:val="28"/>
              </w:rPr>
              <w:t>0</w:t>
            </w:r>
            <w:r w:rsidRPr="0005480F">
              <w:rPr>
                <w:rFonts w:asciiTheme="majorBidi" w:hAnsiTheme="majorBidi" w:cs="Angsana New"/>
                <w:sz w:val="28"/>
                <w:szCs w:val="28"/>
                <w:cs/>
              </w:rPr>
              <w:t>7,171</w:t>
            </w:r>
          </w:p>
        </w:tc>
        <w:tc>
          <w:tcPr>
            <w:tcW w:w="152" w:type="pct"/>
          </w:tcPr>
          <w:p w14:paraId="107F9D5E" w14:textId="77777777" w:rsidR="00DC7904" w:rsidRPr="0005480F" w:rsidRDefault="00DC7904" w:rsidP="00C1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1" w:type="pct"/>
          </w:tcPr>
          <w:p w14:paraId="0AC4D6D3" w14:textId="42D5613F" w:rsidR="00DC7904" w:rsidRPr="0005480F" w:rsidRDefault="00DC7904" w:rsidP="00C15B5D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  <w:cs/>
              </w:rPr>
              <w:t>9</w:t>
            </w:r>
            <w:r w:rsidR="00421C0E" w:rsidRPr="00421C0E">
              <w:rPr>
                <w:rFonts w:asciiTheme="majorBidi" w:hAnsiTheme="majorBidi" w:cs="Angsana New"/>
                <w:sz w:val="28"/>
                <w:szCs w:val="28"/>
                <w:lang w:val="en-US"/>
              </w:rPr>
              <w:t>2</w:t>
            </w:r>
            <w:r w:rsidRPr="0005480F">
              <w:rPr>
                <w:rFonts w:asciiTheme="majorBidi" w:hAnsiTheme="majorBidi" w:cs="Angsana New"/>
                <w:sz w:val="28"/>
                <w:szCs w:val="28"/>
                <w:cs/>
              </w:rPr>
              <w:t>,9</w:t>
            </w:r>
            <w:r w:rsidR="00421C0E" w:rsidRPr="00421C0E">
              <w:rPr>
                <w:rFonts w:asciiTheme="majorBidi" w:hAnsiTheme="majorBidi" w:cs="Angsana New"/>
                <w:sz w:val="28"/>
                <w:szCs w:val="28"/>
                <w:lang w:val="en-US"/>
              </w:rPr>
              <w:t>02</w:t>
            </w:r>
          </w:p>
        </w:tc>
      </w:tr>
      <w:tr w:rsidR="00DC7904" w:rsidRPr="0005480F" w14:paraId="5482A84C" w14:textId="77777777" w:rsidTr="00C15B5D">
        <w:tc>
          <w:tcPr>
            <w:tcW w:w="2879" w:type="pct"/>
          </w:tcPr>
          <w:p w14:paraId="7EA5365F" w14:textId="77777777" w:rsidR="00DC7904" w:rsidRPr="0005480F" w:rsidRDefault="00DC7904" w:rsidP="00C1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660" w:type="pct"/>
          </w:tcPr>
          <w:p w14:paraId="2323E415" w14:textId="1FE2B916" w:rsidR="00DC7904" w:rsidRPr="0005480F" w:rsidRDefault="00421C0E" w:rsidP="00C15B5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421C0E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2</w:t>
            </w:r>
          </w:p>
        </w:tc>
        <w:tc>
          <w:tcPr>
            <w:tcW w:w="657" w:type="pct"/>
          </w:tcPr>
          <w:p w14:paraId="32F1BFFD" w14:textId="780112D7" w:rsidR="00DC7904" w:rsidRPr="0005480F" w:rsidRDefault="00DC7904" w:rsidP="00C1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421C0E" w:rsidRPr="00421C0E">
              <w:rPr>
                <w:rFonts w:asciiTheme="majorBidi" w:hAnsiTheme="majorBidi" w:cs="Angsana New"/>
                <w:sz w:val="28"/>
                <w:szCs w:val="28"/>
              </w:rPr>
              <w:t>2</w:t>
            </w:r>
            <w:r w:rsidR="00FB2C18">
              <w:rPr>
                <w:rFonts w:asciiTheme="majorBidi" w:hAnsiTheme="majorBidi" w:cs="Angsana New"/>
                <w:sz w:val="28"/>
                <w:szCs w:val="28"/>
              </w:rPr>
              <w:t>1,900</w:t>
            </w:r>
          </w:p>
        </w:tc>
        <w:tc>
          <w:tcPr>
            <w:tcW w:w="152" w:type="pct"/>
          </w:tcPr>
          <w:p w14:paraId="7F5F15E3" w14:textId="77777777" w:rsidR="00DC7904" w:rsidRPr="0005480F" w:rsidRDefault="00DC7904" w:rsidP="00C1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1" w:type="pct"/>
          </w:tcPr>
          <w:p w14:paraId="7DD7A284" w14:textId="77777777" w:rsidR="00DC7904" w:rsidRPr="0005480F" w:rsidRDefault="00DC7904" w:rsidP="00C15B5D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14,166</w:t>
            </w:r>
          </w:p>
        </w:tc>
      </w:tr>
      <w:tr w:rsidR="00DC7904" w:rsidRPr="0005480F" w14:paraId="18A454BD" w14:textId="77777777" w:rsidTr="00C15B5D">
        <w:tc>
          <w:tcPr>
            <w:tcW w:w="2879" w:type="pct"/>
          </w:tcPr>
          <w:p w14:paraId="4EDD0194" w14:textId="7E05D940" w:rsidR="00DC7904" w:rsidRPr="0005480F" w:rsidRDefault="00DC7904" w:rsidP="00C1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ปรับปรุงค่าความนิยมจากการซื้อธุรกิจ</w:t>
            </w:r>
          </w:p>
        </w:tc>
        <w:tc>
          <w:tcPr>
            <w:tcW w:w="660" w:type="pct"/>
          </w:tcPr>
          <w:p w14:paraId="0F927744" w14:textId="0DDDEC11" w:rsidR="00DC7904" w:rsidRPr="0005480F" w:rsidRDefault="00421C0E" w:rsidP="00C15B5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421C0E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2</w:t>
            </w:r>
          </w:p>
        </w:tc>
        <w:tc>
          <w:tcPr>
            <w:tcW w:w="657" w:type="pct"/>
          </w:tcPr>
          <w:p w14:paraId="00F61FC8" w14:textId="0377A35C" w:rsidR="00DC7904" w:rsidRPr="0005480F" w:rsidRDefault="00DC7904" w:rsidP="00C1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(1,341)</w:t>
            </w:r>
          </w:p>
        </w:tc>
        <w:tc>
          <w:tcPr>
            <w:tcW w:w="152" w:type="pct"/>
          </w:tcPr>
          <w:p w14:paraId="7D2DF858" w14:textId="77777777" w:rsidR="00DC7904" w:rsidRPr="0005480F" w:rsidRDefault="00DC7904" w:rsidP="00C1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1" w:type="pct"/>
          </w:tcPr>
          <w:p w14:paraId="679D4D1E" w14:textId="69289057" w:rsidR="00DC7904" w:rsidRPr="0005480F" w:rsidRDefault="00237FB0" w:rsidP="00237FB0">
            <w:pPr>
              <w:pStyle w:val="3"/>
              <w:tabs>
                <w:tab w:val="clear" w:pos="360"/>
                <w:tab w:val="clear" w:pos="720"/>
                <w:tab w:val="decimal" w:pos="69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C7904" w:rsidRPr="0005480F" w14:paraId="64292DB9" w14:textId="77777777" w:rsidTr="00C15B5D">
        <w:tc>
          <w:tcPr>
            <w:tcW w:w="2879" w:type="pct"/>
          </w:tcPr>
          <w:p w14:paraId="337F5FAD" w14:textId="77777777" w:rsidR="00DC7904" w:rsidRPr="0005480F" w:rsidRDefault="00DC7904" w:rsidP="00C1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660" w:type="pct"/>
          </w:tcPr>
          <w:p w14:paraId="38863130" w14:textId="77777777" w:rsidR="00DC7904" w:rsidRPr="0005480F" w:rsidRDefault="00DC7904" w:rsidP="00C15B5D">
            <w:pPr>
              <w:pStyle w:val="3"/>
              <w:tabs>
                <w:tab w:val="clear" w:pos="360"/>
                <w:tab w:val="clear" w:pos="720"/>
                <w:tab w:val="decimal" w:pos="77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657" w:type="pct"/>
          </w:tcPr>
          <w:p w14:paraId="0F19C0E7" w14:textId="77777777" w:rsidR="00DC7904" w:rsidRPr="0005480F" w:rsidRDefault="00DC7904" w:rsidP="00C15B5D">
            <w:pPr>
              <w:pStyle w:val="3"/>
              <w:tabs>
                <w:tab w:val="clear" w:pos="360"/>
                <w:tab w:val="clear" w:pos="720"/>
                <w:tab w:val="decimal" w:pos="77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</w:tcPr>
          <w:p w14:paraId="6A0A15D0" w14:textId="77777777" w:rsidR="00DC7904" w:rsidRPr="0005480F" w:rsidRDefault="00DC7904" w:rsidP="00C1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pct"/>
          </w:tcPr>
          <w:p w14:paraId="1FF3B9BC" w14:textId="77777777" w:rsidR="00DC7904" w:rsidRPr="0005480F" w:rsidRDefault="00DC7904" w:rsidP="00C1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7904" w:rsidRPr="0005480F" w14:paraId="0192E305" w14:textId="77777777" w:rsidTr="00C15B5D">
        <w:tc>
          <w:tcPr>
            <w:tcW w:w="2879" w:type="pct"/>
          </w:tcPr>
          <w:p w14:paraId="1ACBF68A" w14:textId="77777777" w:rsidR="00DC7904" w:rsidRPr="0005480F" w:rsidRDefault="00DC7904" w:rsidP="00C1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ของบริษัทย่อยในต่างประเทศ</w:t>
            </w:r>
          </w:p>
        </w:tc>
        <w:tc>
          <w:tcPr>
            <w:tcW w:w="660" w:type="pct"/>
          </w:tcPr>
          <w:p w14:paraId="1DBDC7EE" w14:textId="77777777" w:rsidR="00DC7904" w:rsidRPr="0005480F" w:rsidRDefault="00DC7904" w:rsidP="00C1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jc w:val="center"/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7" w:type="pct"/>
          </w:tcPr>
          <w:p w14:paraId="14ABA6FE" w14:textId="425A5DD6" w:rsidR="00DC7904" w:rsidRPr="0005480F" w:rsidRDefault="00DC7904" w:rsidP="00C1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18,65</w:t>
            </w:r>
            <w:r w:rsidR="00134A6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2" w:type="pct"/>
          </w:tcPr>
          <w:p w14:paraId="18321439" w14:textId="77777777" w:rsidR="00DC7904" w:rsidRPr="0005480F" w:rsidRDefault="00DC7904" w:rsidP="00C1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pct"/>
          </w:tcPr>
          <w:p w14:paraId="543EA027" w14:textId="74BA1AE3" w:rsidR="00DC7904" w:rsidRPr="0005480F" w:rsidRDefault="00DC7904" w:rsidP="00C1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21C0E" w:rsidRPr="00421C0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5480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DC7904" w:rsidRPr="0005480F" w14:paraId="5E6A369E" w14:textId="77777777" w:rsidTr="00490C34">
        <w:tc>
          <w:tcPr>
            <w:tcW w:w="2879" w:type="pct"/>
          </w:tcPr>
          <w:p w14:paraId="7B1BEB0A" w14:textId="633AFCDF" w:rsidR="00DC7904" w:rsidRPr="0005480F" w:rsidRDefault="00DC7904" w:rsidP="00C1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421C0E" w:rsidRPr="00421C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05480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60" w:type="pct"/>
          </w:tcPr>
          <w:p w14:paraId="7914CF9F" w14:textId="77777777" w:rsidR="00DC7904" w:rsidRPr="0005480F" w:rsidRDefault="00DC7904" w:rsidP="00C1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jc w:val="center"/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14:paraId="2E6E0F35" w14:textId="1B3356AF" w:rsidR="00DC7904" w:rsidRPr="0005480F" w:rsidRDefault="00421C0E" w:rsidP="00C1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1C0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</w:t>
            </w:r>
            <w:r w:rsidR="00DC7904" w:rsidRPr="0005480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</w:t>
            </w:r>
            <w:r w:rsidR="007A3333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6,386</w:t>
            </w:r>
          </w:p>
        </w:tc>
        <w:tc>
          <w:tcPr>
            <w:tcW w:w="152" w:type="pct"/>
          </w:tcPr>
          <w:p w14:paraId="4F4A3540" w14:textId="77777777" w:rsidR="00DC7904" w:rsidRPr="0005480F" w:rsidRDefault="00DC7904" w:rsidP="00C1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</w:tcPr>
          <w:p w14:paraId="6CE9BFA6" w14:textId="5F75493D" w:rsidR="00DC7904" w:rsidRPr="0005480F" w:rsidRDefault="00DC7904" w:rsidP="00C1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21C0E" w:rsidRPr="00421C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7,171</w:t>
            </w:r>
          </w:p>
        </w:tc>
      </w:tr>
      <w:tr w:rsidR="00490C34" w:rsidRPr="0005480F" w14:paraId="01BD83AD" w14:textId="77777777" w:rsidTr="00490C34">
        <w:tc>
          <w:tcPr>
            <w:tcW w:w="2879" w:type="pct"/>
          </w:tcPr>
          <w:p w14:paraId="51F22D2F" w14:textId="77777777" w:rsidR="00490C34" w:rsidRPr="0005480F" w:rsidRDefault="00490C34" w:rsidP="00C1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0" w:type="pct"/>
          </w:tcPr>
          <w:p w14:paraId="52BC4DB9" w14:textId="77777777" w:rsidR="00490C34" w:rsidRPr="0005480F" w:rsidRDefault="00490C34" w:rsidP="00C1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jc w:val="center"/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double" w:sz="4" w:space="0" w:color="auto"/>
            </w:tcBorders>
          </w:tcPr>
          <w:p w14:paraId="1CFE9065" w14:textId="77777777" w:rsidR="00490C34" w:rsidRPr="0005480F" w:rsidRDefault="00490C34" w:rsidP="00C1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" w:type="pct"/>
          </w:tcPr>
          <w:p w14:paraId="6CF63287" w14:textId="77777777" w:rsidR="00490C34" w:rsidRPr="0005480F" w:rsidRDefault="00490C34" w:rsidP="00C1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double" w:sz="4" w:space="0" w:color="auto"/>
            </w:tcBorders>
          </w:tcPr>
          <w:p w14:paraId="3BFD5BF4" w14:textId="77777777" w:rsidR="00490C34" w:rsidRPr="0005480F" w:rsidRDefault="00490C34" w:rsidP="00C1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0752932B" w14:textId="77777777" w:rsidR="00DC7904" w:rsidRPr="0005480F" w:rsidRDefault="00DC7904" w:rsidP="00304943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4BFB2444" w14:textId="7CAB3325" w:rsidR="00304943" w:rsidRPr="0005480F" w:rsidRDefault="00304943" w:rsidP="0025022B">
      <w:pPr>
        <w:rPr>
          <w:rFonts w:asciiTheme="majorBidi" w:hAnsiTheme="majorBidi" w:cs="Angsana New"/>
          <w:sz w:val="28"/>
          <w:szCs w:val="28"/>
          <w:cs/>
          <w:lang w:val="th-TH"/>
        </w:rPr>
      </w:pPr>
    </w:p>
    <w:p w14:paraId="7339F84E" w14:textId="77777777" w:rsidR="00E52C3E" w:rsidRPr="0005480F" w:rsidRDefault="00E52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05480F"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4DEF75B7" w14:textId="47D937AE" w:rsidR="00516892" w:rsidRPr="0005480F" w:rsidRDefault="00030C23" w:rsidP="007242C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05480F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หนี้สินที่มีภาระดอกเบี้ย</w:t>
      </w:r>
    </w:p>
    <w:p w14:paraId="36FDB40C" w14:textId="77777777" w:rsidR="00953616" w:rsidRPr="0005480F" w:rsidRDefault="00953616" w:rsidP="00953616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3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43"/>
        <w:gridCol w:w="879"/>
        <w:gridCol w:w="944"/>
        <w:gridCol w:w="258"/>
        <w:gridCol w:w="15"/>
        <w:gridCol w:w="869"/>
        <w:gridCol w:w="259"/>
        <w:gridCol w:w="896"/>
        <w:gridCol w:w="260"/>
        <w:gridCol w:w="929"/>
        <w:gridCol w:w="258"/>
        <w:gridCol w:w="1000"/>
        <w:gridCol w:w="233"/>
        <w:gridCol w:w="882"/>
        <w:gridCol w:w="8"/>
        <w:gridCol w:w="13"/>
      </w:tblGrid>
      <w:tr w:rsidR="00953616" w:rsidRPr="0005480F" w14:paraId="1BF2759A" w14:textId="77777777" w:rsidTr="008726FD">
        <w:trPr>
          <w:gridAfter w:val="2"/>
          <w:wAfter w:w="20" w:type="dxa"/>
        </w:trPr>
        <w:tc>
          <w:tcPr>
            <w:tcW w:w="1653" w:type="dxa"/>
          </w:tcPr>
          <w:p w14:paraId="3DF10FBE" w14:textId="77777777" w:rsidR="00953616" w:rsidRPr="0005480F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14:paraId="63F5CEA1" w14:textId="77777777" w:rsidR="00953616" w:rsidRPr="0005480F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6788" w:type="dxa"/>
            <w:gridSpan w:val="12"/>
          </w:tcPr>
          <w:p w14:paraId="6804D1D3" w14:textId="77777777" w:rsidR="00953616" w:rsidRPr="0005480F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53616" w:rsidRPr="0005480F" w14:paraId="59D8B2C2" w14:textId="77777777" w:rsidTr="008726FD">
        <w:tc>
          <w:tcPr>
            <w:tcW w:w="1653" w:type="dxa"/>
          </w:tcPr>
          <w:p w14:paraId="3F9668A4" w14:textId="77777777" w:rsidR="00953616" w:rsidRPr="0005480F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14:paraId="0839314D" w14:textId="77777777" w:rsidR="00953616" w:rsidRPr="0005480F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20" w:type="dxa"/>
            <w:gridSpan w:val="6"/>
          </w:tcPr>
          <w:p w14:paraId="152502A9" w14:textId="1FFDEC7C" w:rsidR="00953616" w:rsidRPr="0005480F" w:rsidRDefault="00777CF3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="00E52C3E"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F2771" w:rsidRPr="0005480F">
              <w:rPr>
                <w:rFonts w:asciiTheme="majorBidi" w:hAnsiTheme="majorBidi" w:cstheme="majorBidi"/>
                <w:sz w:val="24"/>
                <w:szCs w:val="24"/>
              </w:rPr>
              <w:t>564</w:t>
            </w:r>
          </w:p>
        </w:tc>
        <w:tc>
          <w:tcPr>
            <w:tcW w:w="261" w:type="dxa"/>
          </w:tcPr>
          <w:p w14:paraId="47E3BCE6" w14:textId="77777777" w:rsidR="00953616" w:rsidRPr="0005480F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27" w:type="dxa"/>
            <w:gridSpan w:val="7"/>
          </w:tcPr>
          <w:p w14:paraId="06D2A38B" w14:textId="45EA81C8" w:rsidR="00953616" w:rsidRPr="0005480F" w:rsidRDefault="001F2771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953616" w:rsidRPr="0005480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53616"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563</w:t>
            </w:r>
          </w:p>
        </w:tc>
      </w:tr>
      <w:tr w:rsidR="00953616" w:rsidRPr="0005480F" w14:paraId="52F9CF11" w14:textId="77777777" w:rsidTr="008726FD">
        <w:trPr>
          <w:gridAfter w:val="1"/>
          <w:wAfter w:w="13" w:type="dxa"/>
        </w:trPr>
        <w:tc>
          <w:tcPr>
            <w:tcW w:w="1653" w:type="dxa"/>
          </w:tcPr>
          <w:p w14:paraId="694E9D35" w14:textId="77777777" w:rsidR="00953616" w:rsidRPr="0005480F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  <w:vAlign w:val="bottom"/>
          </w:tcPr>
          <w:p w14:paraId="07F1E734" w14:textId="1E84444B" w:rsidR="00953616" w:rsidRPr="0005480F" w:rsidRDefault="00C54ACE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945" w:type="dxa"/>
            <w:vAlign w:val="bottom"/>
          </w:tcPr>
          <w:p w14:paraId="663F6D69" w14:textId="77777777" w:rsidR="00953616" w:rsidRPr="0005480F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74" w:type="dxa"/>
            <w:gridSpan w:val="2"/>
            <w:vAlign w:val="bottom"/>
          </w:tcPr>
          <w:p w14:paraId="2A5545D7" w14:textId="77777777" w:rsidR="00953616" w:rsidRPr="0005480F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  <w:vAlign w:val="bottom"/>
          </w:tcPr>
          <w:p w14:paraId="246503C7" w14:textId="77777777" w:rsidR="00953616" w:rsidRPr="0005480F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31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60" w:type="dxa"/>
            <w:vAlign w:val="bottom"/>
          </w:tcPr>
          <w:p w14:paraId="524EA562" w14:textId="77777777" w:rsidR="00953616" w:rsidRPr="0005480F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2E2B945E" w14:textId="77777777" w:rsidR="00953616" w:rsidRPr="0005480F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58E7A5FA" w14:textId="77777777" w:rsidR="00953616" w:rsidRPr="0005480F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9D73AC4" w14:textId="77777777" w:rsidR="00953616" w:rsidRPr="0005480F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60F64DF6" w14:textId="77777777" w:rsidR="00953616" w:rsidRPr="0005480F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6419D19F" w14:textId="77777777" w:rsidR="00953616" w:rsidRPr="0005480F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4D8BB93F" w14:textId="77777777" w:rsidR="00953616" w:rsidRPr="0005480F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shd w:val="clear" w:color="auto" w:fill="auto"/>
            <w:vAlign w:val="bottom"/>
          </w:tcPr>
          <w:p w14:paraId="044E82BA" w14:textId="77777777" w:rsidR="00953616" w:rsidRPr="0005480F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53616" w:rsidRPr="0005480F" w14:paraId="5A3B4075" w14:textId="77777777" w:rsidTr="008726FD">
        <w:trPr>
          <w:gridAfter w:val="2"/>
          <w:wAfter w:w="20" w:type="dxa"/>
        </w:trPr>
        <w:tc>
          <w:tcPr>
            <w:tcW w:w="1653" w:type="dxa"/>
          </w:tcPr>
          <w:p w14:paraId="5489B38A" w14:textId="77777777" w:rsidR="00953616" w:rsidRPr="0005480F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14:paraId="41B99258" w14:textId="2E658027" w:rsidR="00953616" w:rsidRPr="0005480F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  <w:cs/>
              </w:rPr>
            </w:pPr>
          </w:p>
        </w:tc>
        <w:tc>
          <w:tcPr>
            <w:tcW w:w="6788" w:type="dxa"/>
            <w:gridSpan w:val="12"/>
            <w:shd w:val="clear" w:color="auto" w:fill="auto"/>
            <w:vAlign w:val="bottom"/>
          </w:tcPr>
          <w:p w14:paraId="07301250" w14:textId="77777777" w:rsidR="00953616" w:rsidRPr="0005480F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5480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F72933" w:rsidRPr="0005480F" w14:paraId="4698BFDF" w14:textId="77777777" w:rsidTr="008726FD">
        <w:trPr>
          <w:gridAfter w:val="1"/>
          <w:wAfter w:w="13" w:type="dxa"/>
          <w:trHeight w:val="920"/>
        </w:trPr>
        <w:tc>
          <w:tcPr>
            <w:tcW w:w="1653" w:type="dxa"/>
          </w:tcPr>
          <w:p w14:paraId="2E24A797" w14:textId="77777777" w:rsidR="00F72933" w:rsidRPr="000548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</w:p>
          <w:p w14:paraId="4F3E1296" w14:textId="52D8AE6B" w:rsidR="00F72933" w:rsidRPr="000548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4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และเงินกู้ยืมระยะสั้น</w:t>
            </w:r>
          </w:p>
          <w:p w14:paraId="1B5BF051" w14:textId="4DB0795D" w:rsidR="00F72933" w:rsidRPr="000548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4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885" w:type="dxa"/>
          </w:tcPr>
          <w:p w14:paraId="311F1584" w14:textId="77777777" w:rsidR="00F72933" w:rsidRPr="000548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F34709" w14:textId="77777777" w:rsidR="00AE3404" w:rsidRPr="0005480F" w:rsidRDefault="00AE3404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F8EB61" w14:textId="77777777" w:rsidR="00AE3404" w:rsidRPr="0005480F" w:rsidRDefault="00AE3404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B2EDA8" w14:textId="0B1A3549" w:rsidR="002A1436" w:rsidRPr="0005480F" w:rsidRDefault="009C114A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8,3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53EF51" w14:textId="77777777" w:rsidR="00F72933" w:rsidRPr="000548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6AAA2D" w14:textId="77777777" w:rsidR="002A1436" w:rsidRPr="0005480F" w:rsidRDefault="002A1436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0F5430" w14:textId="77777777" w:rsidR="00AE3404" w:rsidRPr="0005480F" w:rsidRDefault="00AE3404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5A0F91" w14:textId="50B46BF2" w:rsidR="00AE3404" w:rsidRPr="0005480F" w:rsidRDefault="009C114A" w:rsidP="003B5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13E5A5" w14:textId="77777777" w:rsidR="00F72933" w:rsidRPr="000548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88DA51" w14:textId="77777777" w:rsidR="002A1436" w:rsidRPr="0005480F" w:rsidRDefault="002A1436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2BFCD6" w14:textId="77777777" w:rsidR="00AE3404" w:rsidRPr="0005480F" w:rsidRDefault="00AE3404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84A545" w14:textId="3B01DC6F" w:rsidR="00AE3404" w:rsidRPr="0005480F" w:rsidRDefault="00AE3404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648,3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51E75" w14:textId="77777777" w:rsidR="00F72933" w:rsidRPr="000548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BAB410" w14:textId="77777777" w:rsidR="00F72933" w:rsidRPr="000548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9A9CC3" w14:textId="77777777" w:rsidR="00F72933" w:rsidRPr="000548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05BBCF" w14:textId="2CE4E700" w:rsidR="00F72933" w:rsidRPr="0005480F" w:rsidRDefault="001F2771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F72933" w:rsidRPr="000548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475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02A222" w14:textId="77777777" w:rsidR="00F72933" w:rsidRPr="000548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451334" w14:textId="77777777" w:rsidR="00F72933" w:rsidRPr="000548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5DFEB517" w14:textId="77777777" w:rsidR="00F72933" w:rsidRPr="000548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9C18670" w14:textId="6CA3112C" w:rsidR="00F72933" w:rsidRPr="0005480F" w:rsidRDefault="001F2771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</w:t>
            </w:r>
            <w:r w:rsidR="00421C0E" w:rsidRPr="00421C0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F72933" w:rsidRPr="000548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548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4F58D9" w14:textId="77777777" w:rsidR="00F72933" w:rsidRPr="000548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446813" w14:textId="77777777" w:rsidR="00F72933" w:rsidRPr="000548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2595340" w14:textId="77777777" w:rsidR="00F72933" w:rsidRPr="000548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FFF0CBF" w14:textId="4C33BDE0" w:rsidR="00F72933" w:rsidRPr="0005480F" w:rsidRDefault="001F2771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421C0E" w:rsidRPr="00421C0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</w:t>
            </w:r>
            <w:r w:rsidR="00F72933" w:rsidRPr="000548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548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591</w:t>
            </w:r>
          </w:p>
        </w:tc>
      </w:tr>
      <w:tr w:rsidR="00F72933" w:rsidRPr="0005480F" w14:paraId="1BBFE677" w14:textId="77777777" w:rsidTr="008726FD">
        <w:trPr>
          <w:gridAfter w:val="1"/>
          <w:wAfter w:w="13" w:type="dxa"/>
        </w:trPr>
        <w:tc>
          <w:tcPr>
            <w:tcW w:w="1653" w:type="dxa"/>
          </w:tcPr>
          <w:p w14:paraId="6D05A899" w14:textId="77777777" w:rsidR="00F72933" w:rsidRPr="0005480F" w:rsidRDefault="00F72933" w:rsidP="00F72933">
            <w:pPr>
              <w:pStyle w:val="ListParagraph"/>
              <w:spacing w:line="300" w:lineRule="exact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885" w:type="dxa"/>
          </w:tcPr>
          <w:p w14:paraId="0D21E694" w14:textId="77777777" w:rsidR="00F72933" w:rsidRPr="000548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905259" w14:textId="77777777" w:rsidR="00F72933" w:rsidRPr="0005480F" w:rsidRDefault="00F72933" w:rsidP="00F7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B42422" w14:textId="77777777" w:rsidR="00AE3404" w:rsidRPr="0005480F" w:rsidRDefault="00AE3404" w:rsidP="00F7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303775E" w14:textId="040D274B" w:rsidR="00AE3404" w:rsidRPr="0005480F" w:rsidRDefault="00AE3404" w:rsidP="00F7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070EE4" w14:textId="77777777" w:rsidR="00F72933" w:rsidRPr="000548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EE12B7" w14:textId="77777777" w:rsidR="00F72933" w:rsidRPr="0005480F" w:rsidRDefault="00F72933" w:rsidP="003B5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50CFF2" w14:textId="77777777" w:rsidR="00AE3404" w:rsidRPr="0005480F" w:rsidRDefault="00AE3404" w:rsidP="003B5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16B6CC" w14:textId="40093CA1" w:rsidR="00AE3404" w:rsidRPr="0005480F" w:rsidRDefault="00AE3404" w:rsidP="003B5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514,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6FB350" w14:textId="77777777" w:rsidR="00F72933" w:rsidRPr="0005480F" w:rsidRDefault="00F72933" w:rsidP="003B5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33ADA3" w14:textId="77777777" w:rsidR="00F72933" w:rsidRPr="0005480F" w:rsidRDefault="00F72933" w:rsidP="0065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990933" w14:textId="77777777" w:rsidR="00AE3404" w:rsidRPr="0005480F" w:rsidRDefault="00AE3404" w:rsidP="0065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3D1F50" w14:textId="7BEB9AB1" w:rsidR="00AE3404" w:rsidRPr="0005480F" w:rsidRDefault="00AE3404" w:rsidP="0065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514,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E726CB" w14:textId="77777777" w:rsidR="00F72933" w:rsidRPr="000548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A126AE" w14:textId="77777777" w:rsidR="00F72933" w:rsidRPr="0005480F" w:rsidRDefault="00F72933" w:rsidP="00F7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55C8C3" w14:textId="77777777" w:rsidR="00F72933" w:rsidRPr="0005480F" w:rsidRDefault="00F72933" w:rsidP="00F7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9817FD" w14:textId="6203BBBA" w:rsidR="00F72933" w:rsidRPr="0005480F" w:rsidRDefault="00F72933" w:rsidP="00F7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DD18C1" w14:textId="77777777" w:rsidR="00F72933" w:rsidRPr="000548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405FF6" w14:textId="77777777" w:rsidR="00F72933" w:rsidRPr="000548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5DAE33D6" w14:textId="77777777" w:rsidR="00F72933" w:rsidRPr="000548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1F184E0" w14:textId="38ED0D76" w:rsidR="00F72933" w:rsidRPr="0005480F" w:rsidRDefault="001F2771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</w:t>
            </w:r>
            <w:r w:rsidR="00421C0E" w:rsidRPr="00421C0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F72933" w:rsidRPr="000548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548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689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832FB6" w14:textId="77777777" w:rsidR="00F72933" w:rsidRPr="000548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662567" w14:textId="77777777" w:rsidR="00F72933" w:rsidRPr="000548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5AB5A49A" w14:textId="77777777" w:rsidR="00F72933" w:rsidRPr="000548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73D750A" w14:textId="62C349F8" w:rsidR="00F72933" w:rsidRPr="0005480F" w:rsidRDefault="001F2771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</w:t>
            </w:r>
            <w:r w:rsidR="00421C0E" w:rsidRPr="00421C0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F72933" w:rsidRPr="000548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548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689</w:t>
            </w:r>
          </w:p>
        </w:tc>
      </w:tr>
      <w:tr w:rsidR="00F72933" w:rsidRPr="0005480F" w14:paraId="53969EF3" w14:textId="77777777" w:rsidTr="008726FD">
        <w:trPr>
          <w:gridAfter w:val="1"/>
          <w:wAfter w:w="13" w:type="dxa"/>
          <w:trHeight w:val="1235"/>
        </w:trPr>
        <w:tc>
          <w:tcPr>
            <w:tcW w:w="1653" w:type="dxa"/>
          </w:tcPr>
          <w:p w14:paraId="2BF910F0" w14:textId="214BD762" w:rsidR="00C079B2" w:rsidRPr="0005480F" w:rsidRDefault="00F72933" w:rsidP="00C079B2">
            <w:pPr>
              <w:pStyle w:val="ListParagraph"/>
              <w:spacing w:line="300" w:lineRule="exact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885" w:type="dxa"/>
          </w:tcPr>
          <w:p w14:paraId="0D0B9963" w14:textId="77777777" w:rsidR="00F72933" w:rsidRPr="000548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8C3185" w14:textId="77777777" w:rsidR="00AE3404" w:rsidRPr="0005480F" w:rsidRDefault="00AE3404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37BCC1" w14:textId="77777777" w:rsidR="00C079B2" w:rsidRPr="0005480F" w:rsidRDefault="00C079B2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49147E" w14:textId="77777777" w:rsidR="00C079B2" w:rsidRPr="0005480F" w:rsidRDefault="00C079B2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E6C6C7" w14:textId="1D0910D2" w:rsidR="00AE3404" w:rsidRPr="0005480F" w:rsidRDefault="00AE3404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474,</w:t>
            </w:r>
            <w:r w:rsidR="001E2C30" w:rsidRPr="0005480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E2C30" w:rsidRPr="0005480F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648F7E" w14:textId="77777777" w:rsidR="00F72933" w:rsidRPr="000548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F45F75" w14:textId="77777777" w:rsidR="002A1436" w:rsidRPr="0005480F" w:rsidRDefault="002A1436" w:rsidP="003B5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8376E4" w14:textId="77777777" w:rsidR="00C079B2" w:rsidRPr="0005480F" w:rsidRDefault="00C079B2" w:rsidP="003B5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C21FC1" w14:textId="77777777" w:rsidR="00C079B2" w:rsidRPr="0005480F" w:rsidRDefault="00C079B2" w:rsidP="003B5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825C0E" w14:textId="7897E3FC" w:rsidR="00657B15" w:rsidRPr="0005480F" w:rsidRDefault="00C079B2" w:rsidP="003B5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657B15" w:rsidRPr="000548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E2C30" w:rsidRPr="0005480F">
              <w:rPr>
                <w:rFonts w:asciiTheme="majorBidi" w:hAnsiTheme="majorBidi" w:cstheme="majorBidi"/>
                <w:sz w:val="24"/>
                <w:szCs w:val="24"/>
              </w:rPr>
              <w:t>688</w:t>
            </w:r>
            <w:r w:rsidR="00657B15" w:rsidRPr="0005480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3F2E82" w14:textId="77777777" w:rsidR="00F72933" w:rsidRPr="0005480F" w:rsidRDefault="00F72933" w:rsidP="003B5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E7FE7A" w14:textId="77777777" w:rsidR="00657B15" w:rsidRPr="0005480F" w:rsidRDefault="00657B15" w:rsidP="003B5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1281C5" w14:textId="77777777" w:rsidR="00657B15" w:rsidRPr="0005480F" w:rsidRDefault="00657B15" w:rsidP="003B5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EE6E3A" w14:textId="77777777" w:rsidR="00C079B2" w:rsidRPr="0005480F" w:rsidRDefault="00C079B2" w:rsidP="00C0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7030A0"/>
              </w:rPr>
            </w:pPr>
          </w:p>
          <w:p w14:paraId="28B7DBFD" w14:textId="77777777" w:rsidR="00C079B2" w:rsidRPr="0005480F" w:rsidRDefault="00C079B2" w:rsidP="00C0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7030A0"/>
              </w:rPr>
            </w:pPr>
          </w:p>
          <w:p w14:paraId="25049E2C" w14:textId="77777777" w:rsidR="00C079B2" w:rsidRPr="0005480F" w:rsidRDefault="00C079B2" w:rsidP="00C0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7030A0"/>
              </w:rPr>
            </w:pPr>
            <w:r w:rsidRPr="0005480F">
              <w:rPr>
                <w:rFonts w:ascii="Angsana New" w:hAnsi="Angsana New" w:cs="Angsana New"/>
                <w:color w:val="7030A0"/>
              </w:rPr>
              <w:t xml:space="preserve">          </w:t>
            </w:r>
          </w:p>
          <w:p w14:paraId="2B9C959E" w14:textId="77777777" w:rsidR="00C079B2" w:rsidRPr="0005480F" w:rsidRDefault="00C079B2" w:rsidP="00C0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7030A0"/>
              </w:rPr>
            </w:pPr>
          </w:p>
          <w:p w14:paraId="6DCC5BC4" w14:textId="75F85AB3" w:rsidR="00C079B2" w:rsidRPr="0005480F" w:rsidRDefault="00C079B2" w:rsidP="00C0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5,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E969E9" w14:textId="77777777" w:rsidR="00F72933" w:rsidRPr="000548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D18C80" w14:textId="77777777" w:rsidR="00F72933" w:rsidRPr="000548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4BCC40" w14:textId="77777777" w:rsidR="00F72933" w:rsidRPr="000548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0793A4" w14:textId="77777777" w:rsidR="00C079B2" w:rsidRPr="0005480F" w:rsidRDefault="00C079B2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ED1FAB" w14:textId="008F8E5C" w:rsidR="00F72933" w:rsidRPr="0005480F" w:rsidRDefault="001F2771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387</w:t>
            </w:r>
            <w:r w:rsidR="00F72933" w:rsidRPr="000548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78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E4B444" w14:textId="77777777" w:rsidR="00F72933" w:rsidRPr="000548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484812" w14:textId="77777777" w:rsidR="00F72933" w:rsidRPr="000548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07F317B" w14:textId="77777777" w:rsidR="00C079B2" w:rsidRPr="0005480F" w:rsidRDefault="00C079B2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329E224" w14:textId="77777777" w:rsidR="00F72933" w:rsidRPr="000548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284CA84" w14:textId="47DDEEB3" w:rsidR="00F72933" w:rsidRPr="0005480F" w:rsidRDefault="001F2771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</w:t>
            </w:r>
            <w:r w:rsidR="00F72933" w:rsidRPr="000548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548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421C0E" w:rsidRPr="00421C0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59DC01" w14:textId="77777777" w:rsidR="00F72933" w:rsidRPr="000548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ABE8D4" w14:textId="77777777" w:rsidR="00F72933" w:rsidRPr="000548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A9A1AD8" w14:textId="77777777" w:rsidR="00C079B2" w:rsidRPr="0005480F" w:rsidRDefault="00C079B2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EBB3062" w14:textId="77777777" w:rsidR="00F72933" w:rsidRPr="000548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20A6377" w14:textId="65E40F68" w:rsidR="00F72933" w:rsidRPr="0005480F" w:rsidRDefault="001F2771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  <w:r w:rsidR="00421C0E" w:rsidRPr="00421C0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  <w:r w:rsidR="00F72933" w:rsidRPr="000548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548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421C0E" w:rsidRPr="00421C0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</w:t>
            </w:r>
          </w:p>
        </w:tc>
      </w:tr>
      <w:tr w:rsidR="004701F8" w:rsidRPr="0005480F" w14:paraId="564793C8" w14:textId="77777777" w:rsidTr="008726FD">
        <w:trPr>
          <w:gridAfter w:val="1"/>
          <w:wAfter w:w="13" w:type="dxa"/>
          <w:trHeight w:val="1559"/>
        </w:trPr>
        <w:tc>
          <w:tcPr>
            <w:tcW w:w="1653" w:type="dxa"/>
          </w:tcPr>
          <w:p w14:paraId="763175D8" w14:textId="19900A17" w:rsidR="004701F8" w:rsidRPr="0005480F" w:rsidRDefault="004701F8" w:rsidP="00F72933">
            <w:pPr>
              <w:pStyle w:val="ListParagraph"/>
              <w:spacing w:line="300" w:lineRule="exact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hint="cs"/>
                <w:sz w:val="24"/>
                <w:szCs w:val="24"/>
                <w:cs/>
              </w:rPr>
              <w:t>ส่วนของเงินกู้ยืมระยะยาวจากบุคคลและกิจการที่เกี่ยวข้องกัน</w:t>
            </w: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885" w:type="dxa"/>
          </w:tcPr>
          <w:p w14:paraId="1D7B3EC6" w14:textId="77777777" w:rsidR="004701F8" w:rsidRPr="0005480F" w:rsidRDefault="004701F8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23FBF6" w14:textId="77777777" w:rsidR="00A70949" w:rsidRPr="0005480F" w:rsidRDefault="00A70949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4EB4F3" w14:textId="77777777" w:rsidR="00C079B2" w:rsidRPr="0005480F" w:rsidRDefault="00C079B2" w:rsidP="00A70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  <w:p w14:paraId="7880A02C" w14:textId="77777777" w:rsidR="00C079B2" w:rsidRPr="0005480F" w:rsidRDefault="00C079B2" w:rsidP="00A70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  <w:p w14:paraId="6282DFBF" w14:textId="438C43AA" w:rsidR="00A70949" w:rsidRPr="0005480F" w:rsidRDefault="00A70949" w:rsidP="00A70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0A6070" w14:textId="77777777" w:rsidR="004701F8" w:rsidRPr="0005480F" w:rsidRDefault="004701F8" w:rsidP="00470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22A0CB" w14:textId="77777777" w:rsidR="00C079B2" w:rsidRPr="0005480F" w:rsidRDefault="00C079B2" w:rsidP="00470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7F9278" w14:textId="77777777" w:rsidR="00C079B2" w:rsidRPr="0005480F" w:rsidRDefault="00C079B2" w:rsidP="00470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8C91E5" w14:textId="77777777" w:rsidR="00C079B2" w:rsidRPr="0005480F" w:rsidRDefault="00C079B2" w:rsidP="00470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CE7B07" w14:textId="6622CFD8" w:rsidR="00C079B2" w:rsidRPr="0005480F" w:rsidRDefault="00C079B2" w:rsidP="00470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5290CF" w14:textId="77777777" w:rsidR="004701F8" w:rsidRPr="0005480F" w:rsidRDefault="004701F8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11052" w14:textId="77777777" w:rsidR="00C079B2" w:rsidRPr="0005480F" w:rsidRDefault="00C079B2" w:rsidP="003B5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 xml:space="preserve">                  </w:t>
            </w:r>
          </w:p>
          <w:p w14:paraId="1C8E7F21" w14:textId="77777777" w:rsidR="00C079B2" w:rsidRPr="0005480F" w:rsidRDefault="00C079B2" w:rsidP="003B5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47B099" w14:textId="77777777" w:rsidR="00C079B2" w:rsidRPr="0005480F" w:rsidRDefault="00C079B2" w:rsidP="003B5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8DA647" w14:textId="77777777" w:rsidR="00C079B2" w:rsidRPr="0005480F" w:rsidRDefault="00C079B2" w:rsidP="003B5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8A4A29" w14:textId="4100F24D" w:rsidR="004701F8" w:rsidRPr="0005480F" w:rsidRDefault="00C079B2" w:rsidP="003B5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6,35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4BF591" w14:textId="77777777" w:rsidR="004701F8" w:rsidRPr="0005480F" w:rsidRDefault="004701F8" w:rsidP="003B5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40D86A" w14:textId="77777777" w:rsidR="004701F8" w:rsidRPr="0005480F" w:rsidRDefault="004701F8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BB4D4D" w14:textId="77777777" w:rsidR="00C079B2" w:rsidRPr="0005480F" w:rsidRDefault="00C079B2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9140F1" w14:textId="77777777" w:rsidR="00C079B2" w:rsidRPr="0005480F" w:rsidRDefault="00C079B2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751958" w14:textId="77777777" w:rsidR="00C079B2" w:rsidRPr="0005480F" w:rsidRDefault="00C079B2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187A18" w14:textId="59421757" w:rsidR="00C079B2" w:rsidRPr="0005480F" w:rsidRDefault="00C079B2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6,35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10A9F5" w14:textId="77777777" w:rsidR="004701F8" w:rsidRPr="0005480F" w:rsidRDefault="004701F8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79C4D9" w14:textId="77777777" w:rsidR="004701F8" w:rsidRPr="0005480F" w:rsidRDefault="004701F8" w:rsidP="00470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819A2A" w14:textId="77777777" w:rsidR="004701F8" w:rsidRPr="0005480F" w:rsidRDefault="004701F8" w:rsidP="00470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04153A" w14:textId="77777777" w:rsidR="004701F8" w:rsidRPr="0005480F" w:rsidRDefault="004701F8" w:rsidP="00470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12003B" w14:textId="77777777" w:rsidR="00C079B2" w:rsidRPr="0005480F" w:rsidRDefault="00C079B2" w:rsidP="00470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550187" w14:textId="01DECD3E" w:rsidR="004701F8" w:rsidRPr="0005480F" w:rsidRDefault="004701F8" w:rsidP="00470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289CF8" w14:textId="77777777" w:rsidR="004701F8" w:rsidRPr="0005480F" w:rsidRDefault="004701F8" w:rsidP="00470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46205" w14:textId="77777777" w:rsidR="004701F8" w:rsidRPr="0005480F" w:rsidRDefault="004701F8" w:rsidP="00470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E130E3" w14:textId="77777777" w:rsidR="004701F8" w:rsidRPr="0005480F" w:rsidRDefault="004701F8" w:rsidP="00470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664E20" w14:textId="77777777" w:rsidR="004701F8" w:rsidRPr="0005480F" w:rsidRDefault="004701F8" w:rsidP="00470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9FCF3F" w14:textId="77777777" w:rsidR="00C079B2" w:rsidRPr="0005480F" w:rsidRDefault="00C079B2" w:rsidP="00470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1A9290" w14:textId="6212C247" w:rsidR="004701F8" w:rsidRPr="0005480F" w:rsidRDefault="004701F8" w:rsidP="00470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756832" w14:textId="77777777" w:rsidR="004701F8" w:rsidRPr="0005480F" w:rsidRDefault="004701F8" w:rsidP="00470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B40A38" w14:textId="77777777" w:rsidR="004701F8" w:rsidRPr="0005480F" w:rsidRDefault="004701F8" w:rsidP="00470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F8B374" w14:textId="77777777" w:rsidR="004701F8" w:rsidRPr="0005480F" w:rsidRDefault="004701F8" w:rsidP="00470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9B540C" w14:textId="77777777" w:rsidR="004701F8" w:rsidRPr="0005480F" w:rsidRDefault="004701F8" w:rsidP="00470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DE73FD" w14:textId="77777777" w:rsidR="00C079B2" w:rsidRPr="0005480F" w:rsidRDefault="00C079B2" w:rsidP="00EF1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2AFD63" w14:textId="40F44B78" w:rsidR="004701F8" w:rsidRPr="0005480F" w:rsidRDefault="004701F8" w:rsidP="00EF1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72933" w:rsidRPr="0005480F" w14:paraId="55D378DA" w14:textId="77777777" w:rsidTr="008726FD">
        <w:trPr>
          <w:gridAfter w:val="1"/>
          <w:wAfter w:w="13" w:type="dxa"/>
          <w:trHeight w:val="1244"/>
        </w:trPr>
        <w:tc>
          <w:tcPr>
            <w:tcW w:w="1653" w:type="dxa"/>
          </w:tcPr>
          <w:p w14:paraId="71F8C0C7" w14:textId="363D2074" w:rsidR="00F72933" w:rsidRPr="0005480F" w:rsidRDefault="00F72933" w:rsidP="00F72933">
            <w:pPr>
              <w:pStyle w:val="ListParagraph"/>
              <w:spacing w:line="300" w:lineRule="exact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ส่วนของหนี้สินตามสัญญาเช่าที่ถึงกำหนดชำระภายในหนึ่งปี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85" w:type="dxa"/>
          </w:tcPr>
          <w:p w14:paraId="6F08854E" w14:textId="77777777" w:rsidR="00F72933" w:rsidRPr="000548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C5E4C6" w14:textId="77777777" w:rsidR="00656F95" w:rsidRPr="0005480F" w:rsidRDefault="00656F95" w:rsidP="00F7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E62698" w14:textId="77777777" w:rsidR="00C079B2" w:rsidRPr="0005480F" w:rsidRDefault="00C079B2" w:rsidP="00F7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161899" w14:textId="77777777" w:rsidR="00C079B2" w:rsidRPr="0005480F" w:rsidRDefault="00C079B2" w:rsidP="00F7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EEFAA5" w14:textId="35636492" w:rsidR="00C079B2" w:rsidRPr="0005480F" w:rsidRDefault="00C079B2" w:rsidP="00F7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1268C7" w14:textId="77777777" w:rsidR="00F72933" w:rsidRPr="000548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9B3B49" w14:textId="06725CEB" w:rsidR="00C079B2" w:rsidRPr="0005480F" w:rsidRDefault="00C079B2" w:rsidP="003B5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  <w:p w14:paraId="07A97363" w14:textId="77777777" w:rsidR="00C079B2" w:rsidRPr="0005480F" w:rsidRDefault="00C079B2" w:rsidP="003B5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9CA295" w14:textId="77777777" w:rsidR="00C079B2" w:rsidRPr="0005480F" w:rsidRDefault="00C079B2" w:rsidP="003B5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4A7629" w14:textId="56E50CC1" w:rsidR="00C079B2" w:rsidRPr="0005480F" w:rsidRDefault="00C079B2" w:rsidP="003B5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E2C30" w:rsidRPr="0005480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E2C30" w:rsidRPr="0005480F">
              <w:rPr>
                <w:rFonts w:asciiTheme="majorBidi" w:hAnsiTheme="majorBidi" w:cstheme="majorBidi"/>
                <w:sz w:val="24"/>
                <w:szCs w:val="24"/>
              </w:rPr>
              <w:t>,384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A3AA89" w14:textId="77777777" w:rsidR="00F72933" w:rsidRPr="0005480F" w:rsidRDefault="00F72933" w:rsidP="003B5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CC51AD" w14:textId="77777777" w:rsidR="00C079B2" w:rsidRPr="0005480F" w:rsidRDefault="00C079B2" w:rsidP="00C0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664EA9" w14:textId="77777777" w:rsidR="00C079B2" w:rsidRPr="0005480F" w:rsidRDefault="00C079B2" w:rsidP="00C0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63653B" w14:textId="77777777" w:rsidR="00C079B2" w:rsidRPr="0005480F" w:rsidRDefault="00C079B2" w:rsidP="00C0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D2009F" w14:textId="7511D684" w:rsidR="00C079B2" w:rsidRPr="0005480F" w:rsidRDefault="00C079B2" w:rsidP="00C0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E2C30" w:rsidRPr="0005480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E2C30" w:rsidRPr="0005480F">
              <w:rPr>
                <w:rFonts w:asciiTheme="majorBidi" w:hAnsiTheme="majorBidi" w:cstheme="majorBidi"/>
                <w:sz w:val="24"/>
                <w:szCs w:val="24"/>
              </w:rPr>
              <w:t>,384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E85BC" w14:textId="77777777" w:rsidR="00F72933" w:rsidRPr="000548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821087" w14:textId="77777777" w:rsidR="00F72933" w:rsidRPr="0005480F" w:rsidRDefault="00F72933" w:rsidP="00F7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C0EE8D" w14:textId="77777777" w:rsidR="00F72933" w:rsidRPr="0005480F" w:rsidRDefault="00F72933" w:rsidP="00F7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8C5317" w14:textId="77777777" w:rsidR="00F72933" w:rsidRPr="0005480F" w:rsidRDefault="00F72933" w:rsidP="00F7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0D836B" w14:textId="6F5C7836" w:rsidR="00F72933" w:rsidRPr="0005480F" w:rsidRDefault="00F72933" w:rsidP="00F7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777F1B" w14:textId="77777777" w:rsidR="00F72933" w:rsidRPr="000548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329FE1" w14:textId="77777777" w:rsidR="00F72933" w:rsidRPr="000548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      </w:t>
            </w:r>
          </w:p>
          <w:p w14:paraId="642C6908" w14:textId="77777777" w:rsidR="00F72933" w:rsidRPr="000548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6C64022" w14:textId="77777777" w:rsidR="00F72933" w:rsidRPr="000548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A54037B" w14:textId="36AA9294" w:rsidR="00F72933" w:rsidRPr="0005480F" w:rsidRDefault="00421C0E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21C0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1F2771" w:rsidRPr="000548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</w:t>
            </w:r>
            <w:r w:rsidR="00F72933" w:rsidRPr="000548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1F2771" w:rsidRPr="000548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1642E6" w14:textId="77777777" w:rsidR="00F72933" w:rsidRPr="000548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929344" w14:textId="77777777" w:rsidR="00F72933" w:rsidRPr="000548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       </w:t>
            </w:r>
          </w:p>
          <w:p w14:paraId="6E284B7A" w14:textId="77777777" w:rsidR="00F72933" w:rsidRPr="000548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AE474DE" w14:textId="77777777" w:rsidR="00F72933" w:rsidRPr="000548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5115AC2" w14:textId="6D7C6892" w:rsidR="00F72933" w:rsidRPr="0005480F" w:rsidRDefault="00421C0E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21C0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1F2771" w:rsidRPr="000548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</w:t>
            </w:r>
            <w:r w:rsidR="00F72933" w:rsidRPr="000548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1F2771" w:rsidRPr="000548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815</w:t>
            </w:r>
          </w:p>
        </w:tc>
      </w:tr>
      <w:tr w:rsidR="00C079B2" w:rsidRPr="0005480F" w14:paraId="63DCC2BD" w14:textId="77777777" w:rsidTr="008726FD">
        <w:trPr>
          <w:gridAfter w:val="1"/>
          <w:wAfter w:w="13" w:type="dxa"/>
          <w:trHeight w:val="632"/>
        </w:trPr>
        <w:tc>
          <w:tcPr>
            <w:tcW w:w="1653" w:type="dxa"/>
          </w:tcPr>
          <w:p w14:paraId="34980936" w14:textId="54194DD5" w:rsidR="00C079B2" w:rsidRPr="0005480F" w:rsidRDefault="00C079B2" w:rsidP="00F72933">
            <w:pPr>
              <w:pStyle w:val="ListParagraph"/>
              <w:spacing w:line="300" w:lineRule="exact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เงินกู้ยืมระยะสั้นจากกิจการที่เกี่ยวข้อกัน</w:t>
            </w:r>
          </w:p>
        </w:tc>
        <w:tc>
          <w:tcPr>
            <w:tcW w:w="885" w:type="dxa"/>
          </w:tcPr>
          <w:p w14:paraId="49A8119F" w14:textId="77777777" w:rsidR="00C079B2" w:rsidRPr="0005480F" w:rsidRDefault="00C079B2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A624C6" w14:textId="4FB8CE29" w:rsidR="00C079B2" w:rsidRPr="0005480F" w:rsidRDefault="00C079B2" w:rsidP="00C0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5088D" w14:textId="77777777" w:rsidR="00C079B2" w:rsidRPr="0005480F" w:rsidRDefault="00C079B2" w:rsidP="00F7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DD96B2" w14:textId="7EDFE516" w:rsidR="00C079B2" w:rsidRPr="0005480F" w:rsidRDefault="00C079B2" w:rsidP="00F7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EB118B" w14:textId="77777777" w:rsidR="00C079B2" w:rsidRPr="0005480F" w:rsidRDefault="00C079B2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B935A7" w14:textId="77777777" w:rsidR="00C079B2" w:rsidRPr="0005480F" w:rsidRDefault="00C079B2" w:rsidP="003B5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6B0CC408" w14:textId="11D8D33B" w:rsidR="00C079B2" w:rsidRPr="0005480F" w:rsidRDefault="00C079B2" w:rsidP="003B5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94C22" w14:textId="77777777" w:rsidR="00C079B2" w:rsidRPr="0005480F" w:rsidRDefault="00C079B2" w:rsidP="003B5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25CDDB" w14:textId="77777777" w:rsidR="00C079B2" w:rsidRPr="0005480F" w:rsidRDefault="00C079B2" w:rsidP="00C0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7A9D7A" w14:textId="2BCDC36D" w:rsidR="00C079B2" w:rsidRPr="0005480F" w:rsidRDefault="00C079B2" w:rsidP="006C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F82517" w14:textId="77777777" w:rsidR="00C079B2" w:rsidRPr="0005480F" w:rsidRDefault="00C079B2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573316" w14:textId="77777777" w:rsidR="00C079B2" w:rsidRPr="0005480F" w:rsidRDefault="00C079B2" w:rsidP="00F7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B3C00B" w14:textId="36C3B512" w:rsidR="00C079B2" w:rsidRPr="0005480F" w:rsidRDefault="00C079B2" w:rsidP="00F7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DB33EB" w14:textId="77777777" w:rsidR="00C079B2" w:rsidRPr="0005480F" w:rsidRDefault="00C079B2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4F9561" w14:textId="77777777" w:rsidR="00C079B2" w:rsidRPr="0005480F" w:rsidRDefault="00C079B2" w:rsidP="00DA0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63BAFB" w14:textId="0D0657B9" w:rsidR="00C079B2" w:rsidRPr="0005480F" w:rsidRDefault="00C079B2" w:rsidP="00DA0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08E549" w14:textId="77777777" w:rsidR="00C079B2" w:rsidRPr="0005480F" w:rsidRDefault="00C079B2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228187" w14:textId="77777777" w:rsidR="00C079B2" w:rsidRPr="0005480F" w:rsidRDefault="00C079B2" w:rsidP="00DA0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50DA8B" w14:textId="47600210" w:rsidR="00C079B2" w:rsidRPr="0005480F" w:rsidRDefault="00C079B2" w:rsidP="00DA0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72933" w:rsidRPr="0005480F" w14:paraId="4020B5CD" w14:textId="77777777" w:rsidTr="008726FD">
        <w:trPr>
          <w:gridAfter w:val="1"/>
          <w:wAfter w:w="13" w:type="dxa"/>
          <w:trHeight w:val="281"/>
        </w:trPr>
        <w:tc>
          <w:tcPr>
            <w:tcW w:w="1653" w:type="dxa"/>
          </w:tcPr>
          <w:p w14:paraId="2CD01BC3" w14:textId="05898938" w:rsidR="00F72933" w:rsidRPr="0005480F" w:rsidRDefault="00F72933" w:rsidP="00F72933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85" w:type="dxa"/>
          </w:tcPr>
          <w:p w14:paraId="46C5D624" w14:textId="77777777" w:rsidR="00F72933" w:rsidRPr="000548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468154" w14:textId="384B05A1" w:rsidR="00F72933" w:rsidRPr="0005480F" w:rsidRDefault="00C079B2" w:rsidP="00F7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DC54C5" w14:textId="77777777" w:rsidR="00F72933" w:rsidRPr="0005480F" w:rsidRDefault="00F72933" w:rsidP="00F7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0F2B51" w14:textId="08DA6117" w:rsidR="00F72933" w:rsidRPr="0005480F" w:rsidRDefault="00C079B2" w:rsidP="003B5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,68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FD8E1B" w14:textId="77777777" w:rsidR="00F72933" w:rsidRPr="0005480F" w:rsidRDefault="00F72933" w:rsidP="003B5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1244EE" w14:textId="5F4851D2" w:rsidR="00F72933" w:rsidRPr="0005480F" w:rsidRDefault="00C079B2" w:rsidP="00C0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,68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EB329A" w14:textId="77777777" w:rsidR="00F72933" w:rsidRPr="000548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A02AC9" w14:textId="1D5DFA54" w:rsidR="00F72933" w:rsidRPr="0005480F" w:rsidRDefault="00F72933" w:rsidP="00F72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966D6F" w14:textId="77777777" w:rsidR="00F72933" w:rsidRPr="000548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10238C" w14:textId="1AAF3558" w:rsidR="00F72933" w:rsidRPr="0005480F" w:rsidRDefault="001F2771" w:rsidP="005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597</w:t>
            </w:r>
            <w:r w:rsidR="00F72933" w:rsidRPr="000548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548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737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308E8B" w14:textId="77777777" w:rsidR="00F72933" w:rsidRPr="0005480F" w:rsidRDefault="00F72933" w:rsidP="00F7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161B43" w14:textId="3F9833AA" w:rsidR="00F72933" w:rsidRPr="005E7152" w:rsidRDefault="001F2771" w:rsidP="005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597</w:t>
            </w:r>
            <w:r w:rsidR="00F72933" w:rsidRPr="000548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548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737</w:t>
            </w:r>
          </w:p>
        </w:tc>
      </w:tr>
      <w:tr w:rsidR="00747D78" w:rsidRPr="0005480F" w14:paraId="642D61A8" w14:textId="77777777" w:rsidTr="008726FD">
        <w:trPr>
          <w:gridAfter w:val="2"/>
          <w:wAfter w:w="18" w:type="dxa"/>
        </w:trPr>
        <w:tc>
          <w:tcPr>
            <w:tcW w:w="1653" w:type="dxa"/>
          </w:tcPr>
          <w:p w14:paraId="22E85C75" w14:textId="196BB4CD" w:rsidR="00747D78" w:rsidRPr="0005480F" w:rsidRDefault="00747D78" w:rsidP="00747D78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85" w:type="dxa"/>
          </w:tcPr>
          <w:p w14:paraId="472FB2FE" w14:textId="77777777" w:rsidR="00747D78" w:rsidRPr="0005480F" w:rsidRDefault="00747D78" w:rsidP="0074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C90375" w14:textId="77777777" w:rsidR="00C079B2" w:rsidRPr="0005480F" w:rsidRDefault="00C079B2" w:rsidP="004E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F2A6D9" w14:textId="7C0D16FC" w:rsidR="00DE4158" w:rsidRPr="0005480F" w:rsidRDefault="00C079B2" w:rsidP="001E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1,46</w:t>
            </w:r>
            <w:r w:rsidR="001E2C30" w:rsidRPr="0005480F">
              <w:rPr>
                <w:rFonts w:asciiTheme="majorBidi" w:hAnsiTheme="majorBidi" w:cstheme="majorBidi"/>
                <w:sz w:val="24"/>
                <w:szCs w:val="24"/>
              </w:rPr>
              <w:t>3,75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F78DDF" w14:textId="77777777" w:rsidR="00747D78" w:rsidRPr="0005480F" w:rsidRDefault="00747D78" w:rsidP="004E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969C43" w14:textId="77777777" w:rsidR="00C079B2" w:rsidRPr="0005480F" w:rsidRDefault="00C079B2" w:rsidP="003B5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0AA950" w14:textId="7BD7B989" w:rsidR="00DE4158" w:rsidRPr="0005480F" w:rsidRDefault="00C079B2" w:rsidP="003B5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E2C30" w:rsidRPr="0005480F"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E2C30" w:rsidRPr="0005480F"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E1AEF" w14:textId="77777777" w:rsidR="00747D78" w:rsidRPr="0005480F" w:rsidRDefault="00747D78" w:rsidP="0074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F585D6" w14:textId="77777777" w:rsidR="00C079B2" w:rsidRPr="0005480F" w:rsidRDefault="00C079B2" w:rsidP="004E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2C177E" w14:textId="76541A4E" w:rsidR="00DE4158" w:rsidRPr="0005480F" w:rsidRDefault="00C079B2" w:rsidP="004E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1,5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7,793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8E205B" w14:textId="77777777" w:rsidR="00747D78" w:rsidRPr="0005480F" w:rsidRDefault="00747D78" w:rsidP="0074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038EF8" w14:textId="77777777" w:rsidR="00747D78" w:rsidRPr="0005480F" w:rsidRDefault="00747D78" w:rsidP="0074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7C05E5" w14:textId="7EAB2589" w:rsidR="00747D78" w:rsidRPr="0005480F" w:rsidRDefault="001F2771" w:rsidP="0074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47D78" w:rsidRPr="000548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747D78" w:rsidRPr="000548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765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AFCEE" w14:textId="77777777" w:rsidR="00747D78" w:rsidRPr="0005480F" w:rsidRDefault="00747D78" w:rsidP="0074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CF386C" w14:textId="77777777" w:rsidR="00747D78" w:rsidRPr="0005480F" w:rsidRDefault="00747D78" w:rsidP="0074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C60F07" w14:textId="3236B7CA" w:rsidR="00747D78" w:rsidRPr="0005480F" w:rsidRDefault="00421C0E" w:rsidP="0074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21C0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F2771" w:rsidRPr="0005480F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747D78" w:rsidRPr="000548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F2771" w:rsidRPr="0005480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421C0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F2771" w:rsidRPr="0005480F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3B4DD7" w14:textId="77777777" w:rsidR="00747D78" w:rsidRPr="0005480F" w:rsidRDefault="00747D78" w:rsidP="0074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3FB234" w14:textId="77777777" w:rsidR="00747D78" w:rsidRPr="0005480F" w:rsidRDefault="00747D78" w:rsidP="0074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262A31" w14:textId="07AF677A" w:rsidR="00747D78" w:rsidRPr="0005480F" w:rsidRDefault="001F2771" w:rsidP="0074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47D78" w:rsidRPr="000548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619</w:t>
            </w:r>
            <w:r w:rsidR="00747D78" w:rsidRPr="000548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369</w:t>
            </w:r>
          </w:p>
        </w:tc>
      </w:tr>
      <w:tr w:rsidR="00691AC7" w:rsidRPr="0005480F" w14:paraId="6D47221C" w14:textId="77777777" w:rsidTr="008726FD">
        <w:trPr>
          <w:gridAfter w:val="2"/>
          <w:wAfter w:w="18" w:type="dxa"/>
        </w:trPr>
        <w:tc>
          <w:tcPr>
            <w:tcW w:w="1653" w:type="dxa"/>
          </w:tcPr>
          <w:p w14:paraId="41EB58DB" w14:textId="308F6383" w:rsidR="00691AC7" w:rsidRPr="0005480F" w:rsidRDefault="00691AC7" w:rsidP="00691AC7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</w:t>
            </w:r>
            <w:r w:rsidR="00A91D2D" w:rsidRPr="0005480F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บุคคลและ</w:t>
            </w: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กิจการที่เกี่ยวข้องกัน </w:t>
            </w:r>
          </w:p>
        </w:tc>
        <w:tc>
          <w:tcPr>
            <w:tcW w:w="885" w:type="dxa"/>
            <w:vAlign w:val="bottom"/>
          </w:tcPr>
          <w:p w14:paraId="7CBCAC29" w14:textId="5121EC83" w:rsidR="00691AC7" w:rsidRPr="0005480F" w:rsidRDefault="00A70949" w:rsidP="0069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404F1B" w14:textId="77777777" w:rsidR="00C079B2" w:rsidRPr="0005480F" w:rsidRDefault="00C079B2" w:rsidP="00A91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27C83B" w14:textId="77777777" w:rsidR="00C079B2" w:rsidRPr="0005480F" w:rsidRDefault="00C079B2" w:rsidP="00A91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DB8B3E" w14:textId="3F0E4120" w:rsidR="00C079B2" w:rsidRPr="0005480F" w:rsidRDefault="00C079B2" w:rsidP="00A91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9A444" w14:textId="77777777" w:rsidR="00691AC7" w:rsidRPr="0005480F" w:rsidRDefault="00691AC7" w:rsidP="0069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8C68E6" w14:textId="77777777" w:rsidR="00C079B2" w:rsidRPr="0005480F" w:rsidRDefault="00C079B2" w:rsidP="003B5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A11653" w14:textId="77777777" w:rsidR="00C079B2" w:rsidRPr="0005480F" w:rsidRDefault="00C079B2" w:rsidP="003B5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A17094" w14:textId="3953A66F" w:rsidR="00C079B2" w:rsidRPr="0005480F" w:rsidRDefault="00C079B2" w:rsidP="003B5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37,45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68D6DB" w14:textId="77777777" w:rsidR="00691AC7" w:rsidRPr="0005480F" w:rsidRDefault="00691AC7" w:rsidP="0069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2518A8" w14:textId="77777777" w:rsidR="00C079B2" w:rsidRPr="0005480F" w:rsidRDefault="00C079B2" w:rsidP="00C0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62FCA42" w14:textId="77777777" w:rsidR="00C079B2" w:rsidRPr="0005480F" w:rsidRDefault="00C079B2" w:rsidP="00C0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A96D32" w14:textId="733E80FF" w:rsidR="00C079B2" w:rsidRPr="0005480F" w:rsidRDefault="00C079B2" w:rsidP="00C0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37,45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05480F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CED786" w14:textId="34D416AE" w:rsidR="00691AC7" w:rsidRPr="0005480F" w:rsidRDefault="00691AC7" w:rsidP="0069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2F3101" w14:textId="2CF03EBA" w:rsidR="00691AC7" w:rsidRPr="0005480F" w:rsidRDefault="00691AC7" w:rsidP="00691A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A325B6" w14:textId="77777777" w:rsidR="00A91D2D" w:rsidRPr="0005480F" w:rsidRDefault="00A91D2D" w:rsidP="00691A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77E0FD" w14:textId="77777777" w:rsidR="00691AC7" w:rsidRPr="0005480F" w:rsidRDefault="00691AC7" w:rsidP="00691A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FEF36D" w14:textId="77777777" w:rsidR="00691AC7" w:rsidRPr="0005480F" w:rsidRDefault="00691AC7" w:rsidP="0069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CD41D6" w14:textId="68EA7D2C" w:rsidR="00691AC7" w:rsidRPr="0005480F" w:rsidRDefault="00691AC7" w:rsidP="0069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D0FAD2" w14:textId="77777777" w:rsidR="00A91D2D" w:rsidRPr="0005480F" w:rsidRDefault="00A91D2D" w:rsidP="0069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639326" w14:textId="092441C1" w:rsidR="00691AC7" w:rsidRPr="0005480F" w:rsidRDefault="00691AC7" w:rsidP="0069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19,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10DB90" w14:textId="77777777" w:rsidR="00691AC7" w:rsidRPr="0005480F" w:rsidRDefault="00691AC7" w:rsidP="0069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C41D73" w14:textId="1A330B1B" w:rsidR="00691AC7" w:rsidRPr="0005480F" w:rsidRDefault="00691AC7" w:rsidP="0069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33DC2DB" w14:textId="77777777" w:rsidR="00A91D2D" w:rsidRPr="0005480F" w:rsidRDefault="00A91D2D" w:rsidP="0069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EAA7B3F" w14:textId="227CF994" w:rsidR="00691AC7" w:rsidRPr="0005480F" w:rsidRDefault="00691AC7" w:rsidP="0069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19,</w:t>
            </w:r>
            <w:r w:rsidR="00421C0E" w:rsidRPr="00421C0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</w:p>
        </w:tc>
      </w:tr>
      <w:tr w:rsidR="004701F8" w:rsidRPr="0005480F" w14:paraId="57F9C5ED" w14:textId="77777777" w:rsidTr="008726FD">
        <w:trPr>
          <w:gridAfter w:val="2"/>
          <w:wAfter w:w="18" w:type="dxa"/>
        </w:trPr>
        <w:tc>
          <w:tcPr>
            <w:tcW w:w="1653" w:type="dxa"/>
          </w:tcPr>
          <w:p w14:paraId="3ED88B8F" w14:textId="514771C9" w:rsidR="004701F8" w:rsidRPr="0005480F" w:rsidRDefault="004701F8" w:rsidP="00691AC7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เงินกู้ยืมระยะยาวจากบุคคลอื่น</w:t>
            </w:r>
          </w:p>
        </w:tc>
        <w:tc>
          <w:tcPr>
            <w:tcW w:w="885" w:type="dxa"/>
            <w:vAlign w:val="bottom"/>
          </w:tcPr>
          <w:p w14:paraId="146EC033" w14:textId="77777777" w:rsidR="004701F8" w:rsidRPr="0005480F" w:rsidRDefault="004701F8" w:rsidP="0069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D9FD07" w14:textId="77777777" w:rsidR="00C079B2" w:rsidRPr="0005480F" w:rsidRDefault="00C079B2" w:rsidP="00A91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D0106F" w14:textId="5EBC82C6" w:rsidR="004701F8" w:rsidRPr="0005480F" w:rsidRDefault="00C079B2" w:rsidP="00A91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35D1A" w14:textId="77777777" w:rsidR="004701F8" w:rsidRPr="0005480F" w:rsidRDefault="004701F8" w:rsidP="0069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64DF5E" w14:textId="77777777" w:rsidR="00C079B2" w:rsidRPr="0005480F" w:rsidRDefault="00C079B2" w:rsidP="003B5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E75BC6" w14:textId="35AEFB41" w:rsidR="004701F8" w:rsidRPr="0005480F" w:rsidRDefault="00421C0E" w:rsidP="003B5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21C0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079B2" w:rsidRPr="0005480F">
              <w:rPr>
                <w:rFonts w:asciiTheme="majorBidi" w:hAnsiTheme="majorBidi" w:cstheme="majorBidi"/>
                <w:sz w:val="24"/>
                <w:szCs w:val="24"/>
              </w:rPr>
              <w:t>3,55</w:t>
            </w:r>
            <w:r w:rsidRPr="00421C0E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B8B703" w14:textId="77777777" w:rsidR="004701F8" w:rsidRPr="0005480F" w:rsidRDefault="004701F8" w:rsidP="0069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79880B" w14:textId="77777777" w:rsidR="00C079B2" w:rsidRPr="0005480F" w:rsidRDefault="00C079B2" w:rsidP="00C0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51C024" w14:textId="63503146" w:rsidR="004701F8" w:rsidRPr="0005480F" w:rsidRDefault="00421C0E" w:rsidP="00C0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21C0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079B2" w:rsidRPr="0005480F">
              <w:rPr>
                <w:rFonts w:asciiTheme="majorBidi" w:hAnsiTheme="majorBidi" w:cstheme="majorBidi"/>
                <w:sz w:val="24"/>
                <w:szCs w:val="24"/>
              </w:rPr>
              <w:t>3,55</w:t>
            </w:r>
            <w:r w:rsidRPr="00421C0E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44D496" w14:textId="77777777" w:rsidR="004701F8" w:rsidRPr="0005480F" w:rsidRDefault="004701F8" w:rsidP="0069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0B9141" w14:textId="77777777" w:rsidR="004701F8" w:rsidRPr="0005480F" w:rsidRDefault="004701F8" w:rsidP="00691A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9C381D" w14:textId="6CD01731" w:rsidR="004701F8" w:rsidRPr="0005480F" w:rsidRDefault="004701F8" w:rsidP="00691A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217E29" w14:textId="77777777" w:rsidR="004701F8" w:rsidRPr="0005480F" w:rsidRDefault="004701F8" w:rsidP="0069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16B5EE" w14:textId="77777777" w:rsidR="004701F8" w:rsidRPr="0005480F" w:rsidRDefault="004701F8" w:rsidP="00A91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F1CBA1" w14:textId="304E1A24" w:rsidR="004701F8" w:rsidRPr="0005480F" w:rsidRDefault="004701F8" w:rsidP="00A91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1DA613" w14:textId="77777777" w:rsidR="004701F8" w:rsidRPr="0005480F" w:rsidRDefault="004701F8" w:rsidP="00A91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4DB723" w14:textId="77777777" w:rsidR="004701F8" w:rsidRPr="0005480F" w:rsidRDefault="004701F8" w:rsidP="00A91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78DE6D" w14:textId="23778E50" w:rsidR="004701F8" w:rsidRPr="0005480F" w:rsidRDefault="004701F8" w:rsidP="00EF1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D23C0" w:rsidRPr="0005480F" w14:paraId="532CFBF5" w14:textId="77777777" w:rsidTr="008726FD">
        <w:trPr>
          <w:gridAfter w:val="2"/>
          <w:wAfter w:w="18" w:type="dxa"/>
        </w:trPr>
        <w:tc>
          <w:tcPr>
            <w:tcW w:w="1653" w:type="dxa"/>
          </w:tcPr>
          <w:p w14:paraId="5CF48C13" w14:textId="2B7F099C" w:rsidR="007D23C0" w:rsidRPr="0005480F" w:rsidRDefault="007D23C0" w:rsidP="007D23C0">
            <w:pPr>
              <w:ind w:left="166" w:right="-107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85" w:type="dxa"/>
            <w:vAlign w:val="bottom"/>
          </w:tcPr>
          <w:p w14:paraId="2CAE9124" w14:textId="77777777" w:rsidR="007D23C0" w:rsidRPr="0005480F" w:rsidRDefault="007D23C0" w:rsidP="007D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14:paraId="0D3E7BCE" w14:textId="6993BE32" w:rsidR="007D23C0" w:rsidRPr="0005480F" w:rsidRDefault="00C079B2" w:rsidP="00A91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2035A0" w14:textId="77777777" w:rsidR="007D23C0" w:rsidRPr="0005480F" w:rsidRDefault="007D23C0" w:rsidP="007D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14:paraId="11442289" w14:textId="7ACC934C" w:rsidR="007D23C0" w:rsidRPr="0005480F" w:rsidRDefault="00C079B2" w:rsidP="003B5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52DCA" w:rsidRPr="0005480F">
              <w:rPr>
                <w:rFonts w:asciiTheme="majorBidi" w:hAnsiTheme="majorBidi" w:cstheme="majorBidi"/>
                <w:sz w:val="24"/>
                <w:szCs w:val="24"/>
              </w:rPr>
              <w:t>94,7</w:t>
            </w:r>
            <w:r w:rsidR="00BD5913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ED9372" w14:textId="77777777" w:rsidR="007D23C0" w:rsidRPr="0005480F" w:rsidRDefault="007D23C0" w:rsidP="007D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14:paraId="103598B5" w14:textId="63A814B8" w:rsidR="007D23C0" w:rsidRPr="0005480F" w:rsidRDefault="00852DCA" w:rsidP="00C0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94,7</w:t>
            </w:r>
            <w:r w:rsidR="00BD5913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30230E" w14:textId="77777777" w:rsidR="007D23C0" w:rsidRPr="0005480F" w:rsidRDefault="007D23C0" w:rsidP="007D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14:paraId="3D502C3C" w14:textId="03A3005A" w:rsidR="007D23C0" w:rsidRPr="0005480F" w:rsidRDefault="007D23C0" w:rsidP="007D23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BDBE35" w14:textId="77777777" w:rsidR="007D23C0" w:rsidRPr="0005480F" w:rsidRDefault="007D23C0" w:rsidP="007D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14:paraId="6E511BCA" w14:textId="420C914C" w:rsidR="007D23C0" w:rsidRPr="0005480F" w:rsidRDefault="001F2771" w:rsidP="007D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D23C0" w:rsidRPr="000548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379</w:t>
            </w:r>
            <w:r w:rsidR="007D23C0" w:rsidRPr="000548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A4103D" w14:textId="77777777" w:rsidR="007D23C0" w:rsidRPr="0005480F" w:rsidRDefault="007D23C0" w:rsidP="007D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14:paraId="501510A9" w14:textId="5D91B333" w:rsidR="007D23C0" w:rsidRPr="0005480F" w:rsidRDefault="001F2771" w:rsidP="007D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D23C0" w:rsidRPr="000548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548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379</w:t>
            </w:r>
            <w:r w:rsidR="007D23C0" w:rsidRPr="000548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548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421C0E" w:rsidRPr="00421C0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  <w:r w:rsidRPr="000548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</w:p>
        </w:tc>
      </w:tr>
      <w:tr w:rsidR="00DA69E3" w:rsidRPr="0005480F" w14:paraId="001E1AE2" w14:textId="77777777" w:rsidTr="008726FD">
        <w:trPr>
          <w:gridAfter w:val="2"/>
          <w:wAfter w:w="18" w:type="dxa"/>
          <w:trHeight w:val="600"/>
        </w:trPr>
        <w:tc>
          <w:tcPr>
            <w:tcW w:w="1653" w:type="dxa"/>
          </w:tcPr>
          <w:p w14:paraId="7FCADAAA" w14:textId="77777777" w:rsidR="00DA69E3" w:rsidRPr="0005480F" w:rsidRDefault="00DA69E3" w:rsidP="00DA69E3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885" w:type="dxa"/>
          </w:tcPr>
          <w:p w14:paraId="2433A4D8" w14:textId="77777777" w:rsidR="00DA69E3" w:rsidRPr="0005480F" w:rsidRDefault="00DA69E3" w:rsidP="00DA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2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1E749B5" w14:textId="77777777" w:rsidR="009C114A" w:rsidRPr="0005480F" w:rsidRDefault="00C079B2" w:rsidP="006E6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</w:t>
            </w:r>
          </w:p>
          <w:p w14:paraId="16C3E36A" w14:textId="67E25A4A" w:rsidR="00DE4158" w:rsidRPr="0005480F" w:rsidRDefault="00421C0E" w:rsidP="006E6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21C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9C114A" w:rsidRPr="00054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21C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="009C114A" w:rsidRPr="00054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46,396</w:t>
            </w:r>
            <w:r w:rsidR="00C079B2" w:rsidRPr="00054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F8044A" w14:textId="77777777" w:rsidR="00DA69E3" w:rsidRPr="0005480F" w:rsidRDefault="00DA69E3" w:rsidP="006E6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tcBorders>
              <w:top w:val="single" w:sz="2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F2F39E9" w14:textId="77777777" w:rsidR="009C114A" w:rsidRPr="0005480F" w:rsidRDefault="00C079B2" w:rsidP="006E6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</w:t>
            </w:r>
          </w:p>
          <w:p w14:paraId="2948CF91" w14:textId="529F43DD" w:rsidR="00DE4158" w:rsidRPr="0005480F" w:rsidRDefault="009C114A" w:rsidP="006E6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</w:t>
            </w:r>
            <w:r w:rsidR="00421C0E" w:rsidRPr="00421C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="00421C0E" w:rsidRPr="00421C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BD591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924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4FC4BE" w14:textId="77777777" w:rsidR="00DA69E3" w:rsidRPr="0005480F" w:rsidRDefault="00DA69E3" w:rsidP="006E6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2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B13598F" w14:textId="3AF57AB4" w:rsidR="00DE4158" w:rsidRPr="0005480F" w:rsidRDefault="00C079B2" w:rsidP="006E6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6,</w:t>
            </w:r>
            <w:r w:rsidR="00BB4641" w:rsidRPr="00054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421C0E" w:rsidRPr="00421C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852DCA" w:rsidRPr="00054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</w:t>
            </w:r>
            <w:r w:rsidR="00BD591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5FA9AD" w14:textId="77777777" w:rsidR="00DA69E3" w:rsidRPr="0005480F" w:rsidRDefault="00DA69E3" w:rsidP="00DA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2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D5A7895" w14:textId="77777777" w:rsidR="00DA69E3" w:rsidRPr="0005480F" w:rsidRDefault="00DA69E3" w:rsidP="00DA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BAFCE8B" w14:textId="630975DA" w:rsidR="00DA69E3" w:rsidRPr="0005480F" w:rsidRDefault="00421C0E" w:rsidP="00DA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21C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DA69E3" w:rsidRPr="00054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,1</w:t>
            </w:r>
            <w:r w:rsidRPr="00421C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="00DA69E3" w:rsidRPr="00054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6,518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936850" w14:textId="77777777" w:rsidR="00DA69E3" w:rsidRPr="0005480F" w:rsidRDefault="00DA69E3" w:rsidP="00DA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2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8EBDAC2" w14:textId="77777777" w:rsidR="00DA69E3" w:rsidRPr="0005480F" w:rsidRDefault="00DA69E3" w:rsidP="00DA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53A63F4A" w14:textId="491FCB08" w:rsidR="00DA69E3" w:rsidRPr="0005480F" w:rsidRDefault="00DA69E3" w:rsidP="00DA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</w:t>
            </w:r>
            <w:r w:rsidR="00421C0E" w:rsidRPr="00421C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59,788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D6D572" w14:textId="77777777" w:rsidR="00DA69E3" w:rsidRPr="0005480F" w:rsidRDefault="00DA69E3" w:rsidP="00DA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2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E2F7202" w14:textId="77777777" w:rsidR="00DA69E3" w:rsidRPr="0005480F" w:rsidRDefault="00DA69E3" w:rsidP="00DA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582AE19D" w14:textId="7A9599F6" w:rsidR="00DA69E3" w:rsidRPr="0005480F" w:rsidRDefault="00DA69E3" w:rsidP="00DA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5,366,3</w:t>
            </w:r>
            <w:r w:rsidR="00421C0E" w:rsidRPr="00421C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</w:tr>
    </w:tbl>
    <w:p w14:paraId="0F7D24B8" w14:textId="77777777" w:rsidR="00953616" w:rsidRPr="0005480F" w:rsidRDefault="00953616" w:rsidP="00953616">
      <w:pPr>
        <w:rPr>
          <w:rFonts w:asciiTheme="majorBidi" w:hAnsiTheme="majorBidi" w:cstheme="majorBidi"/>
        </w:rPr>
      </w:pPr>
    </w:p>
    <w:p w14:paraId="30C73B57" w14:textId="77777777" w:rsidR="00862853" w:rsidRPr="0005480F" w:rsidRDefault="00862853">
      <w:r w:rsidRPr="0005480F">
        <w:br w:type="page"/>
      </w: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810"/>
        <w:gridCol w:w="99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900"/>
      </w:tblGrid>
      <w:tr w:rsidR="00953616" w:rsidRPr="0005480F" w14:paraId="2BDEAE09" w14:textId="77777777" w:rsidTr="00C54ACE">
        <w:trPr>
          <w:tblHeader/>
        </w:trPr>
        <w:tc>
          <w:tcPr>
            <w:tcW w:w="1710" w:type="dxa"/>
          </w:tcPr>
          <w:p w14:paraId="0EAAA314" w14:textId="6F83DD21" w:rsidR="00953616" w:rsidRPr="0005480F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33EDF7A" w14:textId="77777777" w:rsidR="00953616" w:rsidRPr="0005480F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7110" w:type="dxa"/>
            <w:gridSpan w:val="11"/>
          </w:tcPr>
          <w:p w14:paraId="5E102169" w14:textId="77777777" w:rsidR="00953616" w:rsidRPr="0005480F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53616" w:rsidRPr="0005480F" w14:paraId="092B1A9E" w14:textId="77777777" w:rsidTr="00C54ACE">
        <w:trPr>
          <w:tblHeader/>
        </w:trPr>
        <w:tc>
          <w:tcPr>
            <w:tcW w:w="1710" w:type="dxa"/>
          </w:tcPr>
          <w:p w14:paraId="18C75089" w14:textId="77777777" w:rsidR="00953616" w:rsidRPr="0005480F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1695344" w14:textId="77777777" w:rsidR="00953616" w:rsidRPr="0005480F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0" w:type="dxa"/>
            <w:gridSpan w:val="5"/>
          </w:tcPr>
          <w:p w14:paraId="30AC13B9" w14:textId="5C0C79A1" w:rsidR="00953616" w:rsidRPr="0005480F" w:rsidRDefault="00777CF3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="00E52C3E"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52C3E" w:rsidRPr="0005480F">
              <w:rPr>
                <w:rFonts w:asciiTheme="majorBidi" w:hAnsiTheme="majorBidi" w:cstheme="majorBidi"/>
                <w:sz w:val="24"/>
                <w:szCs w:val="24"/>
              </w:rPr>
              <w:t>564</w:t>
            </w:r>
          </w:p>
        </w:tc>
        <w:tc>
          <w:tcPr>
            <w:tcW w:w="270" w:type="dxa"/>
          </w:tcPr>
          <w:p w14:paraId="547D66A4" w14:textId="77777777" w:rsidR="00953616" w:rsidRPr="0005480F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0" w:type="dxa"/>
            <w:gridSpan w:val="5"/>
          </w:tcPr>
          <w:p w14:paraId="69D77186" w14:textId="36683F54" w:rsidR="00953616" w:rsidRPr="0005480F" w:rsidRDefault="001F2771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953616" w:rsidRPr="0005480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53616"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563</w:t>
            </w:r>
          </w:p>
        </w:tc>
      </w:tr>
      <w:tr w:rsidR="00953616" w:rsidRPr="0005480F" w14:paraId="0DDCCB30" w14:textId="77777777" w:rsidTr="00C54ACE">
        <w:trPr>
          <w:tblHeader/>
        </w:trPr>
        <w:tc>
          <w:tcPr>
            <w:tcW w:w="1710" w:type="dxa"/>
          </w:tcPr>
          <w:p w14:paraId="55A8D951" w14:textId="77777777" w:rsidR="00953616" w:rsidRPr="0005480F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9A5E1ED" w14:textId="5A1F9087" w:rsidR="00953616" w:rsidRPr="0005480F" w:rsidRDefault="00A91D2D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990" w:type="dxa"/>
            <w:vAlign w:val="bottom"/>
          </w:tcPr>
          <w:p w14:paraId="7BD91158" w14:textId="77777777" w:rsidR="00953616" w:rsidRPr="0005480F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517B4B6A" w14:textId="77777777" w:rsidR="00953616" w:rsidRPr="0005480F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208F176" w14:textId="77777777" w:rsidR="00953616" w:rsidRPr="0005480F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2C23E814" w14:textId="77777777" w:rsidR="00953616" w:rsidRPr="0005480F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88B012F" w14:textId="77777777" w:rsidR="00953616" w:rsidRPr="0005480F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07B96894" w14:textId="77777777" w:rsidR="00953616" w:rsidRPr="0005480F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EEDBD05" w14:textId="77777777" w:rsidR="00953616" w:rsidRPr="0005480F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31795F0E" w14:textId="77777777" w:rsidR="00953616" w:rsidRPr="0005480F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84067D7" w14:textId="77777777" w:rsidR="00953616" w:rsidRPr="0005480F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79DC6F14" w14:textId="77777777" w:rsidR="00953616" w:rsidRPr="0005480F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9E5984" w14:textId="77777777" w:rsidR="00953616" w:rsidRPr="0005480F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53616" w:rsidRPr="0005480F" w14:paraId="0E3BD6AD" w14:textId="77777777" w:rsidTr="00C54ACE">
        <w:trPr>
          <w:tblHeader/>
        </w:trPr>
        <w:tc>
          <w:tcPr>
            <w:tcW w:w="1710" w:type="dxa"/>
          </w:tcPr>
          <w:p w14:paraId="6A6BA6AF" w14:textId="77777777" w:rsidR="00953616" w:rsidRPr="0005480F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EE674E5" w14:textId="77777777" w:rsidR="00953616" w:rsidRPr="0005480F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110" w:type="dxa"/>
            <w:gridSpan w:val="11"/>
            <w:vAlign w:val="bottom"/>
          </w:tcPr>
          <w:p w14:paraId="2A1F4F8E" w14:textId="77777777" w:rsidR="00953616" w:rsidRPr="0005480F" w:rsidRDefault="00953616" w:rsidP="0095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5480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F746F4" w:rsidRPr="0005480F" w14:paraId="37B32B69" w14:textId="77777777" w:rsidTr="00C54ACE">
        <w:tc>
          <w:tcPr>
            <w:tcW w:w="1710" w:type="dxa"/>
          </w:tcPr>
          <w:p w14:paraId="28A76764" w14:textId="77777777" w:rsidR="00F746F4" w:rsidRPr="0005480F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</w:p>
          <w:p w14:paraId="3936382D" w14:textId="77777777" w:rsidR="00F746F4" w:rsidRPr="0005480F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และเงินกู้ยืมระยะสั้น</w:t>
            </w:r>
          </w:p>
          <w:p w14:paraId="7015EFCF" w14:textId="77777777" w:rsidR="00F746F4" w:rsidRPr="0005480F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810" w:type="dxa"/>
          </w:tcPr>
          <w:p w14:paraId="149DD3C2" w14:textId="77777777" w:rsidR="00F746F4" w:rsidRPr="0005480F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AD31CC" w14:textId="77777777" w:rsidR="009D41CF" w:rsidRPr="0005480F" w:rsidRDefault="009D41CF" w:rsidP="00172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5C4ED4" w14:textId="77777777" w:rsidR="009D41CF" w:rsidRPr="0005480F" w:rsidRDefault="009D41CF" w:rsidP="00172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02EAEE" w14:textId="30F23786" w:rsidR="00F36CC4" w:rsidRPr="0005480F" w:rsidRDefault="009D41CF" w:rsidP="00F81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FB931D" w14:textId="77777777" w:rsidR="00F746F4" w:rsidRPr="0005480F" w:rsidRDefault="00F746F4" w:rsidP="004E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3B84FF" w14:textId="77777777" w:rsidR="009D41CF" w:rsidRPr="0005480F" w:rsidRDefault="009D41CF" w:rsidP="00480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6A14D0" w14:textId="77777777" w:rsidR="009D41CF" w:rsidRPr="0005480F" w:rsidRDefault="009D41CF" w:rsidP="00480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7395C7" w14:textId="3F152463" w:rsidR="00F36CC4" w:rsidRPr="0005480F" w:rsidRDefault="009D41CF" w:rsidP="00480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45CAA9" w14:textId="77777777" w:rsidR="00F746F4" w:rsidRPr="0005480F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9AF7ED" w14:textId="77777777" w:rsidR="009D41CF" w:rsidRPr="0005480F" w:rsidRDefault="009D41CF" w:rsidP="00607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26168A" w14:textId="77777777" w:rsidR="009D41CF" w:rsidRPr="0005480F" w:rsidRDefault="009D41CF" w:rsidP="00607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FC7692" w14:textId="7021839B" w:rsidR="00F36CC4" w:rsidRPr="0005480F" w:rsidRDefault="009D41CF" w:rsidP="00607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5DB248" w14:textId="77777777" w:rsidR="00F746F4" w:rsidRPr="0005480F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4A7688" w14:textId="77777777" w:rsidR="00F746F4" w:rsidRPr="0005480F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B21965" w14:textId="77777777" w:rsidR="00F746F4" w:rsidRPr="0005480F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7F0883" w14:textId="1785174D" w:rsidR="00F746F4" w:rsidRPr="0005480F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7677E3" w14:textId="77777777" w:rsidR="00F746F4" w:rsidRPr="0005480F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20D5D3" w14:textId="77777777" w:rsidR="00F746F4" w:rsidRPr="0005480F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B7BDFF" w14:textId="77777777" w:rsidR="00F746F4" w:rsidRPr="0005480F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36A41C" w14:textId="256BA090" w:rsidR="00F746F4" w:rsidRPr="0005480F" w:rsidRDefault="001F2771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F746F4" w:rsidRPr="000548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42693D" w14:textId="77777777" w:rsidR="00F746F4" w:rsidRPr="0005480F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0097E8" w14:textId="77777777" w:rsidR="00F746F4" w:rsidRPr="0005480F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D088ED" w14:textId="77777777" w:rsidR="00F746F4" w:rsidRPr="0005480F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0CAF70" w14:textId="1FF45C34" w:rsidR="00F746F4" w:rsidRPr="0005480F" w:rsidRDefault="001F2771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F746F4" w:rsidRPr="000548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F746F4" w:rsidRPr="0005480F" w14:paraId="5FE3A5E3" w14:textId="77777777" w:rsidTr="00C54ACE">
        <w:tc>
          <w:tcPr>
            <w:tcW w:w="1710" w:type="dxa"/>
          </w:tcPr>
          <w:p w14:paraId="6F953F2C" w14:textId="77777777" w:rsidR="00F746F4" w:rsidRPr="0005480F" w:rsidRDefault="00F746F4" w:rsidP="00F746F4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810" w:type="dxa"/>
          </w:tcPr>
          <w:p w14:paraId="4BA567A1" w14:textId="77777777" w:rsidR="00F746F4" w:rsidRPr="0005480F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B0E1E0" w14:textId="77777777" w:rsidR="00F36CC4" w:rsidRPr="0005480F" w:rsidRDefault="00F36CC4" w:rsidP="00172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D6243D" w14:textId="77777777" w:rsidR="009D41CF" w:rsidRPr="0005480F" w:rsidRDefault="009D41CF" w:rsidP="00172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F53265" w14:textId="3F393E82" w:rsidR="009D41CF" w:rsidRPr="0005480F" w:rsidRDefault="009D41CF" w:rsidP="00F81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9B3DFC" w14:textId="77777777" w:rsidR="00F746F4" w:rsidRPr="0005480F" w:rsidRDefault="00F746F4" w:rsidP="004E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91E8E6" w14:textId="77777777" w:rsidR="00F36CC4" w:rsidRPr="0005480F" w:rsidRDefault="00F36CC4" w:rsidP="00480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018491" w14:textId="77777777" w:rsidR="009D41CF" w:rsidRPr="0005480F" w:rsidRDefault="009D41CF" w:rsidP="00480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B54BB9" w14:textId="31BB1AA7" w:rsidR="009D41CF" w:rsidRPr="0005480F" w:rsidRDefault="009D41CF" w:rsidP="00480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514,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26CE3B" w14:textId="77777777" w:rsidR="00F746F4" w:rsidRPr="0005480F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322D01" w14:textId="77777777" w:rsidR="009D41CF" w:rsidRPr="0005480F" w:rsidRDefault="009D41CF" w:rsidP="009D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F547D1" w14:textId="77777777" w:rsidR="009D41CF" w:rsidRPr="0005480F" w:rsidRDefault="009D41CF" w:rsidP="009D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B8BB7E" w14:textId="655B3619" w:rsidR="009D41CF" w:rsidRPr="0005480F" w:rsidRDefault="009D41CF" w:rsidP="009D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514,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DB6AD" w14:textId="77777777" w:rsidR="00F746F4" w:rsidRPr="0005480F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24F91E" w14:textId="77777777" w:rsidR="00F746F4" w:rsidRPr="0005480F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75C03F" w14:textId="77777777" w:rsidR="00F746F4" w:rsidRPr="0005480F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D1A950" w14:textId="295D349D" w:rsidR="00F746F4" w:rsidRPr="0005480F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593648" w14:textId="77777777" w:rsidR="00F746F4" w:rsidRPr="0005480F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5A4388" w14:textId="77777777" w:rsidR="00F746F4" w:rsidRPr="0005480F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DDB682" w14:textId="77777777" w:rsidR="00F746F4" w:rsidRPr="0005480F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C43FC6" w14:textId="660781C0" w:rsidR="00F746F4" w:rsidRPr="0005480F" w:rsidRDefault="001F2771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746F4" w:rsidRPr="000548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689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CF7881" w14:textId="77777777" w:rsidR="00F746F4" w:rsidRPr="0005480F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403ACE" w14:textId="77777777" w:rsidR="00F746F4" w:rsidRPr="0005480F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1CD5B0" w14:textId="77777777" w:rsidR="00F746F4" w:rsidRPr="0005480F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0CFA1A" w14:textId="0F44D8C4" w:rsidR="00F746F4" w:rsidRPr="0005480F" w:rsidRDefault="001F2771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746F4" w:rsidRPr="000548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689</w:t>
            </w:r>
          </w:p>
        </w:tc>
      </w:tr>
      <w:tr w:rsidR="00F746F4" w:rsidRPr="0005480F" w14:paraId="139AD470" w14:textId="77777777" w:rsidTr="00C54ACE">
        <w:tc>
          <w:tcPr>
            <w:tcW w:w="1710" w:type="dxa"/>
          </w:tcPr>
          <w:p w14:paraId="3B5FEBC7" w14:textId="77777777" w:rsidR="00F746F4" w:rsidRPr="0005480F" w:rsidRDefault="00F746F4" w:rsidP="00F746F4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810" w:type="dxa"/>
          </w:tcPr>
          <w:p w14:paraId="69E503DD" w14:textId="77777777" w:rsidR="00F746F4" w:rsidRPr="0005480F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AD17D9" w14:textId="77777777" w:rsidR="003E6412" w:rsidRPr="0005480F" w:rsidRDefault="003E6412" w:rsidP="00172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78DAA4" w14:textId="77777777" w:rsidR="005B6F42" w:rsidRPr="0005480F" w:rsidRDefault="005B6F42" w:rsidP="00172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F7037D" w14:textId="0C8CE193" w:rsidR="005B6F42" w:rsidRPr="0005480F" w:rsidRDefault="005B6F42" w:rsidP="00172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1B78A9" w14:textId="5D8B3C56" w:rsidR="005B6F42" w:rsidRPr="0005480F" w:rsidRDefault="00421C0E" w:rsidP="00F81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C0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B6F42" w:rsidRPr="0005480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421C0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B6F42" w:rsidRPr="000548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815AD" w:rsidRPr="0005480F">
              <w:rPr>
                <w:rFonts w:asciiTheme="majorBidi" w:hAnsiTheme="majorBidi" w:cstheme="majorBidi"/>
                <w:sz w:val="24"/>
                <w:szCs w:val="24"/>
              </w:rPr>
              <w:t>71</w:t>
            </w:r>
            <w:r w:rsidRPr="00421C0E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F0E18E" w14:textId="77777777" w:rsidR="00F746F4" w:rsidRPr="0005480F" w:rsidRDefault="00F746F4" w:rsidP="004E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5ED452" w14:textId="77777777" w:rsidR="003E6412" w:rsidRPr="0005480F" w:rsidRDefault="003E6412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0409BA" w14:textId="77777777" w:rsidR="005B6F42" w:rsidRPr="0005480F" w:rsidRDefault="005B6F42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3E7A2A" w14:textId="62075AD1" w:rsidR="005B6F42" w:rsidRPr="0005480F" w:rsidRDefault="005B6F42" w:rsidP="005B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 xml:space="preserve">                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6,</w:t>
            </w:r>
            <w:r w:rsidR="00F815AD" w:rsidRPr="0005480F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E16830" w14:textId="77777777" w:rsidR="00F746F4" w:rsidRPr="0005480F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559023" w14:textId="77777777" w:rsidR="003E6412" w:rsidRPr="0005480F" w:rsidRDefault="003E6412" w:rsidP="00607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875BF7" w14:textId="77777777" w:rsidR="005B6F42" w:rsidRPr="0005480F" w:rsidRDefault="005B6F42" w:rsidP="00607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EA2EC1" w14:textId="15116B65" w:rsidR="005B6F42" w:rsidRPr="0005480F" w:rsidRDefault="005B6F42" w:rsidP="005B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39,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 xml:space="preserve">64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1070A4" w14:textId="77777777" w:rsidR="00F746F4" w:rsidRPr="0005480F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EE6337" w14:textId="77777777" w:rsidR="00F746F4" w:rsidRPr="0005480F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C613A6D" w14:textId="77777777" w:rsidR="00F746F4" w:rsidRPr="0005480F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90B54C4" w14:textId="77777777" w:rsidR="00F746F4" w:rsidRPr="0005480F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949A42F" w14:textId="2ADBD60B" w:rsidR="00F746F4" w:rsidRPr="0005480F" w:rsidRDefault="001F2771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188</w:t>
            </w:r>
            <w:r w:rsidR="00F746F4" w:rsidRPr="000548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548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2C6F06" w14:textId="77777777" w:rsidR="00F746F4" w:rsidRPr="0005480F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0440FF" w14:textId="77777777" w:rsidR="00F746F4" w:rsidRPr="0005480F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13E288B" w14:textId="77777777" w:rsidR="00F746F4" w:rsidRPr="0005480F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8A60EEC" w14:textId="77777777" w:rsidR="00F746F4" w:rsidRPr="0005480F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CB90149" w14:textId="733178FA" w:rsidR="00F746F4" w:rsidRPr="0005480F" w:rsidRDefault="001F2771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</w:t>
            </w:r>
            <w:r w:rsidR="00F746F4" w:rsidRPr="000548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548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421C0E" w:rsidRPr="00421C0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7318E5" w14:textId="77777777" w:rsidR="00F746F4" w:rsidRPr="0005480F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AC7CD7" w14:textId="77777777" w:rsidR="00F746F4" w:rsidRPr="0005480F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F3E0A17" w14:textId="77777777" w:rsidR="00F746F4" w:rsidRPr="0005480F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A15E0DC" w14:textId="77777777" w:rsidR="00F746F4" w:rsidRPr="0005480F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BB1807B" w14:textId="42F9DC84" w:rsidR="00F746F4" w:rsidRPr="0005480F" w:rsidRDefault="00421C0E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C0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1F2771" w:rsidRPr="000548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421C0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F746F4" w:rsidRPr="000548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1F2771" w:rsidRPr="000548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119</w:t>
            </w:r>
          </w:p>
        </w:tc>
      </w:tr>
      <w:tr w:rsidR="00F746F4" w:rsidRPr="0005480F" w14:paraId="3EF726CE" w14:textId="77777777" w:rsidTr="00C54ACE">
        <w:tc>
          <w:tcPr>
            <w:tcW w:w="1710" w:type="dxa"/>
          </w:tcPr>
          <w:p w14:paraId="35D499F1" w14:textId="7C8F7095" w:rsidR="00F746F4" w:rsidRPr="0005480F" w:rsidRDefault="00F746F4" w:rsidP="00F746F4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ส่วนของหนี้สินตามสัญญาเช่าที่ถึงกำหนดชำระภายในหนึ่งปี </w:t>
            </w:r>
          </w:p>
        </w:tc>
        <w:tc>
          <w:tcPr>
            <w:tcW w:w="810" w:type="dxa"/>
          </w:tcPr>
          <w:p w14:paraId="38227071" w14:textId="77777777" w:rsidR="00F746F4" w:rsidRPr="0005480F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7DBA23" w14:textId="77777777" w:rsidR="003E6412" w:rsidRPr="0005480F" w:rsidRDefault="003E6412" w:rsidP="00F81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5A768D" w14:textId="77777777" w:rsidR="005B6F42" w:rsidRPr="0005480F" w:rsidRDefault="005B6F42" w:rsidP="00F81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817908" w14:textId="77777777" w:rsidR="0017237B" w:rsidRPr="0005480F" w:rsidRDefault="0017237B" w:rsidP="00F81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6CC15B" w14:textId="4A0D2290" w:rsidR="005B6F42" w:rsidRPr="0005480F" w:rsidRDefault="005B6F42" w:rsidP="00F81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426E49" w14:textId="77777777" w:rsidR="00F746F4" w:rsidRPr="0005480F" w:rsidRDefault="00F746F4" w:rsidP="005B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4693FF" w14:textId="77777777" w:rsidR="005B6F42" w:rsidRPr="0005480F" w:rsidRDefault="005B6F42" w:rsidP="005B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 xml:space="preserve">                </w:t>
            </w:r>
          </w:p>
          <w:p w14:paraId="2ABDC5E1" w14:textId="77777777" w:rsidR="005B6F42" w:rsidRPr="0005480F" w:rsidRDefault="005B6F42" w:rsidP="005B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5D12FE" w14:textId="77777777" w:rsidR="005B6F42" w:rsidRPr="0005480F" w:rsidRDefault="005B6F42" w:rsidP="005B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27A546" w14:textId="1FE697F0" w:rsidR="005B6F42" w:rsidRPr="0005480F" w:rsidRDefault="0020205A" w:rsidP="005B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8220D2">
              <w:rPr>
                <w:rFonts w:asciiTheme="majorBidi" w:hAnsiTheme="majorBidi" w:cstheme="majorBidi"/>
                <w:sz w:val="24"/>
                <w:szCs w:val="24"/>
              </w:rPr>
              <w:t>,148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FC6603" w14:textId="77777777" w:rsidR="00F746F4" w:rsidRPr="0005480F" w:rsidRDefault="00F746F4" w:rsidP="005B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C624EB" w14:textId="77777777" w:rsidR="005B6F42" w:rsidRPr="0005480F" w:rsidRDefault="005B6F42" w:rsidP="005B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5CA47B" w14:textId="77777777" w:rsidR="005B6F42" w:rsidRPr="0005480F" w:rsidRDefault="005B6F42" w:rsidP="005B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 xml:space="preserve">              </w:t>
            </w:r>
          </w:p>
          <w:p w14:paraId="53C2A094" w14:textId="77777777" w:rsidR="005B6F42" w:rsidRPr="0005480F" w:rsidRDefault="005B6F42" w:rsidP="005B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061E86" w14:textId="3C2547CF" w:rsidR="003E6412" w:rsidRPr="0005480F" w:rsidRDefault="0020205A" w:rsidP="005B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49,</w:t>
            </w:r>
            <w:r w:rsidR="008220D2">
              <w:rPr>
                <w:rFonts w:asciiTheme="majorBidi" w:hAnsiTheme="majorBidi" w:cstheme="majorBidi"/>
                <w:sz w:val="24"/>
                <w:szCs w:val="24"/>
              </w:rPr>
              <w:t>148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CDC4B5" w14:textId="77777777" w:rsidR="00F746F4" w:rsidRPr="0005480F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7C23D6" w14:textId="77777777" w:rsidR="00F746F4" w:rsidRPr="0005480F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77ABF3" w14:textId="77777777" w:rsidR="00F746F4" w:rsidRPr="0005480F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0C4FA3" w14:textId="77777777" w:rsidR="00F746F4" w:rsidRPr="0005480F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6A4AD2" w14:textId="7C57E931" w:rsidR="00F746F4" w:rsidRPr="0005480F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C523CC" w14:textId="77777777" w:rsidR="00F746F4" w:rsidRPr="0005480F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BA701F" w14:textId="77777777" w:rsidR="00F746F4" w:rsidRPr="0005480F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6C35FF" w14:textId="77777777" w:rsidR="00F746F4" w:rsidRPr="0005480F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603E37" w14:textId="77777777" w:rsidR="00F746F4" w:rsidRPr="0005480F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8E79F4" w14:textId="7F6E7773" w:rsidR="00F746F4" w:rsidRPr="0005480F" w:rsidRDefault="001F2771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="00F746F4" w:rsidRPr="000548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89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E94DCC" w14:textId="77777777" w:rsidR="00F746F4" w:rsidRPr="0005480F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CD1D5C" w14:textId="77777777" w:rsidR="00F746F4" w:rsidRPr="0005480F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EC2034" w14:textId="77777777" w:rsidR="00F746F4" w:rsidRPr="0005480F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9C0CD4" w14:textId="77777777" w:rsidR="00F746F4" w:rsidRPr="0005480F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DBFFF5" w14:textId="55A61704" w:rsidR="00F746F4" w:rsidRPr="0005480F" w:rsidRDefault="001F2771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="00F746F4" w:rsidRPr="000548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89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A91D2D" w:rsidRPr="0005480F" w14:paraId="447A51F8" w14:textId="77777777" w:rsidTr="00C54ACE">
        <w:tc>
          <w:tcPr>
            <w:tcW w:w="1710" w:type="dxa"/>
          </w:tcPr>
          <w:p w14:paraId="0D4FEA33" w14:textId="32BEB46C" w:rsidR="00A91D2D" w:rsidRPr="0005480F" w:rsidRDefault="00A91D2D" w:rsidP="00A91D2D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10" w:type="dxa"/>
          </w:tcPr>
          <w:p w14:paraId="591C71FA" w14:textId="77777777" w:rsidR="00A91D2D" w:rsidRPr="0005480F" w:rsidRDefault="00A91D2D" w:rsidP="00A91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D85E6C" w14:textId="334D5D19" w:rsidR="00A91D2D" w:rsidRPr="0005480F" w:rsidRDefault="00A91D2D" w:rsidP="00A91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4AEAB6" w14:textId="77777777" w:rsidR="00A91D2D" w:rsidRPr="0005480F" w:rsidRDefault="00A91D2D" w:rsidP="00F81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AB4269" w14:textId="481B1285" w:rsidR="0017237B" w:rsidRPr="0005480F" w:rsidRDefault="0017237B" w:rsidP="00F81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1F5C35" w14:textId="77777777" w:rsidR="00A91D2D" w:rsidRPr="0005480F" w:rsidRDefault="00A91D2D" w:rsidP="00A91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0B8892" w14:textId="77777777" w:rsidR="00A91D2D" w:rsidRPr="0005480F" w:rsidRDefault="00A91D2D" w:rsidP="00172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214195" w14:textId="33782FDE" w:rsidR="0017237B" w:rsidRPr="0005480F" w:rsidRDefault="0017237B" w:rsidP="00172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DDDEC0" w14:textId="77777777" w:rsidR="00A91D2D" w:rsidRPr="0005480F" w:rsidRDefault="00A91D2D" w:rsidP="00A91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DDFAFD" w14:textId="77777777" w:rsidR="00A91D2D" w:rsidRPr="0005480F" w:rsidRDefault="00A91D2D" w:rsidP="00A91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B73B9F" w14:textId="10953B59" w:rsidR="0017237B" w:rsidRPr="0005480F" w:rsidRDefault="0017237B" w:rsidP="00A91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7734BA" w14:textId="77777777" w:rsidR="00A91D2D" w:rsidRPr="0005480F" w:rsidRDefault="00A91D2D" w:rsidP="00A91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301245" w14:textId="77777777" w:rsidR="00A91D2D" w:rsidRPr="0005480F" w:rsidRDefault="00A91D2D" w:rsidP="00A91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2EA80C" w14:textId="6339B1C3" w:rsidR="00A91D2D" w:rsidRPr="0005480F" w:rsidRDefault="00A91D2D" w:rsidP="00A91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F1C473" w14:textId="77777777" w:rsidR="00A91D2D" w:rsidRPr="0005480F" w:rsidRDefault="00A91D2D" w:rsidP="00A91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6577BB" w14:textId="77777777" w:rsidR="00A91D2D" w:rsidRPr="0005480F" w:rsidRDefault="00A91D2D" w:rsidP="00A91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0A65CA" w14:textId="4AAF1E5E" w:rsidR="00A91D2D" w:rsidRPr="0005480F" w:rsidRDefault="00A91D2D" w:rsidP="00A91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EFD384" w14:textId="77777777" w:rsidR="00A91D2D" w:rsidRPr="0005480F" w:rsidRDefault="00A91D2D" w:rsidP="00A91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2CE965" w14:textId="77777777" w:rsidR="00A91D2D" w:rsidRPr="0005480F" w:rsidRDefault="00A91D2D" w:rsidP="00A91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9266B1" w14:textId="45029B16" w:rsidR="00A91D2D" w:rsidRPr="0005480F" w:rsidRDefault="00A91D2D" w:rsidP="00A91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746F4" w:rsidRPr="0005480F" w14:paraId="001CFDA3" w14:textId="77777777" w:rsidTr="0048094F">
        <w:trPr>
          <w:trHeight w:val="290"/>
        </w:trPr>
        <w:tc>
          <w:tcPr>
            <w:tcW w:w="1710" w:type="dxa"/>
          </w:tcPr>
          <w:p w14:paraId="3AF4A414" w14:textId="77777777" w:rsidR="00F746F4" w:rsidRPr="0005480F" w:rsidRDefault="00F746F4" w:rsidP="00F746F4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10" w:type="dxa"/>
          </w:tcPr>
          <w:p w14:paraId="56475CD8" w14:textId="77777777" w:rsidR="00F746F4" w:rsidRPr="0005480F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C1B28C" w14:textId="5D8C947F" w:rsidR="00F746F4" w:rsidRPr="0005480F" w:rsidRDefault="0017237B" w:rsidP="00F81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EB63CD" w14:textId="77777777" w:rsidR="00F746F4" w:rsidRPr="0005480F" w:rsidRDefault="00F746F4" w:rsidP="004E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607921" w14:textId="7897A093" w:rsidR="00F746F4" w:rsidRPr="0005480F" w:rsidRDefault="0017237B" w:rsidP="00172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 xml:space="preserve">  1,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,68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13AFAB" w14:textId="77777777" w:rsidR="00F746F4" w:rsidRPr="0005480F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47144D" w14:textId="28F1E432" w:rsidR="0017237B" w:rsidRPr="0005480F" w:rsidRDefault="0017237B" w:rsidP="00172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,68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05480F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E2BE5D" w14:textId="77777777" w:rsidR="00F746F4" w:rsidRPr="0005480F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ADE14F" w14:textId="1A801ED5" w:rsidR="00F746F4" w:rsidRPr="0005480F" w:rsidRDefault="00F746F4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A9605B" w14:textId="77777777" w:rsidR="00F746F4" w:rsidRPr="0005480F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22F91" w14:textId="7415F594" w:rsidR="00F746F4" w:rsidRPr="0005480F" w:rsidRDefault="001F2771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597</w:t>
            </w:r>
            <w:r w:rsidR="00F746F4" w:rsidRPr="000548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548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47A378" w14:textId="77777777" w:rsidR="00F746F4" w:rsidRPr="0005480F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571713" w14:textId="549D9F16" w:rsidR="00F746F4" w:rsidRPr="0005480F" w:rsidRDefault="001F2771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597</w:t>
            </w:r>
            <w:r w:rsidR="00F746F4" w:rsidRPr="000548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548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737</w:t>
            </w:r>
          </w:p>
        </w:tc>
      </w:tr>
      <w:tr w:rsidR="00F746F4" w:rsidRPr="0005480F" w14:paraId="2CF29BF9" w14:textId="77777777" w:rsidTr="00C54ACE">
        <w:tc>
          <w:tcPr>
            <w:tcW w:w="1710" w:type="dxa"/>
          </w:tcPr>
          <w:p w14:paraId="733AFF7F" w14:textId="77777777" w:rsidR="00F746F4" w:rsidRPr="0005480F" w:rsidRDefault="00F746F4" w:rsidP="00F746F4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</w:tcPr>
          <w:p w14:paraId="3968AE90" w14:textId="77777777" w:rsidR="00F746F4" w:rsidRPr="0005480F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7D0B23" w14:textId="77777777" w:rsidR="0017237B" w:rsidRPr="0005480F" w:rsidRDefault="0017237B" w:rsidP="00172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66FFA7" w14:textId="492C28CD" w:rsidR="003E6412" w:rsidRPr="0005480F" w:rsidRDefault="0017237B" w:rsidP="00172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598,</w:t>
            </w:r>
            <w:r w:rsidR="00F815AD" w:rsidRPr="0005480F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815AD" w:rsidRPr="0005480F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6A7006" w14:textId="77777777" w:rsidR="00F746F4" w:rsidRPr="0005480F" w:rsidRDefault="00F746F4" w:rsidP="00172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21014D" w14:textId="77777777" w:rsidR="0017237B" w:rsidRPr="0005480F" w:rsidRDefault="0017237B" w:rsidP="00172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073C60" w14:textId="55BE0CE4" w:rsidR="003E6412" w:rsidRPr="0005480F" w:rsidRDefault="00421C0E" w:rsidP="00172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C0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7237B" w:rsidRPr="0005480F">
              <w:rPr>
                <w:rFonts w:asciiTheme="majorBidi" w:hAnsiTheme="majorBidi" w:cstheme="majorBidi"/>
                <w:sz w:val="24"/>
                <w:szCs w:val="24"/>
              </w:rPr>
              <w:t>8,</w:t>
            </w:r>
            <w:r w:rsidRPr="00421C0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F815AD" w:rsidRPr="0005480F">
              <w:rPr>
                <w:rFonts w:asciiTheme="majorBidi" w:hAnsiTheme="majorBidi" w:cstheme="majorBidi"/>
                <w:sz w:val="24"/>
                <w:szCs w:val="24"/>
              </w:rPr>
              <w:t>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A3E87F" w14:textId="77777777" w:rsidR="00F746F4" w:rsidRPr="0005480F" w:rsidRDefault="00F746F4" w:rsidP="00172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3BBAAC" w14:textId="77777777" w:rsidR="0017237B" w:rsidRPr="0005480F" w:rsidRDefault="0017237B" w:rsidP="00172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51A293" w14:textId="0B64CC1B" w:rsidR="003E6412" w:rsidRPr="0005480F" w:rsidRDefault="0017237B" w:rsidP="00172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6,919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D6A7FC" w14:textId="77777777" w:rsidR="00F746F4" w:rsidRPr="0005480F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17B66D" w14:textId="77777777" w:rsidR="00F746F4" w:rsidRPr="0005480F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3C08A8" w14:textId="213AE568" w:rsidR="00F746F4" w:rsidRPr="0005480F" w:rsidRDefault="001F2771" w:rsidP="00F7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748</w:t>
            </w:r>
            <w:r w:rsidR="00F746F4" w:rsidRPr="000548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788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24CFB4" w14:textId="77777777" w:rsidR="00F746F4" w:rsidRPr="0005480F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831822" w14:textId="77777777" w:rsidR="00F746F4" w:rsidRPr="0005480F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23AA74" w14:textId="7ECE3F99" w:rsidR="00F746F4" w:rsidRPr="0005480F" w:rsidRDefault="00421C0E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C0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F2771" w:rsidRPr="0005480F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F746F4" w:rsidRPr="000548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F2771" w:rsidRPr="0005480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421C0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F2771" w:rsidRPr="0005480F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4EC9AD" w14:textId="77777777" w:rsidR="00F746F4" w:rsidRPr="0005480F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F6ED61" w14:textId="77777777" w:rsidR="00F746F4" w:rsidRPr="0005480F" w:rsidRDefault="00F746F4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A48E43" w14:textId="240627AE" w:rsidR="00F746F4" w:rsidRPr="0005480F" w:rsidRDefault="001F2771" w:rsidP="00F7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777</w:t>
            </w:r>
            <w:r w:rsidR="00F746F4" w:rsidRPr="000548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6C5C0C" w:rsidRPr="0005480F" w14:paraId="0079E270" w14:textId="77777777" w:rsidTr="00C54ACE">
        <w:tc>
          <w:tcPr>
            <w:tcW w:w="1710" w:type="dxa"/>
          </w:tcPr>
          <w:p w14:paraId="72566E34" w14:textId="33E3C0CD" w:rsidR="006C5C0C" w:rsidRPr="0005480F" w:rsidRDefault="006C5C0C" w:rsidP="006C5C0C">
            <w:pPr>
              <w:ind w:left="166" w:right="-107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</w:tcPr>
          <w:p w14:paraId="78CEBD6B" w14:textId="77777777" w:rsidR="006C5C0C" w:rsidRPr="0005480F" w:rsidRDefault="006C5C0C" w:rsidP="006C5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CE1AC9" w14:textId="243C03DA" w:rsidR="006C5C0C" w:rsidRPr="0005480F" w:rsidRDefault="006C5C0C" w:rsidP="00F81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E66C83" w14:textId="77777777" w:rsidR="006C5C0C" w:rsidRPr="0005480F" w:rsidRDefault="006C5C0C" w:rsidP="006C5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0C165B" w14:textId="282688C1" w:rsidR="006C5C0C" w:rsidRPr="0005480F" w:rsidRDefault="00421C0E" w:rsidP="006C5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21C0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815AD" w:rsidRPr="0005480F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20205A">
              <w:rPr>
                <w:rFonts w:asciiTheme="majorBidi" w:hAnsiTheme="majorBidi" w:cstheme="majorBidi"/>
                <w:sz w:val="24"/>
                <w:szCs w:val="24"/>
              </w:rPr>
              <w:t>414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C29293" w14:textId="77777777" w:rsidR="006C5C0C" w:rsidRPr="0005480F" w:rsidRDefault="006C5C0C" w:rsidP="006C5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C2522B" w14:textId="1C50664F" w:rsidR="006C5C0C" w:rsidRPr="0005480F" w:rsidRDefault="00421C0E" w:rsidP="006C5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C0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815AD" w:rsidRPr="0005480F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20205A">
              <w:rPr>
                <w:rFonts w:asciiTheme="majorBidi" w:hAnsiTheme="majorBidi" w:cstheme="majorBidi"/>
                <w:sz w:val="24"/>
                <w:szCs w:val="24"/>
              </w:rPr>
              <w:t>414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D71E14" w14:textId="77777777" w:rsidR="006C5C0C" w:rsidRPr="0005480F" w:rsidRDefault="006C5C0C" w:rsidP="006C5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AEDE38" w14:textId="6ADB08BC" w:rsidR="006C5C0C" w:rsidRPr="0005480F" w:rsidRDefault="006C5C0C" w:rsidP="006C5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900D78" w14:textId="77777777" w:rsidR="006C5C0C" w:rsidRPr="0005480F" w:rsidRDefault="006C5C0C" w:rsidP="006C5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CBDC06" w14:textId="48972021" w:rsidR="006C5C0C" w:rsidRPr="0005480F" w:rsidRDefault="006C5C0C" w:rsidP="006C5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56,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C4AECA" w14:textId="77777777" w:rsidR="006C5C0C" w:rsidRPr="0005480F" w:rsidRDefault="006C5C0C" w:rsidP="006C5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8F1734" w14:textId="088E78DA" w:rsidR="006C5C0C" w:rsidRPr="0005480F" w:rsidRDefault="006C5C0C" w:rsidP="006C5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56,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6C5C0C" w:rsidRPr="0005480F" w14:paraId="3E0E0958" w14:textId="77777777" w:rsidTr="00BC4E74">
        <w:trPr>
          <w:trHeight w:val="523"/>
        </w:trPr>
        <w:tc>
          <w:tcPr>
            <w:tcW w:w="1710" w:type="dxa"/>
          </w:tcPr>
          <w:p w14:paraId="5EF08D2C" w14:textId="77777777" w:rsidR="006C5C0C" w:rsidRPr="0005480F" w:rsidRDefault="006C5C0C" w:rsidP="006C5C0C">
            <w:pPr>
              <w:pStyle w:val="ListParagraph"/>
              <w:ind w:left="166" w:right="-22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810" w:type="dxa"/>
          </w:tcPr>
          <w:p w14:paraId="4D64AA73" w14:textId="77777777" w:rsidR="006C5C0C" w:rsidRPr="0005480F" w:rsidRDefault="006C5C0C" w:rsidP="006C5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8C12E4D" w14:textId="0A459B77" w:rsidR="006C5C0C" w:rsidRPr="0005480F" w:rsidRDefault="006C5C0C" w:rsidP="006C5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   811,</w:t>
            </w:r>
            <w:r w:rsidR="00383C48" w:rsidRPr="00054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</w:t>
            </w:r>
            <w:r w:rsidR="00421C0E" w:rsidRPr="00421C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1A21FC" w14:textId="77777777" w:rsidR="006C5C0C" w:rsidRPr="0005480F" w:rsidRDefault="006C5C0C" w:rsidP="006C5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B8C7745" w14:textId="3947F9ED" w:rsidR="006C5C0C" w:rsidRPr="0005480F" w:rsidRDefault="006C5C0C" w:rsidP="006C5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</w:t>
            </w:r>
            <w:r w:rsidR="00421C0E" w:rsidRPr="00421C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,4</w:t>
            </w:r>
            <w:r w:rsidR="00421C0E" w:rsidRPr="00421C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2020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</w:t>
            </w:r>
            <w:r w:rsidR="008220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C862C4" w14:textId="77777777" w:rsidR="006C5C0C" w:rsidRPr="0005480F" w:rsidRDefault="006C5C0C" w:rsidP="006C5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6673C1E" w14:textId="77777777" w:rsidR="006C5C0C" w:rsidRPr="0005480F" w:rsidRDefault="006C5C0C" w:rsidP="006C5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5D65175E" w14:textId="51164D46" w:rsidR="006C5C0C" w:rsidRPr="0005480F" w:rsidRDefault="006C5C0C" w:rsidP="006C5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</w:t>
            </w:r>
            <w:r w:rsidR="00421C0E" w:rsidRPr="00421C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4114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41,</w:t>
            </w:r>
            <w:r w:rsidR="008220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3E5E66" w14:textId="77777777" w:rsidR="006C5C0C" w:rsidRPr="0005480F" w:rsidRDefault="006C5C0C" w:rsidP="006C5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932F43A" w14:textId="77777777" w:rsidR="006C5C0C" w:rsidRPr="0005480F" w:rsidRDefault="006C5C0C" w:rsidP="006C5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531A5833" w14:textId="3FF23047" w:rsidR="006C5C0C" w:rsidRPr="0005480F" w:rsidRDefault="006C5C0C" w:rsidP="006C5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937,</w:t>
            </w: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B67F0F" w14:textId="77777777" w:rsidR="006C5C0C" w:rsidRPr="0005480F" w:rsidRDefault="006C5C0C" w:rsidP="006C5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ADFCBC8" w14:textId="77777777" w:rsidR="006C5C0C" w:rsidRPr="0005480F" w:rsidRDefault="006C5C0C" w:rsidP="006C5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0C84DE00" w14:textId="5F6E05C2" w:rsidR="006C5C0C" w:rsidRPr="0005480F" w:rsidRDefault="006C5C0C" w:rsidP="006C5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1,613,865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4552F5" w14:textId="77777777" w:rsidR="006C5C0C" w:rsidRPr="0005480F" w:rsidRDefault="006C5C0C" w:rsidP="006C5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5C9D35F" w14:textId="77777777" w:rsidR="006C5C0C" w:rsidRPr="0005480F" w:rsidRDefault="006C5C0C" w:rsidP="006C5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496EE32D" w14:textId="41C3F935" w:rsidR="006C5C0C" w:rsidRPr="0005480F" w:rsidRDefault="00421C0E" w:rsidP="006C5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21C0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="006C5C0C" w:rsidRPr="0005480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,551,35</w:t>
            </w:r>
            <w:r w:rsidRPr="00421C0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</w:tbl>
    <w:p w14:paraId="2170BC4A" w14:textId="77777777" w:rsidR="00670791" w:rsidRPr="0005480F" w:rsidRDefault="00670791" w:rsidP="00CA54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</w:p>
    <w:p w14:paraId="02279015" w14:textId="7CF43932" w:rsidR="007145D9" w:rsidRPr="0005480F" w:rsidRDefault="007145D9" w:rsidP="00CA54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05480F">
        <w:rPr>
          <w:rFonts w:asciiTheme="majorBidi" w:hAnsiTheme="majorBidi" w:cstheme="majorBidi"/>
          <w:b/>
          <w:sz w:val="28"/>
          <w:szCs w:val="28"/>
          <w:cs/>
        </w:rPr>
        <w:t>กลุ่มบริษัทและบริษัทต้องปฏิบัติตามเงื่อนไขและข้อกำหนดต่างๆ ตลอดจนการดำรงอัตราส่วนทางการเงินตามที่ระบุไว้ในสัญญาเงินกู้ยืมและเงื่อนไขของหุ้นกู้</w:t>
      </w:r>
    </w:p>
    <w:p w14:paraId="31361099" w14:textId="280504EF" w:rsidR="00F15312" w:rsidRPr="0005480F" w:rsidRDefault="00F15312" w:rsidP="00CA54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1626842" w14:textId="388F66E0" w:rsidR="00AA65D2" w:rsidRPr="0005480F" w:rsidRDefault="00AA65D2" w:rsidP="00CA54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bookmarkStart w:id="8" w:name="_Hlk70859767"/>
      <w:r w:rsidRPr="0005480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เงินกู้ยืมระยะสั้นจากสถาบันการเงิน</w:t>
      </w:r>
    </w:p>
    <w:bookmarkEnd w:id="8"/>
    <w:p w14:paraId="5AFD86F2" w14:textId="77777777" w:rsidR="0045771F" w:rsidRPr="0005480F" w:rsidRDefault="0045771F" w:rsidP="00CA54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0070E28" w14:textId="5A47249A" w:rsidR="00C10C33" w:rsidRPr="0005480F" w:rsidRDefault="0045771F" w:rsidP="00CA54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F2771" w:rsidRPr="0005480F">
        <w:rPr>
          <w:rFonts w:asciiTheme="majorBidi" w:hAnsiTheme="majorBidi" w:cstheme="majorBidi"/>
          <w:sz w:val="28"/>
          <w:szCs w:val="28"/>
        </w:rPr>
        <w:t>14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421C0E" w:rsidRPr="00421C0E">
        <w:rPr>
          <w:rFonts w:asciiTheme="majorBidi" w:hAnsiTheme="majorBidi" w:cstheme="majorBidi"/>
          <w:sz w:val="28"/>
          <w:szCs w:val="28"/>
        </w:rPr>
        <w:t>2</w:t>
      </w:r>
      <w:r w:rsidR="001F2771" w:rsidRPr="0005480F">
        <w:rPr>
          <w:rFonts w:asciiTheme="majorBidi" w:hAnsiTheme="majorBidi" w:cstheme="majorBidi"/>
          <w:sz w:val="28"/>
          <w:szCs w:val="28"/>
        </w:rPr>
        <w:t>564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บริษัทย่อยแห่งหนึ่งได้ทำสัญญาเงินกู้ยืมระยะสั้นที่มีหลักประกันกับสถาบันการเงินต่างประเทศแห่งหนึ่งจำนวนเงิน </w:t>
      </w:r>
      <w:r w:rsidR="009C114A" w:rsidRPr="0005480F">
        <w:rPr>
          <w:rFonts w:asciiTheme="majorBidi" w:hAnsiTheme="majorBidi" w:cstheme="majorBidi"/>
          <w:sz w:val="28"/>
          <w:szCs w:val="28"/>
        </w:rPr>
        <w:t>95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ล้านดอลลาร์ไต้หวัน เทียบเท่าเงินบาทจำนวน </w:t>
      </w:r>
      <w:r w:rsidR="009C114A" w:rsidRPr="0005480F">
        <w:rPr>
          <w:rFonts w:asciiTheme="majorBidi" w:hAnsiTheme="majorBidi" w:cstheme="majorBidi"/>
          <w:sz w:val="28"/>
          <w:szCs w:val="28"/>
        </w:rPr>
        <w:t>1</w:t>
      </w:r>
      <w:r w:rsidR="00421C0E" w:rsidRPr="00421C0E">
        <w:rPr>
          <w:rFonts w:asciiTheme="majorBidi" w:hAnsiTheme="majorBidi" w:cstheme="majorBidi"/>
          <w:sz w:val="28"/>
          <w:szCs w:val="28"/>
        </w:rPr>
        <w:t>0</w:t>
      </w:r>
      <w:r w:rsidR="009C114A" w:rsidRPr="0005480F">
        <w:rPr>
          <w:rFonts w:asciiTheme="majorBidi" w:hAnsiTheme="majorBidi" w:cstheme="majorBidi"/>
          <w:sz w:val="28"/>
          <w:szCs w:val="28"/>
        </w:rPr>
        <w:t>9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ล้านบาท เงินกู้ยืมดังกล่าวมีอัตราดอกเบี้ยคงที่ร้อยละ </w:t>
      </w:r>
      <w:r w:rsidR="001F2771" w:rsidRPr="0005480F">
        <w:rPr>
          <w:rFonts w:asciiTheme="majorBidi" w:hAnsiTheme="majorBidi" w:cstheme="majorBidi"/>
          <w:sz w:val="28"/>
          <w:szCs w:val="28"/>
        </w:rPr>
        <w:t>1</w:t>
      </w:r>
      <w:r w:rsidRPr="0005480F">
        <w:rPr>
          <w:rFonts w:asciiTheme="majorBidi" w:hAnsiTheme="majorBidi" w:cstheme="majorBidi"/>
          <w:sz w:val="28"/>
          <w:szCs w:val="28"/>
          <w:cs/>
        </w:rPr>
        <w:t>.</w:t>
      </w:r>
      <w:r w:rsidR="001F2771" w:rsidRPr="0005480F">
        <w:rPr>
          <w:rFonts w:asciiTheme="majorBidi" w:hAnsiTheme="majorBidi" w:cstheme="majorBidi"/>
          <w:sz w:val="28"/>
          <w:szCs w:val="28"/>
        </w:rPr>
        <w:t>3</w:t>
      </w:r>
      <w:r w:rsidR="00421C0E" w:rsidRPr="00421C0E">
        <w:rPr>
          <w:rFonts w:asciiTheme="majorBidi" w:hAnsiTheme="majorBidi" w:cstheme="majorBidi"/>
          <w:sz w:val="28"/>
          <w:szCs w:val="28"/>
        </w:rPr>
        <w:t>2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ต่อปี และมีกำหนดชำระคืนภายใน </w:t>
      </w:r>
      <w:r w:rsidR="009C114A" w:rsidRPr="0005480F">
        <w:rPr>
          <w:rFonts w:asciiTheme="majorBidi" w:hAnsiTheme="majorBidi" w:cstheme="majorBidi"/>
          <w:sz w:val="28"/>
          <w:szCs w:val="28"/>
        </w:rPr>
        <w:t xml:space="preserve">1 </w:t>
      </w:r>
      <w:r w:rsidR="009C114A" w:rsidRPr="0005480F">
        <w:rPr>
          <w:rFonts w:asciiTheme="majorBidi" w:hAnsiTheme="majorBidi" w:cstheme="majorBidi" w:hint="cs"/>
          <w:sz w:val="28"/>
          <w:szCs w:val="28"/>
          <w:cs/>
        </w:rPr>
        <w:t>ปี</w:t>
      </w:r>
    </w:p>
    <w:p w14:paraId="4B2ECD40" w14:textId="77777777" w:rsidR="0045771F" w:rsidRPr="0005480F" w:rsidRDefault="0045771F" w:rsidP="00CA54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bookmarkStart w:id="9" w:name="_Hlk70859526"/>
    </w:p>
    <w:p w14:paraId="67955AD1" w14:textId="77777777" w:rsidR="00C54ACE" w:rsidRPr="0005480F" w:rsidRDefault="00C54ACE" w:rsidP="00CA54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8B4C7B4" w14:textId="663C5849" w:rsidR="00C25EE1" w:rsidRPr="0005480F" w:rsidRDefault="00C25EE1" w:rsidP="00CA54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5480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เงินกู้ยืมระยะยาวจากสถาบันการเงิน</w:t>
      </w:r>
    </w:p>
    <w:p w14:paraId="49475AD7" w14:textId="77777777" w:rsidR="00EE7361" w:rsidRPr="0005480F" w:rsidRDefault="00EE7361" w:rsidP="00CA54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36E42038" w14:textId="231472F1" w:rsidR="00C25EE1" w:rsidRPr="0005480F" w:rsidRDefault="0045771F" w:rsidP="00CA54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F2771" w:rsidRPr="0005480F">
        <w:rPr>
          <w:rFonts w:asciiTheme="majorBidi" w:hAnsiTheme="majorBidi" w:cstheme="majorBidi"/>
          <w:sz w:val="28"/>
          <w:szCs w:val="28"/>
        </w:rPr>
        <w:t>14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421C0E" w:rsidRPr="00421C0E">
        <w:rPr>
          <w:rFonts w:asciiTheme="majorBidi" w:hAnsiTheme="majorBidi" w:cstheme="majorBidi"/>
          <w:sz w:val="28"/>
          <w:szCs w:val="28"/>
        </w:rPr>
        <w:t>2</w:t>
      </w:r>
      <w:r w:rsidR="001F2771" w:rsidRPr="0005480F">
        <w:rPr>
          <w:rFonts w:asciiTheme="majorBidi" w:hAnsiTheme="majorBidi" w:cstheme="majorBidi"/>
          <w:sz w:val="28"/>
          <w:szCs w:val="28"/>
        </w:rPr>
        <w:t>56</w:t>
      </w:r>
      <w:r w:rsidR="008429E6" w:rsidRPr="0005480F">
        <w:rPr>
          <w:rFonts w:asciiTheme="majorBidi" w:hAnsiTheme="majorBidi" w:cstheme="majorBidi"/>
          <w:sz w:val="28"/>
          <w:szCs w:val="28"/>
        </w:rPr>
        <w:t>4</w:t>
      </w:r>
      <w:r w:rsidR="008429E6" w:rsidRPr="0005480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บริษัทได้ทำสัญญาเงินกู้ยืมระยะยาวที่มีหลักประกันกับสถาบันการเงินในประเทศแห่งหนึ่ง จำนวน </w:t>
      </w:r>
      <w:r w:rsidR="001F2771" w:rsidRPr="0005480F">
        <w:rPr>
          <w:rFonts w:asciiTheme="majorBidi" w:hAnsiTheme="majorBidi" w:cstheme="majorBidi"/>
          <w:sz w:val="28"/>
          <w:szCs w:val="28"/>
        </w:rPr>
        <w:t>1</w:t>
      </w:r>
      <w:r w:rsidR="00421C0E" w:rsidRPr="00421C0E">
        <w:rPr>
          <w:rFonts w:asciiTheme="majorBidi" w:hAnsiTheme="majorBidi" w:cstheme="majorBidi"/>
          <w:sz w:val="28"/>
          <w:szCs w:val="28"/>
        </w:rPr>
        <w:t>2</w:t>
      </w:r>
      <w:r w:rsidRPr="0005480F">
        <w:rPr>
          <w:rFonts w:asciiTheme="majorBidi" w:hAnsiTheme="majorBidi" w:cstheme="majorBidi"/>
          <w:sz w:val="28"/>
          <w:szCs w:val="28"/>
          <w:cs/>
        </w:rPr>
        <w:t>.</w:t>
      </w:r>
      <w:r w:rsidR="001F2771" w:rsidRPr="0005480F">
        <w:rPr>
          <w:rFonts w:asciiTheme="majorBidi" w:hAnsiTheme="majorBidi" w:cstheme="majorBidi"/>
          <w:sz w:val="28"/>
          <w:szCs w:val="28"/>
        </w:rPr>
        <w:t>69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ล้านบาท เงินกู้ยืมดังกล่าวมีอัตราดอกเบี้ยคงที่ร้อยละ </w:t>
      </w:r>
      <w:r w:rsidR="001F2771" w:rsidRPr="0005480F">
        <w:rPr>
          <w:rFonts w:asciiTheme="majorBidi" w:hAnsiTheme="majorBidi" w:cstheme="majorBidi"/>
          <w:sz w:val="28"/>
          <w:szCs w:val="28"/>
        </w:rPr>
        <w:t>3</w:t>
      </w:r>
      <w:r w:rsidRPr="0005480F">
        <w:rPr>
          <w:rFonts w:asciiTheme="majorBidi" w:hAnsiTheme="majorBidi" w:cstheme="majorBidi"/>
          <w:sz w:val="28"/>
          <w:szCs w:val="28"/>
          <w:cs/>
        </w:rPr>
        <w:t>.</w:t>
      </w:r>
      <w:r w:rsidR="001F2771" w:rsidRPr="0005480F">
        <w:rPr>
          <w:rFonts w:asciiTheme="majorBidi" w:hAnsiTheme="majorBidi" w:cstheme="majorBidi"/>
          <w:sz w:val="28"/>
          <w:szCs w:val="28"/>
        </w:rPr>
        <w:t>5</w:t>
      </w:r>
      <w:r w:rsidR="00421C0E" w:rsidRPr="00421C0E">
        <w:rPr>
          <w:rFonts w:asciiTheme="majorBidi" w:hAnsiTheme="majorBidi" w:cstheme="majorBidi"/>
          <w:sz w:val="28"/>
          <w:szCs w:val="28"/>
        </w:rPr>
        <w:t>0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ต่อปี และมีกำหนดชำระคืนภายใน </w:t>
      </w:r>
      <w:r w:rsidR="001F2771" w:rsidRPr="0005480F">
        <w:rPr>
          <w:rFonts w:asciiTheme="majorBidi" w:hAnsiTheme="majorBidi" w:cstheme="majorBidi"/>
          <w:sz w:val="28"/>
          <w:szCs w:val="28"/>
        </w:rPr>
        <w:t>3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ปี</w:t>
      </w:r>
    </w:p>
    <w:p w14:paraId="13F445BB" w14:textId="1312BDA4" w:rsidR="0045771F" w:rsidRPr="0005480F" w:rsidRDefault="0045771F" w:rsidP="00CA54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454CF382" w14:textId="68E45E63" w:rsidR="00E2796A" w:rsidRPr="0005480F" w:rsidRDefault="00E2796A" w:rsidP="00E279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Pr="0005480F">
        <w:rPr>
          <w:rFonts w:asciiTheme="majorBidi" w:hAnsiTheme="majorBidi" w:cstheme="majorBidi"/>
          <w:sz w:val="28"/>
          <w:szCs w:val="28"/>
        </w:rPr>
        <w:t xml:space="preserve"> 7 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="00421C0E" w:rsidRPr="00421C0E">
        <w:rPr>
          <w:rFonts w:asciiTheme="majorBidi" w:hAnsiTheme="majorBidi" w:cstheme="majorBidi"/>
          <w:sz w:val="28"/>
          <w:szCs w:val="28"/>
        </w:rPr>
        <w:t>2</w:t>
      </w:r>
      <w:r w:rsidRPr="0005480F">
        <w:rPr>
          <w:rFonts w:asciiTheme="majorBidi" w:hAnsiTheme="majorBidi" w:cstheme="majorBidi"/>
          <w:sz w:val="28"/>
          <w:szCs w:val="28"/>
        </w:rPr>
        <w:t xml:space="preserve">563 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บริษัทย่อยแห่งหนึ่งได้ทำสัญญาเงินกู้ยืมระยะยาวที่มีหลักประกันกับสถาบันการเงินในประเทศแห่งหนึ่งจำนวน </w:t>
      </w:r>
      <w:r w:rsidR="00421C0E" w:rsidRPr="00421C0E">
        <w:rPr>
          <w:rFonts w:asciiTheme="majorBidi" w:hAnsiTheme="majorBidi" w:cstheme="majorBidi"/>
          <w:sz w:val="28"/>
          <w:szCs w:val="28"/>
        </w:rPr>
        <w:t>2</w:t>
      </w:r>
      <w:r w:rsidRPr="0005480F">
        <w:rPr>
          <w:rFonts w:asciiTheme="majorBidi" w:hAnsiTheme="majorBidi" w:cstheme="majorBidi"/>
          <w:sz w:val="28"/>
          <w:szCs w:val="28"/>
        </w:rPr>
        <w:t xml:space="preserve">15 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ล้านบาท เงินกู้ยืมดังกล่าวมีอัตราดอกเบี้ย </w:t>
      </w:r>
      <w:r w:rsidRPr="0005480F">
        <w:rPr>
          <w:rFonts w:asciiTheme="majorBidi" w:hAnsiTheme="majorBidi" w:cstheme="majorBidi"/>
          <w:sz w:val="28"/>
          <w:szCs w:val="28"/>
        </w:rPr>
        <w:t xml:space="preserve">BIBOR 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ประเภท </w:t>
      </w:r>
      <w:r w:rsidRPr="0005480F">
        <w:rPr>
          <w:rFonts w:asciiTheme="majorBidi" w:hAnsiTheme="majorBidi" w:cstheme="majorBidi"/>
          <w:sz w:val="28"/>
          <w:szCs w:val="28"/>
        </w:rPr>
        <w:t xml:space="preserve">3 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เดือนบวกร้อยละ </w:t>
      </w:r>
      <w:r w:rsidRPr="0005480F">
        <w:rPr>
          <w:rFonts w:asciiTheme="majorBidi" w:hAnsiTheme="majorBidi" w:cstheme="majorBidi"/>
          <w:sz w:val="28"/>
          <w:szCs w:val="28"/>
        </w:rPr>
        <w:t xml:space="preserve">1.75 </w:t>
      </w:r>
      <w:r w:rsidRPr="0005480F">
        <w:rPr>
          <w:rFonts w:asciiTheme="majorBidi" w:hAnsiTheme="majorBidi" w:cstheme="majorBidi"/>
          <w:sz w:val="28"/>
          <w:szCs w:val="28"/>
          <w:cs/>
        </w:rPr>
        <w:t>ต่อปีและ</w:t>
      </w:r>
      <w:r w:rsidRPr="0005480F">
        <w:rPr>
          <w:rFonts w:asciiTheme="majorBidi" w:hAnsiTheme="majorBidi" w:cstheme="majorBidi"/>
          <w:sz w:val="28"/>
          <w:szCs w:val="28"/>
        </w:rPr>
        <w:br/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มีกำหนดชำระคืนภายใน </w:t>
      </w:r>
      <w:r w:rsidRPr="0005480F">
        <w:rPr>
          <w:rFonts w:asciiTheme="majorBidi" w:hAnsiTheme="majorBidi" w:cstheme="majorBidi"/>
          <w:sz w:val="28"/>
          <w:szCs w:val="28"/>
        </w:rPr>
        <w:t>1</w:t>
      </w:r>
      <w:r w:rsidR="00421C0E" w:rsidRPr="00421C0E">
        <w:rPr>
          <w:rFonts w:asciiTheme="majorBidi" w:hAnsiTheme="majorBidi" w:cstheme="majorBidi"/>
          <w:sz w:val="28"/>
          <w:szCs w:val="28"/>
        </w:rPr>
        <w:t>0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ปี ณ วันที่ </w:t>
      </w:r>
      <w:r w:rsidR="00777CF3" w:rsidRPr="0005480F">
        <w:rPr>
          <w:rFonts w:asciiTheme="majorBidi" w:hAnsiTheme="majorBidi" w:cstheme="majorBidi"/>
          <w:sz w:val="28"/>
          <w:szCs w:val="28"/>
        </w:rPr>
        <w:t>3</w:t>
      </w:r>
      <w:r w:rsidR="00421C0E" w:rsidRPr="00421C0E">
        <w:rPr>
          <w:rFonts w:asciiTheme="majorBidi" w:hAnsiTheme="majorBidi" w:cstheme="majorBidi"/>
          <w:sz w:val="28"/>
          <w:szCs w:val="28"/>
        </w:rPr>
        <w:t>0</w:t>
      </w:r>
      <w:r w:rsidR="00777CF3"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="00777CF3" w:rsidRPr="0005480F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21C0E" w:rsidRPr="00421C0E">
        <w:rPr>
          <w:rFonts w:asciiTheme="majorBidi" w:hAnsiTheme="majorBidi" w:cstheme="majorBidi"/>
          <w:sz w:val="28"/>
          <w:szCs w:val="28"/>
        </w:rPr>
        <w:t>2</w:t>
      </w:r>
      <w:r w:rsidRPr="0005480F">
        <w:rPr>
          <w:rFonts w:asciiTheme="majorBidi" w:hAnsiTheme="majorBidi" w:cstheme="majorBidi"/>
          <w:sz w:val="28"/>
          <w:szCs w:val="28"/>
        </w:rPr>
        <w:t xml:space="preserve">564 </w:t>
      </w:r>
      <w:r w:rsidRPr="0005480F">
        <w:rPr>
          <w:rFonts w:asciiTheme="majorBidi" w:hAnsiTheme="majorBidi" w:cstheme="majorBidi"/>
          <w:sz w:val="28"/>
          <w:szCs w:val="28"/>
          <w:cs/>
        </w:rPr>
        <w:t>บริษัทย่อยมีการเบิกใช้เงินกู้ดังกล่าว</w:t>
      </w:r>
      <w:r w:rsidR="00712042" w:rsidRPr="0005480F">
        <w:rPr>
          <w:rFonts w:asciiTheme="majorBidi" w:hAnsiTheme="majorBidi" w:cstheme="majorBidi" w:hint="cs"/>
          <w:sz w:val="28"/>
          <w:szCs w:val="28"/>
          <w:cs/>
        </w:rPr>
        <w:t>เต็ม</w:t>
      </w:r>
      <w:r w:rsidR="00F60388" w:rsidRPr="0005480F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="00712042" w:rsidRPr="0005480F">
        <w:rPr>
          <w:rFonts w:asciiTheme="majorBidi" w:hAnsiTheme="majorBidi" w:cstheme="majorBidi" w:hint="cs"/>
          <w:sz w:val="28"/>
          <w:szCs w:val="28"/>
          <w:cs/>
        </w:rPr>
        <w:t>แล้ว</w:t>
      </w:r>
    </w:p>
    <w:p w14:paraId="2376C246" w14:textId="1E07B83F" w:rsidR="00B670DD" w:rsidRPr="0005480F" w:rsidRDefault="00B670DD" w:rsidP="00E279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293400EF" w14:textId="22EA30BF" w:rsidR="00B670DD" w:rsidRPr="0005480F" w:rsidRDefault="00B670DD" w:rsidP="00E279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421C0E" w:rsidRPr="00421C0E">
        <w:rPr>
          <w:rFonts w:asciiTheme="majorBidi" w:hAnsiTheme="majorBidi" w:cstheme="majorBidi"/>
          <w:sz w:val="28"/>
          <w:szCs w:val="28"/>
        </w:rPr>
        <w:t>2</w:t>
      </w:r>
      <w:r w:rsidRPr="0005480F">
        <w:rPr>
          <w:rFonts w:asciiTheme="majorBidi" w:hAnsiTheme="majorBidi" w:cstheme="majorBidi"/>
          <w:sz w:val="28"/>
          <w:szCs w:val="28"/>
        </w:rPr>
        <w:t xml:space="preserve">3 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421C0E" w:rsidRPr="00421C0E">
        <w:rPr>
          <w:rFonts w:asciiTheme="majorBidi" w:hAnsiTheme="majorBidi" w:cstheme="majorBidi"/>
          <w:sz w:val="28"/>
          <w:szCs w:val="28"/>
        </w:rPr>
        <w:t>2</w:t>
      </w:r>
      <w:r w:rsidRPr="0005480F">
        <w:rPr>
          <w:rFonts w:asciiTheme="majorBidi" w:hAnsiTheme="majorBidi" w:cstheme="majorBidi"/>
          <w:sz w:val="28"/>
          <w:szCs w:val="28"/>
        </w:rPr>
        <w:t>564 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บริษัทย่อยแห่งหนึ่งได้ทำสัญญาเงินกู้ยืมระยะยาวที่มีหลักประกันฉบับใหม่กับสถาบันการเงินในประเทศแห่งหนึ่ง </w:t>
      </w:r>
      <w:r w:rsidR="00D06418">
        <w:rPr>
          <w:rFonts w:asciiTheme="majorBidi" w:hAnsiTheme="majorBidi" w:cstheme="majorBidi" w:hint="cs"/>
          <w:sz w:val="28"/>
          <w:szCs w:val="28"/>
          <w:cs/>
        </w:rPr>
        <w:t>เพื่อทดแทน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สัญญาฉบับเดิมมีวงเงินสินเชื่อให้กู้จำนวน </w:t>
      </w:r>
      <w:r w:rsidRPr="0005480F">
        <w:rPr>
          <w:rFonts w:asciiTheme="majorBidi" w:hAnsiTheme="majorBidi" w:cstheme="majorBidi"/>
          <w:sz w:val="28"/>
          <w:szCs w:val="28"/>
        </w:rPr>
        <w:t xml:space="preserve">395 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ล้านบาท ซึ่ง ณ วันที่ </w:t>
      </w:r>
      <w:r w:rsidRPr="0005480F">
        <w:rPr>
          <w:rFonts w:asciiTheme="majorBidi" w:hAnsiTheme="majorBidi" w:cstheme="majorBidi"/>
          <w:sz w:val="28"/>
          <w:szCs w:val="28"/>
        </w:rPr>
        <w:t>3</w:t>
      </w:r>
      <w:r w:rsidR="00421C0E" w:rsidRPr="00421C0E">
        <w:rPr>
          <w:rFonts w:asciiTheme="majorBidi" w:hAnsiTheme="majorBidi" w:cstheme="majorBidi"/>
          <w:sz w:val="28"/>
          <w:szCs w:val="28"/>
        </w:rPr>
        <w:t>0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421C0E" w:rsidRPr="00421C0E">
        <w:rPr>
          <w:rFonts w:asciiTheme="majorBidi" w:hAnsiTheme="majorBidi" w:cstheme="majorBidi"/>
          <w:sz w:val="28"/>
          <w:szCs w:val="28"/>
        </w:rPr>
        <w:t>2</w:t>
      </w:r>
      <w:r w:rsidRPr="0005480F">
        <w:rPr>
          <w:rFonts w:asciiTheme="majorBidi" w:hAnsiTheme="majorBidi" w:cstheme="majorBidi"/>
          <w:sz w:val="28"/>
          <w:szCs w:val="28"/>
        </w:rPr>
        <w:t>564</w:t>
      </w:r>
      <w:r w:rsidR="00D06418" w:rsidRPr="0005480F">
        <w:rPr>
          <w:rFonts w:asciiTheme="majorBidi" w:hAnsiTheme="majorBidi" w:cstheme="majorBidi"/>
          <w:sz w:val="28"/>
          <w:szCs w:val="28"/>
        </w:rPr>
        <w:br/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มียอดคงเหลือจำนวน </w:t>
      </w:r>
      <w:r w:rsidRPr="0005480F">
        <w:rPr>
          <w:rFonts w:asciiTheme="majorBidi" w:hAnsiTheme="majorBidi" w:cstheme="majorBidi"/>
          <w:sz w:val="28"/>
          <w:szCs w:val="28"/>
        </w:rPr>
        <w:t>315.1</w:t>
      </w:r>
      <w:r w:rsidR="00421C0E" w:rsidRPr="00421C0E">
        <w:rPr>
          <w:rFonts w:asciiTheme="majorBidi" w:hAnsiTheme="majorBidi" w:cstheme="majorBidi"/>
          <w:sz w:val="28"/>
          <w:szCs w:val="28"/>
        </w:rPr>
        <w:t>0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ล้านบาท เป็นสัญญาฉบับใหม่มีวงเงินสินเชื่อให้กู้จำนวน </w:t>
      </w:r>
      <w:r w:rsidRPr="0005480F">
        <w:rPr>
          <w:rFonts w:asciiTheme="majorBidi" w:hAnsiTheme="majorBidi" w:cstheme="majorBidi"/>
          <w:sz w:val="28"/>
          <w:szCs w:val="28"/>
        </w:rPr>
        <w:t>1,</w:t>
      </w:r>
      <w:r w:rsidR="00421C0E" w:rsidRPr="00421C0E">
        <w:rPr>
          <w:rFonts w:asciiTheme="majorBidi" w:hAnsiTheme="majorBidi" w:cstheme="majorBidi"/>
          <w:sz w:val="28"/>
          <w:szCs w:val="28"/>
        </w:rPr>
        <w:t>0</w:t>
      </w:r>
      <w:r w:rsidRPr="0005480F">
        <w:rPr>
          <w:rFonts w:asciiTheme="majorBidi" w:hAnsiTheme="majorBidi" w:cstheme="majorBidi"/>
          <w:sz w:val="28"/>
          <w:szCs w:val="28"/>
        </w:rPr>
        <w:t xml:space="preserve">35.83 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ล้านเยน หรือเทียบเท่ากับ </w:t>
      </w:r>
      <w:r w:rsidRPr="0005480F">
        <w:rPr>
          <w:rFonts w:asciiTheme="majorBidi" w:hAnsiTheme="majorBidi" w:cstheme="majorBidi"/>
          <w:sz w:val="28"/>
          <w:szCs w:val="28"/>
        </w:rPr>
        <w:t>315.1</w:t>
      </w:r>
      <w:r w:rsidR="00421C0E" w:rsidRPr="00421C0E">
        <w:rPr>
          <w:rFonts w:asciiTheme="majorBidi" w:hAnsiTheme="majorBidi" w:cstheme="majorBidi"/>
          <w:sz w:val="28"/>
          <w:szCs w:val="28"/>
        </w:rPr>
        <w:t>0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ล้านบาท โดยมีอัตราดอกเบี้ยคงที่ร้อยละ </w:t>
      </w:r>
      <w:r w:rsidRPr="0005480F">
        <w:rPr>
          <w:rFonts w:asciiTheme="majorBidi" w:hAnsiTheme="majorBidi" w:cstheme="majorBidi"/>
          <w:sz w:val="28"/>
          <w:szCs w:val="28"/>
        </w:rPr>
        <w:t xml:space="preserve">1.614 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ต่อปี โดยเริ่มชำระงวดแรกวันที่ </w:t>
      </w:r>
      <w:r w:rsidR="00421C0E" w:rsidRPr="00421C0E">
        <w:rPr>
          <w:rFonts w:asciiTheme="majorBidi" w:hAnsiTheme="majorBidi" w:cstheme="majorBidi"/>
          <w:sz w:val="28"/>
          <w:szCs w:val="28"/>
        </w:rPr>
        <w:t>2</w:t>
      </w:r>
      <w:r w:rsidRPr="0005480F">
        <w:rPr>
          <w:rFonts w:asciiTheme="majorBidi" w:hAnsiTheme="majorBidi" w:cstheme="majorBidi"/>
          <w:sz w:val="28"/>
          <w:szCs w:val="28"/>
        </w:rPr>
        <w:t xml:space="preserve">9 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ตุลาคม </w:t>
      </w:r>
      <w:r w:rsidR="00421C0E" w:rsidRPr="00421C0E">
        <w:rPr>
          <w:rFonts w:asciiTheme="majorBidi" w:hAnsiTheme="majorBidi" w:cstheme="majorBidi"/>
          <w:sz w:val="28"/>
          <w:szCs w:val="28"/>
        </w:rPr>
        <w:t>2</w:t>
      </w:r>
      <w:r w:rsidRPr="0005480F">
        <w:rPr>
          <w:rFonts w:asciiTheme="majorBidi" w:hAnsiTheme="majorBidi" w:cstheme="majorBidi"/>
          <w:sz w:val="28"/>
          <w:szCs w:val="28"/>
        </w:rPr>
        <w:t xml:space="preserve">564 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และต้องชำระคืนทั้งหมดภายในวันที่ </w:t>
      </w:r>
      <w:r w:rsidRPr="0005480F">
        <w:rPr>
          <w:rFonts w:asciiTheme="majorBidi" w:hAnsiTheme="majorBidi" w:cstheme="majorBidi"/>
          <w:sz w:val="28"/>
          <w:szCs w:val="28"/>
        </w:rPr>
        <w:t>3</w:t>
      </w:r>
      <w:r w:rsidR="00421C0E" w:rsidRPr="00421C0E">
        <w:rPr>
          <w:rFonts w:asciiTheme="majorBidi" w:hAnsiTheme="majorBidi" w:cstheme="majorBidi"/>
          <w:sz w:val="28"/>
          <w:szCs w:val="28"/>
        </w:rPr>
        <w:t>0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="00421C0E" w:rsidRPr="00421C0E">
        <w:rPr>
          <w:rFonts w:asciiTheme="majorBidi" w:hAnsiTheme="majorBidi" w:cstheme="majorBidi"/>
          <w:sz w:val="28"/>
          <w:szCs w:val="28"/>
        </w:rPr>
        <w:t>2</w:t>
      </w:r>
      <w:r w:rsidRPr="0005480F">
        <w:rPr>
          <w:rFonts w:asciiTheme="majorBidi" w:hAnsiTheme="majorBidi" w:cstheme="majorBidi"/>
          <w:sz w:val="28"/>
          <w:szCs w:val="28"/>
        </w:rPr>
        <w:t>57</w:t>
      </w:r>
      <w:r w:rsidR="00421C0E" w:rsidRPr="00421C0E">
        <w:rPr>
          <w:rFonts w:asciiTheme="majorBidi" w:hAnsiTheme="majorBidi" w:cstheme="majorBidi"/>
          <w:sz w:val="28"/>
          <w:szCs w:val="28"/>
        </w:rPr>
        <w:t>0</w:t>
      </w:r>
    </w:p>
    <w:p w14:paraId="2C85FCE8" w14:textId="2B44252D" w:rsidR="00B670DD" w:rsidRPr="0005480F" w:rsidRDefault="00B670DD" w:rsidP="00E279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70530177" w14:textId="5E7B0106" w:rsidR="00B670DD" w:rsidRPr="0005480F" w:rsidRDefault="00D06418" w:rsidP="00E279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>เมื่อ</w:t>
      </w:r>
      <w:r w:rsidR="00B670DD" w:rsidRPr="0005480F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="00B670DD"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670DD" w:rsidRPr="0005480F">
        <w:rPr>
          <w:rFonts w:asciiTheme="majorBidi" w:hAnsiTheme="majorBidi" w:cstheme="majorBidi"/>
          <w:sz w:val="28"/>
          <w:szCs w:val="28"/>
        </w:rPr>
        <w:t>3</w:t>
      </w:r>
      <w:r w:rsidR="00421C0E" w:rsidRPr="00421C0E">
        <w:rPr>
          <w:rFonts w:asciiTheme="majorBidi" w:hAnsiTheme="majorBidi" w:cstheme="majorBidi"/>
          <w:sz w:val="28"/>
          <w:szCs w:val="28"/>
        </w:rPr>
        <w:t>0</w:t>
      </w:r>
      <w:r w:rsidR="00B670DD"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="00B670DD" w:rsidRPr="0005480F">
        <w:rPr>
          <w:rFonts w:asciiTheme="majorBidi" w:hAnsiTheme="majorBidi" w:cs="Angsana New" w:hint="cs"/>
          <w:sz w:val="28"/>
          <w:szCs w:val="28"/>
          <w:cs/>
        </w:rPr>
        <w:t>กันยายน</w:t>
      </w:r>
      <w:r w:rsidR="00B670DD"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21C0E" w:rsidRPr="00421C0E">
        <w:rPr>
          <w:rFonts w:asciiTheme="majorBidi" w:hAnsiTheme="majorBidi" w:cstheme="majorBidi"/>
          <w:sz w:val="28"/>
          <w:szCs w:val="28"/>
        </w:rPr>
        <w:t>2</w:t>
      </w:r>
      <w:r w:rsidR="00B670DD" w:rsidRPr="0005480F">
        <w:rPr>
          <w:rFonts w:asciiTheme="majorBidi" w:hAnsiTheme="majorBidi" w:cstheme="majorBidi"/>
          <w:sz w:val="28"/>
          <w:szCs w:val="28"/>
        </w:rPr>
        <w:t xml:space="preserve">564 </w:t>
      </w:r>
      <w:r w:rsidR="00B670DD" w:rsidRPr="0005480F">
        <w:rPr>
          <w:rFonts w:asciiTheme="majorBidi" w:hAnsiTheme="majorBidi" w:cs="Angsana New" w:hint="cs"/>
          <w:sz w:val="28"/>
          <w:szCs w:val="28"/>
          <w:cs/>
        </w:rPr>
        <w:t>บริษัทมีสัญญาแลกเปลี่ยนเงินตราต่างประเทศ</w:t>
      </w:r>
      <w:r w:rsidR="00B670DD" w:rsidRPr="0005480F">
        <w:rPr>
          <w:rFonts w:asciiTheme="majorBidi" w:hAnsiTheme="majorBidi" w:cs="Angsana New"/>
          <w:sz w:val="28"/>
          <w:szCs w:val="28"/>
          <w:cs/>
        </w:rPr>
        <w:t xml:space="preserve"> (</w:t>
      </w:r>
      <w:r w:rsidR="00B670DD" w:rsidRPr="0005480F">
        <w:rPr>
          <w:rFonts w:asciiTheme="majorBidi" w:hAnsiTheme="majorBidi" w:cstheme="majorBidi"/>
          <w:sz w:val="28"/>
          <w:szCs w:val="28"/>
        </w:rPr>
        <w:t xml:space="preserve">Cross Currency Swap) </w:t>
      </w:r>
      <w:r w:rsidR="00B670DD" w:rsidRPr="0005480F">
        <w:rPr>
          <w:rFonts w:asciiTheme="majorBidi" w:hAnsiTheme="majorBidi" w:cs="Angsana New" w:hint="cs"/>
          <w:sz w:val="28"/>
          <w:szCs w:val="28"/>
          <w:cs/>
        </w:rPr>
        <w:t>กับสถาบันการเงินในประเทศแห่งหนึ่งสำหรับเงินกู้ยืมระยะยาวเป็นจำนวน</w:t>
      </w:r>
      <w:r w:rsidR="00B670DD"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670DD" w:rsidRPr="0005480F">
        <w:rPr>
          <w:rFonts w:asciiTheme="majorBidi" w:hAnsiTheme="majorBidi" w:cstheme="majorBidi"/>
          <w:sz w:val="28"/>
          <w:szCs w:val="28"/>
        </w:rPr>
        <w:t>1,</w:t>
      </w:r>
      <w:r w:rsidR="00421C0E" w:rsidRPr="00421C0E">
        <w:rPr>
          <w:rFonts w:asciiTheme="majorBidi" w:hAnsiTheme="majorBidi" w:cstheme="majorBidi"/>
          <w:sz w:val="28"/>
          <w:szCs w:val="28"/>
        </w:rPr>
        <w:t>0</w:t>
      </w:r>
      <w:r w:rsidR="00B670DD" w:rsidRPr="0005480F">
        <w:rPr>
          <w:rFonts w:asciiTheme="majorBidi" w:hAnsiTheme="majorBidi" w:cstheme="majorBidi"/>
          <w:sz w:val="28"/>
          <w:szCs w:val="28"/>
        </w:rPr>
        <w:t xml:space="preserve">35.83 </w:t>
      </w:r>
      <w:r w:rsidR="00B670DD" w:rsidRPr="0005480F">
        <w:rPr>
          <w:rFonts w:asciiTheme="majorBidi" w:hAnsiTheme="majorBidi" w:cs="Angsana New" w:hint="cs"/>
          <w:sz w:val="28"/>
          <w:szCs w:val="28"/>
          <w:cs/>
        </w:rPr>
        <w:t>ล้านเยน</w:t>
      </w:r>
      <w:r w:rsidR="00B670DD"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670DD" w:rsidRPr="0005480F">
        <w:rPr>
          <w:rFonts w:asciiTheme="majorBidi" w:hAnsiTheme="majorBidi" w:cs="Angsana New" w:hint="cs"/>
          <w:sz w:val="28"/>
          <w:szCs w:val="28"/>
          <w:cs/>
        </w:rPr>
        <w:t>หรือเทียบเท่ากับ</w:t>
      </w:r>
      <w:r w:rsidR="00B670DD"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670DD" w:rsidRPr="0005480F">
        <w:rPr>
          <w:rFonts w:asciiTheme="majorBidi" w:hAnsiTheme="majorBidi" w:cstheme="majorBidi"/>
          <w:sz w:val="28"/>
          <w:szCs w:val="28"/>
        </w:rPr>
        <w:t>315.1</w:t>
      </w:r>
      <w:r w:rsidR="00421C0E" w:rsidRPr="00421C0E">
        <w:rPr>
          <w:rFonts w:asciiTheme="majorBidi" w:hAnsiTheme="majorBidi" w:cstheme="majorBidi"/>
          <w:sz w:val="28"/>
          <w:szCs w:val="28"/>
        </w:rPr>
        <w:t>0</w:t>
      </w:r>
      <w:r w:rsidR="00B670DD"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="00B670DD" w:rsidRPr="0005480F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="00B670DD"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670DD" w:rsidRPr="0005480F">
        <w:rPr>
          <w:rFonts w:asciiTheme="majorBidi" w:hAnsiTheme="majorBidi" w:cs="Angsana New" w:hint="cs"/>
          <w:sz w:val="28"/>
          <w:szCs w:val="28"/>
          <w:cs/>
        </w:rPr>
        <w:t>และแลกเปลี่ยนอัตราดอกเบี้ยระหว่างอัตราดอกเบี้ยคงที่ร้อยละ</w:t>
      </w:r>
      <w:r w:rsidR="00B670DD"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670DD" w:rsidRPr="0005480F">
        <w:rPr>
          <w:rFonts w:asciiTheme="majorBidi" w:hAnsiTheme="majorBidi" w:cstheme="majorBidi"/>
          <w:sz w:val="28"/>
          <w:szCs w:val="28"/>
        </w:rPr>
        <w:t xml:space="preserve">1.614 </w:t>
      </w:r>
      <w:r w:rsidR="00B670DD" w:rsidRPr="0005480F">
        <w:rPr>
          <w:rFonts w:asciiTheme="majorBidi" w:hAnsiTheme="majorBidi" w:cs="Angsana New" w:hint="cs"/>
          <w:sz w:val="28"/>
          <w:szCs w:val="28"/>
          <w:cs/>
        </w:rPr>
        <w:t>ต่อปี</w:t>
      </w:r>
      <w:r w:rsidR="00B670DD"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670DD" w:rsidRPr="0005480F">
        <w:rPr>
          <w:rFonts w:asciiTheme="majorBidi" w:hAnsiTheme="majorBidi" w:cs="Angsana New" w:hint="cs"/>
          <w:sz w:val="28"/>
          <w:szCs w:val="28"/>
          <w:cs/>
        </w:rPr>
        <w:t>และอัตราดอกเบี้ยลอยตัว</w:t>
      </w:r>
      <w:r w:rsidR="00B670DD"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670DD" w:rsidRPr="0005480F">
        <w:rPr>
          <w:rFonts w:asciiTheme="majorBidi" w:hAnsiTheme="majorBidi" w:cstheme="majorBidi"/>
          <w:sz w:val="28"/>
          <w:szCs w:val="28"/>
        </w:rPr>
        <w:t xml:space="preserve">THOR </w:t>
      </w:r>
      <w:r w:rsidR="0060075A">
        <w:rPr>
          <w:rFonts w:asciiTheme="majorBidi" w:hAnsiTheme="majorBidi" w:cstheme="majorBidi" w:hint="cs"/>
          <w:sz w:val="28"/>
          <w:szCs w:val="28"/>
          <w:cs/>
        </w:rPr>
        <w:t>บวกร้อยละ</w:t>
      </w:r>
      <w:r w:rsidR="00B670DD"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="00421C0E" w:rsidRPr="00421C0E">
        <w:rPr>
          <w:rFonts w:asciiTheme="majorBidi" w:hAnsiTheme="majorBidi" w:cstheme="majorBidi"/>
          <w:sz w:val="28"/>
          <w:szCs w:val="28"/>
        </w:rPr>
        <w:t>2</w:t>
      </w:r>
      <w:r w:rsidR="00B670DD" w:rsidRPr="0005480F">
        <w:rPr>
          <w:rFonts w:asciiTheme="majorBidi" w:hAnsiTheme="majorBidi" w:cstheme="majorBidi"/>
          <w:sz w:val="28"/>
          <w:szCs w:val="28"/>
        </w:rPr>
        <w:t>.</w:t>
      </w:r>
      <w:r w:rsidR="00421C0E" w:rsidRPr="00421C0E">
        <w:rPr>
          <w:rFonts w:asciiTheme="majorBidi" w:hAnsiTheme="majorBidi" w:cstheme="majorBidi"/>
          <w:sz w:val="28"/>
          <w:szCs w:val="28"/>
        </w:rPr>
        <w:t>0</w:t>
      </w:r>
      <w:r w:rsidR="00B670DD" w:rsidRPr="0005480F">
        <w:rPr>
          <w:rFonts w:asciiTheme="majorBidi" w:hAnsiTheme="majorBidi" w:cstheme="majorBidi"/>
          <w:sz w:val="28"/>
          <w:szCs w:val="28"/>
        </w:rPr>
        <w:t xml:space="preserve">8 </w:t>
      </w:r>
      <w:r w:rsidR="00B670DD" w:rsidRPr="0005480F">
        <w:rPr>
          <w:rFonts w:asciiTheme="majorBidi" w:hAnsiTheme="majorBidi" w:cs="Angsana New" w:hint="cs"/>
          <w:sz w:val="28"/>
          <w:szCs w:val="28"/>
          <w:cs/>
        </w:rPr>
        <w:t>ต่อปี</w:t>
      </w:r>
      <w:r w:rsidR="00B670DD"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670DD" w:rsidRPr="0005480F">
        <w:rPr>
          <w:rFonts w:asciiTheme="majorBidi" w:hAnsiTheme="majorBidi" w:cs="Angsana New" w:hint="cs"/>
          <w:sz w:val="28"/>
          <w:szCs w:val="28"/>
          <w:cs/>
        </w:rPr>
        <w:t>โดยจะครบกำหนดสัญญาในวันที่</w:t>
      </w:r>
      <w:r w:rsidR="00B670DD"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670DD" w:rsidRPr="0005480F">
        <w:rPr>
          <w:rFonts w:asciiTheme="majorBidi" w:hAnsiTheme="majorBidi" w:cstheme="majorBidi"/>
          <w:sz w:val="28"/>
          <w:szCs w:val="28"/>
        </w:rPr>
        <w:t>3</w:t>
      </w:r>
      <w:r w:rsidR="00421C0E" w:rsidRPr="00421C0E">
        <w:rPr>
          <w:rFonts w:asciiTheme="majorBidi" w:hAnsiTheme="majorBidi" w:cstheme="majorBidi"/>
          <w:sz w:val="28"/>
          <w:szCs w:val="28"/>
        </w:rPr>
        <w:t>0</w:t>
      </w:r>
      <w:r w:rsidR="00B670DD"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="00B670DD" w:rsidRPr="0005480F">
        <w:rPr>
          <w:rFonts w:asciiTheme="majorBidi" w:hAnsiTheme="majorBidi" w:cs="Angsana New" w:hint="cs"/>
          <w:sz w:val="28"/>
          <w:szCs w:val="28"/>
          <w:cs/>
        </w:rPr>
        <w:t>เมษายน</w:t>
      </w:r>
      <w:r w:rsidR="00B670DD"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21C0E" w:rsidRPr="00421C0E">
        <w:rPr>
          <w:rFonts w:asciiTheme="majorBidi" w:hAnsiTheme="majorBidi" w:cstheme="majorBidi"/>
          <w:sz w:val="28"/>
          <w:szCs w:val="28"/>
        </w:rPr>
        <w:t>2</w:t>
      </w:r>
      <w:r w:rsidR="00B670DD" w:rsidRPr="0005480F">
        <w:rPr>
          <w:rFonts w:asciiTheme="majorBidi" w:hAnsiTheme="majorBidi" w:cstheme="majorBidi"/>
          <w:sz w:val="28"/>
          <w:szCs w:val="28"/>
        </w:rPr>
        <w:t>57</w:t>
      </w:r>
      <w:r w:rsidR="00421C0E" w:rsidRPr="00421C0E">
        <w:rPr>
          <w:rFonts w:asciiTheme="majorBidi" w:hAnsiTheme="majorBidi" w:cstheme="majorBidi"/>
          <w:sz w:val="28"/>
          <w:szCs w:val="28"/>
        </w:rPr>
        <w:t>0</w:t>
      </w:r>
    </w:p>
    <w:p w14:paraId="4C94D487" w14:textId="77777777" w:rsidR="00E2796A" w:rsidRPr="0005480F" w:rsidRDefault="00E2796A" w:rsidP="00CA54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692E1C56" w14:textId="6B946499" w:rsidR="00E93D19" w:rsidRPr="0005480F" w:rsidRDefault="00E93D19" w:rsidP="00CA54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  <w:r w:rsidRPr="0005480F">
        <w:rPr>
          <w:rFonts w:asciiTheme="majorBidi" w:hAnsiTheme="majorBidi" w:cstheme="majorBidi"/>
          <w:bCs/>
          <w:i/>
          <w:iCs/>
          <w:sz w:val="28"/>
          <w:szCs w:val="28"/>
          <w:cs/>
        </w:rPr>
        <w:t>หุ้นกู้</w:t>
      </w:r>
    </w:p>
    <w:p w14:paraId="3316C91B" w14:textId="77777777" w:rsidR="00F17EA1" w:rsidRPr="0005480F" w:rsidRDefault="00F17EA1" w:rsidP="00CA54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Cs/>
          <w:sz w:val="20"/>
          <w:szCs w:val="20"/>
        </w:rPr>
      </w:pPr>
    </w:p>
    <w:p w14:paraId="077D02B0" w14:textId="0FC6EF47" w:rsidR="00F17EA1" w:rsidRPr="0005480F" w:rsidRDefault="00F17EA1" w:rsidP="00CA548D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F2771" w:rsidRPr="0005480F">
        <w:rPr>
          <w:rFonts w:asciiTheme="majorBidi" w:hAnsiTheme="majorBidi" w:cstheme="majorBidi"/>
          <w:sz w:val="28"/>
          <w:szCs w:val="28"/>
        </w:rPr>
        <w:t>5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="00FB05DB" w:rsidRPr="0005480F">
        <w:rPr>
          <w:rFonts w:asciiTheme="majorBidi" w:hAnsiTheme="majorBidi" w:cstheme="majorBidi"/>
          <w:sz w:val="28"/>
          <w:szCs w:val="28"/>
          <w:cs/>
        </w:rPr>
        <w:t>มีนาคม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21C0E" w:rsidRPr="00421C0E">
        <w:rPr>
          <w:rFonts w:asciiTheme="majorBidi" w:hAnsiTheme="majorBidi" w:cstheme="majorBidi"/>
          <w:sz w:val="28"/>
          <w:szCs w:val="28"/>
        </w:rPr>
        <w:t>2</w:t>
      </w:r>
      <w:r w:rsidR="001F2771" w:rsidRPr="0005480F">
        <w:rPr>
          <w:rFonts w:asciiTheme="majorBidi" w:hAnsiTheme="majorBidi" w:cstheme="majorBidi"/>
          <w:sz w:val="28"/>
          <w:szCs w:val="28"/>
        </w:rPr>
        <w:t>564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FB05DB" w:rsidRPr="0005480F">
        <w:rPr>
          <w:rFonts w:asciiTheme="majorBidi" w:hAnsiTheme="majorBidi" w:cstheme="majorBidi"/>
          <w:sz w:val="28"/>
          <w:szCs w:val="28"/>
          <w:cs/>
        </w:rPr>
        <w:t>ออกหุ้น</w:t>
      </w:r>
      <w:r w:rsidRPr="0005480F">
        <w:rPr>
          <w:rFonts w:asciiTheme="majorBidi" w:hAnsiTheme="majorBidi" w:cstheme="majorBidi"/>
          <w:sz w:val="28"/>
          <w:szCs w:val="28"/>
          <w:cs/>
        </w:rPr>
        <w:t>กู้ไม่ด้อยสิทธิและ</w:t>
      </w:r>
      <w:r w:rsidR="0045771F" w:rsidRPr="0005480F">
        <w:rPr>
          <w:rFonts w:asciiTheme="majorBidi" w:hAnsiTheme="majorBidi" w:cstheme="majorBidi"/>
          <w:sz w:val="28"/>
          <w:szCs w:val="28"/>
          <w:cs/>
        </w:rPr>
        <w:t>ไม่</w:t>
      </w:r>
      <w:r w:rsidRPr="0005480F">
        <w:rPr>
          <w:rFonts w:asciiTheme="majorBidi" w:hAnsiTheme="majorBidi" w:cstheme="majorBidi"/>
          <w:sz w:val="28"/>
          <w:szCs w:val="28"/>
          <w:cs/>
        </w:rPr>
        <w:t>มีหลักประกัน</w:t>
      </w:r>
      <w:r w:rsidR="00FB05DB" w:rsidRPr="0005480F">
        <w:rPr>
          <w:rFonts w:asciiTheme="majorBidi" w:hAnsiTheme="majorBidi" w:cstheme="majorBidi"/>
          <w:sz w:val="28"/>
          <w:szCs w:val="28"/>
          <w:cs/>
        </w:rPr>
        <w:t xml:space="preserve"> จำนวน</w:t>
      </w:r>
      <w:r w:rsidR="00FB05DB"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="001F2771" w:rsidRPr="0005480F">
        <w:rPr>
          <w:rFonts w:asciiTheme="majorBidi" w:hAnsiTheme="majorBidi" w:cstheme="majorBidi"/>
          <w:sz w:val="28"/>
          <w:szCs w:val="28"/>
        </w:rPr>
        <w:t>7</w:t>
      </w:r>
      <w:r w:rsidR="00421C0E" w:rsidRPr="00421C0E">
        <w:rPr>
          <w:rFonts w:asciiTheme="majorBidi" w:hAnsiTheme="majorBidi" w:cstheme="majorBidi"/>
          <w:sz w:val="28"/>
          <w:szCs w:val="28"/>
        </w:rPr>
        <w:t>00</w:t>
      </w:r>
      <w:r w:rsidR="00FB05DB"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="00FB05DB" w:rsidRPr="0005480F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FB05DB"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="00D02411" w:rsidRPr="0005480F">
        <w:rPr>
          <w:rFonts w:asciiTheme="majorBidi" w:hAnsiTheme="majorBidi" w:cstheme="majorBidi"/>
          <w:sz w:val="28"/>
          <w:szCs w:val="28"/>
        </w:rPr>
        <w:t>(</w:t>
      </w:r>
      <w:r w:rsidR="001F2771" w:rsidRPr="0005480F">
        <w:rPr>
          <w:rFonts w:asciiTheme="majorBidi" w:hAnsiTheme="majorBidi" w:cstheme="majorBidi"/>
          <w:sz w:val="28"/>
          <w:szCs w:val="28"/>
        </w:rPr>
        <w:t>7</w:t>
      </w:r>
      <w:r w:rsidR="00421C0E" w:rsidRPr="00421C0E">
        <w:rPr>
          <w:rFonts w:asciiTheme="majorBidi" w:hAnsiTheme="majorBidi" w:cstheme="majorBidi"/>
          <w:sz w:val="28"/>
          <w:szCs w:val="28"/>
        </w:rPr>
        <w:t>00</w:t>
      </w:r>
      <w:r w:rsidR="00D02411" w:rsidRPr="0005480F">
        <w:rPr>
          <w:rFonts w:asciiTheme="majorBidi" w:hAnsiTheme="majorBidi" w:cstheme="majorBidi"/>
          <w:sz w:val="28"/>
          <w:szCs w:val="28"/>
        </w:rPr>
        <w:t>,</w:t>
      </w:r>
      <w:r w:rsidR="00421C0E" w:rsidRPr="00421C0E">
        <w:rPr>
          <w:rFonts w:asciiTheme="majorBidi" w:hAnsiTheme="majorBidi" w:cstheme="majorBidi"/>
          <w:sz w:val="28"/>
          <w:szCs w:val="28"/>
        </w:rPr>
        <w:t>000</w:t>
      </w:r>
      <w:r w:rsidR="00D02411"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="00D02411" w:rsidRPr="0005480F">
        <w:rPr>
          <w:rFonts w:asciiTheme="majorBidi" w:hAnsiTheme="majorBidi" w:cstheme="majorBidi"/>
          <w:sz w:val="28"/>
          <w:szCs w:val="28"/>
          <w:cs/>
        </w:rPr>
        <w:t xml:space="preserve">หน่วย มูลค่าที่ตราไว้หน่วยละ </w:t>
      </w:r>
      <w:r w:rsidR="001F2771" w:rsidRPr="0005480F">
        <w:rPr>
          <w:rFonts w:asciiTheme="majorBidi" w:hAnsiTheme="majorBidi" w:cstheme="majorBidi"/>
          <w:sz w:val="28"/>
          <w:szCs w:val="28"/>
        </w:rPr>
        <w:t>1</w:t>
      </w:r>
      <w:r w:rsidR="00D02411" w:rsidRPr="0005480F">
        <w:rPr>
          <w:rFonts w:asciiTheme="majorBidi" w:hAnsiTheme="majorBidi" w:cstheme="majorBidi"/>
          <w:sz w:val="28"/>
          <w:szCs w:val="28"/>
        </w:rPr>
        <w:t>,</w:t>
      </w:r>
      <w:r w:rsidR="00421C0E" w:rsidRPr="00421C0E">
        <w:rPr>
          <w:rFonts w:asciiTheme="majorBidi" w:hAnsiTheme="majorBidi" w:cstheme="majorBidi"/>
          <w:sz w:val="28"/>
          <w:szCs w:val="28"/>
        </w:rPr>
        <w:t>000</w:t>
      </w:r>
      <w:r w:rsidR="00D02411"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="00D02411" w:rsidRPr="0005480F">
        <w:rPr>
          <w:rFonts w:asciiTheme="majorBidi" w:hAnsiTheme="majorBidi" w:cstheme="majorBidi"/>
          <w:sz w:val="28"/>
          <w:szCs w:val="28"/>
          <w:cs/>
        </w:rPr>
        <w:t xml:space="preserve">บาท) </w:t>
      </w:r>
      <w:r w:rsidR="00FB05DB" w:rsidRPr="0005480F">
        <w:rPr>
          <w:rFonts w:asciiTheme="majorBidi" w:hAnsiTheme="majorBidi" w:cstheme="majorBidi"/>
          <w:sz w:val="28"/>
          <w:szCs w:val="28"/>
          <w:cs/>
        </w:rPr>
        <w:t>ซึ่ง</w:t>
      </w:r>
      <w:r w:rsidR="004A577D" w:rsidRPr="0005480F">
        <w:rPr>
          <w:rFonts w:asciiTheme="majorBidi" w:hAnsiTheme="majorBidi" w:cstheme="majorBidi"/>
          <w:sz w:val="28"/>
          <w:szCs w:val="28"/>
          <w:cs/>
        </w:rPr>
        <w:t xml:space="preserve">มีกำหนดไถ่ถอนวันที่ </w:t>
      </w:r>
      <w:r w:rsidR="00421C0E" w:rsidRPr="00421C0E">
        <w:rPr>
          <w:rFonts w:asciiTheme="majorBidi" w:hAnsiTheme="majorBidi" w:cstheme="majorBidi"/>
          <w:sz w:val="28"/>
          <w:szCs w:val="28"/>
        </w:rPr>
        <w:t>2</w:t>
      </w:r>
      <w:r w:rsidR="001F2771" w:rsidRPr="0005480F">
        <w:rPr>
          <w:rFonts w:asciiTheme="majorBidi" w:hAnsiTheme="majorBidi" w:cstheme="majorBidi"/>
          <w:sz w:val="28"/>
          <w:szCs w:val="28"/>
        </w:rPr>
        <w:t>6</w:t>
      </w:r>
      <w:r w:rsidR="004A577D"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="004A577D" w:rsidRPr="0005480F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421C0E" w:rsidRPr="00421C0E">
        <w:rPr>
          <w:rFonts w:asciiTheme="majorBidi" w:hAnsiTheme="majorBidi" w:cstheme="majorBidi"/>
          <w:sz w:val="28"/>
          <w:szCs w:val="28"/>
        </w:rPr>
        <w:t>2</w:t>
      </w:r>
      <w:r w:rsidR="001F2771" w:rsidRPr="0005480F">
        <w:rPr>
          <w:rFonts w:asciiTheme="majorBidi" w:hAnsiTheme="majorBidi" w:cstheme="majorBidi"/>
          <w:sz w:val="28"/>
          <w:szCs w:val="28"/>
        </w:rPr>
        <w:t>569</w:t>
      </w:r>
      <w:r w:rsidR="004A577D"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="00FB05DB" w:rsidRPr="0005480F">
        <w:rPr>
          <w:rFonts w:asciiTheme="majorBidi" w:hAnsiTheme="majorBidi" w:cstheme="majorBidi"/>
          <w:sz w:val="28"/>
          <w:szCs w:val="28"/>
          <w:cs/>
        </w:rPr>
        <w:t>และมีอัตราดอกเบี้ย</w:t>
      </w:r>
      <w:r w:rsidR="004A577D" w:rsidRPr="0005480F">
        <w:rPr>
          <w:rFonts w:asciiTheme="majorBidi" w:hAnsiTheme="majorBidi" w:cstheme="majorBidi"/>
          <w:sz w:val="28"/>
          <w:szCs w:val="28"/>
          <w:cs/>
        </w:rPr>
        <w:t>คงที่</w:t>
      </w:r>
      <w:r w:rsidR="00FB05DB" w:rsidRPr="0005480F">
        <w:rPr>
          <w:rFonts w:asciiTheme="majorBidi" w:hAnsiTheme="majorBidi" w:cstheme="majorBidi"/>
          <w:sz w:val="28"/>
          <w:szCs w:val="28"/>
          <w:cs/>
        </w:rPr>
        <w:t xml:space="preserve">ร้อยละ </w:t>
      </w:r>
      <w:r w:rsidR="00421C0E" w:rsidRPr="00421C0E">
        <w:rPr>
          <w:rFonts w:asciiTheme="majorBidi" w:hAnsiTheme="majorBidi" w:cstheme="majorBidi"/>
          <w:sz w:val="28"/>
          <w:szCs w:val="28"/>
        </w:rPr>
        <w:t>2</w:t>
      </w:r>
      <w:r w:rsidR="00D02411" w:rsidRPr="0005480F">
        <w:rPr>
          <w:rFonts w:asciiTheme="majorBidi" w:hAnsiTheme="majorBidi" w:cstheme="majorBidi"/>
          <w:sz w:val="28"/>
          <w:szCs w:val="28"/>
        </w:rPr>
        <w:t>.</w:t>
      </w:r>
      <w:r w:rsidR="001F2771" w:rsidRPr="0005480F">
        <w:rPr>
          <w:rFonts w:asciiTheme="majorBidi" w:hAnsiTheme="majorBidi" w:cstheme="majorBidi"/>
          <w:sz w:val="28"/>
          <w:szCs w:val="28"/>
        </w:rPr>
        <w:t>1</w:t>
      </w:r>
      <w:r w:rsidR="00421C0E" w:rsidRPr="00421C0E">
        <w:rPr>
          <w:rFonts w:asciiTheme="majorBidi" w:hAnsiTheme="majorBidi" w:cstheme="majorBidi"/>
          <w:sz w:val="28"/>
          <w:szCs w:val="28"/>
        </w:rPr>
        <w:t>0</w:t>
      </w:r>
      <w:r w:rsidR="00FB05DB" w:rsidRPr="0005480F">
        <w:rPr>
          <w:rFonts w:asciiTheme="majorBidi" w:hAnsiTheme="majorBidi" w:cstheme="majorBidi"/>
          <w:sz w:val="28"/>
          <w:szCs w:val="28"/>
          <w:cs/>
        </w:rPr>
        <w:t xml:space="preserve"> ต่อปี</w:t>
      </w:r>
      <w:r w:rsidR="003C42AA" w:rsidRPr="0005480F">
        <w:rPr>
          <w:rFonts w:asciiTheme="majorBidi" w:hAnsiTheme="majorBidi" w:cstheme="majorBidi"/>
          <w:sz w:val="28"/>
          <w:szCs w:val="28"/>
          <w:cs/>
        </w:rPr>
        <w:t xml:space="preserve"> โดยมีกำหนดชำระดอกเบี้ยทุก </w:t>
      </w:r>
      <w:r w:rsidR="001F2771" w:rsidRPr="0005480F">
        <w:rPr>
          <w:rFonts w:asciiTheme="majorBidi" w:hAnsiTheme="majorBidi" w:cstheme="majorBidi"/>
          <w:sz w:val="28"/>
          <w:szCs w:val="28"/>
        </w:rPr>
        <w:t>3</w:t>
      </w:r>
      <w:r w:rsidR="003C42AA"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="003C42AA" w:rsidRPr="0005480F">
        <w:rPr>
          <w:rFonts w:asciiTheme="majorBidi" w:hAnsiTheme="majorBidi" w:cstheme="majorBidi"/>
          <w:sz w:val="28"/>
          <w:szCs w:val="28"/>
          <w:cs/>
        </w:rPr>
        <w:t>เดือน</w:t>
      </w:r>
    </w:p>
    <w:bookmarkEnd w:id="9"/>
    <w:p w14:paraId="55307A4A" w14:textId="3FD047E4" w:rsidR="00564B30" w:rsidRPr="0005480F" w:rsidRDefault="00564B30" w:rsidP="00382BA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Cs/>
          <w:sz w:val="20"/>
          <w:szCs w:val="20"/>
        </w:rPr>
      </w:pPr>
    </w:p>
    <w:tbl>
      <w:tblPr>
        <w:tblW w:w="9204" w:type="dxa"/>
        <w:tblInd w:w="450" w:type="dxa"/>
        <w:tblLook w:val="01E0" w:firstRow="1" w:lastRow="1" w:firstColumn="1" w:lastColumn="1" w:noHBand="0" w:noVBand="0"/>
      </w:tblPr>
      <w:tblGrid>
        <w:gridCol w:w="2970"/>
        <w:gridCol w:w="990"/>
        <w:gridCol w:w="1080"/>
        <w:gridCol w:w="270"/>
        <w:gridCol w:w="1080"/>
        <w:gridCol w:w="270"/>
        <w:gridCol w:w="1080"/>
        <w:gridCol w:w="270"/>
        <w:gridCol w:w="1194"/>
      </w:tblGrid>
      <w:tr w:rsidR="00703CBE" w:rsidRPr="0005480F" w14:paraId="020302FF" w14:textId="77777777" w:rsidTr="00B12573">
        <w:trPr>
          <w:tblHeader/>
        </w:trPr>
        <w:tc>
          <w:tcPr>
            <w:tcW w:w="2970" w:type="dxa"/>
            <w:vMerge w:val="restart"/>
            <w:shd w:val="clear" w:color="auto" w:fill="auto"/>
          </w:tcPr>
          <w:p w14:paraId="031FD529" w14:textId="77777777" w:rsidR="00E1754D" w:rsidRPr="0005480F" w:rsidRDefault="00E1754D" w:rsidP="00BC6317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5D0B192" w14:textId="5098707A" w:rsidR="00BC6317" w:rsidRPr="0005480F" w:rsidRDefault="00BC6317" w:rsidP="00BC6317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990" w:type="dxa"/>
          </w:tcPr>
          <w:p w14:paraId="7238F764" w14:textId="77777777" w:rsidR="00703CBE" w:rsidRPr="0005480F" w:rsidRDefault="00703CBE" w:rsidP="00703CBE">
            <w:pPr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0E77B0DD" w14:textId="77777777" w:rsidR="00703CBE" w:rsidRPr="0005480F" w:rsidRDefault="00703CBE" w:rsidP="00703CB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0C8D9BD" w14:textId="77777777" w:rsidR="00703CBE" w:rsidRPr="0005480F" w:rsidRDefault="00703CBE" w:rsidP="00703CBE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44" w:type="dxa"/>
            <w:gridSpan w:val="3"/>
          </w:tcPr>
          <w:p w14:paraId="5455FE20" w14:textId="77777777" w:rsidR="00703CBE" w:rsidRPr="0005480F" w:rsidRDefault="00703CBE" w:rsidP="00703CB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2C3E" w:rsidRPr="0005480F" w14:paraId="07397CAF" w14:textId="77777777" w:rsidTr="00DA79DB">
        <w:trPr>
          <w:trHeight w:val="641"/>
          <w:tblHeader/>
        </w:trPr>
        <w:tc>
          <w:tcPr>
            <w:tcW w:w="2970" w:type="dxa"/>
            <w:vMerge/>
          </w:tcPr>
          <w:p w14:paraId="48969D4B" w14:textId="77777777" w:rsidR="00E52C3E" w:rsidRPr="0005480F" w:rsidRDefault="00E52C3E" w:rsidP="00E52C3E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551D29FA" w14:textId="77777777" w:rsidR="00E52C3E" w:rsidRPr="0005480F" w:rsidRDefault="00E52C3E" w:rsidP="00E52C3E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  <w:p w14:paraId="5AE04398" w14:textId="77777777" w:rsidR="00E52C3E" w:rsidRPr="0005480F" w:rsidRDefault="00E52C3E" w:rsidP="00E52C3E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11E2BC4" w14:textId="2E6801A8" w:rsidR="00E52C3E" w:rsidRPr="0005480F" w:rsidRDefault="00777CF3" w:rsidP="00E52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21C0E" w:rsidRPr="00421C0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  <w:p w14:paraId="2CBC633B" w14:textId="064FBA07" w:rsidR="00E52C3E" w:rsidRPr="0005480F" w:rsidRDefault="00421C0E" w:rsidP="00E52C3E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21C0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52C3E" w:rsidRPr="0005480F">
              <w:rPr>
                <w:rFonts w:asciiTheme="majorBidi" w:hAnsiTheme="majorBidi" w:cstheme="majorBidi"/>
                <w:sz w:val="28"/>
                <w:szCs w:val="28"/>
              </w:rPr>
              <w:t>564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237959D" w14:textId="77777777" w:rsidR="00E52C3E" w:rsidRPr="0005480F" w:rsidRDefault="00E52C3E" w:rsidP="00E52C3E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2805B10" w14:textId="0F270A9F" w:rsidR="00E52C3E" w:rsidRPr="0005480F" w:rsidRDefault="00E52C3E" w:rsidP="00E52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3</w:t>
            </w: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421C0E" w:rsidRPr="00421C0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5480F"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  <w:tc>
          <w:tcPr>
            <w:tcW w:w="270" w:type="dxa"/>
            <w:shd w:val="clear" w:color="auto" w:fill="auto"/>
          </w:tcPr>
          <w:p w14:paraId="3132327B" w14:textId="77777777" w:rsidR="00E52C3E" w:rsidRPr="0005480F" w:rsidRDefault="00E52C3E" w:rsidP="00E52C3E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D2C67E4" w14:textId="1287C7DD" w:rsidR="00E52C3E" w:rsidRPr="0005480F" w:rsidRDefault="00777CF3" w:rsidP="00E52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21C0E" w:rsidRPr="00421C0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  <w:p w14:paraId="1493121C" w14:textId="14A115FA" w:rsidR="00E52C3E" w:rsidRPr="0005480F" w:rsidRDefault="00421C0E" w:rsidP="00E52C3E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21C0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52C3E" w:rsidRPr="0005480F">
              <w:rPr>
                <w:rFonts w:asciiTheme="majorBidi" w:hAnsiTheme="majorBidi" w:cstheme="majorBidi"/>
                <w:sz w:val="28"/>
                <w:szCs w:val="28"/>
              </w:rPr>
              <w:t>564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92A70B2" w14:textId="77777777" w:rsidR="00E52C3E" w:rsidRPr="0005480F" w:rsidRDefault="00E52C3E" w:rsidP="00E52C3E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4F478EAE" w14:textId="3AACFB95" w:rsidR="00E52C3E" w:rsidRPr="0005480F" w:rsidRDefault="00E52C3E" w:rsidP="00E52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3</w:t>
            </w: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421C0E" w:rsidRPr="00421C0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5480F"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</w:tr>
      <w:tr w:rsidR="00E52C3E" w:rsidRPr="0005480F" w14:paraId="16BB04F3" w14:textId="77777777" w:rsidTr="00B12573">
        <w:trPr>
          <w:tblHeader/>
        </w:trPr>
        <w:tc>
          <w:tcPr>
            <w:tcW w:w="2970" w:type="dxa"/>
          </w:tcPr>
          <w:p w14:paraId="43710663" w14:textId="77777777" w:rsidR="00E52C3E" w:rsidRPr="0005480F" w:rsidRDefault="00E52C3E" w:rsidP="00E52C3E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620EE25F" w14:textId="77777777" w:rsidR="00E52C3E" w:rsidRPr="0005480F" w:rsidRDefault="00E52C3E" w:rsidP="00E52C3E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44" w:type="dxa"/>
            <w:gridSpan w:val="7"/>
          </w:tcPr>
          <w:p w14:paraId="700F519E" w14:textId="77777777" w:rsidR="00E52C3E" w:rsidRPr="0005480F" w:rsidRDefault="00E52C3E" w:rsidP="00E52C3E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52C3E" w:rsidRPr="0005480F" w14:paraId="31D1802D" w14:textId="77777777" w:rsidTr="00B12573">
        <w:tc>
          <w:tcPr>
            <w:tcW w:w="2970" w:type="dxa"/>
          </w:tcPr>
          <w:p w14:paraId="1FB99D25" w14:textId="77777777" w:rsidR="00E52C3E" w:rsidRPr="0005480F" w:rsidRDefault="00E52C3E" w:rsidP="00E52C3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เงินลงทุนในบริษัทย่อย </w:t>
            </w:r>
            <w:r w:rsidRPr="0005480F">
              <w:rPr>
                <w:rFonts w:asciiTheme="majorBidi" w:hAnsiTheme="majorBidi" w:cstheme="majorBidi"/>
                <w:sz w:val="28"/>
                <w:szCs w:val="28"/>
              </w:rPr>
              <w:t>(JWDAH)</w:t>
            </w:r>
          </w:p>
        </w:tc>
        <w:tc>
          <w:tcPr>
            <w:tcW w:w="990" w:type="dxa"/>
            <w:vAlign w:val="center"/>
          </w:tcPr>
          <w:p w14:paraId="2ECE5721" w14:textId="6DF96560" w:rsidR="00E52C3E" w:rsidRPr="0005480F" w:rsidRDefault="00396B31" w:rsidP="00E52C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080" w:type="dxa"/>
            <w:vAlign w:val="center"/>
          </w:tcPr>
          <w:p w14:paraId="3CF159CA" w14:textId="09E58754" w:rsidR="00E52C3E" w:rsidRPr="0005480F" w:rsidRDefault="004520AF" w:rsidP="00E52C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859,61</w:t>
            </w:r>
            <w:r w:rsidR="00421C0E" w:rsidRPr="00421C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  <w:vAlign w:val="center"/>
          </w:tcPr>
          <w:p w14:paraId="120E7B31" w14:textId="77777777" w:rsidR="00E52C3E" w:rsidRPr="0005480F" w:rsidRDefault="00E52C3E" w:rsidP="00E52C3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098D45A" w14:textId="26D5690D" w:rsidR="00E52C3E" w:rsidRPr="0005480F" w:rsidRDefault="00E52C3E" w:rsidP="00E52C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859</w:t>
            </w:r>
            <w:r w:rsidRPr="000548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8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  <w:r w:rsidR="00421C0E" w:rsidRPr="00421C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270" w:type="dxa"/>
            <w:vAlign w:val="center"/>
          </w:tcPr>
          <w:p w14:paraId="12175A76" w14:textId="77777777" w:rsidR="00E52C3E" w:rsidRPr="0005480F" w:rsidRDefault="00E52C3E" w:rsidP="00E52C3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4F62B93" w14:textId="2FE33D8A" w:rsidR="00E52C3E" w:rsidRPr="0005480F" w:rsidRDefault="004520AF" w:rsidP="003F553D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12F25D8D" w14:textId="77777777" w:rsidR="00E52C3E" w:rsidRPr="0005480F" w:rsidRDefault="00E52C3E" w:rsidP="00E52C3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center"/>
          </w:tcPr>
          <w:p w14:paraId="76FBB812" w14:textId="77777777" w:rsidR="00E52C3E" w:rsidRPr="0005480F" w:rsidRDefault="00E52C3E" w:rsidP="00E52C3E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52C3E" w:rsidRPr="0005480F" w14:paraId="0A0B4E41" w14:textId="77777777" w:rsidTr="00B12573">
        <w:tc>
          <w:tcPr>
            <w:tcW w:w="2970" w:type="dxa"/>
          </w:tcPr>
          <w:p w14:paraId="4D2F1F14" w14:textId="77777777" w:rsidR="00E52C3E" w:rsidRPr="0005480F" w:rsidRDefault="00E52C3E" w:rsidP="00E52C3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เงินลงทุนในบริษัทร่วม </w:t>
            </w:r>
            <w:r w:rsidRPr="0005480F">
              <w:rPr>
                <w:rFonts w:asciiTheme="majorBidi" w:hAnsiTheme="majorBidi" w:cstheme="majorBidi"/>
                <w:sz w:val="28"/>
                <w:szCs w:val="28"/>
              </w:rPr>
              <w:t>(TMS)</w:t>
            </w:r>
          </w:p>
        </w:tc>
        <w:tc>
          <w:tcPr>
            <w:tcW w:w="990" w:type="dxa"/>
            <w:vAlign w:val="center"/>
          </w:tcPr>
          <w:p w14:paraId="23C82F37" w14:textId="197E97B1" w:rsidR="00E52C3E" w:rsidRPr="0005480F" w:rsidRDefault="00396B31" w:rsidP="00E52C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80" w:type="dxa"/>
            <w:vAlign w:val="center"/>
          </w:tcPr>
          <w:p w14:paraId="51C80880" w14:textId="38BC81D1" w:rsidR="00E52C3E" w:rsidRPr="0005480F" w:rsidRDefault="004520AF" w:rsidP="00E52C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187,54</w:t>
            </w:r>
            <w:r w:rsidR="00421C0E" w:rsidRPr="00421C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  <w:vAlign w:val="center"/>
          </w:tcPr>
          <w:p w14:paraId="01FB0732" w14:textId="77777777" w:rsidR="00E52C3E" w:rsidRPr="0005480F" w:rsidRDefault="00E52C3E" w:rsidP="00E52C3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64FC3D6" w14:textId="7E0CE1ED" w:rsidR="00E52C3E" w:rsidRPr="0005480F" w:rsidRDefault="00E52C3E" w:rsidP="00E52C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187,54</w:t>
            </w:r>
            <w:r w:rsidR="00421C0E" w:rsidRPr="00421C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vAlign w:val="center"/>
          </w:tcPr>
          <w:p w14:paraId="0D18A4D7" w14:textId="77777777" w:rsidR="00E52C3E" w:rsidRPr="0005480F" w:rsidRDefault="00E52C3E" w:rsidP="00E52C3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5788A26" w14:textId="3BBCAFA0" w:rsidR="00E52C3E" w:rsidRPr="0005480F" w:rsidRDefault="004520AF" w:rsidP="003F553D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7C589690" w14:textId="77777777" w:rsidR="00E52C3E" w:rsidRPr="0005480F" w:rsidRDefault="00E52C3E" w:rsidP="00E52C3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center"/>
          </w:tcPr>
          <w:p w14:paraId="6D950C71" w14:textId="77777777" w:rsidR="00E52C3E" w:rsidRPr="0005480F" w:rsidRDefault="00E52C3E" w:rsidP="00E52C3E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52C3E" w:rsidRPr="0005480F" w14:paraId="3352A9E2" w14:textId="77777777" w:rsidTr="00B12573">
        <w:tc>
          <w:tcPr>
            <w:tcW w:w="2970" w:type="dxa"/>
          </w:tcPr>
          <w:p w14:paraId="6EC5C92F" w14:textId="77777777" w:rsidR="00E52C3E" w:rsidRPr="0005480F" w:rsidRDefault="00E52C3E" w:rsidP="00E52C3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990" w:type="dxa"/>
            <w:vAlign w:val="center"/>
          </w:tcPr>
          <w:p w14:paraId="34C40B68" w14:textId="4F2D2DB2" w:rsidR="00E52C3E" w:rsidRPr="0005480F" w:rsidRDefault="00E52C3E" w:rsidP="00E52C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F66E05" w14:textId="05B59950" w:rsidR="00E52C3E" w:rsidRPr="0005480F" w:rsidRDefault="00421C0E" w:rsidP="00E52C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1C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4520AF" w:rsidRPr="0005480F">
              <w:rPr>
                <w:rFonts w:asciiTheme="majorBidi" w:hAnsiTheme="majorBidi" w:cstheme="majorBidi"/>
                <w:sz w:val="28"/>
                <w:szCs w:val="28"/>
              </w:rPr>
              <w:t>1,451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E79C79" w14:textId="77777777" w:rsidR="00E52C3E" w:rsidRPr="0005480F" w:rsidRDefault="00E52C3E" w:rsidP="00E52C3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6A7B96" w14:textId="532520E6" w:rsidR="00E52C3E" w:rsidRPr="0005480F" w:rsidRDefault="00421C0E" w:rsidP="00E52C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1C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</w:t>
            </w:r>
            <w:r w:rsidR="00E52C3E" w:rsidRPr="0005480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E52C3E" w:rsidRPr="0005480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E52C3E" w:rsidRPr="0005480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  <w:r w:rsidRPr="00421C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270" w:type="dxa"/>
            <w:vAlign w:val="center"/>
          </w:tcPr>
          <w:p w14:paraId="43141B15" w14:textId="77777777" w:rsidR="00E52C3E" w:rsidRPr="0005480F" w:rsidRDefault="00E52C3E" w:rsidP="00E52C3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55FDC8D" w14:textId="50AA5475" w:rsidR="00E52C3E" w:rsidRPr="0005480F" w:rsidRDefault="004520AF" w:rsidP="003F553D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799D0AF3" w14:textId="77777777" w:rsidR="00E52C3E" w:rsidRPr="0005480F" w:rsidRDefault="00E52C3E" w:rsidP="00E52C3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center"/>
          </w:tcPr>
          <w:p w14:paraId="18BA04B1" w14:textId="77777777" w:rsidR="00E52C3E" w:rsidRPr="0005480F" w:rsidRDefault="00E52C3E" w:rsidP="00E52C3E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52C3E" w:rsidRPr="0005480F" w14:paraId="5D3A6223" w14:textId="77777777" w:rsidTr="00B12573">
        <w:tc>
          <w:tcPr>
            <w:tcW w:w="2970" w:type="dxa"/>
          </w:tcPr>
          <w:p w14:paraId="054C03B2" w14:textId="77777777" w:rsidR="00E52C3E" w:rsidRPr="0005480F" w:rsidRDefault="00E52C3E" w:rsidP="00E52C3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  <w:vAlign w:val="center"/>
          </w:tcPr>
          <w:p w14:paraId="503666CE" w14:textId="3AD463C0" w:rsidR="00E52C3E" w:rsidRPr="0005480F" w:rsidRDefault="00DA0BDA" w:rsidP="00E52C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12CDF1" w14:textId="5602A78A" w:rsidR="00E52C3E" w:rsidRPr="0005480F" w:rsidRDefault="004520AF" w:rsidP="00E52C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1,714,3</w:t>
            </w:r>
            <w:r w:rsidR="00421C0E" w:rsidRPr="00421C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0548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737FFA" w14:textId="77777777" w:rsidR="00E52C3E" w:rsidRPr="0005480F" w:rsidRDefault="00E52C3E" w:rsidP="00E52C3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01631B" w14:textId="10CDF03D" w:rsidR="00E52C3E" w:rsidRPr="0005480F" w:rsidRDefault="00E52C3E" w:rsidP="00E52C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05480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21C0E" w:rsidRPr="00421C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05480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</w:t>
            </w:r>
            <w:r w:rsidRPr="0005480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5480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154</w:t>
            </w:r>
          </w:p>
        </w:tc>
        <w:tc>
          <w:tcPr>
            <w:tcW w:w="270" w:type="dxa"/>
            <w:vAlign w:val="center"/>
          </w:tcPr>
          <w:p w14:paraId="3843A8A6" w14:textId="77777777" w:rsidR="00E52C3E" w:rsidRPr="0005480F" w:rsidRDefault="00E52C3E" w:rsidP="00E52C3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6A9B7BB" w14:textId="3176E359" w:rsidR="00E52C3E" w:rsidRPr="0005480F" w:rsidRDefault="004520AF" w:rsidP="003F553D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07FA4918" w14:textId="77777777" w:rsidR="00E52C3E" w:rsidRPr="0005480F" w:rsidRDefault="00E52C3E" w:rsidP="00E52C3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center"/>
          </w:tcPr>
          <w:p w14:paraId="27D2CE20" w14:textId="77777777" w:rsidR="00E52C3E" w:rsidRPr="0005480F" w:rsidRDefault="00E52C3E" w:rsidP="00E52C3E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52C3E" w:rsidRPr="0005480F" w14:paraId="3AAE5F92" w14:textId="77777777" w:rsidTr="00B12573">
        <w:tc>
          <w:tcPr>
            <w:tcW w:w="2970" w:type="dxa"/>
          </w:tcPr>
          <w:p w14:paraId="23D3C19E" w14:textId="77777777" w:rsidR="00E52C3E" w:rsidRPr="0005480F" w:rsidRDefault="00E52C3E" w:rsidP="00E52C3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vAlign w:val="center"/>
          </w:tcPr>
          <w:p w14:paraId="0DB78944" w14:textId="572A5F9E" w:rsidR="00E52C3E" w:rsidRPr="0005480F" w:rsidRDefault="00396B31" w:rsidP="00E52C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519B863" w14:textId="7DD6D340" w:rsidR="00E52C3E" w:rsidRPr="0005480F" w:rsidRDefault="00421C0E" w:rsidP="00E52C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1C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520AF" w:rsidRPr="0005480F">
              <w:rPr>
                <w:rFonts w:asciiTheme="majorBidi" w:hAnsiTheme="majorBidi" w:cstheme="majorBidi"/>
                <w:sz w:val="28"/>
                <w:szCs w:val="28"/>
              </w:rPr>
              <w:t>7,964</w:t>
            </w:r>
          </w:p>
        </w:tc>
        <w:tc>
          <w:tcPr>
            <w:tcW w:w="270" w:type="dxa"/>
            <w:vAlign w:val="center"/>
          </w:tcPr>
          <w:p w14:paraId="56C3A121" w14:textId="77777777" w:rsidR="00E52C3E" w:rsidRPr="0005480F" w:rsidRDefault="00E52C3E" w:rsidP="00E52C3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A094FCC" w14:textId="22468D45" w:rsidR="00E52C3E" w:rsidRPr="0005480F" w:rsidRDefault="00421C0E" w:rsidP="00E52C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1C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E52C3E" w:rsidRPr="000548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8,961</w:t>
            </w:r>
          </w:p>
        </w:tc>
        <w:tc>
          <w:tcPr>
            <w:tcW w:w="270" w:type="dxa"/>
            <w:vAlign w:val="center"/>
          </w:tcPr>
          <w:p w14:paraId="424712A9" w14:textId="77777777" w:rsidR="00E52C3E" w:rsidRPr="0005480F" w:rsidRDefault="00E52C3E" w:rsidP="00E52C3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BA3B729" w14:textId="38FC94D0" w:rsidR="00E52C3E" w:rsidRPr="0005480F" w:rsidRDefault="004520AF" w:rsidP="003F553D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12B66A9A" w14:textId="77777777" w:rsidR="00E52C3E" w:rsidRPr="0005480F" w:rsidRDefault="00E52C3E" w:rsidP="00E52C3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center"/>
          </w:tcPr>
          <w:p w14:paraId="7B244D17" w14:textId="77777777" w:rsidR="00E52C3E" w:rsidRPr="0005480F" w:rsidRDefault="00E52C3E" w:rsidP="00E52C3E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52C3E" w:rsidRPr="0005480F" w14:paraId="3E8AF163" w14:textId="77777777" w:rsidTr="00B12573">
        <w:tc>
          <w:tcPr>
            <w:tcW w:w="2970" w:type="dxa"/>
          </w:tcPr>
          <w:p w14:paraId="4E953363" w14:textId="77777777" w:rsidR="00E52C3E" w:rsidRPr="0005480F" w:rsidRDefault="00E52C3E" w:rsidP="00E52C3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vAlign w:val="center"/>
          </w:tcPr>
          <w:p w14:paraId="4CE14484" w14:textId="77777777" w:rsidR="00E52C3E" w:rsidRPr="0005480F" w:rsidRDefault="00E52C3E" w:rsidP="00E52C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90E56D7" w14:textId="50815052" w:rsidR="00E52C3E" w:rsidRPr="0005480F" w:rsidRDefault="00421C0E" w:rsidP="00E52C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421C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4520AF"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,99</w:t>
            </w:r>
            <w:r w:rsidRPr="00421C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="004520AF"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,87</w:t>
            </w:r>
            <w:r w:rsidRPr="00421C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265C9C" w14:textId="77777777" w:rsidR="00E52C3E" w:rsidRPr="0005480F" w:rsidRDefault="00E52C3E" w:rsidP="00E52C3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8BB92BA" w14:textId="0B9A9E77" w:rsidR="00E52C3E" w:rsidRPr="0005480F" w:rsidRDefault="00421C0E" w:rsidP="00E52C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421C0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E52C3E" w:rsidRPr="0005480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,581,397</w:t>
            </w:r>
          </w:p>
        </w:tc>
        <w:tc>
          <w:tcPr>
            <w:tcW w:w="270" w:type="dxa"/>
            <w:vAlign w:val="center"/>
          </w:tcPr>
          <w:p w14:paraId="4EF8E367" w14:textId="77777777" w:rsidR="00E52C3E" w:rsidRPr="0005480F" w:rsidRDefault="00E52C3E" w:rsidP="00E52C3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38CDBF" w14:textId="4CE5D457" w:rsidR="00E52C3E" w:rsidRPr="0005480F" w:rsidRDefault="004520AF" w:rsidP="003F553D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4739DE5F" w14:textId="77777777" w:rsidR="00E52C3E" w:rsidRPr="0005480F" w:rsidRDefault="00E52C3E" w:rsidP="00E52C3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14AF04" w14:textId="77777777" w:rsidR="00E52C3E" w:rsidRPr="0005480F" w:rsidRDefault="00E52C3E" w:rsidP="00E52C3E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3D481177" w14:textId="75CF66C3" w:rsidR="002A742F" w:rsidRPr="0005480F" w:rsidRDefault="00684F1C" w:rsidP="002A742F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="00777CF3" w:rsidRPr="0005480F">
        <w:rPr>
          <w:rFonts w:asciiTheme="majorBidi" w:hAnsiTheme="majorBidi" w:cstheme="majorBidi"/>
          <w:sz w:val="28"/>
          <w:szCs w:val="28"/>
        </w:rPr>
        <w:t>3</w:t>
      </w:r>
      <w:r w:rsidR="00421C0E" w:rsidRPr="00421C0E">
        <w:rPr>
          <w:rFonts w:asciiTheme="majorBidi" w:hAnsiTheme="majorBidi" w:cstheme="majorBidi"/>
          <w:sz w:val="28"/>
          <w:szCs w:val="28"/>
        </w:rPr>
        <w:t>0</w:t>
      </w:r>
      <w:r w:rsidR="00777CF3"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="00777CF3" w:rsidRPr="0005480F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E52C3E" w:rsidRPr="0005480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21C0E" w:rsidRPr="00421C0E">
        <w:rPr>
          <w:rFonts w:asciiTheme="majorBidi" w:hAnsiTheme="majorBidi" w:cstheme="majorBidi"/>
          <w:sz w:val="28"/>
          <w:szCs w:val="28"/>
        </w:rPr>
        <w:t>2</w:t>
      </w:r>
      <w:r w:rsidR="001F2771" w:rsidRPr="0005480F">
        <w:rPr>
          <w:rFonts w:asciiTheme="majorBidi" w:hAnsiTheme="majorBidi" w:cstheme="majorBidi"/>
          <w:sz w:val="28"/>
          <w:szCs w:val="28"/>
        </w:rPr>
        <w:t>564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="00421C0E" w:rsidRPr="00421C0E">
        <w:rPr>
          <w:rFonts w:asciiTheme="majorBidi" w:hAnsiTheme="majorBidi" w:cstheme="majorBidi"/>
          <w:sz w:val="28"/>
          <w:szCs w:val="28"/>
        </w:rPr>
        <w:t>2</w:t>
      </w:r>
      <w:r w:rsidR="004520AF" w:rsidRPr="0005480F">
        <w:rPr>
          <w:rFonts w:asciiTheme="majorBidi" w:hAnsiTheme="majorBidi" w:cstheme="majorBidi"/>
          <w:sz w:val="28"/>
          <w:szCs w:val="28"/>
        </w:rPr>
        <w:t>,</w:t>
      </w:r>
      <w:r w:rsidR="004562B5" w:rsidRPr="0005480F">
        <w:rPr>
          <w:rFonts w:asciiTheme="majorBidi" w:hAnsiTheme="majorBidi" w:cstheme="majorBidi"/>
          <w:sz w:val="28"/>
          <w:szCs w:val="28"/>
        </w:rPr>
        <w:t>184</w:t>
      </w:r>
      <w:r w:rsidR="004520AF"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>และ</w:t>
      </w:r>
      <w:r w:rsidR="00A158B2"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="004E4162" w:rsidRPr="0005480F">
        <w:rPr>
          <w:rFonts w:asciiTheme="majorBidi" w:hAnsiTheme="majorBidi" w:cs="Angsana New"/>
          <w:sz w:val="28"/>
          <w:szCs w:val="28"/>
          <w:cs/>
        </w:rPr>
        <w:t xml:space="preserve">ของบริษัท </w:t>
      </w:r>
      <w:r w:rsidR="004520AF" w:rsidRPr="0005480F">
        <w:rPr>
          <w:rFonts w:asciiTheme="majorBidi" w:hAnsiTheme="majorBidi" w:cstheme="majorBidi"/>
          <w:sz w:val="28"/>
          <w:szCs w:val="28"/>
        </w:rPr>
        <w:t xml:space="preserve"> 1,</w:t>
      </w:r>
      <w:r w:rsidR="004562B5" w:rsidRPr="0005480F">
        <w:rPr>
          <w:rFonts w:asciiTheme="majorBidi" w:hAnsiTheme="majorBidi" w:cstheme="majorBidi"/>
          <w:sz w:val="28"/>
          <w:szCs w:val="28"/>
        </w:rPr>
        <w:t>37</w:t>
      </w:r>
      <w:r w:rsidR="00421C0E" w:rsidRPr="00421C0E">
        <w:rPr>
          <w:rFonts w:asciiTheme="majorBidi" w:hAnsiTheme="majorBidi" w:cstheme="majorBidi"/>
          <w:sz w:val="28"/>
          <w:szCs w:val="28"/>
        </w:rPr>
        <w:t>0</w:t>
      </w:r>
      <w:r w:rsidR="004E4162"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Pr="0005480F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1F2771" w:rsidRPr="0005480F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BC6317" w:rsidRPr="0005480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C6317" w:rsidRPr="0005480F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421C0E" w:rsidRPr="00421C0E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1F2771" w:rsidRPr="0005480F">
        <w:rPr>
          <w:rFonts w:asciiTheme="majorBidi" w:hAnsiTheme="majorBidi" w:cstheme="majorBidi"/>
          <w:i/>
          <w:iCs/>
          <w:sz w:val="28"/>
          <w:szCs w:val="28"/>
        </w:rPr>
        <w:t>563</w:t>
      </w:r>
      <w:r w:rsidRPr="0005480F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1F2771" w:rsidRPr="0005480F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BC6317" w:rsidRPr="0005480F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1F2771" w:rsidRPr="0005480F">
        <w:rPr>
          <w:rFonts w:asciiTheme="majorBidi" w:hAnsiTheme="majorBidi" w:cstheme="majorBidi"/>
          <w:i/>
          <w:iCs/>
          <w:sz w:val="28"/>
          <w:szCs w:val="28"/>
        </w:rPr>
        <w:t>543</w:t>
      </w:r>
      <w:r w:rsidRPr="0005480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05480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Pr="0005480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1F2771" w:rsidRPr="0005480F">
        <w:rPr>
          <w:rFonts w:asciiTheme="majorBidi" w:hAnsiTheme="majorBidi" w:cstheme="majorBidi"/>
          <w:i/>
          <w:iCs/>
          <w:sz w:val="28"/>
          <w:szCs w:val="28"/>
        </w:rPr>
        <w:t>51</w:t>
      </w:r>
      <w:r w:rsidR="00421C0E" w:rsidRPr="00421C0E">
        <w:rPr>
          <w:rFonts w:asciiTheme="majorBidi" w:hAnsiTheme="majorBidi" w:cstheme="majorBidi"/>
          <w:i/>
          <w:iCs/>
          <w:sz w:val="28"/>
          <w:szCs w:val="28"/>
        </w:rPr>
        <w:t>0</w:t>
      </w:r>
      <w:r w:rsidRPr="0005480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</w:t>
      </w:r>
      <w:r w:rsidRPr="0005480F">
        <w:rPr>
          <w:rFonts w:asciiTheme="majorBidi" w:hAnsiTheme="majorBidi" w:cstheme="majorBidi"/>
          <w:i/>
          <w:iCs/>
          <w:sz w:val="28"/>
          <w:szCs w:val="28"/>
        </w:rPr>
        <w:t>)</w:t>
      </w:r>
      <w:r w:rsidR="002A742F" w:rsidRPr="0005480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35E8D884" w14:textId="79CC0F74" w:rsidR="00FC19CB" w:rsidRPr="0005480F" w:rsidRDefault="00FC19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419F4A3F" w14:textId="19011AB4" w:rsidR="00A11329" w:rsidRPr="0005480F" w:rsidRDefault="00A11329" w:rsidP="007242C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 w:rsidRPr="0005480F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ส่วนงานดำเนินงานและการจำแนกรายได้</w:t>
      </w:r>
    </w:p>
    <w:p w14:paraId="03913BEB" w14:textId="3A2374D1" w:rsidR="00A11329" w:rsidRPr="0005480F" w:rsidRDefault="00A11329" w:rsidP="00A11329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7D453982" w14:textId="57CF9046" w:rsidR="00D63C8C" w:rsidRPr="0005480F" w:rsidRDefault="00D63C8C" w:rsidP="00D63C8C">
      <w:pPr>
        <w:tabs>
          <w:tab w:val="clear" w:pos="454"/>
          <w:tab w:val="left" w:pos="540"/>
        </w:tabs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  <w:lang w:val="th-TH"/>
        </w:rPr>
        <w:tab/>
      </w:r>
      <w:r w:rsidRPr="0005480F">
        <w:rPr>
          <w:rFonts w:asciiTheme="majorBidi" w:hAnsiTheme="majorBidi" w:cstheme="majorBidi"/>
          <w:sz w:val="28"/>
          <w:szCs w:val="28"/>
          <w:cs/>
          <w:lang w:val="th-TH"/>
        </w:rPr>
        <w:tab/>
      </w:r>
      <w:r w:rsidRPr="0005480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กลุ่มบริษัท</w:t>
      </w:r>
    </w:p>
    <w:p w14:paraId="50DEA372" w14:textId="77777777" w:rsidR="004666EC" w:rsidRPr="0005480F" w:rsidRDefault="004666EC" w:rsidP="00862853">
      <w:pPr>
        <w:tabs>
          <w:tab w:val="clear" w:pos="454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6D8E10C0" w14:textId="5780AFE7" w:rsidR="00A11329" w:rsidRPr="0005480F" w:rsidRDefault="00A11329" w:rsidP="00EB4B50">
      <w:pPr>
        <w:tabs>
          <w:tab w:val="clear" w:pos="454"/>
          <w:tab w:val="left" w:pos="540"/>
        </w:tabs>
        <w:spacing w:line="420" w:lineRule="exact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 </w:t>
      </w:r>
      <w:r w:rsidR="001F2771" w:rsidRPr="0005480F">
        <w:rPr>
          <w:rFonts w:asciiTheme="majorBidi" w:hAnsiTheme="majorBidi" w:cstheme="majorBidi"/>
          <w:sz w:val="28"/>
          <w:szCs w:val="28"/>
        </w:rPr>
        <w:t>6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</w:t>
      </w:r>
      <w:r w:rsidR="00014C07" w:rsidRPr="0005480F">
        <w:rPr>
          <w:rFonts w:asciiTheme="majorBidi" w:hAnsiTheme="majorBidi" w:cstheme="majorBidi"/>
          <w:sz w:val="28"/>
          <w:szCs w:val="28"/>
        </w:rPr>
        <w:br/>
      </w:r>
      <w:r w:rsidRPr="0005480F">
        <w:rPr>
          <w:rFonts w:asciiTheme="majorBidi" w:hAnsiTheme="majorBidi" w:cstheme="majorBidi"/>
          <w:sz w:val="28"/>
          <w:szCs w:val="28"/>
          <w:cs/>
        </w:rPr>
        <w:t>ที่สำคัญนี้ให้บริการที่แตกต่างกัน และมีการบริหารจัดการแยกต่างหาก เนื่องจากดำเนินธุรกิจและใช้กลยุทธ์ทางการตลาด</w:t>
      </w:r>
      <w:r w:rsidR="00014C07" w:rsidRPr="0005480F">
        <w:rPr>
          <w:rFonts w:asciiTheme="majorBidi" w:hAnsiTheme="majorBidi" w:cstheme="majorBidi"/>
          <w:sz w:val="28"/>
          <w:szCs w:val="28"/>
        </w:rPr>
        <w:br/>
      </w:r>
      <w:r w:rsidRPr="0005480F">
        <w:rPr>
          <w:rFonts w:asciiTheme="majorBidi" w:hAnsiTheme="majorBidi" w:cstheme="majorBidi"/>
          <w:sz w:val="28"/>
          <w:szCs w:val="28"/>
          <w:cs/>
        </w:rPr>
        <w:t>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</w:t>
      </w:r>
      <w:r w:rsidR="00014C07" w:rsidRPr="0005480F">
        <w:rPr>
          <w:rFonts w:asciiTheme="majorBidi" w:hAnsiTheme="majorBidi" w:cstheme="majorBidi"/>
          <w:sz w:val="28"/>
          <w:szCs w:val="28"/>
        </w:rPr>
        <w:br/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11CC7FF4" w14:textId="77777777" w:rsidR="004666EC" w:rsidRPr="0005480F" w:rsidRDefault="004666EC" w:rsidP="004666EC">
      <w:pPr>
        <w:pStyle w:val="NoSpacing"/>
        <w:rPr>
          <w:rFonts w:asciiTheme="majorBidi" w:hAnsiTheme="majorBidi" w:cstheme="majorBidi"/>
          <w:sz w:val="28"/>
          <w:szCs w:val="28"/>
        </w:rPr>
      </w:pPr>
    </w:p>
    <w:p w14:paraId="7E258EAE" w14:textId="1626A1C6" w:rsidR="00A11329" w:rsidRPr="0005480F" w:rsidRDefault="00A11329" w:rsidP="001C7E04">
      <w:pPr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420" w:lineRule="exact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1F2771" w:rsidRPr="0005480F">
        <w:rPr>
          <w:rFonts w:asciiTheme="majorBidi" w:hAnsiTheme="majorBidi" w:cstheme="majorBidi"/>
          <w:sz w:val="28"/>
          <w:szCs w:val="28"/>
        </w:rPr>
        <w:t>1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การ</w:t>
      </w:r>
      <w:r w:rsidR="00032DB7" w:rsidRPr="0005480F">
        <w:rPr>
          <w:rFonts w:asciiTheme="majorBidi" w:hAnsiTheme="majorBidi" w:cstheme="majorBidi"/>
          <w:sz w:val="28"/>
          <w:szCs w:val="28"/>
          <w:cs/>
        </w:rPr>
        <w:t>บริการด้าน</w:t>
      </w:r>
      <w:r w:rsidR="002C72F6" w:rsidRPr="0005480F">
        <w:rPr>
          <w:rFonts w:asciiTheme="majorBidi" w:hAnsiTheme="majorBidi" w:cstheme="majorBidi"/>
          <w:sz w:val="28"/>
          <w:szCs w:val="28"/>
          <w:cs/>
        </w:rPr>
        <w:t>โลจิสติก</w:t>
      </w:r>
      <w:r w:rsidR="00032DB7" w:rsidRPr="0005480F">
        <w:rPr>
          <w:rFonts w:asciiTheme="majorBidi" w:hAnsiTheme="majorBidi" w:cstheme="majorBidi"/>
          <w:sz w:val="28"/>
          <w:szCs w:val="28"/>
          <w:cs/>
        </w:rPr>
        <w:t>ส์</w:t>
      </w:r>
      <w:r w:rsidR="00133659" w:rsidRPr="0005480F">
        <w:rPr>
          <w:rFonts w:asciiTheme="majorBidi" w:hAnsiTheme="majorBidi" w:cstheme="majorBidi"/>
          <w:sz w:val="28"/>
          <w:szCs w:val="28"/>
          <w:cs/>
        </w:rPr>
        <w:t>ซัพพลายเชน</w:t>
      </w:r>
      <w:r w:rsidR="00032DB7" w:rsidRPr="0005480F">
        <w:rPr>
          <w:rFonts w:asciiTheme="majorBidi" w:hAnsiTheme="majorBidi" w:cstheme="majorBidi"/>
          <w:sz w:val="28"/>
          <w:szCs w:val="28"/>
          <w:cs/>
        </w:rPr>
        <w:t>อย่างครบวงจร</w:t>
      </w:r>
      <w:r w:rsidRPr="0005480F">
        <w:rPr>
          <w:rFonts w:asciiTheme="majorBidi" w:hAnsiTheme="majorBidi" w:cstheme="majorBidi"/>
          <w:sz w:val="28"/>
          <w:szCs w:val="28"/>
          <w:cs/>
        </w:rPr>
        <w:t>แล</w:t>
      </w:r>
      <w:r w:rsidR="00133659" w:rsidRPr="0005480F">
        <w:rPr>
          <w:rFonts w:asciiTheme="majorBidi" w:hAnsiTheme="majorBidi" w:cstheme="majorBidi"/>
          <w:sz w:val="28"/>
          <w:szCs w:val="28"/>
          <w:cs/>
        </w:rPr>
        <w:t>ะการ</w:t>
      </w:r>
      <w:r w:rsidRPr="0005480F">
        <w:rPr>
          <w:rFonts w:asciiTheme="majorBidi" w:hAnsiTheme="majorBidi" w:cstheme="majorBidi"/>
          <w:sz w:val="28"/>
          <w:szCs w:val="28"/>
          <w:cs/>
        </w:rPr>
        <w:t>บริหารจัดการคลังสินค้า</w:t>
      </w:r>
    </w:p>
    <w:p w14:paraId="01DFB003" w14:textId="75FD62F2" w:rsidR="00A11329" w:rsidRPr="0005480F" w:rsidRDefault="00A11329" w:rsidP="001C7E04">
      <w:pPr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420" w:lineRule="exact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421C0E" w:rsidRPr="00421C0E">
        <w:rPr>
          <w:rFonts w:asciiTheme="majorBidi" w:hAnsiTheme="majorBidi" w:cstheme="majorBidi"/>
          <w:sz w:val="28"/>
          <w:szCs w:val="28"/>
        </w:rPr>
        <w:t>2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การให้บริการขนส่งสินค้า</w:t>
      </w:r>
    </w:p>
    <w:p w14:paraId="7D700DDF" w14:textId="518DB50D" w:rsidR="00A11329" w:rsidRPr="0005480F" w:rsidRDefault="00A11329" w:rsidP="001C7E04">
      <w:pPr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420" w:lineRule="exact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>ส่วนงานที่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="001F2771" w:rsidRPr="0005480F">
        <w:rPr>
          <w:rFonts w:asciiTheme="majorBidi" w:hAnsiTheme="majorBidi" w:cstheme="majorBidi"/>
          <w:sz w:val="28"/>
          <w:szCs w:val="28"/>
        </w:rPr>
        <w:t>3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>การให้บริการขนย้ายในประเทศและต่างประเทศ</w:t>
      </w:r>
    </w:p>
    <w:p w14:paraId="4ED1195A" w14:textId="42942710" w:rsidR="00A11329" w:rsidRPr="0005480F" w:rsidRDefault="00A11329" w:rsidP="001C7E04">
      <w:pPr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420" w:lineRule="exact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1F2771" w:rsidRPr="0005480F">
        <w:rPr>
          <w:rFonts w:asciiTheme="majorBidi" w:hAnsiTheme="majorBidi" w:cstheme="majorBidi"/>
          <w:sz w:val="28"/>
          <w:szCs w:val="28"/>
        </w:rPr>
        <w:t>4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>บริการรับฝากเอกสารข้อมูล</w:t>
      </w:r>
    </w:p>
    <w:p w14:paraId="46C66D7B" w14:textId="3EB37766" w:rsidR="00A11329" w:rsidRPr="0005480F" w:rsidRDefault="00A11329" w:rsidP="001C7E04">
      <w:pPr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420" w:lineRule="exact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1F2771" w:rsidRPr="0005480F">
        <w:rPr>
          <w:rFonts w:asciiTheme="majorBidi" w:hAnsiTheme="majorBidi" w:cstheme="majorBidi"/>
          <w:sz w:val="28"/>
          <w:szCs w:val="28"/>
        </w:rPr>
        <w:t>5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>อาหาร</w:t>
      </w:r>
    </w:p>
    <w:p w14:paraId="787F5D1D" w14:textId="4C76EFD9" w:rsidR="00EB4B50" w:rsidRPr="0005480F" w:rsidRDefault="00A11329" w:rsidP="001C7E04">
      <w:pPr>
        <w:numPr>
          <w:ilvl w:val="0"/>
          <w:numId w:val="4"/>
        </w:numPr>
        <w:tabs>
          <w:tab w:val="clear" w:pos="340"/>
          <w:tab w:val="clear" w:pos="680"/>
          <w:tab w:val="num" w:pos="1080"/>
        </w:tabs>
        <w:spacing w:after="120" w:line="420" w:lineRule="exact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1F2771" w:rsidRPr="0005480F">
        <w:rPr>
          <w:rFonts w:asciiTheme="majorBidi" w:hAnsiTheme="majorBidi" w:cstheme="majorBidi"/>
          <w:sz w:val="28"/>
          <w:szCs w:val="28"/>
        </w:rPr>
        <w:t>6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>อื่นๆ</w:t>
      </w:r>
    </w:p>
    <w:p w14:paraId="70056A88" w14:textId="77777777" w:rsidR="00F7059A" w:rsidRPr="0005480F" w:rsidRDefault="00F7059A" w:rsidP="00703CBE">
      <w:pPr>
        <w:tabs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C5C2D5F" w14:textId="22033498" w:rsidR="00D63C8C" w:rsidRPr="0005480F" w:rsidRDefault="00D63C8C" w:rsidP="00703CBE">
      <w:pPr>
        <w:tabs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5480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บริษัท</w:t>
      </w:r>
    </w:p>
    <w:p w14:paraId="34BF8431" w14:textId="77777777" w:rsidR="004666EC" w:rsidRPr="0005480F" w:rsidRDefault="004666EC" w:rsidP="00703CBE">
      <w:pPr>
        <w:pStyle w:val="NoSpacing"/>
        <w:rPr>
          <w:rFonts w:asciiTheme="majorBidi" w:hAnsiTheme="majorBidi" w:cstheme="majorBidi"/>
          <w:sz w:val="28"/>
          <w:szCs w:val="28"/>
        </w:rPr>
      </w:pPr>
    </w:p>
    <w:p w14:paraId="424539D2" w14:textId="175BD602" w:rsidR="00D63C8C" w:rsidRPr="0005480F" w:rsidRDefault="00D63C8C" w:rsidP="00703CBE">
      <w:pPr>
        <w:tabs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>บริษัทดำเนินการในส่วนงานธุรกิจเดียวคือธุรกิจการให้บริการรับฝากและบริการจัดการคลังสินค้า ดังนั้น ผู้บริหารจึงพิจารณาว่าบริษัทมีส่วนงานธุรกิจเพียงส่วนงานเดียว</w:t>
      </w:r>
    </w:p>
    <w:p w14:paraId="392DB74F" w14:textId="77777777" w:rsidR="006E75A5" w:rsidRPr="0005480F" w:rsidRDefault="006E75A5" w:rsidP="00703CBE">
      <w:pPr>
        <w:pStyle w:val="NoSpacing"/>
        <w:rPr>
          <w:rFonts w:asciiTheme="majorBidi" w:hAnsiTheme="majorBidi" w:cstheme="majorBidi"/>
          <w:sz w:val="28"/>
          <w:szCs w:val="28"/>
        </w:rPr>
      </w:pPr>
    </w:p>
    <w:p w14:paraId="4CF25710" w14:textId="2E7A285B" w:rsidR="00B0297E" w:rsidRPr="0005480F" w:rsidRDefault="00B0297E" w:rsidP="00703CBE">
      <w:pPr>
        <w:tabs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</w:t>
      </w:r>
      <w:r w:rsidR="00E14908" w:rsidRPr="0005480F">
        <w:rPr>
          <w:rFonts w:asciiTheme="majorBidi" w:hAnsiTheme="majorBidi" w:cstheme="majorBidi"/>
          <w:sz w:val="28"/>
          <w:szCs w:val="28"/>
          <w:cs/>
        </w:rPr>
        <w:t>ธุรกิจ</w:t>
      </w:r>
    </w:p>
    <w:p w14:paraId="28A38FC5" w14:textId="77777777" w:rsidR="006E1E18" w:rsidRPr="0005480F" w:rsidRDefault="006E1E18" w:rsidP="006E1E18">
      <w:pPr>
        <w:tabs>
          <w:tab w:val="clear" w:pos="680"/>
          <w:tab w:val="clear" w:pos="907"/>
          <w:tab w:val="left" w:pos="900"/>
        </w:tabs>
        <w:spacing w:after="120" w:line="42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49B2DB26" w14:textId="77777777" w:rsidR="00A11329" w:rsidRPr="0005480F" w:rsidRDefault="00A11329" w:rsidP="00A11329">
      <w:pPr>
        <w:rPr>
          <w:rFonts w:asciiTheme="majorBidi" w:hAnsiTheme="majorBidi" w:cstheme="majorBidi"/>
          <w:cs/>
          <w:lang w:val="th-TH"/>
        </w:rPr>
      </w:pPr>
    </w:p>
    <w:p w14:paraId="7A5DA8AF" w14:textId="77777777" w:rsidR="00A11329" w:rsidRPr="0005480F" w:rsidRDefault="00A11329" w:rsidP="00AD43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35AA2D34" w14:textId="5BD97D0D" w:rsidR="00A11329" w:rsidRPr="0005480F" w:rsidRDefault="00A11329" w:rsidP="00AD43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ajorBidi" w:hAnsiTheme="majorBidi" w:cstheme="majorBidi"/>
          <w:b/>
          <w:sz w:val="22"/>
          <w:szCs w:val="22"/>
          <w:cs/>
        </w:rPr>
        <w:sectPr w:rsidR="00A11329" w:rsidRPr="0005480F" w:rsidSect="00F75CB0">
          <w:headerReference w:type="default" r:id="rId19"/>
          <w:footerReference w:type="default" r:id="rId20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5099" w:type="dxa"/>
        <w:tblInd w:w="-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2"/>
        <w:gridCol w:w="520"/>
        <w:gridCol w:w="93"/>
        <w:gridCol w:w="530"/>
        <w:gridCol w:w="15"/>
        <w:gridCol w:w="101"/>
        <w:gridCol w:w="520"/>
        <w:gridCol w:w="92"/>
        <w:gridCol w:w="497"/>
        <w:gridCol w:w="90"/>
        <w:gridCol w:w="538"/>
        <w:gridCol w:w="90"/>
        <w:gridCol w:w="546"/>
        <w:gridCol w:w="90"/>
        <w:gridCol w:w="588"/>
        <w:gridCol w:w="90"/>
        <w:gridCol w:w="557"/>
        <w:gridCol w:w="90"/>
        <w:gridCol w:w="588"/>
        <w:gridCol w:w="129"/>
        <w:gridCol w:w="540"/>
        <w:gridCol w:w="76"/>
        <w:gridCol w:w="512"/>
        <w:gridCol w:w="74"/>
        <w:gridCol w:w="551"/>
        <w:gridCol w:w="91"/>
        <w:gridCol w:w="566"/>
        <w:gridCol w:w="100"/>
        <w:gridCol w:w="604"/>
        <w:gridCol w:w="90"/>
        <w:gridCol w:w="523"/>
        <w:gridCol w:w="69"/>
        <w:gridCol w:w="580"/>
        <w:gridCol w:w="90"/>
        <w:gridCol w:w="550"/>
        <w:gridCol w:w="85"/>
        <w:gridCol w:w="9"/>
        <w:gridCol w:w="536"/>
        <w:gridCol w:w="6"/>
        <w:gridCol w:w="91"/>
      </w:tblGrid>
      <w:tr w:rsidR="00304943" w:rsidRPr="0005480F" w14:paraId="0F7F4372" w14:textId="77777777" w:rsidTr="00304943">
        <w:trPr>
          <w:gridAfter w:val="2"/>
          <w:wAfter w:w="97" w:type="dxa"/>
          <w:cantSplit/>
          <w:trHeight w:val="80"/>
        </w:trPr>
        <w:tc>
          <w:tcPr>
            <w:tcW w:w="3592" w:type="dxa"/>
            <w:shd w:val="clear" w:color="auto" w:fill="auto"/>
          </w:tcPr>
          <w:p w14:paraId="5F9384F2" w14:textId="77777777" w:rsidR="00304943" w:rsidRPr="0005480F" w:rsidRDefault="00304943" w:rsidP="0030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lang w:eastAsia="zh-CN"/>
              </w:rPr>
            </w:pPr>
          </w:p>
          <w:p w14:paraId="396033C5" w14:textId="688133E1" w:rsidR="00304943" w:rsidRPr="0005480F" w:rsidRDefault="00304943" w:rsidP="0030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cs/>
                <w:lang w:val="en-GB" w:eastAsia="zh-CN"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  <w:lang w:val="en-GB" w:eastAsia="zh-CN"/>
              </w:rPr>
              <w:t xml:space="preserve">สำหรับงวดเก้าเดือนสิ้นสุดวันที่ </w:t>
            </w:r>
            <w:r w:rsidRPr="0005480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lang w:eastAsia="zh-CN"/>
              </w:rPr>
              <w:t>3</w:t>
            </w:r>
            <w:r w:rsidR="00421C0E" w:rsidRPr="00421C0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lang w:eastAsia="zh-CN"/>
              </w:rPr>
              <w:t>0</w:t>
            </w:r>
            <w:r w:rsidRPr="0005480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lang w:eastAsia="zh-CN"/>
              </w:rPr>
              <w:t xml:space="preserve"> </w:t>
            </w:r>
            <w:r w:rsidRPr="0005480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  <w:lang w:eastAsia="zh-CN"/>
              </w:rPr>
              <w:t>กันยายน</w:t>
            </w:r>
          </w:p>
        </w:tc>
        <w:tc>
          <w:tcPr>
            <w:tcW w:w="1143" w:type="dxa"/>
            <w:gridSpan w:val="3"/>
            <w:shd w:val="clear" w:color="auto" w:fill="auto"/>
          </w:tcPr>
          <w:p w14:paraId="3AAEF012" w14:textId="77777777" w:rsidR="00304943" w:rsidRPr="0005480F" w:rsidRDefault="00304943" w:rsidP="00304943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</w:p>
          <w:p w14:paraId="643CC4C5" w14:textId="77777777" w:rsidR="00304943" w:rsidRPr="0005480F" w:rsidRDefault="00304943" w:rsidP="00304943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ส่วนงานที่</w:t>
            </w:r>
            <w:r w:rsidRPr="0005480F">
              <w:rPr>
                <w:rFonts w:asciiTheme="majorBidi" w:hAnsiTheme="majorBidi" w:cstheme="majorBidi"/>
                <w:sz w:val="22"/>
                <w:szCs w:val="22"/>
                <w:rtl/>
                <w:cs/>
                <w:lang w:val="en-GB" w:eastAsia="zh-CN" w:bidi="ar-SA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16" w:type="dxa"/>
            <w:gridSpan w:val="2"/>
            <w:shd w:val="clear" w:color="auto" w:fill="auto"/>
          </w:tcPr>
          <w:p w14:paraId="0A55986E" w14:textId="77777777" w:rsidR="00304943" w:rsidRPr="0005480F" w:rsidRDefault="00304943" w:rsidP="00304943">
            <w:pPr>
              <w:suppressAutoHyphens/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1109" w:type="dxa"/>
            <w:gridSpan w:val="3"/>
            <w:shd w:val="clear" w:color="auto" w:fill="auto"/>
          </w:tcPr>
          <w:p w14:paraId="10C565CB" w14:textId="77777777" w:rsidR="00304943" w:rsidRPr="0005480F" w:rsidRDefault="00304943" w:rsidP="00304943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</w:p>
          <w:p w14:paraId="7FDEC833" w14:textId="242A7CC6" w:rsidR="00304943" w:rsidRPr="0005480F" w:rsidRDefault="00304943" w:rsidP="00304943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ส่วนงานที่</w:t>
            </w:r>
            <w:r w:rsidRPr="0005480F">
              <w:rPr>
                <w:rFonts w:asciiTheme="majorBidi" w:hAnsiTheme="majorBidi" w:cstheme="majorBidi"/>
                <w:sz w:val="22"/>
                <w:szCs w:val="22"/>
                <w:rtl/>
                <w:cs/>
                <w:lang w:val="en-GB" w:eastAsia="zh-CN" w:bidi="ar-SA"/>
              </w:rPr>
              <w:t xml:space="preserve"> </w:t>
            </w:r>
            <w:r w:rsidR="00421C0E" w:rsidRPr="00421C0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20B35A38" w14:textId="77777777" w:rsidR="00304943" w:rsidRPr="0005480F" w:rsidRDefault="00304943" w:rsidP="00304943">
            <w:pPr>
              <w:suppressAutoHyphens/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1174" w:type="dxa"/>
            <w:gridSpan w:val="3"/>
            <w:shd w:val="clear" w:color="auto" w:fill="auto"/>
          </w:tcPr>
          <w:p w14:paraId="1B98DC67" w14:textId="77777777" w:rsidR="00304943" w:rsidRPr="0005480F" w:rsidRDefault="00304943" w:rsidP="00304943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</w:p>
          <w:p w14:paraId="524C2EE3" w14:textId="77777777" w:rsidR="00304943" w:rsidRPr="0005480F" w:rsidRDefault="00304943" w:rsidP="00304943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ส่วนงานที่</w:t>
            </w:r>
            <w:r w:rsidRPr="0005480F">
              <w:rPr>
                <w:rFonts w:asciiTheme="majorBidi" w:hAnsiTheme="majorBidi" w:cstheme="majorBidi"/>
                <w:sz w:val="22"/>
                <w:szCs w:val="22"/>
                <w:rtl/>
                <w:cs/>
                <w:lang w:val="en-GB" w:eastAsia="zh-CN" w:bidi="ar-SA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4FAFA1A4" w14:textId="77777777" w:rsidR="00304943" w:rsidRPr="0005480F" w:rsidRDefault="00304943" w:rsidP="00304943">
            <w:pPr>
              <w:suppressAutoHyphens/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1235" w:type="dxa"/>
            <w:gridSpan w:val="3"/>
          </w:tcPr>
          <w:p w14:paraId="1FD8EEFD" w14:textId="77777777" w:rsidR="00304943" w:rsidRPr="0005480F" w:rsidRDefault="00304943" w:rsidP="00304943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</w:p>
          <w:p w14:paraId="605534A7" w14:textId="77777777" w:rsidR="00304943" w:rsidRPr="0005480F" w:rsidRDefault="00304943" w:rsidP="00304943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ส่วนงานที่</w:t>
            </w:r>
            <w:r w:rsidRPr="0005480F">
              <w:rPr>
                <w:rFonts w:asciiTheme="majorBidi" w:hAnsiTheme="majorBidi" w:cstheme="majorBidi"/>
                <w:sz w:val="22"/>
                <w:szCs w:val="22"/>
                <w:rtl/>
                <w:cs/>
                <w:lang w:val="en-GB" w:eastAsia="zh-CN" w:bidi="ar-SA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90" w:type="dxa"/>
          </w:tcPr>
          <w:p w14:paraId="3FD1D537" w14:textId="77777777" w:rsidR="00304943" w:rsidRPr="0005480F" w:rsidRDefault="00304943" w:rsidP="00304943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</w:p>
        </w:tc>
        <w:tc>
          <w:tcPr>
            <w:tcW w:w="1257" w:type="dxa"/>
            <w:gridSpan w:val="3"/>
            <w:shd w:val="clear" w:color="auto" w:fill="auto"/>
          </w:tcPr>
          <w:p w14:paraId="6FED840E" w14:textId="77777777" w:rsidR="00304943" w:rsidRPr="0005480F" w:rsidRDefault="00304943" w:rsidP="00304943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</w:p>
          <w:p w14:paraId="05F00E91" w14:textId="77777777" w:rsidR="00304943" w:rsidRPr="0005480F" w:rsidRDefault="00304943" w:rsidP="00304943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 xml:space="preserve">ส่วนงานที่ </w:t>
            </w:r>
            <w:r w:rsidRPr="0005480F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76" w:type="dxa"/>
          </w:tcPr>
          <w:p w14:paraId="656B7F5B" w14:textId="77777777" w:rsidR="00304943" w:rsidRPr="0005480F" w:rsidRDefault="00304943" w:rsidP="00304943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</w:p>
        </w:tc>
        <w:tc>
          <w:tcPr>
            <w:tcW w:w="1137" w:type="dxa"/>
            <w:gridSpan w:val="3"/>
            <w:shd w:val="clear" w:color="auto" w:fill="auto"/>
          </w:tcPr>
          <w:p w14:paraId="6801A61D" w14:textId="77777777" w:rsidR="00304943" w:rsidRPr="0005480F" w:rsidRDefault="00304943" w:rsidP="00304943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</w:p>
          <w:p w14:paraId="224EA17F" w14:textId="77777777" w:rsidR="00304943" w:rsidRPr="0005480F" w:rsidRDefault="00304943" w:rsidP="00304943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ส่วนงานที่</w:t>
            </w:r>
            <w:r w:rsidRPr="0005480F">
              <w:rPr>
                <w:rFonts w:asciiTheme="majorBidi" w:hAnsiTheme="majorBidi" w:cstheme="majorBidi"/>
                <w:sz w:val="22"/>
                <w:szCs w:val="22"/>
                <w:rtl/>
                <w:cs/>
                <w:lang w:val="en-GB" w:eastAsia="zh-CN" w:bidi="ar-SA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6</w:t>
            </w:r>
          </w:p>
        </w:tc>
        <w:tc>
          <w:tcPr>
            <w:tcW w:w="91" w:type="dxa"/>
          </w:tcPr>
          <w:p w14:paraId="3D963B63" w14:textId="77777777" w:rsidR="00304943" w:rsidRPr="0005480F" w:rsidRDefault="00304943" w:rsidP="00304943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270" w:type="dxa"/>
            <w:gridSpan w:val="3"/>
            <w:shd w:val="clear" w:color="auto" w:fill="auto"/>
          </w:tcPr>
          <w:p w14:paraId="47710BEC" w14:textId="77777777" w:rsidR="00304943" w:rsidRPr="0005480F" w:rsidRDefault="00304943" w:rsidP="00304943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>รวม</w:t>
            </w:r>
            <w:r w:rsidRPr="0005480F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ส่วนงานที่รายงาน</w:t>
            </w:r>
          </w:p>
        </w:tc>
        <w:tc>
          <w:tcPr>
            <w:tcW w:w="90" w:type="dxa"/>
            <w:shd w:val="clear" w:color="auto" w:fill="auto"/>
          </w:tcPr>
          <w:p w14:paraId="56E33719" w14:textId="77777777" w:rsidR="00304943" w:rsidRPr="0005480F" w:rsidRDefault="00304943" w:rsidP="00304943">
            <w:pPr>
              <w:suppressAutoHyphens/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1172" w:type="dxa"/>
            <w:gridSpan w:val="3"/>
            <w:shd w:val="clear" w:color="auto" w:fill="auto"/>
          </w:tcPr>
          <w:p w14:paraId="65C5962B" w14:textId="77777777" w:rsidR="00304943" w:rsidRPr="0005480F" w:rsidRDefault="00304943" w:rsidP="00304943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รายการตัดบัญชีระหว่างส่วนงาน</w:t>
            </w:r>
          </w:p>
        </w:tc>
        <w:tc>
          <w:tcPr>
            <w:tcW w:w="90" w:type="dxa"/>
            <w:shd w:val="clear" w:color="auto" w:fill="auto"/>
          </w:tcPr>
          <w:p w14:paraId="681ED286" w14:textId="77777777" w:rsidR="00304943" w:rsidRPr="0005480F" w:rsidRDefault="00304943" w:rsidP="00304943">
            <w:pPr>
              <w:suppressAutoHyphens/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1180" w:type="dxa"/>
            <w:gridSpan w:val="4"/>
            <w:shd w:val="clear" w:color="auto" w:fill="auto"/>
          </w:tcPr>
          <w:p w14:paraId="017F55E5" w14:textId="77777777" w:rsidR="00304943" w:rsidRPr="0005480F" w:rsidRDefault="00304943" w:rsidP="00304943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</w:p>
          <w:p w14:paraId="0D0EE54C" w14:textId="77777777" w:rsidR="00304943" w:rsidRPr="0005480F" w:rsidRDefault="00304943" w:rsidP="00304943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รวม</w:t>
            </w:r>
          </w:p>
        </w:tc>
      </w:tr>
      <w:tr w:rsidR="00032716" w:rsidRPr="0005480F" w14:paraId="21F68DBE" w14:textId="77777777" w:rsidTr="00657B15">
        <w:trPr>
          <w:gridAfter w:val="1"/>
          <w:wAfter w:w="91" w:type="dxa"/>
          <w:cantSplit/>
        </w:trPr>
        <w:tc>
          <w:tcPr>
            <w:tcW w:w="3592" w:type="dxa"/>
            <w:shd w:val="clear" w:color="auto" w:fill="auto"/>
          </w:tcPr>
          <w:p w14:paraId="204B1930" w14:textId="77777777" w:rsidR="00032716" w:rsidRPr="0005480F" w:rsidRDefault="00032716" w:rsidP="00032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zh-CN"/>
              </w:rPr>
            </w:pPr>
            <w:r w:rsidRPr="0005480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 w:eastAsia="zh-CN"/>
              </w:rPr>
              <w:t xml:space="preserve">  </w:t>
            </w:r>
          </w:p>
        </w:tc>
        <w:tc>
          <w:tcPr>
            <w:tcW w:w="520" w:type="dxa"/>
            <w:shd w:val="clear" w:color="auto" w:fill="auto"/>
          </w:tcPr>
          <w:p w14:paraId="7C11FB12" w14:textId="0C8AA60D" w:rsidR="00032716" w:rsidRPr="0005480F" w:rsidRDefault="00421C0E" w:rsidP="00032716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421C0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</w:t>
            </w:r>
            <w:r w:rsidR="00032716" w:rsidRPr="0005480F"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  <w:t>564</w:t>
            </w:r>
          </w:p>
        </w:tc>
        <w:tc>
          <w:tcPr>
            <w:tcW w:w="93" w:type="dxa"/>
            <w:shd w:val="clear" w:color="auto" w:fill="auto"/>
          </w:tcPr>
          <w:p w14:paraId="58D9E5AD" w14:textId="77777777" w:rsidR="00032716" w:rsidRPr="0005480F" w:rsidRDefault="00032716" w:rsidP="00032716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45" w:type="dxa"/>
            <w:gridSpan w:val="2"/>
            <w:shd w:val="clear" w:color="auto" w:fill="auto"/>
          </w:tcPr>
          <w:p w14:paraId="3A4CF0F2" w14:textId="2D3B45C4" w:rsidR="00032716" w:rsidRPr="0005480F" w:rsidRDefault="00421C0E" w:rsidP="00032716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421C0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</w:t>
            </w:r>
            <w:r w:rsidR="00032716" w:rsidRPr="0005480F"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  <w:t>563</w:t>
            </w:r>
          </w:p>
        </w:tc>
        <w:tc>
          <w:tcPr>
            <w:tcW w:w="101" w:type="dxa"/>
            <w:shd w:val="clear" w:color="auto" w:fill="auto"/>
          </w:tcPr>
          <w:p w14:paraId="34C43840" w14:textId="77777777" w:rsidR="00032716" w:rsidRPr="0005480F" w:rsidRDefault="00032716" w:rsidP="00032716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20" w:type="dxa"/>
            <w:shd w:val="clear" w:color="auto" w:fill="auto"/>
          </w:tcPr>
          <w:p w14:paraId="66AEBBE6" w14:textId="7E6C58A1" w:rsidR="00032716" w:rsidRPr="0005480F" w:rsidRDefault="00421C0E" w:rsidP="00032716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421C0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</w:t>
            </w:r>
            <w:r w:rsidR="00032716" w:rsidRPr="0005480F"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  <w:t>564</w:t>
            </w:r>
          </w:p>
        </w:tc>
        <w:tc>
          <w:tcPr>
            <w:tcW w:w="92" w:type="dxa"/>
            <w:shd w:val="clear" w:color="auto" w:fill="auto"/>
          </w:tcPr>
          <w:p w14:paraId="586B5FCA" w14:textId="77777777" w:rsidR="00032716" w:rsidRPr="0005480F" w:rsidRDefault="00032716" w:rsidP="00032716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497" w:type="dxa"/>
            <w:shd w:val="clear" w:color="auto" w:fill="auto"/>
          </w:tcPr>
          <w:p w14:paraId="2A469E2D" w14:textId="632AC783" w:rsidR="00032716" w:rsidRPr="0005480F" w:rsidRDefault="00421C0E" w:rsidP="00032716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421C0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</w:t>
            </w:r>
            <w:r w:rsidR="00032716" w:rsidRPr="0005480F"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  <w:t>563</w:t>
            </w:r>
          </w:p>
        </w:tc>
        <w:tc>
          <w:tcPr>
            <w:tcW w:w="90" w:type="dxa"/>
            <w:shd w:val="clear" w:color="auto" w:fill="auto"/>
          </w:tcPr>
          <w:p w14:paraId="722EFD5C" w14:textId="77777777" w:rsidR="00032716" w:rsidRPr="0005480F" w:rsidRDefault="00032716" w:rsidP="00032716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38" w:type="dxa"/>
            <w:shd w:val="clear" w:color="auto" w:fill="auto"/>
          </w:tcPr>
          <w:p w14:paraId="0FBAAA89" w14:textId="33231655" w:rsidR="00032716" w:rsidRPr="0005480F" w:rsidRDefault="00421C0E" w:rsidP="00032716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421C0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</w:t>
            </w:r>
            <w:r w:rsidR="00032716" w:rsidRPr="0005480F"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  <w:t>564</w:t>
            </w:r>
          </w:p>
        </w:tc>
        <w:tc>
          <w:tcPr>
            <w:tcW w:w="90" w:type="dxa"/>
            <w:shd w:val="clear" w:color="auto" w:fill="auto"/>
          </w:tcPr>
          <w:p w14:paraId="072D03D8" w14:textId="77777777" w:rsidR="00032716" w:rsidRPr="0005480F" w:rsidRDefault="00032716" w:rsidP="00032716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46" w:type="dxa"/>
            <w:shd w:val="clear" w:color="auto" w:fill="auto"/>
          </w:tcPr>
          <w:p w14:paraId="64F9202D" w14:textId="3520C3EF" w:rsidR="00032716" w:rsidRPr="0005480F" w:rsidRDefault="00421C0E" w:rsidP="00032716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421C0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</w:t>
            </w:r>
            <w:r w:rsidR="00032716" w:rsidRPr="0005480F"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  <w:t>563</w:t>
            </w:r>
          </w:p>
        </w:tc>
        <w:tc>
          <w:tcPr>
            <w:tcW w:w="90" w:type="dxa"/>
            <w:shd w:val="clear" w:color="auto" w:fill="auto"/>
          </w:tcPr>
          <w:p w14:paraId="44544CB8" w14:textId="77777777" w:rsidR="00032716" w:rsidRPr="0005480F" w:rsidRDefault="00032716" w:rsidP="00032716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88" w:type="dxa"/>
          </w:tcPr>
          <w:p w14:paraId="710FF7AC" w14:textId="17617836" w:rsidR="00032716" w:rsidRPr="0005480F" w:rsidRDefault="00421C0E" w:rsidP="00032716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421C0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</w:t>
            </w:r>
            <w:r w:rsidR="00032716" w:rsidRPr="0005480F"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  <w:t>564</w:t>
            </w:r>
          </w:p>
        </w:tc>
        <w:tc>
          <w:tcPr>
            <w:tcW w:w="90" w:type="dxa"/>
          </w:tcPr>
          <w:p w14:paraId="0C9D709B" w14:textId="77777777" w:rsidR="00032716" w:rsidRPr="0005480F" w:rsidRDefault="00032716" w:rsidP="00032716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57" w:type="dxa"/>
          </w:tcPr>
          <w:p w14:paraId="0EF5AC2D" w14:textId="61695B2E" w:rsidR="00032716" w:rsidRPr="0005480F" w:rsidRDefault="00421C0E" w:rsidP="00032716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421C0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</w:t>
            </w:r>
            <w:r w:rsidR="00032716" w:rsidRPr="0005480F"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  <w:t>563</w:t>
            </w:r>
          </w:p>
        </w:tc>
        <w:tc>
          <w:tcPr>
            <w:tcW w:w="90" w:type="dxa"/>
          </w:tcPr>
          <w:p w14:paraId="01DAE0DD" w14:textId="77777777" w:rsidR="00032716" w:rsidRPr="0005480F" w:rsidRDefault="00032716" w:rsidP="00032716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588" w:type="dxa"/>
            <w:shd w:val="clear" w:color="auto" w:fill="auto"/>
          </w:tcPr>
          <w:p w14:paraId="44F13FB3" w14:textId="0D31F4CE" w:rsidR="00032716" w:rsidRPr="0005480F" w:rsidRDefault="00421C0E" w:rsidP="00032716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421C0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</w:t>
            </w:r>
            <w:r w:rsidR="00032716" w:rsidRPr="0005480F"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  <w:t>564</w:t>
            </w:r>
          </w:p>
        </w:tc>
        <w:tc>
          <w:tcPr>
            <w:tcW w:w="129" w:type="dxa"/>
            <w:shd w:val="clear" w:color="auto" w:fill="auto"/>
          </w:tcPr>
          <w:p w14:paraId="76257F75" w14:textId="77777777" w:rsidR="00032716" w:rsidRPr="0005480F" w:rsidRDefault="00032716" w:rsidP="00032716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40" w:type="dxa"/>
            <w:shd w:val="clear" w:color="auto" w:fill="auto"/>
          </w:tcPr>
          <w:p w14:paraId="17979CA6" w14:textId="3C42DDBC" w:rsidR="00032716" w:rsidRPr="0005480F" w:rsidRDefault="00421C0E" w:rsidP="00032716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421C0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</w:t>
            </w:r>
            <w:r w:rsidR="00032716" w:rsidRPr="0005480F"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  <w:t>563</w:t>
            </w:r>
          </w:p>
        </w:tc>
        <w:tc>
          <w:tcPr>
            <w:tcW w:w="76" w:type="dxa"/>
          </w:tcPr>
          <w:p w14:paraId="2E614A92" w14:textId="77777777" w:rsidR="00032716" w:rsidRPr="0005480F" w:rsidRDefault="00032716" w:rsidP="00032716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512" w:type="dxa"/>
            <w:shd w:val="clear" w:color="auto" w:fill="auto"/>
          </w:tcPr>
          <w:p w14:paraId="65769AB4" w14:textId="1DCE22B0" w:rsidR="00032716" w:rsidRPr="0005480F" w:rsidRDefault="00421C0E" w:rsidP="00032716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421C0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</w:t>
            </w:r>
            <w:r w:rsidR="00032716" w:rsidRPr="0005480F"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  <w:t>564</w:t>
            </w:r>
          </w:p>
        </w:tc>
        <w:tc>
          <w:tcPr>
            <w:tcW w:w="74" w:type="dxa"/>
            <w:shd w:val="clear" w:color="auto" w:fill="auto"/>
          </w:tcPr>
          <w:p w14:paraId="1219D92A" w14:textId="77777777" w:rsidR="00032716" w:rsidRPr="0005480F" w:rsidRDefault="00032716" w:rsidP="00032716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51" w:type="dxa"/>
            <w:shd w:val="clear" w:color="auto" w:fill="auto"/>
          </w:tcPr>
          <w:p w14:paraId="04ACD7B5" w14:textId="38FC4E37" w:rsidR="00032716" w:rsidRPr="0005480F" w:rsidRDefault="00421C0E" w:rsidP="00032716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421C0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</w:t>
            </w:r>
            <w:r w:rsidR="00032716" w:rsidRPr="0005480F"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  <w:t>563</w:t>
            </w:r>
          </w:p>
        </w:tc>
        <w:tc>
          <w:tcPr>
            <w:tcW w:w="91" w:type="dxa"/>
          </w:tcPr>
          <w:p w14:paraId="75DBFE1D" w14:textId="77777777" w:rsidR="00032716" w:rsidRPr="0005480F" w:rsidRDefault="00032716" w:rsidP="00032716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66" w:type="dxa"/>
            <w:shd w:val="clear" w:color="auto" w:fill="auto"/>
          </w:tcPr>
          <w:p w14:paraId="13B083B1" w14:textId="480EAD0C" w:rsidR="00032716" w:rsidRPr="0005480F" w:rsidRDefault="00421C0E" w:rsidP="00032716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421C0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</w:t>
            </w:r>
            <w:r w:rsidR="00032716" w:rsidRPr="0005480F"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  <w:t>564</w:t>
            </w:r>
          </w:p>
        </w:tc>
        <w:tc>
          <w:tcPr>
            <w:tcW w:w="100" w:type="dxa"/>
            <w:shd w:val="clear" w:color="auto" w:fill="auto"/>
          </w:tcPr>
          <w:p w14:paraId="75B8D92A" w14:textId="77777777" w:rsidR="00032716" w:rsidRPr="0005480F" w:rsidRDefault="00032716" w:rsidP="00032716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604" w:type="dxa"/>
            <w:shd w:val="clear" w:color="auto" w:fill="auto"/>
          </w:tcPr>
          <w:p w14:paraId="4F70257B" w14:textId="1A6600E3" w:rsidR="00032716" w:rsidRPr="0005480F" w:rsidRDefault="00421C0E" w:rsidP="00032716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421C0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</w:t>
            </w:r>
            <w:r w:rsidR="00032716" w:rsidRPr="0005480F"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  <w:t>563</w:t>
            </w:r>
          </w:p>
        </w:tc>
        <w:tc>
          <w:tcPr>
            <w:tcW w:w="90" w:type="dxa"/>
          </w:tcPr>
          <w:p w14:paraId="1C5AB807" w14:textId="77777777" w:rsidR="00032716" w:rsidRPr="0005480F" w:rsidRDefault="00032716" w:rsidP="00032716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23" w:type="dxa"/>
            <w:shd w:val="clear" w:color="auto" w:fill="auto"/>
          </w:tcPr>
          <w:p w14:paraId="5F529DF0" w14:textId="76FE3574" w:rsidR="00032716" w:rsidRPr="0005480F" w:rsidRDefault="00421C0E" w:rsidP="00032716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421C0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</w:t>
            </w:r>
            <w:r w:rsidR="00032716" w:rsidRPr="0005480F"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  <w:t>564</w:t>
            </w:r>
          </w:p>
        </w:tc>
        <w:tc>
          <w:tcPr>
            <w:tcW w:w="69" w:type="dxa"/>
            <w:shd w:val="clear" w:color="auto" w:fill="auto"/>
          </w:tcPr>
          <w:p w14:paraId="7F81DF45" w14:textId="77777777" w:rsidR="00032716" w:rsidRPr="0005480F" w:rsidRDefault="00032716" w:rsidP="00032716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80" w:type="dxa"/>
            <w:shd w:val="clear" w:color="auto" w:fill="auto"/>
          </w:tcPr>
          <w:p w14:paraId="345F472A" w14:textId="1E53EE1D" w:rsidR="00032716" w:rsidRPr="0005480F" w:rsidRDefault="00421C0E" w:rsidP="00032716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421C0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</w:t>
            </w:r>
            <w:r w:rsidR="00032716" w:rsidRPr="0005480F"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  <w:t>563</w:t>
            </w:r>
          </w:p>
        </w:tc>
        <w:tc>
          <w:tcPr>
            <w:tcW w:w="90" w:type="dxa"/>
          </w:tcPr>
          <w:p w14:paraId="4639DBB7" w14:textId="77777777" w:rsidR="00032716" w:rsidRPr="0005480F" w:rsidRDefault="00032716" w:rsidP="00032716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50" w:type="dxa"/>
            <w:shd w:val="clear" w:color="auto" w:fill="auto"/>
          </w:tcPr>
          <w:p w14:paraId="34AEE3EE" w14:textId="52B646D6" w:rsidR="00032716" w:rsidRPr="0005480F" w:rsidRDefault="00421C0E" w:rsidP="00032716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421C0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</w:t>
            </w:r>
            <w:r w:rsidR="00032716" w:rsidRPr="0005480F"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  <w:t>564</w:t>
            </w:r>
          </w:p>
        </w:tc>
        <w:tc>
          <w:tcPr>
            <w:tcW w:w="85" w:type="dxa"/>
            <w:shd w:val="clear" w:color="auto" w:fill="auto"/>
          </w:tcPr>
          <w:p w14:paraId="346B033E" w14:textId="77777777" w:rsidR="00032716" w:rsidRPr="0005480F" w:rsidRDefault="00032716" w:rsidP="00032716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51" w:type="dxa"/>
            <w:gridSpan w:val="3"/>
            <w:shd w:val="clear" w:color="auto" w:fill="auto"/>
          </w:tcPr>
          <w:p w14:paraId="08683CF1" w14:textId="62CB132B" w:rsidR="00032716" w:rsidRPr="0005480F" w:rsidRDefault="00421C0E" w:rsidP="00032716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421C0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</w:t>
            </w:r>
            <w:r w:rsidR="00032716" w:rsidRPr="0005480F"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  <w:t>563</w:t>
            </w:r>
          </w:p>
        </w:tc>
      </w:tr>
      <w:tr w:rsidR="00032716" w:rsidRPr="0005480F" w14:paraId="4AA0DB5F" w14:textId="77777777" w:rsidTr="00304943">
        <w:trPr>
          <w:gridAfter w:val="1"/>
          <w:wAfter w:w="91" w:type="dxa"/>
          <w:cantSplit/>
        </w:trPr>
        <w:tc>
          <w:tcPr>
            <w:tcW w:w="3592" w:type="dxa"/>
            <w:shd w:val="clear" w:color="auto" w:fill="auto"/>
          </w:tcPr>
          <w:p w14:paraId="0AA8819A" w14:textId="77777777" w:rsidR="00032716" w:rsidRPr="0005480F" w:rsidRDefault="00032716" w:rsidP="00032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 w:eastAsia="zh-CN"/>
              </w:rPr>
            </w:pPr>
          </w:p>
        </w:tc>
        <w:tc>
          <w:tcPr>
            <w:tcW w:w="11416" w:type="dxa"/>
            <w:gridSpan w:val="38"/>
            <w:shd w:val="clear" w:color="auto" w:fill="auto"/>
          </w:tcPr>
          <w:p w14:paraId="7D80A0AC" w14:textId="77777777" w:rsidR="00032716" w:rsidRPr="0005480F" w:rsidRDefault="00032716" w:rsidP="00032716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eastAsia="zh-CN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eastAsia="zh-CN"/>
              </w:rPr>
              <w:t>(ล้านบาท)</w:t>
            </w:r>
          </w:p>
        </w:tc>
      </w:tr>
      <w:tr w:rsidR="00032716" w:rsidRPr="0005480F" w14:paraId="7097EE6B" w14:textId="77777777" w:rsidTr="00304943">
        <w:trPr>
          <w:gridAfter w:val="1"/>
          <w:wAfter w:w="91" w:type="dxa"/>
          <w:cantSplit/>
        </w:trPr>
        <w:tc>
          <w:tcPr>
            <w:tcW w:w="3592" w:type="dxa"/>
            <w:shd w:val="clear" w:color="auto" w:fill="auto"/>
            <w:vAlign w:val="bottom"/>
          </w:tcPr>
          <w:p w14:paraId="180CB324" w14:textId="77777777" w:rsidR="00032716" w:rsidRPr="0005480F" w:rsidRDefault="00032716" w:rsidP="00032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 w:eastAsia="zh-CN"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ข้อมูลตามส่วนงานดำเนินงาน</w:t>
            </w:r>
          </w:p>
        </w:tc>
        <w:tc>
          <w:tcPr>
            <w:tcW w:w="11416" w:type="dxa"/>
            <w:gridSpan w:val="38"/>
            <w:shd w:val="clear" w:color="auto" w:fill="auto"/>
          </w:tcPr>
          <w:p w14:paraId="3A412792" w14:textId="77777777" w:rsidR="00032716" w:rsidRPr="0005480F" w:rsidRDefault="00032716" w:rsidP="00032716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eastAsia="zh-CN"/>
              </w:rPr>
            </w:pPr>
          </w:p>
        </w:tc>
      </w:tr>
      <w:tr w:rsidR="00375291" w:rsidRPr="0005480F" w14:paraId="267D4D7D" w14:textId="77777777" w:rsidTr="00304943">
        <w:trPr>
          <w:gridAfter w:val="1"/>
          <w:wAfter w:w="91" w:type="dxa"/>
          <w:cantSplit/>
          <w:trHeight w:val="245"/>
        </w:trPr>
        <w:tc>
          <w:tcPr>
            <w:tcW w:w="3592" w:type="dxa"/>
            <w:shd w:val="clear" w:color="auto" w:fill="auto"/>
          </w:tcPr>
          <w:p w14:paraId="0FA26BAC" w14:textId="77777777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lang w:val="en-GB" w:eastAsia="zh-CN" w:bidi="ar-SA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94F11" w14:textId="7E758F6B" w:rsidR="00375291" w:rsidRPr="0005480F" w:rsidRDefault="00421C0E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21C0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375291"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21C0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  <w:r w:rsidR="00375291"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DC279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3" w:type="dxa"/>
            <w:shd w:val="clear" w:color="auto" w:fill="auto"/>
          </w:tcPr>
          <w:p w14:paraId="312B381C" w14:textId="77777777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shd w:val="clear" w:color="auto" w:fill="auto"/>
          </w:tcPr>
          <w:p w14:paraId="62146A74" w14:textId="0807C747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1,689 </w:t>
            </w:r>
          </w:p>
        </w:tc>
        <w:tc>
          <w:tcPr>
            <w:tcW w:w="101" w:type="dxa"/>
            <w:shd w:val="clear" w:color="auto" w:fill="auto"/>
          </w:tcPr>
          <w:p w14:paraId="4444CDA4" w14:textId="77777777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1DCD4" w14:textId="6D710604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449</w:t>
            </w:r>
          </w:p>
        </w:tc>
        <w:tc>
          <w:tcPr>
            <w:tcW w:w="92" w:type="dxa"/>
            <w:shd w:val="clear" w:color="auto" w:fill="auto"/>
          </w:tcPr>
          <w:p w14:paraId="5CD17918" w14:textId="77777777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shd w:val="clear" w:color="auto" w:fill="auto"/>
          </w:tcPr>
          <w:p w14:paraId="6B1F83E1" w14:textId="4A7016E7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188 </w:t>
            </w:r>
          </w:p>
        </w:tc>
        <w:tc>
          <w:tcPr>
            <w:tcW w:w="90" w:type="dxa"/>
            <w:shd w:val="clear" w:color="auto" w:fill="auto"/>
          </w:tcPr>
          <w:p w14:paraId="331339BD" w14:textId="77777777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AC9D3" w14:textId="250EF11B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179</w:t>
            </w:r>
          </w:p>
        </w:tc>
        <w:tc>
          <w:tcPr>
            <w:tcW w:w="90" w:type="dxa"/>
            <w:shd w:val="clear" w:color="auto" w:fill="auto"/>
          </w:tcPr>
          <w:p w14:paraId="643D6609" w14:textId="77777777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shd w:val="clear" w:color="auto" w:fill="auto"/>
          </w:tcPr>
          <w:p w14:paraId="228064ED" w14:textId="3177BB94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421C0E" w:rsidRPr="00421C0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32ACA307" w14:textId="77777777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70F99" w14:textId="26D8F41B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88</w:t>
            </w:r>
          </w:p>
        </w:tc>
        <w:tc>
          <w:tcPr>
            <w:tcW w:w="90" w:type="dxa"/>
            <w:shd w:val="clear" w:color="auto" w:fill="auto"/>
          </w:tcPr>
          <w:p w14:paraId="581E2211" w14:textId="77777777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auto"/>
          </w:tcPr>
          <w:p w14:paraId="170DDCF1" w14:textId="29556767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89 </w:t>
            </w:r>
          </w:p>
        </w:tc>
        <w:tc>
          <w:tcPr>
            <w:tcW w:w="90" w:type="dxa"/>
            <w:shd w:val="clear" w:color="auto" w:fill="auto"/>
          </w:tcPr>
          <w:p w14:paraId="09E1B935" w14:textId="77777777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AEDD0" w14:textId="7F2FB1F5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899</w:t>
            </w:r>
          </w:p>
        </w:tc>
        <w:tc>
          <w:tcPr>
            <w:tcW w:w="129" w:type="dxa"/>
            <w:shd w:val="clear" w:color="auto" w:fill="auto"/>
          </w:tcPr>
          <w:p w14:paraId="73D209F1" w14:textId="77777777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5BD46A65" w14:textId="7F7B6AD7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699 </w:t>
            </w:r>
          </w:p>
        </w:tc>
        <w:tc>
          <w:tcPr>
            <w:tcW w:w="76" w:type="dxa"/>
            <w:shd w:val="clear" w:color="auto" w:fill="auto"/>
          </w:tcPr>
          <w:p w14:paraId="7F028AAA" w14:textId="77777777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EA421" w14:textId="6D1E7BFB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  <w:r w:rsidR="00DC279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4" w:type="dxa"/>
            <w:shd w:val="clear" w:color="auto" w:fill="auto"/>
          </w:tcPr>
          <w:p w14:paraId="3E3B4FF1" w14:textId="77777777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</w:tcPr>
          <w:p w14:paraId="0476B51C" w14:textId="08E3B7D3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421C0E" w:rsidRPr="00421C0E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1" w:type="dxa"/>
          </w:tcPr>
          <w:p w14:paraId="590E9D81" w14:textId="77777777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D4FC2" w14:textId="712B8994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3,817</w:t>
            </w:r>
          </w:p>
        </w:tc>
        <w:tc>
          <w:tcPr>
            <w:tcW w:w="100" w:type="dxa"/>
            <w:shd w:val="clear" w:color="auto" w:fill="auto"/>
          </w:tcPr>
          <w:p w14:paraId="19A97C8D" w14:textId="77777777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</w:tcPr>
          <w:p w14:paraId="161BF41C" w14:textId="67AE2FDF" w:rsidR="00375291" w:rsidRPr="0005480F" w:rsidRDefault="00421C0E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421C0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375291"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,847 </w:t>
            </w:r>
          </w:p>
        </w:tc>
        <w:tc>
          <w:tcPr>
            <w:tcW w:w="90" w:type="dxa"/>
            <w:shd w:val="clear" w:color="auto" w:fill="auto"/>
          </w:tcPr>
          <w:p w14:paraId="49708334" w14:textId="77777777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64218" w14:textId="7E15D7E4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exact"/>
              <w:rPr>
                <w:rFonts w:asciiTheme="majorBidi" w:hAnsiTheme="majorBidi" w:cs="Angsana New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shd w:val="clear" w:color="auto" w:fill="auto"/>
          </w:tcPr>
          <w:p w14:paraId="7A029B9C" w14:textId="77777777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</w:tcPr>
          <w:p w14:paraId="5118AA7B" w14:textId="3048FAF5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50FF6F" w14:textId="77777777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auto"/>
          </w:tcPr>
          <w:p w14:paraId="50641B7E" w14:textId="652BEF26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3,817</w:t>
            </w:r>
          </w:p>
        </w:tc>
        <w:tc>
          <w:tcPr>
            <w:tcW w:w="94" w:type="dxa"/>
            <w:gridSpan w:val="2"/>
          </w:tcPr>
          <w:p w14:paraId="2B7F8645" w14:textId="77777777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564EC235" w14:textId="6D335937" w:rsidR="00375291" w:rsidRPr="0005480F" w:rsidRDefault="00421C0E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421C0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375291"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,847 </w:t>
            </w:r>
          </w:p>
        </w:tc>
      </w:tr>
      <w:tr w:rsidR="00375291" w:rsidRPr="0005480F" w14:paraId="59D7DBD9" w14:textId="77777777" w:rsidTr="00304943">
        <w:trPr>
          <w:gridAfter w:val="1"/>
          <w:wAfter w:w="91" w:type="dxa"/>
          <w:cantSplit/>
          <w:trHeight w:val="243"/>
        </w:trPr>
        <w:tc>
          <w:tcPr>
            <w:tcW w:w="3592" w:type="dxa"/>
            <w:shd w:val="clear" w:color="auto" w:fill="auto"/>
          </w:tcPr>
          <w:p w14:paraId="30126CE8" w14:textId="77777777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lang w:val="en-GB" w:eastAsia="zh-CN" w:bidi="ar-SA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8D879" w14:textId="0AD4EB03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421C0E" w:rsidRPr="00421C0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  <w:r w:rsidR="00DC279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3" w:type="dxa"/>
            <w:shd w:val="clear" w:color="auto" w:fill="auto"/>
          </w:tcPr>
          <w:p w14:paraId="78C56BC7" w14:textId="77777777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C4989E" w14:textId="40F36DCD" w:rsidR="00375291" w:rsidRPr="0005480F" w:rsidRDefault="00421C0E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21C0E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375291"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01" w:type="dxa"/>
            <w:shd w:val="clear" w:color="auto" w:fill="auto"/>
          </w:tcPr>
          <w:p w14:paraId="391FD1D2" w14:textId="77777777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138C3" w14:textId="7D297719" w:rsidR="00375291" w:rsidRPr="0005480F" w:rsidRDefault="00421C0E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21C0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375291"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92" w:type="dxa"/>
            <w:shd w:val="clear" w:color="auto" w:fill="auto"/>
          </w:tcPr>
          <w:p w14:paraId="53AB51A7" w14:textId="77777777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tcBorders>
              <w:bottom w:val="single" w:sz="4" w:space="0" w:color="000000"/>
            </w:tcBorders>
            <w:shd w:val="clear" w:color="auto" w:fill="auto"/>
          </w:tcPr>
          <w:p w14:paraId="6E685213" w14:textId="06EECE52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171 </w:t>
            </w:r>
          </w:p>
        </w:tc>
        <w:tc>
          <w:tcPr>
            <w:tcW w:w="90" w:type="dxa"/>
            <w:shd w:val="clear" w:color="auto" w:fill="auto"/>
          </w:tcPr>
          <w:p w14:paraId="33219E03" w14:textId="77777777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79D5A" w14:textId="1C7C504A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3E1C4B61" w14:textId="77777777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bottom w:val="single" w:sz="4" w:space="0" w:color="000000"/>
            </w:tcBorders>
            <w:shd w:val="clear" w:color="auto" w:fill="auto"/>
          </w:tcPr>
          <w:p w14:paraId="5E849F3A" w14:textId="50404344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4 </w:t>
            </w:r>
          </w:p>
        </w:tc>
        <w:tc>
          <w:tcPr>
            <w:tcW w:w="90" w:type="dxa"/>
            <w:shd w:val="clear" w:color="auto" w:fill="auto"/>
          </w:tcPr>
          <w:p w14:paraId="20DD6FDB" w14:textId="77777777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8DABB" w14:textId="4DE52ECF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568C1E49" w14:textId="77777777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tcBorders>
              <w:bottom w:val="single" w:sz="4" w:space="0" w:color="auto"/>
            </w:tcBorders>
            <w:shd w:val="clear" w:color="auto" w:fill="auto"/>
          </w:tcPr>
          <w:p w14:paraId="5872B501" w14:textId="29058911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</w:p>
        </w:tc>
        <w:tc>
          <w:tcPr>
            <w:tcW w:w="90" w:type="dxa"/>
            <w:shd w:val="clear" w:color="auto" w:fill="auto"/>
          </w:tcPr>
          <w:p w14:paraId="4396C313" w14:textId="77777777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69655" w14:textId="78652E76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exact"/>
              <w:jc w:val="center"/>
              <w:rPr>
                <w:rFonts w:asciiTheme="majorBidi" w:hAnsiTheme="majorBidi" w:cs="Angsana New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9" w:type="dxa"/>
            <w:shd w:val="clear" w:color="auto" w:fill="auto"/>
          </w:tcPr>
          <w:p w14:paraId="2281F9F8" w14:textId="77777777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000000"/>
            </w:tcBorders>
            <w:shd w:val="clear" w:color="auto" w:fill="auto"/>
          </w:tcPr>
          <w:p w14:paraId="6F5F76AF" w14:textId="569CE822" w:rsidR="00375291" w:rsidRPr="0005480F" w:rsidRDefault="00375291" w:rsidP="000C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</w:p>
        </w:tc>
        <w:tc>
          <w:tcPr>
            <w:tcW w:w="76" w:type="dxa"/>
            <w:shd w:val="clear" w:color="auto" w:fill="auto"/>
          </w:tcPr>
          <w:p w14:paraId="3C58FE60" w14:textId="77777777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38ACF" w14:textId="6E5CF3D1" w:rsidR="00375291" w:rsidRPr="0005480F" w:rsidRDefault="00421C0E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21C0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375291"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DC279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</w:p>
        </w:tc>
        <w:tc>
          <w:tcPr>
            <w:tcW w:w="74" w:type="dxa"/>
            <w:shd w:val="clear" w:color="auto" w:fill="auto"/>
          </w:tcPr>
          <w:p w14:paraId="1790EA30" w14:textId="77777777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tcBorders>
              <w:bottom w:val="single" w:sz="4" w:space="0" w:color="000000"/>
            </w:tcBorders>
            <w:shd w:val="clear" w:color="auto" w:fill="auto"/>
          </w:tcPr>
          <w:p w14:paraId="2D74F5C0" w14:textId="05C28AB3" w:rsidR="00375291" w:rsidRPr="0005480F" w:rsidRDefault="00421C0E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21C0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375291" w:rsidRPr="0005480F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421C0E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375291"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1" w:type="dxa"/>
          </w:tcPr>
          <w:p w14:paraId="7B049712" w14:textId="77777777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482F3" w14:textId="27A250BE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587</w:t>
            </w:r>
          </w:p>
        </w:tc>
        <w:tc>
          <w:tcPr>
            <w:tcW w:w="100" w:type="dxa"/>
            <w:shd w:val="clear" w:color="auto" w:fill="auto"/>
          </w:tcPr>
          <w:p w14:paraId="65C09664" w14:textId="77777777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4" w:space="0" w:color="000000"/>
            </w:tcBorders>
            <w:shd w:val="clear" w:color="auto" w:fill="auto"/>
          </w:tcPr>
          <w:p w14:paraId="28566CBF" w14:textId="0ED09282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433 </w:t>
            </w:r>
          </w:p>
        </w:tc>
        <w:tc>
          <w:tcPr>
            <w:tcW w:w="90" w:type="dxa"/>
            <w:shd w:val="clear" w:color="auto" w:fill="auto"/>
          </w:tcPr>
          <w:p w14:paraId="16969CE0" w14:textId="77777777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D0DC6" w14:textId="4EDF2B71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color w:val="000000"/>
                <w:sz w:val="22"/>
                <w:szCs w:val="22"/>
              </w:rPr>
              <w:t>(</w:t>
            </w: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587)</w:t>
            </w:r>
          </w:p>
        </w:tc>
        <w:tc>
          <w:tcPr>
            <w:tcW w:w="69" w:type="dxa"/>
            <w:shd w:val="clear" w:color="auto" w:fill="auto"/>
          </w:tcPr>
          <w:p w14:paraId="2ED63AF3" w14:textId="77777777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tcBorders>
              <w:bottom w:val="single" w:sz="4" w:space="0" w:color="000000"/>
            </w:tcBorders>
            <w:shd w:val="clear" w:color="auto" w:fill="auto"/>
          </w:tcPr>
          <w:p w14:paraId="6BA043D5" w14:textId="5BB798AA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Pr="0005480F">
              <w:rPr>
                <w:rFonts w:asciiTheme="majorBidi" w:hAnsiTheme="majorBidi" w:cstheme="majorBidi"/>
                <w:sz w:val="22"/>
                <w:szCs w:val="22"/>
              </w:rPr>
              <w:t>433</w:t>
            </w: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E572E1F" w14:textId="77777777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tcBorders>
              <w:bottom w:val="single" w:sz="4" w:space="0" w:color="000000"/>
            </w:tcBorders>
            <w:shd w:val="clear" w:color="auto" w:fill="auto"/>
          </w:tcPr>
          <w:p w14:paraId="71916341" w14:textId="5C6892E7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exact"/>
              <w:rPr>
                <w:rFonts w:asciiTheme="majorBidi" w:hAnsiTheme="majorBidi" w:cs="Angsana New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- </w:t>
            </w:r>
          </w:p>
        </w:tc>
        <w:tc>
          <w:tcPr>
            <w:tcW w:w="94" w:type="dxa"/>
            <w:gridSpan w:val="2"/>
          </w:tcPr>
          <w:p w14:paraId="7199A886" w14:textId="77777777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2EE31CE2" w14:textId="5CC0213D" w:rsidR="00375291" w:rsidRPr="0005480F" w:rsidRDefault="00375291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- </w:t>
            </w:r>
          </w:p>
        </w:tc>
      </w:tr>
      <w:tr w:rsidR="00607C19" w:rsidRPr="0005480F" w14:paraId="7D20C635" w14:textId="77777777" w:rsidTr="00304943">
        <w:trPr>
          <w:gridAfter w:val="1"/>
          <w:wAfter w:w="91" w:type="dxa"/>
          <w:cantSplit/>
        </w:trPr>
        <w:tc>
          <w:tcPr>
            <w:tcW w:w="3592" w:type="dxa"/>
            <w:shd w:val="clear" w:color="auto" w:fill="auto"/>
          </w:tcPr>
          <w:p w14:paraId="4919F431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shd w:val="clear" w:color="auto" w:fill="FFFF00"/>
                <w:lang w:eastAsia="zh-CN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zh-CN"/>
              </w:rPr>
              <w:t>รวมรายได้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03B9C5E9" w14:textId="7070A082" w:rsidR="00607C19" w:rsidRPr="0005480F" w:rsidRDefault="00421C0E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21C0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</w:t>
            </w:r>
            <w:r w:rsidR="00607C19" w:rsidRPr="0005480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,15</w:t>
            </w:r>
            <w:r w:rsidR="009579F4" w:rsidRPr="0005480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93" w:type="dxa"/>
            <w:shd w:val="clear" w:color="auto" w:fill="auto"/>
          </w:tcPr>
          <w:p w14:paraId="08EA2169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10819A" w14:textId="6B3200A5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1,711 </w:t>
            </w:r>
          </w:p>
        </w:tc>
        <w:tc>
          <w:tcPr>
            <w:tcW w:w="101" w:type="dxa"/>
            <w:shd w:val="clear" w:color="auto" w:fill="auto"/>
          </w:tcPr>
          <w:p w14:paraId="2948BD39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66900A19" w14:textId="241B20FC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686</w:t>
            </w:r>
          </w:p>
        </w:tc>
        <w:tc>
          <w:tcPr>
            <w:tcW w:w="92" w:type="dxa"/>
            <w:shd w:val="clear" w:color="auto" w:fill="auto"/>
          </w:tcPr>
          <w:p w14:paraId="3EE04B7B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DBC84D3" w14:textId="3A608E32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359 </w:t>
            </w:r>
          </w:p>
        </w:tc>
        <w:tc>
          <w:tcPr>
            <w:tcW w:w="90" w:type="dxa"/>
            <w:shd w:val="clear" w:color="auto" w:fill="auto"/>
          </w:tcPr>
          <w:p w14:paraId="04407603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37FBFF06" w14:textId="1643C216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18</w:t>
            </w:r>
            <w:r w:rsidR="00421C0E" w:rsidRPr="00421C0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597349EB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6E793D0" w14:textId="65981630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146 </w:t>
            </w:r>
          </w:p>
        </w:tc>
        <w:tc>
          <w:tcPr>
            <w:tcW w:w="90" w:type="dxa"/>
            <w:shd w:val="clear" w:color="auto" w:fill="auto"/>
          </w:tcPr>
          <w:p w14:paraId="6D1E6B6D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430C1EC5" w14:textId="138E3038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9</w:t>
            </w:r>
            <w:r w:rsidR="00421C0E" w:rsidRPr="00421C0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4305543E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7D9ED9" w14:textId="3D98E3B9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94 </w:t>
            </w:r>
          </w:p>
        </w:tc>
        <w:tc>
          <w:tcPr>
            <w:tcW w:w="90" w:type="dxa"/>
            <w:shd w:val="clear" w:color="auto" w:fill="auto"/>
          </w:tcPr>
          <w:p w14:paraId="7443B9E1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653EDEC7" w14:textId="14B8A8A4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899</w:t>
            </w:r>
          </w:p>
        </w:tc>
        <w:tc>
          <w:tcPr>
            <w:tcW w:w="129" w:type="dxa"/>
            <w:shd w:val="clear" w:color="auto" w:fill="auto"/>
          </w:tcPr>
          <w:p w14:paraId="37F563D1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C031580" w14:textId="72909508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  <w:r w:rsidR="00421C0E" w:rsidRPr="00421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00</w:t>
            </w:r>
            <w:r w:rsidRPr="000548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6" w:type="dxa"/>
            <w:shd w:val="clear" w:color="auto" w:fill="auto"/>
          </w:tcPr>
          <w:p w14:paraId="7D5CC1C3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6A82561D" w14:textId="39B7996A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39</w:t>
            </w:r>
            <w:r w:rsidR="00421C0E" w:rsidRPr="00421C0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74" w:type="dxa"/>
            <w:shd w:val="clear" w:color="auto" w:fill="auto"/>
          </w:tcPr>
          <w:p w14:paraId="252E958A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72BA468" w14:textId="3D2CADE4" w:rsidR="00607C19" w:rsidRPr="0005480F" w:rsidRDefault="00421C0E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21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 w:rsidR="00607C19" w:rsidRPr="000548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  <w:r w:rsidRPr="00421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</w:t>
            </w:r>
            <w:r w:rsidR="00607C19" w:rsidRPr="000548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1" w:type="dxa"/>
          </w:tcPr>
          <w:p w14:paraId="304ED205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5ADBD20C" w14:textId="10010A9F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4,4</w:t>
            </w:r>
            <w:r w:rsidR="00421C0E" w:rsidRPr="00421C0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0</w:t>
            </w:r>
            <w:r w:rsidR="00037952" w:rsidRPr="0005480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00" w:type="dxa"/>
            <w:shd w:val="clear" w:color="auto" w:fill="auto"/>
          </w:tcPr>
          <w:p w14:paraId="3E15F418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B421F79" w14:textId="0D15957E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</w:t>
            </w:r>
            <w:r w:rsidR="00421C0E" w:rsidRPr="00421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 w:rsidRPr="000548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  <w:r w:rsidR="00421C0E" w:rsidRPr="00421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</w:t>
            </w:r>
            <w:r w:rsidRPr="000548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62BE4E3B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39CC0F37" w14:textId="0A187D18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b/>
                <w:bCs/>
                <w:color w:val="000000"/>
                <w:sz w:val="22"/>
                <w:szCs w:val="22"/>
              </w:rPr>
              <w:t>(</w:t>
            </w:r>
            <w:r w:rsidR="00785CE9" w:rsidRPr="0005480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58</w:t>
            </w:r>
            <w:r w:rsidR="009579F4" w:rsidRPr="0005480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7</w:t>
            </w:r>
            <w:r w:rsidRPr="0005480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69" w:type="dxa"/>
            <w:shd w:val="clear" w:color="auto" w:fill="auto"/>
          </w:tcPr>
          <w:p w14:paraId="64708C64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CC6C93F" w14:textId="46D03636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>(</w:t>
            </w:r>
            <w:r w:rsidRPr="000548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433</w:t>
            </w:r>
            <w:r w:rsidRPr="0005480F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1234577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12C95F6" w14:textId="66A895BC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3,81</w:t>
            </w:r>
            <w:r w:rsidR="009579F4" w:rsidRPr="000548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" w:type="dxa"/>
            <w:gridSpan w:val="2"/>
          </w:tcPr>
          <w:p w14:paraId="6681CCE4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C9E39EC" w14:textId="08FEE021" w:rsidR="00607C19" w:rsidRPr="0005480F" w:rsidRDefault="00421C0E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21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 w:rsidR="00607C19" w:rsidRPr="000548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,847 </w:t>
            </w:r>
          </w:p>
        </w:tc>
      </w:tr>
      <w:tr w:rsidR="005C6188" w:rsidRPr="0005480F" w14:paraId="3D6E9584" w14:textId="77777777" w:rsidTr="008A188D">
        <w:trPr>
          <w:gridAfter w:val="1"/>
          <w:wAfter w:w="91" w:type="dxa"/>
          <w:cantSplit/>
          <w:trHeight w:val="98"/>
        </w:trPr>
        <w:tc>
          <w:tcPr>
            <w:tcW w:w="3592" w:type="dxa"/>
            <w:shd w:val="clear" w:color="auto" w:fill="auto"/>
          </w:tcPr>
          <w:p w14:paraId="6D60D749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sz w:val="8"/>
                <w:szCs w:val="8"/>
                <w:lang w:eastAsia="zh-CN"/>
              </w:rPr>
            </w:pPr>
          </w:p>
        </w:tc>
        <w:tc>
          <w:tcPr>
            <w:tcW w:w="520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37300B6C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93" w:type="dxa"/>
            <w:shd w:val="clear" w:color="auto" w:fill="auto"/>
            <w:vAlign w:val="bottom"/>
          </w:tcPr>
          <w:p w14:paraId="49330A79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8"/>
                <w:szCs w:val="8"/>
                <w:shd w:val="clear" w:color="auto" w:fill="FFFF00"/>
                <w:lang w:eastAsia="zh-CN"/>
              </w:rPr>
            </w:pPr>
          </w:p>
        </w:tc>
        <w:tc>
          <w:tcPr>
            <w:tcW w:w="545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6258E70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01" w:type="dxa"/>
            <w:shd w:val="clear" w:color="auto" w:fill="auto"/>
            <w:vAlign w:val="bottom"/>
          </w:tcPr>
          <w:p w14:paraId="29D6274B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8"/>
                <w:szCs w:val="8"/>
                <w:shd w:val="clear" w:color="auto" w:fill="FFFF00"/>
                <w:lang w:eastAsia="zh-CN"/>
              </w:rPr>
            </w:pPr>
          </w:p>
        </w:tc>
        <w:tc>
          <w:tcPr>
            <w:tcW w:w="520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17AE4276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13387705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8"/>
                <w:szCs w:val="8"/>
                <w:shd w:val="clear" w:color="auto" w:fill="FFFF00"/>
                <w:lang w:eastAsia="zh-CN"/>
              </w:rPr>
            </w:pPr>
          </w:p>
        </w:tc>
        <w:tc>
          <w:tcPr>
            <w:tcW w:w="497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783ABF99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0D5470C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8"/>
                <w:szCs w:val="8"/>
                <w:shd w:val="clear" w:color="auto" w:fill="FFFF00"/>
                <w:lang w:eastAsia="zh-CN"/>
              </w:rPr>
            </w:pPr>
          </w:p>
        </w:tc>
        <w:tc>
          <w:tcPr>
            <w:tcW w:w="538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11135195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D2D79C7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8"/>
                <w:szCs w:val="8"/>
                <w:shd w:val="clear" w:color="auto" w:fill="FFFF00"/>
                <w:lang w:eastAsia="zh-CN"/>
              </w:rPr>
            </w:pPr>
          </w:p>
        </w:tc>
        <w:tc>
          <w:tcPr>
            <w:tcW w:w="546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44A5928F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EF4502E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8"/>
                <w:szCs w:val="8"/>
                <w:shd w:val="clear" w:color="auto" w:fill="FFFF00"/>
                <w:lang w:eastAsia="zh-CN"/>
              </w:rPr>
            </w:pPr>
          </w:p>
        </w:tc>
        <w:tc>
          <w:tcPr>
            <w:tcW w:w="588" w:type="dxa"/>
            <w:tcBorders>
              <w:top w:val="double" w:sz="4" w:space="0" w:color="auto"/>
            </w:tcBorders>
            <w:vAlign w:val="bottom"/>
          </w:tcPr>
          <w:p w14:paraId="1DB4B6CD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90" w:type="dxa"/>
          </w:tcPr>
          <w:p w14:paraId="38D591E4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557" w:type="dxa"/>
            <w:tcBorders>
              <w:top w:val="double" w:sz="4" w:space="0" w:color="auto"/>
            </w:tcBorders>
          </w:tcPr>
          <w:p w14:paraId="744AB33D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90" w:type="dxa"/>
          </w:tcPr>
          <w:p w14:paraId="70CB1C13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588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3B00FAEA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8"/>
                <w:szCs w:val="8"/>
                <w:shd w:val="clear" w:color="auto" w:fill="FFFF00"/>
                <w:lang w:eastAsia="zh-CN"/>
              </w:rPr>
            </w:pPr>
          </w:p>
        </w:tc>
        <w:tc>
          <w:tcPr>
            <w:tcW w:w="129" w:type="dxa"/>
            <w:shd w:val="clear" w:color="auto" w:fill="auto"/>
          </w:tcPr>
          <w:p w14:paraId="2FA6C025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8"/>
                <w:szCs w:val="8"/>
                <w:shd w:val="clear" w:color="auto" w:fill="FFFF00"/>
                <w:lang w:eastAsia="zh-CN"/>
              </w:rPr>
            </w:pPr>
          </w:p>
        </w:tc>
        <w:tc>
          <w:tcPr>
            <w:tcW w:w="540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2B261CD1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76" w:type="dxa"/>
          </w:tcPr>
          <w:p w14:paraId="702C3B70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512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6BF13CC2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74" w:type="dxa"/>
            <w:shd w:val="clear" w:color="auto" w:fill="auto"/>
            <w:vAlign w:val="bottom"/>
          </w:tcPr>
          <w:p w14:paraId="20B4CF19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8"/>
                <w:szCs w:val="8"/>
                <w:shd w:val="clear" w:color="auto" w:fill="FFFF00"/>
                <w:lang w:eastAsia="zh-CN"/>
              </w:rPr>
            </w:pPr>
          </w:p>
        </w:tc>
        <w:tc>
          <w:tcPr>
            <w:tcW w:w="551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5379A5DB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1" w:type="dxa"/>
          </w:tcPr>
          <w:p w14:paraId="7CDCB01A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8"/>
                <w:szCs w:val="8"/>
                <w:shd w:val="clear" w:color="auto" w:fill="FFFF00"/>
                <w:lang w:eastAsia="zh-CN"/>
              </w:rPr>
            </w:pPr>
          </w:p>
        </w:tc>
        <w:tc>
          <w:tcPr>
            <w:tcW w:w="566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395CC4B7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36F37048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8"/>
                <w:szCs w:val="8"/>
                <w:shd w:val="clear" w:color="auto" w:fill="FFFF00"/>
                <w:lang w:eastAsia="zh-CN"/>
              </w:rPr>
            </w:pPr>
          </w:p>
        </w:tc>
        <w:tc>
          <w:tcPr>
            <w:tcW w:w="604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34273ECB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0A0B3E8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8"/>
                <w:szCs w:val="8"/>
                <w:shd w:val="clear" w:color="auto" w:fill="FFFF00"/>
                <w:lang w:eastAsia="zh-CN"/>
              </w:rPr>
            </w:pPr>
          </w:p>
        </w:tc>
        <w:tc>
          <w:tcPr>
            <w:tcW w:w="523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1022B409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69" w:type="dxa"/>
            <w:shd w:val="clear" w:color="auto" w:fill="auto"/>
            <w:vAlign w:val="bottom"/>
          </w:tcPr>
          <w:p w14:paraId="1E616E33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8"/>
                <w:szCs w:val="8"/>
                <w:shd w:val="clear" w:color="auto" w:fill="FFFF00"/>
                <w:lang w:eastAsia="zh-CN"/>
              </w:rPr>
            </w:pPr>
          </w:p>
        </w:tc>
        <w:tc>
          <w:tcPr>
            <w:tcW w:w="580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1ACD6575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4BA058E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8"/>
                <w:szCs w:val="8"/>
                <w:shd w:val="clear" w:color="auto" w:fill="FFFF00"/>
                <w:lang w:eastAsia="zh-CN"/>
              </w:rPr>
            </w:pPr>
          </w:p>
        </w:tc>
        <w:tc>
          <w:tcPr>
            <w:tcW w:w="550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7F74006F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94" w:type="dxa"/>
            <w:gridSpan w:val="2"/>
            <w:vAlign w:val="bottom"/>
          </w:tcPr>
          <w:p w14:paraId="20419916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8"/>
                <w:szCs w:val="8"/>
                <w:shd w:val="clear" w:color="auto" w:fill="FFFF00"/>
                <w:lang w:eastAsia="zh-CN"/>
              </w:rPr>
            </w:pPr>
          </w:p>
        </w:tc>
        <w:tc>
          <w:tcPr>
            <w:tcW w:w="542" w:type="dxa"/>
            <w:gridSpan w:val="2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0F9AB717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8"/>
                <w:szCs w:val="8"/>
              </w:rPr>
            </w:pPr>
          </w:p>
        </w:tc>
      </w:tr>
      <w:tr w:rsidR="005C6188" w:rsidRPr="0005480F" w14:paraId="26E2054E" w14:textId="77777777" w:rsidTr="00304943">
        <w:trPr>
          <w:gridAfter w:val="1"/>
          <w:wAfter w:w="91" w:type="dxa"/>
          <w:cantSplit/>
        </w:trPr>
        <w:tc>
          <w:tcPr>
            <w:tcW w:w="3592" w:type="dxa"/>
            <w:shd w:val="clear" w:color="auto" w:fill="auto"/>
            <w:vAlign w:val="bottom"/>
          </w:tcPr>
          <w:p w14:paraId="566AD094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lang w:eastAsia="zh-CN"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การจำแนกรายได้</w:t>
            </w:r>
          </w:p>
        </w:tc>
        <w:tc>
          <w:tcPr>
            <w:tcW w:w="520" w:type="dxa"/>
            <w:shd w:val="clear" w:color="auto" w:fill="auto"/>
            <w:vAlign w:val="bottom"/>
          </w:tcPr>
          <w:p w14:paraId="5AD09F9F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3" w:type="dxa"/>
            <w:shd w:val="clear" w:color="auto" w:fill="auto"/>
            <w:vAlign w:val="bottom"/>
          </w:tcPr>
          <w:p w14:paraId="10887925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C46DF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1" w:type="dxa"/>
            <w:shd w:val="clear" w:color="auto" w:fill="auto"/>
            <w:vAlign w:val="bottom"/>
          </w:tcPr>
          <w:p w14:paraId="2C57CF53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14:paraId="3FB975B9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48E61A7D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316E9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BE2B8E5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  <w:vAlign w:val="bottom"/>
          </w:tcPr>
          <w:p w14:paraId="33DBF146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7C3DA3B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7CE11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DC94AB4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vAlign w:val="bottom"/>
          </w:tcPr>
          <w:p w14:paraId="7E439DC6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0308B297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vAlign w:val="bottom"/>
          </w:tcPr>
          <w:p w14:paraId="7FB7EF7E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4E6BAE29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14052F57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9" w:type="dxa"/>
            <w:shd w:val="clear" w:color="auto" w:fill="auto"/>
            <w:vAlign w:val="bottom"/>
          </w:tcPr>
          <w:p w14:paraId="25F5EB48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64FF85A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24F794AD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auto"/>
            <w:vAlign w:val="bottom"/>
          </w:tcPr>
          <w:p w14:paraId="490F6D9D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6FED05C9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  <w:vAlign w:val="bottom"/>
          </w:tcPr>
          <w:p w14:paraId="7303E37B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</w:tcPr>
          <w:p w14:paraId="773AE270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14:paraId="290DCD2A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11847C15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  <w:vAlign w:val="bottom"/>
          </w:tcPr>
          <w:p w14:paraId="2298F178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0745924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14:paraId="6A8C9E08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shd w:val="clear" w:color="auto" w:fill="auto"/>
            <w:vAlign w:val="bottom"/>
          </w:tcPr>
          <w:p w14:paraId="2F977E96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14:paraId="61E006A0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A6B0290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auto"/>
            <w:vAlign w:val="bottom"/>
          </w:tcPr>
          <w:p w14:paraId="264E315F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" w:type="dxa"/>
            <w:gridSpan w:val="2"/>
            <w:shd w:val="clear" w:color="auto" w:fill="auto"/>
            <w:vAlign w:val="bottom"/>
          </w:tcPr>
          <w:p w14:paraId="20C8C1EF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  <w:vAlign w:val="bottom"/>
          </w:tcPr>
          <w:p w14:paraId="50C4BF0C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5C6188" w:rsidRPr="0005480F" w14:paraId="79E7D44D" w14:textId="77777777" w:rsidTr="00304943">
        <w:trPr>
          <w:gridAfter w:val="1"/>
          <w:wAfter w:w="91" w:type="dxa"/>
          <w:cantSplit/>
        </w:trPr>
        <w:tc>
          <w:tcPr>
            <w:tcW w:w="3592" w:type="dxa"/>
            <w:shd w:val="clear" w:color="auto" w:fill="auto"/>
          </w:tcPr>
          <w:p w14:paraId="47F241ED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lang w:eastAsia="zh-CN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ส่วนงานภูมิศาสตร์หลัก</w:t>
            </w:r>
          </w:p>
        </w:tc>
        <w:tc>
          <w:tcPr>
            <w:tcW w:w="520" w:type="dxa"/>
            <w:shd w:val="clear" w:color="auto" w:fill="auto"/>
            <w:vAlign w:val="bottom"/>
          </w:tcPr>
          <w:p w14:paraId="33D7EA9A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3" w:type="dxa"/>
            <w:shd w:val="clear" w:color="auto" w:fill="auto"/>
            <w:vAlign w:val="bottom"/>
          </w:tcPr>
          <w:p w14:paraId="7D4FF70D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59725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1" w:type="dxa"/>
            <w:shd w:val="clear" w:color="auto" w:fill="auto"/>
            <w:vAlign w:val="bottom"/>
          </w:tcPr>
          <w:p w14:paraId="5A445629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14:paraId="0AAA3625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3EEBD55A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4A21A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7ABB96E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  <w:vAlign w:val="bottom"/>
          </w:tcPr>
          <w:p w14:paraId="21F57FB6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2313F48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5A904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F41BB98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vAlign w:val="bottom"/>
          </w:tcPr>
          <w:p w14:paraId="47C69873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28D352B7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vAlign w:val="bottom"/>
          </w:tcPr>
          <w:p w14:paraId="4E18EF47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2DA0447F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78707D79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9" w:type="dxa"/>
            <w:shd w:val="clear" w:color="auto" w:fill="auto"/>
            <w:vAlign w:val="bottom"/>
          </w:tcPr>
          <w:p w14:paraId="0E8A73C9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0889DFD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4421E70D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auto"/>
            <w:vAlign w:val="bottom"/>
          </w:tcPr>
          <w:p w14:paraId="63A9A62D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7E58FEFC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  <w:vAlign w:val="bottom"/>
          </w:tcPr>
          <w:p w14:paraId="373B064E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</w:tcPr>
          <w:p w14:paraId="6E6DA271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14:paraId="7EFDCD85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69C26CE9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  <w:vAlign w:val="bottom"/>
          </w:tcPr>
          <w:p w14:paraId="62D921C0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EF0AD4C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14:paraId="323521B0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" w:type="dxa"/>
            <w:shd w:val="clear" w:color="auto" w:fill="auto"/>
            <w:vAlign w:val="bottom"/>
          </w:tcPr>
          <w:p w14:paraId="3B5A380D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14:paraId="0F251FC5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E408243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auto"/>
            <w:vAlign w:val="bottom"/>
          </w:tcPr>
          <w:p w14:paraId="2BD218EF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" w:type="dxa"/>
            <w:gridSpan w:val="2"/>
            <w:shd w:val="clear" w:color="auto" w:fill="auto"/>
            <w:vAlign w:val="bottom"/>
          </w:tcPr>
          <w:p w14:paraId="36136570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  <w:vAlign w:val="bottom"/>
          </w:tcPr>
          <w:p w14:paraId="212740A6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607C19" w:rsidRPr="0005480F" w14:paraId="1A017ACC" w14:textId="77777777" w:rsidTr="00304943">
        <w:trPr>
          <w:gridAfter w:val="1"/>
          <w:wAfter w:w="91" w:type="dxa"/>
          <w:cantSplit/>
        </w:trPr>
        <w:tc>
          <w:tcPr>
            <w:tcW w:w="3592" w:type="dxa"/>
            <w:shd w:val="clear" w:color="auto" w:fill="auto"/>
            <w:vAlign w:val="bottom"/>
          </w:tcPr>
          <w:p w14:paraId="4DC8906C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lang w:eastAsia="zh-CN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520" w:type="dxa"/>
            <w:shd w:val="clear" w:color="auto" w:fill="auto"/>
          </w:tcPr>
          <w:p w14:paraId="22596237" w14:textId="6924C7AE" w:rsidR="00607C19" w:rsidRPr="0005480F" w:rsidRDefault="00421C0E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21C0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607C19"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21C0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  <w:r w:rsidR="00607C19"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  <w:r w:rsidRPr="00421C0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3" w:type="dxa"/>
            <w:shd w:val="clear" w:color="auto" w:fill="auto"/>
          </w:tcPr>
          <w:p w14:paraId="5A19AFCC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9FA74" w14:textId="70DA51DC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1,711 </w:t>
            </w:r>
          </w:p>
        </w:tc>
        <w:tc>
          <w:tcPr>
            <w:tcW w:w="101" w:type="dxa"/>
            <w:shd w:val="clear" w:color="auto" w:fill="auto"/>
          </w:tcPr>
          <w:p w14:paraId="308A09B6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auto"/>
          </w:tcPr>
          <w:p w14:paraId="3AA34F3A" w14:textId="0663A772" w:rsidR="00607C19" w:rsidRPr="0005480F" w:rsidRDefault="00607C19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675</w:t>
            </w:r>
          </w:p>
        </w:tc>
        <w:tc>
          <w:tcPr>
            <w:tcW w:w="92" w:type="dxa"/>
            <w:shd w:val="clear" w:color="auto" w:fill="auto"/>
          </w:tcPr>
          <w:p w14:paraId="2623422F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EBDF2" w14:textId="11EBE6F8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354 </w:t>
            </w:r>
          </w:p>
        </w:tc>
        <w:tc>
          <w:tcPr>
            <w:tcW w:w="90" w:type="dxa"/>
            <w:shd w:val="clear" w:color="auto" w:fill="auto"/>
          </w:tcPr>
          <w:p w14:paraId="17B9C196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14:paraId="4C4454B5" w14:textId="38D708EB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86</w:t>
            </w:r>
          </w:p>
        </w:tc>
        <w:tc>
          <w:tcPr>
            <w:tcW w:w="90" w:type="dxa"/>
            <w:shd w:val="clear" w:color="auto" w:fill="auto"/>
          </w:tcPr>
          <w:p w14:paraId="74728CF3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64760" w14:textId="75FCB33D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74 </w:t>
            </w:r>
          </w:p>
        </w:tc>
        <w:tc>
          <w:tcPr>
            <w:tcW w:w="90" w:type="dxa"/>
            <w:shd w:val="clear" w:color="auto" w:fill="auto"/>
          </w:tcPr>
          <w:p w14:paraId="453D2CE1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</w:tcPr>
          <w:p w14:paraId="56EF8901" w14:textId="554A8CBE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  <w:r w:rsidR="00421C0E" w:rsidRPr="00421C0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0" w:type="dxa"/>
          </w:tcPr>
          <w:p w14:paraId="3E67E054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</w:tcPr>
          <w:p w14:paraId="3215BEBF" w14:textId="474646FD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93 </w:t>
            </w:r>
          </w:p>
        </w:tc>
        <w:tc>
          <w:tcPr>
            <w:tcW w:w="90" w:type="dxa"/>
          </w:tcPr>
          <w:p w14:paraId="07438320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auto"/>
          </w:tcPr>
          <w:p w14:paraId="440A1F04" w14:textId="19756CC2" w:rsidR="00607C19" w:rsidRPr="0005480F" w:rsidRDefault="00607C19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exact"/>
              <w:jc w:val="center"/>
              <w:rPr>
                <w:rFonts w:asciiTheme="majorBidi" w:hAnsiTheme="majorBidi" w:cs="Angsana New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9" w:type="dxa"/>
            <w:shd w:val="clear" w:color="auto" w:fill="auto"/>
          </w:tcPr>
          <w:p w14:paraId="5354C5BA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6325246" w14:textId="70726953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4 </w:t>
            </w:r>
          </w:p>
        </w:tc>
        <w:tc>
          <w:tcPr>
            <w:tcW w:w="76" w:type="dxa"/>
          </w:tcPr>
          <w:p w14:paraId="038B423E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auto"/>
          </w:tcPr>
          <w:p w14:paraId="1078ECEA" w14:textId="663F85A9" w:rsidR="00607C19" w:rsidRPr="0005480F" w:rsidRDefault="00421C0E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21C0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607C19"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  <w:r w:rsidRPr="00421C0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4" w:type="dxa"/>
            <w:shd w:val="clear" w:color="auto" w:fill="auto"/>
          </w:tcPr>
          <w:p w14:paraId="0A257CD1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</w:tcPr>
          <w:p w14:paraId="5B320D0E" w14:textId="0D0E3A50" w:rsidR="00607C19" w:rsidRPr="0005480F" w:rsidRDefault="00421C0E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21C0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07C19"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34 </w:t>
            </w:r>
          </w:p>
        </w:tc>
        <w:tc>
          <w:tcPr>
            <w:tcW w:w="91" w:type="dxa"/>
          </w:tcPr>
          <w:p w14:paraId="2A2BB598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auto"/>
          </w:tcPr>
          <w:p w14:paraId="69E24416" w14:textId="0AC29EED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3,193</w:t>
            </w:r>
          </w:p>
        </w:tc>
        <w:tc>
          <w:tcPr>
            <w:tcW w:w="100" w:type="dxa"/>
            <w:shd w:val="clear" w:color="auto" w:fill="auto"/>
          </w:tcPr>
          <w:p w14:paraId="285ADEDA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</w:tcPr>
          <w:p w14:paraId="41242963" w14:textId="26AF5D5B" w:rsidR="00607C19" w:rsidRPr="0005480F" w:rsidRDefault="00421C0E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21C0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07C19" w:rsidRPr="0005480F">
              <w:rPr>
                <w:rFonts w:asciiTheme="majorBidi" w:hAnsiTheme="majorBidi" w:cstheme="majorBidi"/>
                <w:sz w:val="22"/>
                <w:szCs w:val="22"/>
              </w:rPr>
              <w:t>,47</w:t>
            </w:r>
            <w:r w:rsidRPr="00421C0E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607C19"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23548CCA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auto"/>
          </w:tcPr>
          <w:p w14:paraId="7DA9E258" w14:textId="6150AFB1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color w:val="000000"/>
                <w:sz w:val="22"/>
                <w:szCs w:val="22"/>
              </w:rPr>
              <w:t>(</w:t>
            </w: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9579F4"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</w:t>
            </w: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69" w:type="dxa"/>
            <w:shd w:val="clear" w:color="auto" w:fill="auto"/>
          </w:tcPr>
          <w:p w14:paraId="795D3650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</w:tcPr>
          <w:p w14:paraId="07F98E15" w14:textId="7D817E8A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Pr="0005480F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421C0E" w:rsidRPr="00421C0E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05480F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BCC6837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auto"/>
          </w:tcPr>
          <w:p w14:paraId="3BC6BC61" w14:textId="18E084A6" w:rsidR="00607C19" w:rsidRPr="0005480F" w:rsidRDefault="00421C0E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21C0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607C19"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,64</w:t>
            </w:r>
            <w:r w:rsidR="009579F4"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4" w:type="dxa"/>
            <w:gridSpan w:val="2"/>
            <w:shd w:val="clear" w:color="auto" w:fill="auto"/>
          </w:tcPr>
          <w:p w14:paraId="5235AA22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6FCCAC78" w14:textId="52A68696" w:rsidR="00607C19" w:rsidRPr="0005480F" w:rsidRDefault="00421C0E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21C0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07C19" w:rsidRPr="0005480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21C0E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607C19"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66 </w:t>
            </w:r>
          </w:p>
        </w:tc>
      </w:tr>
      <w:tr w:rsidR="00607C19" w:rsidRPr="0005480F" w14:paraId="0FB9716A" w14:textId="77777777" w:rsidTr="00304943">
        <w:trPr>
          <w:gridAfter w:val="1"/>
          <w:wAfter w:w="91" w:type="dxa"/>
          <w:cantSplit/>
        </w:trPr>
        <w:tc>
          <w:tcPr>
            <w:tcW w:w="3592" w:type="dxa"/>
            <w:shd w:val="clear" w:color="auto" w:fill="auto"/>
            <w:vAlign w:val="bottom"/>
          </w:tcPr>
          <w:p w14:paraId="45D099AF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520" w:type="dxa"/>
            <w:shd w:val="clear" w:color="auto" w:fill="auto"/>
          </w:tcPr>
          <w:p w14:paraId="6EA4A38A" w14:textId="49D7FECD" w:rsidR="00607C19" w:rsidRPr="0005480F" w:rsidRDefault="00607C19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3D22E496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82747" w14:textId="64B83211" w:rsidR="00607C19" w:rsidRPr="0005480F" w:rsidRDefault="00607C19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"/>
              </w:tabs>
              <w:spacing w:line="240" w:lineRule="exact"/>
              <w:jc w:val="center"/>
              <w:rPr>
                <w:rFonts w:asciiTheme="majorBidi" w:hAnsiTheme="majorBidi" w:cs="Angsana New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13F7D85D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auto"/>
          </w:tcPr>
          <w:p w14:paraId="26342E25" w14:textId="1C2F8EA4" w:rsidR="00607C19" w:rsidRPr="0005480F" w:rsidRDefault="00607C1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"/>
              </w:tabs>
              <w:spacing w:line="240" w:lineRule="exact"/>
              <w:jc w:val="center"/>
              <w:rPr>
                <w:rFonts w:asciiTheme="majorBidi" w:hAnsiTheme="majorBidi" w:cs="Angsana New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3ADB0A6C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BA7EE" w14:textId="2F83F16E" w:rsidR="00607C19" w:rsidRPr="0005480F" w:rsidRDefault="00607C19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25D60F02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14:paraId="200A8663" w14:textId="56472086" w:rsidR="00607C19" w:rsidRPr="0005480F" w:rsidRDefault="00607C19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D250D7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42FE1" w14:textId="79CC5705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- </w:t>
            </w:r>
          </w:p>
        </w:tc>
        <w:tc>
          <w:tcPr>
            <w:tcW w:w="90" w:type="dxa"/>
            <w:shd w:val="clear" w:color="auto" w:fill="auto"/>
          </w:tcPr>
          <w:p w14:paraId="055DBA89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</w:tcPr>
          <w:p w14:paraId="77C9CD8B" w14:textId="5F578194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13DF3B0B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</w:tcPr>
          <w:p w14:paraId="75E8DE0C" w14:textId="5F997750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019B7663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auto"/>
          </w:tcPr>
          <w:p w14:paraId="4419698A" w14:textId="4CDEC836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899</w:t>
            </w:r>
          </w:p>
        </w:tc>
        <w:tc>
          <w:tcPr>
            <w:tcW w:w="129" w:type="dxa"/>
            <w:shd w:val="clear" w:color="auto" w:fill="auto"/>
          </w:tcPr>
          <w:p w14:paraId="1DF2A81B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127D201" w14:textId="1CD8EF3C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696 </w:t>
            </w:r>
          </w:p>
        </w:tc>
        <w:tc>
          <w:tcPr>
            <w:tcW w:w="76" w:type="dxa"/>
          </w:tcPr>
          <w:p w14:paraId="6FB01AB2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auto"/>
          </w:tcPr>
          <w:p w14:paraId="51FD108E" w14:textId="4CA304F8" w:rsidR="00607C19" w:rsidRPr="0005480F" w:rsidRDefault="00607C19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exact"/>
              <w:jc w:val="center"/>
              <w:rPr>
                <w:rFonts w:asciiTheme="majorBidi" w:hAnsiTheme="majorBidi" w:cs="Angsana New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7471008F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</w:tcPr>
          <w:p w14:paraId="2E2F5A26" w14:textId="6A838036" w:rsidR="00607C19" w:rsidRPr="0005480F" w:rsidRDefault="00607C1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exact"/>
              <w:jc w:val="center"/>
              <w:rPr>
                <w:rFonts w:asciiTheme="majorBidi" w:hAnsiTheme="majorBidi" w:cs="Angsana New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69A2225E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auto"/>
          </w:tcPr>
          <w:p w14:paraId="0C0D63B1" w14:textId="45A6B703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899</w:t>
            </w:r>
          </w:p>
        </w:tc>
        <w:tc>
          <w:tcPr>
            <w:tcW w:w="100" w:type="dxa"/>
            <w:shd w:val="clear" w:color="auto" w:fill="auto"/>
          </w:tcPr>
          <w:p w14:paraId="78B63438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</w:tcPr>
          <w:p w14:paraId="00FE4E05" w14:textId="33C7043B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696 </w:t>
            </w:r>
          </w:p>
        </w:tc>
        <w:tc>
          <w:tcPr>
            <w:tcW w:w="90" w:type="dxa"/>
            <w:shd w:val="clear" w:color="auto" w:fill="auto"/>
          </w:tcPr>
          <w:p w14:paraId="3703CB17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auto"/>
          </w:tcPr>
          <w:p w14:paraId="279310D1" w14:textId="3C5D95A0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shd w:val="clear" w:color="auto" w:fill="auto"/>
          </w:tcPr>
          <w:p w14:paraId="4FF8F09A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</w:tcPr>
          <w:p w14:paraId="1C331326" w14:textId="1808E644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exact"/>
              <w:rPr>
                <w:rFonts w:asciiTheme="majorBidi" w:hAnsiTheme="majorBidi" w:cs="Angsana New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E724C0E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auto"/>
          </w:tcPr>
          <w:p w14:paraId="31DC9838" w14:textId="63911A2C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899</w:t>
            </w:r>
          </w:p>
        </w:tc>
        <w:tc>
          <w:tcPr>
            <w:tcW w:w="94" w:type="dxa"/>
            <w:gridSpan w:val="2"/>
            <w:shd w:val="clear" w:color="auto" w:fill="auto"/>
          </w:tcPr>
          <w:p w14:paraId="76C85BCE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7F76E844" w14:textId="0BEA703C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696 </w:t>
            </w:r>
          </w:p>
        </w:tc>
      </w:tr>
      <w:tr w:rsidR="00607C19" w:rsidRPr="0005480F" w14:paraId="7EE0B79C" w14:textId="77777777" w:rsidTr="00304943">
        <w:trPr>
          <w:gridAfter w:val="1"/>
          <w:wAfter w:w="91" w:type="dxa"/>
          <w:cantSplit/>
        </w:trPr>
        <w:tc>
          <w:tcPr>
            <w:tcW w:w="3592" w:type="dxa"/>
            <w:shd w:val="clear" w:color="auto" w:fill="auto"/>
            <w:vAlign w:val="bottom"/>
          </w:tcPr>
          <w:p w14:paraId="5840BAF6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520" w:type="dxa"/>
            <w:shd w:val="clear" w:color="auto" w:fill="auto"/>
          </w:tcPr>
          <w:p w14:paraId="465145D6" w14:textId="2B4DFD1A" w:rsidR="00607C19" w:rsidRPr="0005480F" w:rsidRDefault="00607C19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36F0EDBF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D8B68" w14:textId="40D4297D" w:rsidR="00607C19" w:rsidRPr="0005480F" w:rsidRDefault="00607C19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"/>
              </w:tabs>
              <w:spacing w:line="240" w:lineRule="exact"/>
              <w:jc w:val="center"/>
              <w:rPr>
                <w:rFonts w:asciiTheme="majorBidi" w:hAnsiTheme="majorBidi" w:cs="Angsana New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7539F882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auto"/>
          </w:tcPr>
          <w:p w14:paraId="4BFF8A5D" w14:textId="456FBBF5" w:rsidR="00607C19" w:rsidRPr="0005480F" w:rsidRDefault="00607C1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"/>
              </w:tabs>
              <w:spacing w:line="240" w:lineRule="exact"/>
              <w:jc w:val="center"/>
              <w:rPr>
                <w:rFonts w:asciiTheme="majorBidi" w:hAnsiTheme="majorBidi" w:cs="Angsana New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256BE46F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73737" w14:textId="5D771D3A" w:rsidR="00607C19" w:rsidRPr="0005480F" w:rsidRDefault="00607C19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767DF7FE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14:paraId="599FC242" w14:textId="1C8A0B01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>66</w:t>
            </w:r>
          </w:p>
        </w:tc>
        <w:tc>
          <w:tcPr>
            <w:tcW w:w="90" w:type="dxa"/>
            <w:shd w:val="clear" w:color="auto" w:fill="auto"/>
          </w:tcPr>
          <w:p w14:paraId="60EC48E6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5811C" w14:textId="631E8D45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43 </w:t>
            </w:r>
          </w:p>
        </w:tc>
        <w:tc>
          <w:tcPr>
            <w:tcW w:w="90" w:type="dxa"/>
            <w:shd w:val="clear" w:color="auto" w:fill="auto"/>
          </w:tcPr>
          <w:p w14:paraId="4526FC0B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</w:tcPr>
          <w:p w14:paraId="03A008EB" w14:textId="79F9A21F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2D82C776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</w:tcPr>
          <w:p w14:paraId="0D2AB42A" w14:textId="7AF6B422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3A4E6EDF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auto"/>
          </w:tcPr>
          <w:p w14:paraId="6E004304" w14:textId="1BF5D8A9" w:rsidR="00607C19" w:rsidRPr="0005480F" w:rsidRDefault="00607C19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exact"/>
              <w:jc w:val="center"/>
              <w:rPr>
                <w:rFonts w:asciiTheme="majorBidi" w:hAnsiTheme="majorBidi" w:cs="Angsana New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9" w:type="dxa"/>
            <w:shd w:val="clear" w:color="auto" w:fill="auto"/>
          </w:tcPr>
          <w:p w14:paraId="1B17E0C6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E16CA31" w14:textId="3D12B823" w:rsidR="00607C19" w:rsidRPr="0005480F" w:rsidRDefault="00607C19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exact"/>
              <w:jc w:val="center"/>
              <w:rPr>
                <w:rFonts w:asciiTheme="majorBidi" w:hAnsiTheme="majorBidi" w:cs="Angsana New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</w:tcPr>
          <w:p w14:paraId="4B57B7D4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auto"/>
          </w:tcPr>
          <w:p w14:paraId="7F342DEF" w14:textId="2BC700AB" w:rsidR="00607C19" w:rsidRPr="0005480F" w:rsidRDefault="00607C19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exact"/>
              <w:jc w:val="center"/>
              <w:rPr>
                <w:rFonts w:asciiTheme="majorBidi" w:hAnsiTheme="majorBidi" w:cs="Angsana New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0FD31593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</w:tcPr>
          <w:p w14:paraId="2FEF63AC" w14:textId="751C29AC" w:rsidR="00607C19" w:rsidRPr="0005480F" w:rsidRDefault="00607C1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exact"/>
              <w:jc w:val="center"/>
              <w:rPr>
                <w:rFonts w:asciiTheme="majorBidi" w:hAnsiTheme="majorBidi" w:cs="Angsana New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0DCF8AF7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auto"/>
          </w:tcPr>
          <w:p w14:paraId="6E12D229" w14:textId="09AFA28E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100" w:type="dxa"/>
            <w:shd w:val="clear" w:color="auto" w:fill="auto"/>
          </w:tcPr>
          <w:p w14:paraId="63156415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</w:tcPr>
          <w:p w14:paraId="46AD56C4" w14:textId="237D4BC2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43 </w:t>
            </w:r>
          </w:p>
        </w:tc>
        <w:tc>
          <w:tcPr>
            <w:tcW w:w="90" w:type="dxa"/>
            <w:shd w:val="clear" w:color="auto" w:fill="auto"/>
          </w:tcPr>
          <w:p w14:paraId="02E66E94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auto"/>
          </w:tcPr>
          <w:p w14:paraId="5D2CE148" w14:textId="7F5236B2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shd w:val="clear" w:color="auto" w:fill="auto"/>
          </w:tcPr>
          <w:p w14:paraId="1DCB65DF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</w:tcPr>
          <w:p w14:paraId="1F0FD6E8" w14:textId="515303E8" w:rsidR="00607C19" w:rsidRPr="0005480F" w:rsidRDefault="00607C1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exact"/>
              <w:rPr>
                <w:rFonts w:asciiTheme="majorBidi" w:hAnsiTheme="majorBidi" w:cs="Angsana New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DB45347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auto"/>
          </w:tcPr>
          <w:p w14:paraId="49EBB232" w14:textId="6EC5C5F4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94" w:type="dxa"/>
            <w:gridSpan w:val="2"/>
            <w:shd w:val="clear" w:color="auto" w:fill="auto"/>
          </w:tcPr>
          <w:p w14:paraId="721FF51D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4F0B4847" w14:textId="4E9D6956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43 </w:t>
            </w:r>
          </w:p>
        </w:tc>
      </w:tr>
      <w:tr w:rsidR="00447213" w:rsidRPr="0005480F" w14:paraId="62CBC623" w14:textId="77777777" w:rsidTr="00304943">
        <w:trPr>
          <w:cantSplit/>
        </w:trPr>
        <w:tc>
          <w:tcPr>
            <w:tcW w:w="3592" w:type="dxa"/>
            <w:shd w:val="clear" w:color="auto" w:fill="auto"/>
            <w:vAlign w:val="bottom"/>
          </w:tcPr>
          <w:p w14:paraId="759A50DC" w14:textId="77777777" w:rsidR="00447213" w:rsidRPr="0005480F" w:rsidRDefault="00447213" w:rsidP="0044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zh-CN"/>
              </w:rPr>
            </w:pPr>
            <w:r w:rsidRPr="0005480F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ประเทศอื่นๆ</w:t>
            </w:r>
          </w:p>
        </w:tc>
        <w:tc>
          <w:tcPr>
            <w:tcW w:w="520" w:type="dxa"/>
            <w:tcBorders>
              <w:bottom w:val="single" w:sz="4" w:space="0" w:color="000000"/>
            </w:tcBorders>
            <w:shd w:val="clear" w:color="auto" w:fill="auto"/>
          </w:tcPr>
          <w:p w14:paraId="3C1CEC40" w14:textId="4D6AE3F1" w:rsidR="00447213" w:rsidRPr="0005480F" w:rsidRDefault="00447213" w:rsidP="0044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</w:t>
            </w:r>
          </w:p>
        </w:tc>
        <w:tc>
          <w:tcPr>
            <w:tcW w:w="93" w:type="dxa"/>
            <w:shd w:val="clear" w:color="auto" w:fill="auto"/>
          </w:tcPr>
          <w:p w14:paraId="3CA0357B" w14:textId="77777777" w:rsidR="00447213" w:rsidRPr="0005480F" w:rsidRDefault="00447213" w:rsidP="0044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08E8A" w14:textId="50C21C1C" w:rsidR="00447213" w:rsidRPr="0005480F" w:rsidRDefault="00447213" w:rsidP="0044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"/>
              </w:tabs>
              <w:spacing w:line="240" w:lineRule="exact"/>
              <w:jc w:val="center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06D942B1" w14:textId="77777777" w:rsidR="00447213" w:rsidRPr="0005480F" w:rsidRDefault="00447213" w:rsidP="0044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0" w:type="dxa"/>
            <w:tcBorders>
              <w:bottom w:val="single" w:sz="4" w:space="0" w:color="000000"/>
            </w:tcBorders>
            <w:shd w:val="clear" w:color="auto" w:fill="auto"/>
          </w:tcPr>
          <w:p w14:paraId="57E02BC2" w14:textId="7E3867DE" w:rsidR="00447213" w:rsidRPr="0005480F" w:rsidRDefault="00447213" w:rsidP="0044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2" w:type="dxa"/>
            <w:shd w:val="clear" w:color="auto" w:fill="auto"/>
          </w:tcPr>
          <w:p w14:paraId="4DFB98CD" w14:textId="77777777" w:rsidR="00447213" w:rsidRPr="0005480F" w:rsidRDefault="00447213" w:rsidP="0044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1DCD2" w14:textId="209488E1" w:rsidR="00447213" w:rsidRPr="0005480F" w:rsidRDefault="00447213" w:rsidP="0044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</w:p>
        </w:tc>
        <w:tc>
          <w:tcPr>
            <w:tcW w:w="90" w:type="dxa"/>
            <w:shd w:val="clear" w:color="auto" w:fill="auto"/>
          </w:tcPr>
          <w:p w14:paraId="562130CA" w14:textId="77777777" w:rsidR="00447213" w:rsidRPr="0005480F" w:rsidRDefault="00447213" w:rsidP="0044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8" w:type="dxa"/>
            <w:tcBorders>
              <w:bottom w:val="single" w:sz="4" w:space="0" w:color="000000"/>
            </w:tcBorders>
            <w:shd w:val="clear" w:color="auto" w:fill="auto"/>
          </w:tcPr>
          <w:p w14:paraId="5259A0AE" w14:textId="5E4F8665" w:rsidR="00447213" w:rsidRPr="0005480F" w:rsidRDefault="00447213" w:rsidP="0044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421C0E" w:rsidRPr="00421C0E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5376113F" w14:textId="77777777" w:rsidR="00447213" w:rsidRPr="0005480F" w:rsidRDefault="00447213" w:rsidP="0044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07626" w14:textId="0398D9A0" w:rsidR="00447213" w:rsidRPr="0005480F" w:rsidRDefault="00421C0E" w:rsidP="0044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421C0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447213"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9 </w:t>
            </w:r>
          </w:p>
        </w:tc>
        <w:tc>
          <w:tcPr>
            <w:tcW w:w="90" w:type="dxa"/>
            <w:shd w:val="clear" w:color="auto" w:fill="auto"/>
          </w:tcPr>
          <w:p w14:paraId="22418EF6" w14:textId="77777777" w:rsidR="00447213" w:rsidRPr="0005480F" w:rsidRDefault="00447213" w:rsidP="0044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8163049" w14:textId="7C53547E" w:rsidR="00447213" w:rsidRPr="0005480F" w:rsidRDefault="00421C0E" w:rsidP="0044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21C0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0" w:type="dxa"/>
          </w:tcPr>
          <w:p w14:paraId="16472DD9" w14:textId="77777777" w:rsidR="00447213" w:rsidRPr="0005480F" w:rsidRDefault="00447213" w:rsidP="0044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tcBorders>
              <w:bottom w:val="single" w:sz="4" w:space="0" w:color="auto"/>
            </w:tcBorders>
          </w:tcPr>
          <w:p w14:paraId="43B6A2B1" w14:textId="0C6C45BE" w:rsidR="00447213" w:rsidRPr="0005480F" w:rsidRDefault="00447213" w:rsidP="0044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</w:p>
        </w:tc>
        <w:tc>
          <w:tcPr>
            <w:tcW w:w="90" w:type="dxa"/>
          </w:tcPr>
          <w:p w14:paraId="508C375E" w14:textId="77777777" w:rsidR="00447213" w:rsidRPr="0005480F" w:rsidRDefault="00447213" w:rsidP="0044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8" w:type="dxa"/>
            <w:tcBorders>
              <w:bottom w:val="single" w:sz="4" w:space="0" w:color="000000"/>
            </w:tcBorders>
            <w:shd w:val="clear" w:color="auto" w:fill="auto"/>
          </w:tcPr>
          <w:p w14:paraId="2E34ED89" w14:textId="40E95C28" w:rsidR="00447213" w:rsidRPr="0005480F" w:rsidRDefault="00447213" w:rsidP="0044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exact"/>
              <w:jc w:val="center"/>
              <w:rPr>
                <w:rFonts w:asciiTheme="majorBidi" w:hAnsiTheme="majorBidi" w:cs="Angsana New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9" w:type="dxa"/>
            <w:shd w:val="clear" w:color="auto" w:fill="auto"/>
          </w:tcPr>
          <w:p w14:paraId="3F89792F" w14:textId="77777777" w:rsidR="00447213" w:rsidRPr="0005480F" w:rsidRDefault="00447213" w:rsidP="0044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7FAE6CE" w14:textId="214CB088" w:rsidR="00447213" w:rsidRPr="0005480F" w:rsidRDefault="00447213" w:rsidP="0044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exact"/>
              <w:jc w:val="center"/>
              <w:rPr>
                <w:rFonts w:asciiTheme="majorBidi" w:hAnsiTheme="majorBidi" w:cs="Angsana New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</w:tcPr>
          <w:p w14:paraId="0F752170" w14:textId="77777777" w:rsidR="00447213" w:rsidRPr="0005480F" w:rsidRDefault="00447213" w:rsidP="0044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2" w:type="dxa"/>
            <w:tcBorders>
              <w:bottom w:val="single" w:sz="4" w:space="0" w:color="000000"/>
            </w:tcBorders>
            <w:shd w:val="clear" w:color="auto" w:fill="auto"/>
          </w:tcPr>
          <w:p w14:paraId="1B908CCC" w14:textId="7E2E0A1E" w:rsidR="00447213" w:rsidRPr="0005480F" w:rsidRDefault="00447213" w:rsidP="0044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421C0E" w:rsidRPr="00421C0E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74" w:type="dxa"/>
            <w:shd w:val="clear" w:color="auto" w:fill="auto"/>
          </w:tcPr>
          <w:p w14:paraId="1376300D" w14:textId="77777777" w:rsidR="00447213" w:rsidRPr="0005480F" w:rsidRDefault="00447213" w:rsidP="0044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1" w:type="dxa"/>
            <w:tcBorders>
              <w:bottom w:val="single" w:sz="4" w:space="0" w:color="000000"/>
            </w:tcBorders>
            <w:shd w:val="clear" w:color="auto" w:fill="auto"/>
          </w:tcPr>
          <w:p w14:paraId="381E1034" w14:textId="537975EC" w:rsidR="00447213" w:rsidRPr="0005480F" w:rsidRDefault="00447213" w:rsidP="0044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36 </w:t>
            </w:r>
          </w:p>
        </w:tc>
        <w:tc>
          <w:tcPr>
            <w:tcW w:w="91" w:type="dxa"/>
          </w:tcPr>
          <w:p w14:paraId="74607E8B" w14:textId="77777777" w:rsidR="00447213" w:rsidRPr="0005480F" w:rsidRDefault="00447213" w:rsidP="0044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tcBorders>
              <w:bottom w:val="single" w:sz="4" w:space="0" w:color="000000"/>
            </w:tcBorders>
            <w:shd w:val="clear" w:color="auto" w:fill="auto"/>
          </w:tcPr>
          <w:p w14:paraId="34E38AAA" w14:textId="0E57D993" w:rsidR="00447213" w:rsidRPr="0005480F" w:rsidRDefault="00421C0E" w:rsidP="0044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21C0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447213" w:rsidRPr="0005480F">
              <w:rPr>
                <w:rFonts w:asciiTheme="majorBidi" w:hAnsiTheme="majorBidi" w:cstheme="majorBidi"/>
                <w:sz w:val="22"/>
                <w:szCs w:val="22"/>
              </w:rPr>
              <w:t>46</w:t>
            </w:r>
          </w:p>
        </w:tc>
        <w:tc>
          <w:tcPr>
            <w:tcW w:w="100" w:type="dxa"/>
            <w:shd w:val="clear" w:color="auto" w:fill="auto"/>
          </w:tcPr>
          <w:p w14:paraId="184B7274" w14:textId="77777777" w:rsidR="00447213" w:rsidRPr="0005480F" w:rsidRDefault="00447213" w:rsidP="0044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</w:tcPr>
          <w:p w14:paraId="217285B0" w14:textId="34F24AFF" w:rsidR="00447213" w:rsidRPr="0005480F" w:rsidRDefault="00447213" w:rsidP="0044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>71</w:t>
            </w:r>
          </w:p>
        </w:tc>
        <w:tc>
          <w:tcPr>
            <w:tcW w:w="90" w:type="dxa"/>
            <w:shd w:val="clear" w:color="auto" w:fill="auto"/>
          </w:tcPr>
          <w:p w14:paraId="417F7798" w14:textId="77777777" w:rsidR="00447213" w:rsidRPr="0005480F" w:rsidRDefault="00447213" w:rsidP="0044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tcBorders>
              <w:bottom w:val="single" w:sz="4" w:space="0" w:color="000000"/>
            </w:tcBorders>
            <w:shd w:val="clear" w:color="auto" w:fill="auto"/>
          </w:tcPr>
          <w:p w14:paraId="521BE712" w14:textId="4A58DB78" w:rsidR="00447213" w:rsidRPr="0005480F" w:rsidRDefault="00447213" w:rsidP="0044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color w:val="000000"/>
                <w:sz w:val="22"/>
                <w:szCs w:val="22"/>
              </w:rPr>
              <w:t>(38)</w:t>
            </w:r>
          </w:p>
        </w:tc>
        <w:tc>
          <w:tcPr>
            <w:tcW w:w="69" w:type="dxa"/>
            <w:shd w:val="clear" w:color="auto" w:fill="auto"/>
          </w:tcPr>
          <w:p w14:paraId="137C8A1D" w14:textId="77777777" w:rsidR="00447213" w:rsidRPr="0005480F" w:rsidRDefault="00447213" w:rsidP="0044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</w:tcPr>
          <w:p w14:paraId="2BCB3595" w14:textId="222F2C94" w:rsidR="00447213" w:rsidRPr="0005480F" w:rsidRDefault="00447213" w:rsidP="0044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="Angsana New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="00421C0E" w:rsidRPr="00421C0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05480F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DD34DB4" w14:textId="77777777" w:rsidR="00447213" w:rsidRPr="0005480F" w:rsidRDefault="00447213" w:rsidP="0044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tcBorders>
              <w:bottom w:val="single" w:sz="4" w:space="0" w:color="000000"/>
            </w:tcBorders>
            <w:shd w:val="clear" w:color="auto" w:fill="auto"/>
          </w:tcPr>
          <w:p w14:paraId="1E58AB30" w14:textId="2511A9A7" w:rsidR="00447213" w:rsidRPr="0005480F" w:rsidRDefault="00421C0E" w:rsidP="0044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21C0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  <w:r w:rsidR="00447213"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4" w:type="dxa"/>
            <w:gridSpan w:val="2"/>
            <w:shd w:val="clear" w:color="auto" w:fill="auto"/>
          </w:tcPr>
          <w:p w14:paraId="4AAC1E23" w14:textId="77777777" w:rsidR="00447213" w:rsidRPr="0005480F" w:rsidRDefault="00447213" w:rsidP="0044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480D0C6A" w14:textId="4DA3B900" w:rsidR="00447213" w:rsidRPr="0005480F" w:rsidRDefault="00447213" w:rsidP="00447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421C0E" w:rsidRPr="00421C0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1" w:type="dxa"/>
            <w:vAlign w:val="bottom"/>
          </w:tcPr>
          <w:p w14:paraId="37A22755" w14:textId="77777777" w:rsidR="00447213" w:rsidRPr="0005480F" w:rsidRDefault="00447213" w:rsidP="00447213">
            <w:pPr>
              <w:tabs>
                <w:tab w:val="clear" w:pos="454"/>
                <w:tab w:val="decimal" w:pos="435"/>
              </w:tabs>
              <w:snapToGrid w:val="0"/>
              <w:spacing w:line="240" w:lineRule="exact"/>
              <w:ind w:right="-1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607C19" w:rsidRPr="0005480F" w14:paraId="0A12C374" w14:textId="77777777" w:rsidTr="00304943">
        <w:trPr>
          <w:gridAfter w:val="1"/>
          <w:wAfter w:w="91" w:type="dxa"/>
          <w:cantSplit/>
        </w:trPr>
        <w:tc>
          <w:tcPr>
            <w:tcW w:w="3592" w:type="dxa"/>
            <w:shd w:val="clear" w:color="auto" w:fill="FFFFFF"/>
          </w:tcPr>
          <w:p w14:paraId="3E7D19E3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shd w:val="clear" w:color="auto" w:fill="FFFF00"/>
                <w:lang w:val="en-GB" w:eastAsia="zh-CN" w:bidi="ar-SA"/>
              </w:rPr>
            </w:pPr>
            <w:r w:rsidRPr="0005480F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56E5E4" w14:textId="33A4FA7A" w:rsidR="00607C19" w:rsidRPr="0005480F" w:rsidRDefault="00421C0E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21C0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</w:t>
            </w:r>
            <w:r w:rsidR="00607C19" w:rsidRPr="0005480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,153</w:t>
            </w:r>
          </w:p>
        </w:tc>
        <w:tc>
          <w:tcPr>
            <w:tcW w:w="93" w:type="dxa"/>
            <w:shd w:val="clear" w:color="auto" w:fill="FFFFFF"/>
          </w:tcPr>
          <w:p w14:paraId="00BE4029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B020B1" w14:textId="0D162DBE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1,711 </w:t>
            </w:r>
          </w:p>
        </w:tc>
        <w:tc>
          <w:tcPr>
            <w:tcW w:w="101" w:type="dxa"/>
            <w:shd w:val="clear" w:color="auto" w:fill="FFFFFF"/>
          </w:tcPr>
          <w:p w14:paraId="08E2D7D5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17EC7D5" w14:textId="4E509065" w:rsidR="00607C19" w:rsidRPr="0005480F" w:rsidRDefault="00607C19" w:rsidP="0037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686</w:t>
            </w:r>
          </w:p>
        </w:tc>
        <w:tc>
          <w:tcPr>
            <w:tcW w:w="92" w:type="dxa"/>
            <w:shd w:val="clear" w:color="auto" w:fill="FFFFFF"/>
          </w:tcPr>
          <w:p w14:paraId="77C4F01C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3C4D6F" w14:textId="053EB852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359 </w:t>
            </w:r>
          </w:p>
        </w:tc>
        <w:tc>
          <w:tcPr>
            <w:tcW w:w="90" w:type="dxa"/>
            <w:shd w:val="clear" w:color="auto" w:fill="FFFFFF"/>
          </w:tcPr>
          <w:p w14:paraId="79736E44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C5A29D4" w14:textId="7124561C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18</w:t>
            </w:r>
            <w:r w:rsidR="00421C0E" w:rsidRPr="00421C0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90" w:type="dxa"/>
            <w:shd w:val="clear" w:color="auto" w:fill="FFFFFF"/>
          </w:tcPr>
          <w:p w14:paraId="0A037F10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2E4282" w14:textId="6154AE71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146 </w:t>
            </w:r>
          </w:p>
        </w:tc>
        <w:tc>
          <w:tcPr>
            <w:tcW w:w="90" w:type="dxa"/>
            <w:shd w:val="clear" w:color="auto" w:fill="FFFFFF"/>
          </w:tcPr>
          <w:p w14:paraId="60BA49D2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5AED9E6" w14:textId="500B4D36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9</w:t>
            </w:r>
            <w:r w:rsidR="00421C0E" w:rsidRPr="00421C0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90" w:type="dxa"/>
            <w:shd w:val="clear" w:color="auto" w:fill="FFFFFF"/>
          </w:tcPr>
          <w:p w14:paraId="7FEA39DF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7BB20BD" w14:textId="4F6906C1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94 </w:t>
            </w:r>
          </w:p>
        </w:tc>
        <w:tc>
          <w:tcPr>
            <w:tcW w:w="90" w:type="dxa"/>
            <w:shd w:val="clear" w:color="auto" w:fill="FFFFFF"/>
          </w:tcPr>
          <w:p w14:paraId="40E3CEE6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E851808" w14:textId="0A0F62DA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899</w:t>
            </w:r>
          </w:p>
        </w:tc>
        <w:tc>
          <w:tcPr>
            <w:tcW w:w="129" w:type="dxa"/>
            <w:shd w:val="clear" w:color="auto" w:fill="FFFFFF"/>
          </w:tcPr>
          <w:p w14:paraId="52F7D9E0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6E40AB" w14:textId="7B9B950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  <w:r w:rsidR="00421C0E" w:rsidRPr="00421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00</w:t>
            </w:r>
            <w:r w:rsidRPr="000548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6" w:type="dxa"/>
            <w:shd w:val="clear" w:color="auto" w:fill="FFFFFF"/>
          </w:tcPr>
          <w:p w14:paraId="65B38EE0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47D0E67" w14:textId="32496FE4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39</w:t>
            </w:r>
            <w:r w:rsidR="00421C0E" w:rsidRPr="00421C0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74" w:type="dxa"/>
            <w:shd w:val="clear" w:color="auto" w:fill="FFFFFF"/>
          </w:tcPr>
          <w:p w14:paraId="3C9E55E4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51E8D1" w14:textId="782EFB25" w:rsidR="00607C19" w:rsidRPr="0005480F" w:rsidRDefault="00421C0E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21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 w:rsidR="00607C19" w:rsidRPr="000548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  <w:r w:rsidRPr="00421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</w:t>
            </w:r>
            <w:r w:rsidR="00607C19" w:rsidRPr="000548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1" w:type="dxa"/>
          </w:tcPr>
          <w:p w14:paraId="5E5D5D5C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ED37E8B" w14:textId="7A0D24FC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4,4</w:t>
            </w:r>
            <w:r w:rsidR="00421C0E" w:rsidRPr="00421C0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0</w:t>
            </w:r>
            <w:r w:rsidRPr="0005480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00" w:type="dxa"/>
            <w:shd w:val="clear" w:color="auto" w:fill="FFFFFF"/>
          </w:tcPr>
          <w:p w14:paraId="52AA7875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DBF1CC" w14:textId="0234C396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</w:t>
            </w:r>
            <w:r w:rsidR="00421C0E" w:rsidRPr="00421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 w:rsidRPr="000548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  <w:r w:rsidR="00421C0E" w:rsidRPr="00421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</w:t>
            </w:r>
            <w:r w:rsidRPr="000548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FFFFFF"/>
          </w:tcPr>
          <w:p w14:paraId="40D82262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EABEC6F" w14:textId="14A5EE83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(58</w:t>
            </w:r>
            <w:r w:rsidR="009579F4" w:rsidRPr="0005480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7</w:t>
            </w:r>
            <w:r w:rsidRPr="0005480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69" w:type="dxa"/>
            <w:shd w:val="clear" w:color="auto" w:fill="FFFFFF"/>
          </w:tcPr>
          <w:p w14:paraId="649A2834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05307B" w14:textId="50E7B4A2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>(</w:t>
            </w:r>
            <w:r w:rsidRPr="000548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433</w:t>
            </w:r>
            <w:r w:rsidRPr="0005480F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27218D24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D30693B" w14:textId="3C194341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3,81</w:t>
            </w:r>
            <w:r w:rsidR="009579F4" w:rsidRPr="0005480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94" w:type="dxa"/>
            <w:gridSpan w:val="2"/>
            <w:shd w:val="clear" w:color="auto" w:fill="FFFFFF"/>
          </w:tcPr>
          <w:p w14:paraId="5541DD64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D720D0" w14:textId="5D1C837B" w:rsidR="00607C19" w:rsidRPr="0005480F" w:rsidRDefault="00421C0E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21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 w:rsidR="00607C19" w:rsidRPr="000548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,847 </w:t>
            </w:r>
          </w:p>
        </w:tc>
      </w:tr>
      <w:tr w:rsidR="005C6188" w:rsidRPr="0005480F" w14:paraId="50D4ED15" w14:textId="77777777" w:rsidTr="00304943">
        <w:trPr>
          <w:gridAfter w:val="1"/>
          <w:wAfter w:w="91" w:type="dxa"/>
          <w:cantSplit/>
        </w:trPr>
        <w:tc>
          <w:tcPr>
            <w:tcW w:w="3592" w:type="dxa"/>
            <w:shd w:val="clear" w:color="auto" w:fill="FFFFFF"/>
          </w:tcPr>
          <w:p w14:paraId="0CE0DE3C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0" w:type="dxa"/>
            <w:shd w:val="clear" w:color="auto" w:fill="FFFFFF"/>
            <w:vAlign w:val="bottom"/>
          </w:tcPr>
          <w:p w14:paraId="29BA53E7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" w:type="dxa"/>
            <w:shd w:val="clear" w:color="auto" w:fill="FFFFFF"/>
            <w:vAlign w:val="bottom"/>
          </w:tcPr>
          <w:p w14:paraId="6C318FEB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shd w:val="clear" w:color="auto" w:fill="auto"/>
            <w:vAlign w:val="bottom"/>
          </w:tcPr>
          <w:p w14:paraId="446B23C1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" w:type="dxa"/>
            <w:shd w:val="clear" w:color="auto" w:fill="FFFFFF"/>
            <w:vAlign w:val="bottom"/>
          </w:tcPr>
          <w:p w14:paraId="5D4786D7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FFFFFF"/>
            <w:vAlign w:val="bottom"/>
          </w:tcPr>
          <w:p w14:paraId="1C0CDD3E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2" w:type="dxa"/>
            <w:shd w:val="clear" w:color="auto" w:fill="FFFFFF"/>
            <w:vAlign w:val="bottom"/>
          </w:tcPr>
          <w:p w14:paraId="34906605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shd w:val="clear" w:color="auto" w:fill="auto"/>
            <w:vAlign w:val="bottom"/>
          </w:tcPr>
          <w:p w14:paraId="22A6A722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6E668A9B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  <w:vAlign w:val="bottom"/>
          </w:tcPr>
          <w:p w14:paraId="6EE0528B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2ECB909D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shd w:val="clear" w:color="auto" w:fill="auto"/>
            <w:vAlign w:val="bottom"/>
          </w:tcPr>
          <w:p w14:paraId="5277A316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52B86AD8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  <w:vAlign w:val="bottom"/>
          </w:tcPr>
          <w:p w14:paraId="07E7B0DF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5E790AAA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FFFFFF"/>
            <w:vAlign w:val="bottom"/>
          </w:tcPr>
          <w:p w14:paraId="649B09AD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</w:tcPr>
          <w:p w14:paraId="2ACF1D99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  <w:vAlign w:val="bottom"/>
          </w:tcPr>
          <w:p w14:paraId="66AF31B3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9" w:type="dxa"/>
            <w:shd w:val="clear" w:color="auto" w:fill="FFFFFF"/>
          </w:tcPr>
          <w:p w14:paraId="6A1285ED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3A8D67F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FFFFFF"/>
          </w:tcPr>
          <w:p w14:paraId="5F39BA93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FFFFFF"/>
            <w:vAlign w:val="bottom"/>
          </w:tcPr>
          <w:p w14:paraId="44B77D95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FFFFFF"/>
            <w:vAlign w:val="bottom"/>
          </w:tcPr>
          <w:p w14:paraId="4E599159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  <w:vAlign w:val="bottom"/>
          </w:tcPr>
          <w:p w14:paraId="5D29E377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" w:type="dxa"/>
          </w:tcPr>
          <w:p w14:paraId="2B0827CB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FFFFFF"/>
            <w:vAlign w:val="bottom"/>
          </w:tcPr>
          <w:p w14:paraId="72EB6F3C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" w:type="dxa"/>
            <w:shd w:val="clear" w:color="auto" w:fill="FFFFFF"/>
            <w:vAlign w:val="bottom"/>
          </w:tcPr>
          <w:p w14:paraId="4D173E7E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  <w:vAlign w:val="bottom"/>
          </w:tcPr>
          <w:p w14:paraId="0FC53E9E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1CFFFAE2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FFFFFF"/>
            <w:vAlign w:val="bottom"/>
          </w:tcPr>
          <w:p w14:paraId="23486E85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shd w:val="clear" w:color="auto" w:fill="FFFFFF"/>
            <w:vAlign w:val="bottom"/>
          </w:tcPr>
          <w:p w14:paraId="2CC4A38F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14:paraId="0EC3641E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78E48B17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auto"/>
            <w:vAlign w:val="bottom"/>
          </w:tcPr>
          <w:p w14:paraId="72B8FA66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" w:type="dxa"/>
            <w:gridSpan w:val="2"/>
            <w:shd w:val="clear" w:color="auto" w:fill="FFFFFF"/>
            <w:vAlign w:val="bottom"/>
          </w:tcPr>
          <w:p w14:paraId="3D6AFD70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  <w:vAlign w:val="bottom"/>
          </w:tcPr>
          <w:p w14:paraId="4C897832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5C6188" w:rsidRPr="0005480F" w14:paraId="11D4EB55" w14:textId="77777777" w:rsidTr="00304943">
        <w:trPr>
          <w:gridAfter w:val="1"/>
          <w:wAfter w:w="91" w:type="dxa"/>
          <w:cantSplit/>
        </w:trPr>
        <w:tc>
          <w:tcPr>
            <w:tcW w:w="3592" w:type="dxa"/>
            <w:shd w:val="clear" w:color="auto" w:fill="FFFFFF"/>
          </w:tcPr>
          <w:p w14:paraId="13980D15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9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lang w:val="en-GB" w:eastAsia="zh-CN" w:bidi="ar-SA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ประเภทสินค้าและบริการหลัก</w:t>
            </w:r>
          </w:p>
        </w:tc>
        <w:tc>
          <w:tcPr>
            <w:tcW w:w="520" w:type="dxa"/>
            <w:shd w:val="clear" w:color="auto" w:fill="FFFFFF"/>
          </w:tcPr>
          <w:p w14:paraId="4B3A98EC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3" w:type="dxa"/>
            <w:shd w:val="clear" w:color="auto" w:fill="FFFFFF"/>
          </w:tcPr>
          <w:p w14:paraId="22097BB7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shd w:val="clear" w:color="auto" w:fill="auto"/>
          </w:tcPr>
          <w:p w14:paraId="60DBD71F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1" w:type="dxa"/>
            <w:shd w:val="clear" w:color="auto" w:fill="FFFFFF"/>
          </w:tcPr>
          <w:p w14:paraId="6CD8B094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FFFFFF"/>
          </w:tcPr>
          <w:p w14:paraId="4FFB0252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" w:type="dxa"/>
            <w:shd w:val="clear" w:color="auto" w:fill="FFFFFF"/>
          </w:tcPr>
          <w:p w14:paraId="6B94D4A2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shd w:val="clear" w:color="auto" w:fill="auto"/>
          </w:tcPr>
          <w:p w14:paraId="47AE4AAE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</w:tcPr>
          <w:p w14:paraId="0473CA8F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</w:tcPr>
          <w:p w14:paraId="692E7F27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</w:tcPr>
          <w:p w14:paraId="37D0E5A4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shd w:val="clear" w:color="auto" w:fill="auto"/>
          </w:tcPr>
          <w:p w14:paraId="6406A2B0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</w:tcPr>
          <w:p w14:paraId="6D9C192B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</w:tcPr>
          <w:p w14:paraId="187E81A8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</w:tcPr>
          <w:p w14:paraId="4840C766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FFFFFF"/>
          </w:tcPr>
          <w:p w14:paraId="782E64D3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</w:tcPr>
          <w:p w14:paraId="26DEEB83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</w:tcPr>
          <w:p w14:paraId="50FDD9FB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9" w:type="dxa"/>
            <w:shd w:val="clear" w:color="auto" w:fill="FFFFFF"/>
          </w:tcPr>
          <w:p w14:paraId="35A04069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5FD3C7E5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FFFFFF"/>
          </w:tcPr>
          <w:p w14:paraId="5AA88E88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FFFFFF"/>
          </w:tcPr>
          <w:p w14:paraId="0F70D84B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FFFFFF"/>
          </w:tcPr>
          <w:p w14:paraId="77266366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</w:tcPr>
          <w:p w14:paraId="16C03C10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</w:tcPr>
          <w:p w14:paraId="67CCFCF7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FFFFFF"/>
          </w:tcPr>
          <w:p w14:paraId="3E1170B0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" w:type="dxa"/>
            <w:shd w:val="clear" w:color="auto" w:fill="FFFFFF"/>
          </w:tcPr>
          <w:p w14:paraId="3E1CEB6D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</w:tcPr>
          <w:p w14:paraId="7680861E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90" w:type="dxa"/>
            <w:shd w:val="clear" w:color="auto" w:fill="FFFFFF"/>
          </w:tcPr>
          <w:p w14:paraId="3BA61EB7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FFFFFF"/>
          </w:tcPr>
          <w:p w14:paraId="6EF52905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shd w:val="clear" w:color="auto" w:fill="FFFFFF"/>
          </w:tcPr>
          <w:p w14:paraId="4E339D27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</w:tcPr>
          <w:p w14:paraId="2D20B038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</w:tcPr>
          <w:p w14:paraId="5A152005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FFFFFF"/>
          </w:tcPr>
          <w:p w14:paraId="777A4B30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4" w:type="dxa"/>
            <w:gridSpan w:val="2"/>
            <w:shd w:val="clear" w:color="auto" w:fill="FFFFFF"/>
          </w:tcPr>
          <w:p w14:paraId="29A35571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7A11A431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607C19" w:rsidRPr="0005480F" w14:paraId="73051116" w14:textId="77777777" w:rsidTr="00304943">
        <w:trPr>
          <w:gridAfter w:val="1"/>
          <w:wAfter w:w="91" w:type="dxa"/>
          <w:cantSplit/>
        </w:trPr>
        <w:tc>
          <w:tcPr>
            <w:tcW w:w="3592" w:type="dxa"/>
            <w:shd w:val="clear" w:color="auto" w:fill="FFFFFF"/>
            <w:vAlign w:val="bottom"/>
          </w:tcPr>
          <w:p w14:paraId="3054D55A" w14:textId="4A3E1333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9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</w:pPr>
            <w:r w:rsidRPr="0005480F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รายได้จากการให้เช่าและบริการ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99D62" w14:textId="404DB0F6" w:rsidR="00607C19" w:rsidRPr="0005480F" w:rsidRDefault="00421C0E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21C0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607C19"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21C0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  <w:r w:rsidR="00607C19"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421C0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3" w:type="dxa"/>
            <w:shd w:val="clear" w:color="auto" w:fill="FFFFFF"/>
          </w:tcPr>
          <w:p w14:paraId="5767A193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shd w:val="clear" w:color="auto" w:fill="auto"/>
          </w:tcPr>
          <w:p w14:paraId="3DAE7099" w14:textId="4F2EADAE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1,661 </w:t>
            </w:r>
          </w:p>
        </w:tc>
        <w:tc>
          <w:tcPr>
            <w:tcW w:w="101" w:type="dxa"/>
            <w:shd w:val="clear" w:color="auto" w:fill="FFFFFF"/>
          </w:tcPr>
          <w:p w14:paraId="68228282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FFFFFF"/>
          </w:tcPr>
          <w:p w14:paraId="0EF5A8C5" w14:textId="743B4CD5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663</w:t>
            </w:r>
          </w:p>
        </w:tc>
        <w:tc>
          <w:tcPr>
            <w:tcW w:w="92" w:type="dxa"/>
            <w:shd w:val="clear" w:color="auto" w:fill="FFFFFF"/>
          </w:tcPr>
          <w:p w14:paraId="0158447E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shd w:val="clear" w:color="auto" w:fill="auto"/>
          </w:tcPr>
          <w:p w14:paraId="32484EB8" w14:textId="5F60BA92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351 </w:t>
            </w:r>
          </w:p>
        </w:tc>
        <w:tc>
          <w:tcPr>
            <w:tcW w:w="90" w:type="dxa"/>
            <w:shd w:val="clear" w:color="auto" w:fill="FFFFFF"/>
          </w:tcPr>
          <w:p w14:paraId="1B00C47C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</w:tcPr>
          <w:p w14:paraId="077E8DA6" w14:textId="0F936FE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  <w:r w:rsidR="00421C0E" w:rsidRPr="00421C0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0" w:type="dxa"/>
            <w:shd w:val="clear" w:color="auto" w:fill="FFFFFF"/>
          </w:tcPr>
          <w:p w14:paraId="1D0CC4CE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shd w:val="clear" w:color="auto" w:fill="auto"/>
          </w:tcPr>
          <w:p w14:paraId="0DE6C41B" w14:textId="21BD7B2B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144 </w:t>
            </w:r>
          </w:p>
        </w:tc>
        <w:tc>
          <w:tcPr>
            <w:tcW w:w="90" w:type="dxa"/>
            <w:shd w:val="clear" w:color="auto" w:fill="FFFFFF"/>
          </w:tcPr>
          <w:p w14:paraId="68FDF08C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</w:tcPr>
          <w:p w14:paraId="71021DE9" w14:textId="717619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88</w:t>
            </w:r>
          </w:p>
        </w:tc>
        <w:tc>
          <w:tcPr>
            <w:tcW w:w="90" w:type="dxa"/>
            <w:shd w:val="clear" w:color="auto" w:fill="FFFFFF"/>
          </w:tcPr>
          <w:p w14:paraId="79425D24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FFFFFF"/>
          </w:tcPr>
          <w:p w14:paraId="01FC24B2" w14:textId="723AE2D1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88 </w:t>
            </w:r>
          </w:p>
        </w:tc>
        <w:tc>
          <w:tcPr>
            <w:tcW w:w="90" w:type="dxa"/>
            <w:shd w:val="clear" w:color="auto" w:fill="FFFFFF"/>
          </w:tcPr>
          <w:p w14:paraId="41186275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</w:tcPr>
          <w:p w14:paraId="5F85F946" w14:textId="519E8B80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9" w:type="dxa"/>
            <w:shd w:val="clear" w:color="auto" w:fill="FFFFFF"/>
          </w:tcPr>
          <w:p w14:paraId="31B8C9F2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92828C0" w14:textId="1059EB83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shd w:val="clear" w:color="auto" w:fill="FFFFFF"/>
          </w:tcPr>
          <w:p w14:paraId="34B00D71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FFFFFF"/>
          </w:tcPr>
          <w:p w14:paraId="61006AA9" w14:textId="04E731CF" w:rsidR="00607C19" w:rsidRPr="0005480F" w:rsidRDefault="00421C0E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21C0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607C19"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4" w:type="dxa"/>
            <w:shd w:val="clear" w:color="auto" w:fill="FFFFFF"/>
          </w:tcPr>
          <w:p w14:paraId="6808C197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</w:tcPr>
          <w:p w14:paraId="32F7A2C9" w14:textId="1041818E" w:rsidR="00607C19" w:rsidRPr="0005480F" w:rsidRDefault="00421C0E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21C0E">
              <w:rPr>
                <w:rFonts w:asciiTheme="majorBidi" w:hAnsiTheme="majorBidi" w:cstheme="majorBidi"/>
                <w:sz w:val="22"/>
                <w:szCs w:val="22"/>
              </w:rPr>
              <w:t>200</w:t>
            </w:r>
            <w:r w:rsidR="00607C19"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1" w:type="dxa"/>
          </w:tcPr>
          <w:p w14:paraId="612CC632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FFFFFF"/>
          </w:tcPr>
          <w:p w14:paraId="0DBC4974" w14:textId="2F4DF3A0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3,178</w:t>
            </w:r>
          </w:p>
        </w:tc>
        <w:tc>
          <w:tcPr>
            <w:tcW w:w="100" w:type="dxa"/>
            <w:shd w:val="clear" w:color="auto" w:fill="FFFFFF"/>
          </w:tcPr>
          <w:p w14:paraId="0B5AA017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</w:tcPr>
          <w:p w14:paraId="2EBC47A2" w14:textId="628DD5E0" w:rsidR="00607C19" w:rsidRPr="0005480F" w:rsidRDefault="00421C0E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21C0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07C19"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,444 </w:t>
            </w:r>
          </w:p>
        </w:tc>
        <w:tc>
          <w:tcPr>
            <w:tcW w:w="90" w:type="dxa"/>
            <w:shd w:val="clear" w:color="auto" w:fill="FFFFFF"/>
          </w:tcPr>
          <w:p w14:paraId="0814CAF3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FFFFFF"/>
          </w:tcPr>
          <w:p w14:paraId="20BA8F7E" w14:textId="008A5D32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color w:val="000000"/>
                <w:sz w:val="22"/>
                <w:szCs w:val="22"/>
              </w:rPr>
              <w:t>(</w:t>
            </w: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</w:t>
            </w:r>
            <w:r w:rsidR="00C15B5D"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69" w:type="dxa"/>
            <w:shd w:val="clear" w:color="auto" w:fill="FFFFFF"/>
          </w:tcPr>
          <w:p w14:paraId="301F85A1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</w:tcPr>
          <w:p w14:paraId="44563573" w14:textId="7A73F583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Pr="0005480F">
              <w:rPr>
                <w:rFonts w:asciiTheme="majorBidi" w:hAnsiTheme="majorBidi" w:cstheme="majorBidi"/>
                <w:sz w:val="22"/>
                <w:szCs w:val="22"/>
              </w:rPr>
              <w:t>351</w:t>
            </w: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3A4D4CF4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FFFFFF"/>
          </w:tcPr>
          <w:p w14:paraId="428DEDC1" w14:textId="6592FC0F" w:rsidR="00607C19" w:rsidRPr="0005480F" w:rsidRDefault="00421C0E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21C0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607C19"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,74</w:t>
            </w:r>
            <w:r w:rsidR="00C15B5D"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4" w:type="dxa"/>
            <w:gridSpan w:val="2"/>
            <w:shd w:val="clear" w:color="auto" w:fill="FFFFFF"/>
          </w:tcPr>
          <w:p w14:paraId="59E6D908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0820F288" w14:textId="78643B08" w:rsidR="00607C19" w:rsidRPr="0005480F" w:rsidRDefault="00421C0E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21C0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07C19" w:rsidRPr="0005480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21C0E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607C19"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93 </w:t>
            </w:r>
          </w:p>
        </w:tc>
      </w:tr>
      <w:tr w:rsidR="00785CE9" w:rsidRPr="0005480F" w14:paraId="006A4F37" w14:textId="77777777" w:rsidTr="00304943">
        <w:trPr>
          <w:gridAfter w:val="1"/>
          <w:wAfter w:w="91" w:type="dxa"/>
          <w:cantSplit/>
        </w:trPr>
        <w:tc>
          <w:tcPr>
            <w:tcW w:w="3592" w:type="dxa"/>
            <w:shd w:val="clear" w:color="auto" w:fill="FFFFFF"/>
            <w:vAlign w:val="bottom"/>
          </w:tcPr>
          <w:p w14:paraId="246D7659" w14:textId="5D6B8231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zh-CN"/>
              </w:rPr>
            </w:pPr>
            <w:r w:rsidRPr="0005480F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209D4" w14:textId="2BAAB022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3" w:type="dxa"/>
            <w:shd w:val="clear" w:color="auto" w:fill="FFFFFF"/>
          </w:tcPr>
          <w:p w14:paraId="4A1FC728" w14:textId="77777777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right="-120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545" w:type="dxa"/>
            <w:gridSpan w:val="2"/>
            <w:shd w:val="clear" w:color="auto" w:fill="auto"/>
          </w:tcPr>
          <w:p w14:paraId="40282BC3" w14:textId="35BBC305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"/>
              </w:tabs>
              <w:spacing w:line="240" w:lineRule="exact"/>
              <w:jc w:val="center"/>
              <w:rPr>
                <w:rFonts w:asciiTheme="majorBidi" w:hAnsiTheme="majorBidi" w:cs="Angsana New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- </w:t>
            </w:r>
          </w:p>
        </w:tc>
        <w:tc>
          <w:tcPr>
            <w:tcW w:w="101" w:type="dxa"/>
            <w:shd w:val="clear" w:color="auto" w:fill="FFFFFF"/>
          </w:tcPr>
          <w:p w14:paraId="6023B6B3" w14:textId="77777777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FFFFFF"/>
          </w:tcPr>
          <w:p w14:paraId="5524C938" w14:textId="404F4D48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"/>
              </w:tabs>
              <w:spacing w:line="240" w:lineRule="exact"/>
              <w:jc w:val="center"/>
              <w:rPr>
                <w:rFonts w:asciiTheme="majorBidi" w:hAnsiTheme="majorBidi" w:cs="Angsana New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2" w:type="dxa"/>
            <w:shd w:val="clear" w:color="auto" w:fill="FFFFFF"/>
          </w:tcPr>
          <w:p w14:paraId="7F483B29" w14:textId="77777777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shd w:val="clear" w:color="auto" w:fill="auto"/>
          </w:tcPr>
          <w:p w14:paraId="1112A196" w14:textId="54DF96B7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0" w:type="dxa"/>
            <w:shd w:val="clear" w:color="auto" w:fill="FFFFFF"/>
          </w:tcPr>
          <w:p w14:paraId="12CDBD8E" w14:textId="77777777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right="-120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538" w:type="dxa"/>
            <w:shd w:val="clear" w:color="auto" w:fill="FFFFFF"/>
          </w:tcPr>
          <w:p w14:paraId="79ED9DB1" w14:textId="3A71D0C9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spacing w:line="240" w:lineRule="exact"/>
              <w:ind w:left="-650" w:right="-472"/>
              <w:rPr>
                <w:rFonts w:asciiTheme="majorBidi" w:hAnsiTheme="majorBidi" w:cs="Angsana New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 -</w:t>
            </w:r>
          </w:p>
        </w:tc>
        <w:tc>
          <w:tcPr>
            <w:tcW w:w="90" w:type="dxa"/>
            <w:shd w:val="clear" w:color="auto" w:fill="FFFFFF"/>
          </w:tcPr>
          <w:p w14:paraId="2BC7767B" w14:textId="77777777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right="-120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546" w:type="dxa"/>
            <w:shd w:val="clear" w:color="auto" w:fill="auto"/>
          </w:tcPr>
          <w:p w14:paraId="1E1904CF" w14:textId="736F5E23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40DA2E8C" w14:textId="77777777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right="-120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588" w:type="dxa"/>
            <w:shd w:val="clear" w:color="auto" w:fill="FFFFFF"/>
          </w:tcPr>
          <w:p w14:paraId="0D38974A" w14:textId="1F74643B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90" w:type="dxa"/>
            <w:shd w:val="clear" w:color="auto" w:fill="FFFFFF"/>
          </w:tcPr>
          <w:p w14:paraId="4F10B0F9" w14:textId="77777777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FFFFFF"/>
          </w:tcPr>
          <w:p w14:paraId="4E62180C" w14:textId="63CBDEC0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</w:p>
        </w:tc>
        <w:tc>
          <w:tcPr>
            <w:tcW w:w="90" w:type="dxa"/>
            <w:shd w:val="clear" w:color="auto" w:fill="FFFFFF"/>
          </w:tcPr>
          <w:p w14:paraId="24416B2A" w14:textId="77777777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</w:tcPr>
          <w:p w14:paraId="7CB8E5D3" w14:textId="2965C5EA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899</w:t>
            </w:r>
          </w:p>
        </w:tc>
        <w:tc>
          <w:tcPr>
            <w:tcW w:w="129" w:type="dxa"/>
            <w:shd w:val="clear" w:color="auto" w:fill="FFFFFF"/>
          </w:tcPr>
          <w:p w14:paraId="5C55B900" w14:textId="77777777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5FA71DD3" w14:textId="33264DFC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699 </w:t>
            </w:r>
          </w:p>
        </w:tc>
        <w:tc>
          <w:tcPr>
            <w:tcW w:w="76" w:type="dxa"/>
            <w:shd w:val="clear" w:color="auto" w:fill="FFFFFF"/>
          </w:tcPr>
          <w:p w14:paraId="293005EA" w14:textId="77777777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FFFFFF"/>
          </w:tcPr>
          <w:p w14:paraId="325FA8D1" w14:textId="607C1F5F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74" w:type="dxa"/>
            <w:shd w:val="clear" w:color="auto" w:fill="FFFFFF"/>
          </w:tcPr>
          <w:p w14:paraId="1ADC265B" w14:textId="77777777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right="-120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551" w:type="dxa"/>
            <w:shd w:val="clear" w:color="auto" w:fill="auto"/>
          </w:tcPr>
          <w:p w14:paraId="0AB82F07" w14:textId="00A62B30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33 </w:t>
            </w:r>
          </w:p>
        </w:tc>
        <w:tc>
          <w:tcPr>
            <w:tcW w:w="91" w:type="dxa"/>
          </w:tcPr>
          <w:p w14:paraId="56F0DB56" w14:textId="77777777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right="-120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566" w:type="dxa"/>
            <w:shd w:val="clear" w:color="auto" w:fill="FFFFFF"/>
          </w:tcPr>
          <w:p w14:paraId="711B4A21" w14:textId="29E5E047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947</w:t>
            </w:r>
          </w:p>
        </w:tc>
        <w:tc>
          <w:tcPr>
            <w:tcW w:w="100" w:type="dxa"/>
            <w:shd w:val="clear" w:color="auto" w:fill="FFFFFF"/>
          </w:tcPr>
          <w:p w14:paraId="3EF7D6AA" w14:textId="77777777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right="-120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604" w:type="dxa"/>
            <w:shd w:val="clear" w:color="auto" w:fill="auto"/>
          </w:tcPr>
          <w:p w14:paraId="44F30934" w14:textId="29C0C9FA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735 </w:t>
            </w:r>
          </w:p>
        </w:tc>
        <w:tc>
          <w:tcPr>
            <w:tcW w:w="90" w:type="dxa"/>
            <w:shd w:val="clear" w:color="auto" w:fill="FFFFFF"/>
          </w:tcPr>
          <w:p w14:paraId="3AB4FABD" w14:textId="77777777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right="-120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523" w:type="dxa"/>
            <w:shd w:val="clear" w:color="auto" w:fill="FFFFFF"/>
          </w:tcPr>
          <w:p w14:paraId="4C03FF40" w14:textId="13F635FA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color w:val="000000"/>
                <w:sz w:val="22"/>
                <w:szCs w:val="22"/>
              </w:rPr>
              <w:t>(</w:t>
            </w: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421C0E" w:rsidRPr="00421C0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69" w:type="dxa"/>
            <w:shd w:val="clear" w:color="auto" w:fill="FFFFFF"/>
          </w:tcPr>
          <w:p w14:paraId="506404E1" w14:textId="77777777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right="-120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580" w:type="dxa"/>
            <w:shd w:val="clear" w:color="auto" w:fill="auto"/>
          </w:tcPr>
          <w:p w14:paraId="281C0248" w14:textId="6758EA3C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Pr="0005480F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421C0E" w:rsidRPr="00421C0E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55905620" w14:textId="77777777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right="-120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550" w:type="dxa"/>
            <w:shd w:val="clear" w:color="auto" w:fill="FFFFFF"/>
          </w:tcPr>
          <w:p w14:paraId="1D44FEE4" w14:textId="04B3D37F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915</w:t>
            </w:r>
          </w:p>
        </w:tc>
        <w:tc>
          <w:tcPr>
            <w:tcW w:w="94" w:type="dxa"/>
            <w:gridSpan w:val="2"/>
            <w:shd w:val="clear" w:color="auto" w:fill="FFFFFF"/>
          </w:tcPr>
          <w:p w14:paraId="7AF32E91" w14:textId="77777777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right="-120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5E4E644A" w14:textId="108748C5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421C0E" w:rsidRPr="00421C0E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</w:p>
        </w:tc>
      </w:tr>
      <w:tr w:rsidR="00607C19" w:rsidRPr="0005480F" w14:paraId="13E80EFF" w14:textId="77777777" w:rsidTr="00304943">
        <w:trPr>
          <w:gridAfter w:val="1"/>
          <w:wAfter w:w="91" w:type="dxa"/>
          <w:cantSplit/>
        </w:trPr>
        <w:tc>
          <w:tcPr>
            <w:tcW w:w="3592" w:type="dxa"/>
            <w:shd w:val="clear" w:color="auto" w:fill="FFFFFF"/>
            <w:vAlign w:val="bottom"/>
          </w:tcPr>
          <w:p w14:paraId="096DACC7" w14:textId="09C28414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  <w:r w:rsidRPr="0005480F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รายได้ดอกเบี้ยและเงินปันผล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9FFD2" w14:textId="072B850B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4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91</w:t>
            </w:r>
          </w:p>
        </w:tc>
        <w:tc>
          <w:tcPr>
            <w:tcW w:w="93" w:type="dxa"/>
            <w:shd w:val="clear" w:color="auto" w:fill="FFFFFF"/>
          </w:tcPr>
          <w:p w14:paraId="7C280319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shd w:val="clear" w:color="auto" w:fill="auto"/>
          </w:tcPr>
          <w:p w14:paraId="260BDC81" w14:textId="0BF38C23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</w:tc>
        <w:tc>
          <w:tcPr>
            <w:tcW w:w="101" w:type="dxa"/>
            <w:shd w:val="clear" w:color="auto" w:fill="FFFFFF"/>
          </w:tcPr>
          <w:p w14:paraId="3017159C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FFFFFF"/>
          </w:tcPr>
          <w:p w14:paraId="00A4C5DC" w14:textId="3D4294AF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92" w:type="dxa"/>
            <w:shd w:val="clear" w:color="auto" w:fill="FFFFFF"/>
          </w:tcPr>
          <w:p w14:paraId="4C4747A3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7" w:type="dxa"/>
            <w:shd w:val="clear" w:color="auto" w:fill="auto"/>
          </w:tcPr>
          <w:p w14:paraId="65941354" w14:textId="6F66294D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</w:p>
        </w:tc>
        <w:tc>
          <w:tcPr>
            <w:tcW w:w="90" w:type="dxa"/>
            <w:shd w:val="clear" w:color="auto" w:fill="FFFFFF"/>
          </w:tcPr>
          <w:p w14:paraId="7CB65E05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</w:tcPr>
          <w:p w14:paraId="7B41E438" w14:textId="1028F7CA" w:rsidR="00607C19" w:rsidRPr="0005480F" w:rsidRDefault="00607C1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spacing w:line="240" w:lineRule="exact"/>
              <w:ind w:left="-650" w:right="-472"/>
              <w:rPr>
                <w:rFonts w:asciiTheme="majorBidi" w:hAnsiTheme="majorBidi" w:cs="Angsana New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 -</w:t>
            </w:r>
          </w:p>
        </w:tc>
        <w:tc>
          <w:tcPr>
            <w:tcW w:w="90" w:type="dxa"/>
            <w:shd w:val="clear" w:color="auto" w:fill="FFFFFF"/>
          </w:tcPr>
          <w:p w14:paraId="29DD22AB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shd w:val="clear" w:color="auto" w:fill="auto"/>
          </w:tcPr>
          <w:p w14:paraId="2387CA5F" w14:textId="142CD8EE" w:rsidR="00607C19" w:rsidRPr="0005480F" w:rsidRDefault="00607C1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exact"/>
              <w:rPr>
                <w:rFonts w:asciiTheme="majorBidi" w:hAnsiTheme="majorBidi" w:cs="Angsana New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2B6B6698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</w:tcPr>
          <w:p w14:paraId="524BA504" w14:textId="4623F401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3B067574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FFFFFF"/>
          </w:tcPr>
          <w:p w14:paraId="01D4A54E" w14:textId="0537DB8F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55D663B9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</w:tcPr>
          <w:p w14:paraId="1CBC8781" w14:textId="42A54F40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9" w:type="dxa"/>
            <w:shd w:val="clear" w:color="auto" w:fill="FFFFFF"/>
          </w:tcPr>
          <w:p w14:paraId="07A71B6F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0D43450" w14:textId="18FE424E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shd w:val="clear" w:color="auto" w:fill="FFFFFF"/>
          </w:tcPr>
          <w:p w14:paraId="57E7A35F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FFFFFF"/>
          </w:tcPr>
          <w:p w14:paraId="6C736A32" w14:textId="25BF8A1E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4" w:type="dxa"/>
            <w:shd w:val="clear" w:color="auto" w:fill="FFFFFF"/>
          </w:tcPr>
          <w:p w14:paraId="22BDF594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</w:tcPr>
          <w:p w14:paraId="6C82FA84" w14:textId="01422A95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33 </w:t>
            </w:r>
          </w:p>
        </w:tc>
        <w:tc>
          <w:tcPr>
            <w:tcW w:w="91" w:type="dxa"/>
          </w:tcPr>
          <w:p w14:paraId="77D18C4A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FFFFFF"/>
          </w:tcPr>
          <w:p w14:paraId="3CFFFA47" w14:textId="6BDB6A52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421C0E" w:rsidRPr="00421C0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0" w:type="dxa"/>
            <w:shd w:val="clear" w:color="auto" w:fill="FFFFFF"/>
          </w:tcPr>
          <w:p w14:paraId="43315853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</w:tcPr>
          <w:p w14:paraId="57163C85" w14:textId="393697FD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65 </w:t>
            </w:r>
          </w:p>
        </w:tc>
        <w:tc>
          <w:tcPr>
            <w:tcW w:w="90" w:type="dxa"/>
            <w:shd w:val="clear" w:color="auto" w:fill="FFFFFF"/>
          </w:tcPr>
          <w:p w14:paraId="0B1CA864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FFFFFF"/>
          </w:tcPr>
          <w:p w14:paraId="6574B148" w14:textId="4ECAC539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color w:val="000000"/>
                <w:sz w:val="22"/>
                <w:szCs w:val="22"/>
              </w:rPr>
              <w:t>(</w:t>
            </w: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421C0E" w:rsidRPr="00421C0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8)</w:t>
            </w:r>
          </w:p>
        </w:tc>
        <w:tc>
          <w:tcPr>
            <w:tcW w:w="69" w:type="dxa"/>
            <w:shd w:val="clear" w:color="auto" w:fill="FFFFFF"/>
          </w:tcPr>
          <w:p w14:paraId="48C216C2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left="-37" w:right="-172" w:firstLine="3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</w:tcPr>
          <w:p w14:paraId="58EFF721" w14:textId="0EF5A774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Pr="0005480F">
              <w:rPr>
                <w:rFonts w:asciiTheme="majorBidi" w:hAnsiTheme="majorBidi" w:cstheme="majorBidi"/>
                <w:sz w:val="22"/>
                <w:szCs w:val="22"/>
              </w:rPr>
              <w:t>39</w:t>
            </w: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08E880FD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FFFFFF"/>
          </w:tcPr>
          <w:p w14:paraId="5AA90EC6" w14:textId="23521CEE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>17</w:t>
            </w:r>
          </w:p>
        </w:tc>
        <w:tc>
          <w:tcPr>
            <w:tcW w:w="94" w:type="dxa"/>
            <w:gridSpan w:val="2"/>
            <w:shd w:val="clear" w:color="auto" w:fill="FFFFFF"/>
          </w:tcPr>
          <w:p w14:paraId="22A8A9DB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3B890DED" w14:textId="751FD3D8" w:rsidR="00607C19" w:rsidRPr="0005480F" w:rsidRDefault="00421C0E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21C0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07C19"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6 </w:t>
            </w:r>
          </w:p>
        </w:tc>
      </w:tr>
      <w:tr w:rsidR="00607C19" w:rsidRPr="0005480F" w14:paraId="0E60B1D8" w14:textId="77777777" w:rsidTr="00304943">
        <w:trPr>
          <w:gridAfter w:val="1"/>
          <w:wAfter w:w="91" w:type="dxa"/>
          <w:cantSplit/>
        </w:trPr>
        <w:tc>
          <w:tcPr>
            <w:tcW w:w="3592" w:type="dxa"/>
            <w:shd w:val="clear" w:color="auto" w:fill="FFFFFF"/>
            <w:vAlign w:val="bottom"/>
          </w:tcPr>
          <w:p w14:paraId="1D6D8E5D" w14:textId="4AFD7741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05480F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กำไรจากการวัดมูลค่ายุติธรรมของ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B54D6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4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3" w:type="dxa"/>
            <w:shd w:val="clear" w:color="auto" w:fill="FFFFFF"/>
          </w:tcPr>
          <w:p w14:paraId="5AF2616B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shd w:val="clear" w:color="auto" w:fill="auto"/>
          </w:tcPr>
          <w:p w14:paraId="1F90313F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" w:type="dxa"/>
            <w:shd w:val="clear" w:color="auto" w:fill="FFFFFF"/>
          </w:tcPr>
          <w:p w14:paraId="79BDFC86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FFFFFF"/>
          </w:tcPr>
          <w:p w14:paraId="088D9B31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" w:type="dxa"/>
            <w:shd w:val="clear" w:color="auto" w:fill="FFFFFF"/>
          </w:tcPr>
          <w:p w14:paraId="3B8759AD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7" w:type="dxa"/>
            <w:shd w:val="clear" w:color="auto" w:fill="auto"/>
          </w:tcPr>
          <w:p w14:paraId="52882880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</w:tcPr>
          <w:p w14:paraId="4C868A7F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</w:tcPr>
          <w:p w14:paraId="607BF55D" w14:textId="77777777" w:rsidR="00607C19" w:rsidRPr="0005480F" w:rsidRDefault="00607C1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spacing w:line="240" w:lineRule="exact"/>
              <w:ind w:left="-650" w:right="-472"/>
              <w:rPr>
                <w:rFonts w:asciiTheme="majorBidi" w:hAnsiTheme="majorBidi" w:cs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</w:tcPr>
          <w:p w14:paraId="0E80D8B7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shd w:val="clear" w:color="auto" w:fill="auto"/>
          </w:tcPr>
          <w:p w14:paraId="0006957D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</w:tcPr>
          <w:p w14:paraId="17A187F2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</w:tcPr>
          <w:p w14:paraId="2AE916D9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</w:tcPr>
          <w:p w14:paraId="4B1E5259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FFFFFF"/>
          </w:tcPr>
          <w:p w14:paraId="654A0DF3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</w:tcPr>
          <w:p w14:paraId="65061983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</w:tcPr>
          <w:p w14:paraId="360DA88F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" w:type="dxa"/>
            <w:shd w:val="clear" w:color="auto" w:fill="FFFFFF"/>
          </w:tcPr>
          <w:p w14:paraId="450833FD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6BF5A08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FFFFFF"/>
          </w:tcPr>
          <w:p w14:paraId="55EDDF0A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FFFFFF"/>
          </w:tcPr>
          <w:p w14:paraId="21925F52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FFFFFF"/>
          </w:tcPr>
          <w:p w14:paraId="075F9AB8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</w:tcPr>
          <w:p w14:paraId="79BF34B8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375679AB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FFFFFF"/>
          </w:tcPr>
          <w:p w14:paraId="0B8674A8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" w:type="dxa"/>
            <w:shd w:val="clear" w:color="auto" w:fill="FFFFFF"/>
          </w:tcPr>
          <w:p w14:paraId="40361B36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</w:tcPr>
          <w:p w14:paraId="76BEB9B6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</w:tcPr>
          <w:p w14:paraId="0DE765D2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FFFFFF"/>
          </w:tcPr>
          <w:p w14:paraId="0139CF95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shd w:val="clear" w:color="auto" w:fill="FFFFFF"/>
          </w:tcPr>
          <w:p w14:paraId="21DD33A3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left="-37" w:right="-172" w:firstLine="3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</w:tcPr>
          <w:p w14:paraId="3E12CA02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</w:tcPr>
          <w:p w14:paraId="71DC933D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FFFFFF"/>
          </w:tcPr>
          <w:p w14:paraId="360991E2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" w:type="dxa"/>
            <w:gridSpan w:val="2"/>
            <w:shd w:val="clear" w:color="auto" w:fill="FFFFFF"/>
          </w:tcPr>
          <w:p w14:paraId="282E555B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148D5E20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85CE9" w:rsidRPr="0005480F" w14:paraId="6238BBC6" w14:textId="77777777" w:rsidTr="00304943">
        <w:trPr>
          <w:gridAfter w:val="1"/>
          <w:wAfter w:w="91" w:type="dxa"/>
          <w:cantSplit/>
        </w:trPr>
        <w:tc>
          <w:tcPr>
            <w:tcW w:w="3592" w:type="dxa"/>
            <w:shd w:val="clear" w:color="auto" w:fill="FFFFFF"/>
            <w:vAlign w:val="bottom"/>
          </w:tcPr>
          <w:p w14:paraId="0ED6A6C5" w14:textId="78D4CCE8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05480F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 xml:space="preserve">   ส่วนได้เสียที่ถืออยู่ก่อน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8998C" w14:textId="16C5C763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" w:type="dxa"/>
            <w:shd w:val="clear" w:color="auto" w:fill="FFFFFF"/>
          </w:tcPr>
          <w:p w14:paraId="39B782BA" w14:textId="77777777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shd w:val="clear" w:color="auto" w:fill="auto"/>
          </w:tcPr>
          <w:p w14:paraId="501EDE81" w14:textId="3C7ED20B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"/>
              </w:tabs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" w:type="dxa"/>
            <w:shd w:val="clear" w:color="auto" w:fill="FFFFFF"/>
          </w:tcPr>
          <w:p w14:paraId="4B4AD8E6" w14:textId="77777777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FFFFFF"/>
          </w:tcPr>
          <w:p w14:paraId="116FC7D3" w14:textId="684CC8DC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"/>
              </w:tabs>
              <w:spacing w:line="240" w:lineRule="exact"/>
              <w:jc w:val="center"/>
              <w:rPr>
                <w:rFonts w:asciiTheme="majorBidi" w:hAnsiTheme="majorBidi" w:cs="Angsana New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</w:rPr>
              <w:t>-</w:t>
            </w:r>
          </w:p>
        </w:tc>
        <w:tc>
          <w:tcPr>
            <w:tcW w:w="92" w:type="dxa"/>
            <w:shd w:val="clear" w:color="auto" w:fill="FFFFFF"/>
          </w:tcPr>
          <w:p w14:paraId="08519C15" w14:textId="77777777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7" w:type="dxa"/>
            <w:shd w:val="clear" w:color="auto" w:fill="auto"/>
          </w:tcPr>
          <w:p w14:paraId="3DDD8E79" w14:textId="4CE7C37B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exact"/>
              <w:ind w:left="-650" w:right="-472"/>
              <w:rPr>
                <w:rFonts w:asciiTheme="majorBidi" w:hAnsiTheme="majorBidi" w:cs="Angsana New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0" w:type="dxa"/>
            <w:shd w:val="clear" w:color="auto" w:fill="FFFFFF"/>
          </w:tcPr>
          <w:p w14:paraId="77AF7E50" w14:textId="77777777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</w:tcPr>
          <w:p w14:paraId="228DB268" w14:textId="1638A352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spacing w:line="240" w:lineRule="exact"/>
              <w:ind w:left="-650" w:right="-472"/>
              <w:rPr>
                <w:rFonts w:asciiTheme="majorBidi" w:hAnsiTheme="majorBidi" w:cs="Angsana New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310216A0" w14:textId="77777777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shd w:val="clear" w:color="auto" w:fill="auto"/>
          </w:tcPr>
          <w:p w14:paraId="382ABF9B" w14:textId="15DE4A26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exact"/>
              <w:rPr>
                <w:rFonts w:asciiTheme="majorBidi" w:hAnsiTheme="majorBidi" w:cs="Angsana New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5B058216" w14:textId="77777777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</w:tcPr>
          <w:p w14:paraId="7D5C6B97" w14:textId="0BCF409E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5D988BBF" w14:textId="77777777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FFFFFF"/>
          </w:tcPr>
          <w:p w14:paraId="4035FD05" w14:textId="28EE9257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72389276" w14:textId="77777777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</w:tcPr>
          <w:p w14:paraId="7F57BD69" w14:textId="6370DC22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</w:rPr>
              <w:t>-</w:t>
            </w:r>
          </w:p>
        </w:tc>
        <w:tc>
          <w:tcPr>
            <w:tcW w:w="129" w:type="dxa"/>
            <w:shd w:val="clear" w:color="auto" w:fill="FFFFFF"/>
          </w:tcPr>
          <w:p w14:paraId="640A71C8" w14:textId="77777777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FBC039B" w14:textId="7BB9FDF5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FFFFFF"/>
          </w:tcPr>
          <w:p w14:paraId="6AE35E79" w14:textId="77777777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FFFFFF"/>
          </w:tcPr>
          <w:p w14:paraId="2FAC29E4" w14:textId="295098A4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</w:t>
            </w:r>
          </w:p>
        </w:tc>
        <w:tc>
          <w:tcPr>
            <w:tcW w:w="74" w:type="dxa"/>
            <w:shd w:val="clear" w:color="auto" w:fill="FFFFFF"/>
          </w:tcPr>
          <w:p w14:paraId="7ACFD2E3" w14:textId="77777777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</w:tcPr>
          <w:p w14:paraId="11DA3E1C" w14:textId="13FC9024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exact"/>
              <w:rPr>
                <w:rFonts w:asciiTheme="majorBidi" w:hAnsiTheme="majorBidi" w:cs="Angsana New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7C8D8485" w14:textId="77777777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FFFFFF"/>
          </w:tcPr>
          <w:p w14:paraId="5C21E60A" w14:textId="5B327045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</w:t>
            </w:r>
          </w:p>
        </w:tc>
        <w:tc>
          <w:tcPr>
            <w:tcW w:w="100" w:type="dxa"/>
            <w:shd w:val="clear" w:color="auto" w:fill="FFFFFF"/>
          </w:tcPr>
          <w:p w14:paraId="1B82F410" w14:textId="77777777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</w:tcPr>
          <w:p w14:paraId="09D9C8E8" w14:textId="3909F3F0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exact"/>
              <w:rPr>
                <w:rFonts w:asciiTheme="majorBidi" w:hAnsiTheme="majorBidi" w:cs="Angsana New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02FD1D83" w14:textId="77777777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FFFFFF"/>
          </w:tcPr>
          <w:p w14:paraId="4361EB07" w14:textId="4DE0151B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exact"/>
              <w:rPr>
                <w:rFonts w:asciiTheme="majorBidi" w:hAnsiTheme="majorBidi" w:cs="Angsana New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</w:rPr>
              <w:t>-</w:t>
            </w:r>
          </w:p>
        </w:tc>
        <w:tc>
          <w:tcPr>
            <w:tcW w:w="69" w:type="dxa"/>
            <w:shd w:val="clear" w:color="auto" w:fill="FFFFFF"/>
          </w:tcPr>
          <w:p w14:paraId="1E824D7B" w14:textId="77777777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left="-37" w:right="-172" w:firstLine="3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</w:tcPr>
          <w:p w14:paraId="07E31B50" w14:textId="28967B43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exact"/>
              <w:rPr>
                <w:rFonts w:asciiTheme="majorBidi" w:hAnsiTheme="majorBidi" w:cs="Angsana New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2E9B854F" w14:textId="77777777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FFFFFF"/>
          </w:tcPr>
          <w:p w14:paraId="1F55F8D9" w14:textId="300373A3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>79</w:t>
            </w:r>
          </w:p>
        </w:tc>
        <w:tc>
          <w:tcPr>
            <w:tcW w:w="94" w:type="dxa"/>
            <w:gridSpan w:val="2"/>
            <w:shd w:val="clear" w:color="auto" w:fill="FFFFFF"/>
          </w:tcPr>
          <w:p w14:paraId="40386BCF" w14:textId="77777777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4F8CA8E8" w14:textId="0F77F3D5" w:rsidR="00785CE9" w:rsidRPr="0005480F" w:rsidRDefault="00785CE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exact"/>
              <w:rPr>
                <w:rFonts w:asciiTheme="majorBidi" w:hAnsiTheme="majorBidi" w:cs="Angsana New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</w:rPr>
              <w:t>-</w:t>
            </w:r>
          </w:p>
        </w:tc>
      </w:tr>
      <w:tr w:rsidR="00607C19" w:rsidRPr="0005480F" w14:paraId="67A98816" w14:textId="77777777" w:rsidTr="00304943">
        <w:trPr>
          <w:gridAfter w:val="1"/>
          <w:wAfter w:w="91" w:type="dxa"/>
          <w:cantSplit/>
        </w:trPr>
        <w:tc>
          <w:tcPr>
            <w:tcW w:w="3592" w:type="dxa"/>
            <w:shd w:val="clear" w:color="auto" w:fill="FFFFFF"/>
            <w:vAlign w:val="bottom"/>
          </w:tcPr>
          <w:p w14:paraId="48941491" w14:textId="1BA52623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  <w:r w:rsidRPr="0005480F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E5E6E6" w14:textId="28E39EDD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421C0E" w:rsidRPr="00421C0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3" w:type="dxa"/>
            <w:shd w:val="clear" w:color="auto" w:fill="FFFFFF"/>
          </w:tcPr>
          <w:p w14:paraId="55D7F8CB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shd w:val="clear" w:color="auto" w:fill="auto"/>
          </w:tcPr>
          <w:p w14:paraId="59706BAC" w14:textId="68DF118D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19 </w:t>
            </w:r>
          </w:p>
        </w:tc>
        <w:tc>
          <w:tcPr>
            <w:tcW w:w="101" w:type="dxa"/>
            <w:shd w:val="clear" w:color="auto" w:fill="FFFFFF"/>
          </w:tcPr>
          <w:p w14:paraId="48DF7CDA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FFFFFF"/>
          </w:tcPr>
          <w:p w14:paraId="40C58918" w14:textId="17EF0E18" w:rsidR="00607C19" w:rsidRPr="0005480F" w:rsidRDefault="00421C0E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21C0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2" w:type="dxa"/>
            <w:shd w:val="clear" w:color="auto" w:fill="FFFFFF"/>
          </w:tcPr>
          <w:p w14:paraId="752925A6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shd w:val="clear" w:color="auto" w:fill="auto"/>
          </w:tcPr>
          <w:p w14:paraId="46963988" w14:textId="6FA0F8A1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</w:p>
        </w:tc>
        <w:tc>
          <w:tcPr>
            <w:tcW w:w="90" w:type="dxa"/>
            <w:shd w:val="clear" w:color="auto" w:fill="FFFFFF"/>
          </w:tcPr>
          <w:p w14:paraId="0C29E35C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</w:tcPr>
          <w:p w14:paraId="3E0408CE" w14:textId="172FF43E" w:rsidR="00607C19" w:rsidRPr="0005480F" w:rsidRDefault="00421C0E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21C0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0" w:type="dxa"/>
            <w:shd w:val="clear" w:color="auto" w:fill="FFFFFF"/>
          </w:tcPr>
          <w:p w14:paraId="3BD28C25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shd w:val="clear" w:color="auto" w:fill="auto"/>
          </w:tcPr>
          <w:p w14:paraId="175741F5" w14:textId="5DD08870" w:rsidR="00607C19" w:rsidRPr="0005480F" w:rsidRDefault="00421C0E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421C0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07C19"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FFFFFF"/>
          </w:tcPr>
          <w:p w14:paraId="098A17AB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</w:tcPr>
          <w:p w14:paraId="11BAAF6D" w14:textId="6781BB3E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90" w:type="dxa"/>
            <w:shd w:val="clear" w:color="auto" w:fill="FFFFFF"/>
          </w:tcPr>
          <w:p w14:paraId="41E893D5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FFFFFF"/>
          </w:tcPr>
          <w:p w14:paraId="127C24CE" w14:textId="510BD30B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</w:p>
        </w:tc>
        <w:tc>
          <w:tcPr>
            <w:tcW w:w="90" w:type="dxa"/>
            <w:shd w:val="clear" w:color="auto" w:fill="FFFFFF"/>
          </w:tcPr>
          <w:p w14:paraId="3F9C9ED2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</w:tcPr>
          <w:p w14:paraId="7685A9AA" w14:textId="63F28807" w:rsidR="00607C19" w:rsidRPr="0005480F" w:rsidRDefault="00607C1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exact"/>
              <w:rPr>
                <w:rFonts w:asciiTheme="majorBidi" w:hAnsiTheme="majorBidi" w:cs="Angsana New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</w:rPr>
              <w:t>-</w:t>
            </w:r>
          </w:p>
        </w:tc>
        <w:tc>
          <w:tcPr>
            <w:tcW w:w="129" w:type="dxa"/>
            <w:shd w:val="clear" w:color="auto" w:fill="FFFFFF"/>
          </w:tcPr>
          <w:p w14:paraId="00CAD4A0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04BA6F7" w14:textId="02A76EAB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</w:p>
        </w:tc>
        <w:tc>
          <w:tcPr>
            <w:tcW w:w="76" w:type="dxa"/>
            <w:shd w:val="clear" w:color="auto" w:fill="FFFFFF"/>
          </w:tcPr>
          <w:p w14:paraId="715104FB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FFFFFF"/>
          </w:tcPr>
          <w:p w14:paraId="4C38FFD0" w14:textId="4B2B77AA" w:rsidR="00607C19" w:rsidRPr="0005480F" w:rsidRDefault="00421C0E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21C0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74" w:type="dxa"/>
            <w:shd w:val="clear" w:color="auto" w:fill="FFFFFF"/>
          </w:tcPr>
          <w:p w14:paraId="41BAAED8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</w:tcPr>
          <w:p w14:paraId="31D27DF8" w14:textId="6118E698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4 </w:t>
            </w:r>
          </w:p>
        </w:tc>
        <w:tc>
          <w:tcPr>
            <w:tcW w:w="91" w:type="dxa"/>
          </w:tcPr>
          <w:p w14:paraId="73376357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FFFFFF"/>
          </w:tcPr>
          <w:p w14:paraId="2EEAEF0D" w14:textId="7CC4DBA4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00" w:type="dxa"/>
            <w:shd w:val="clear" w:color="auto" w:fill="FFFFFF"/>
          </w:tcPr>
          <w:p w14:paraId="05E195AD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</w:tcPr>
          <w:p w14:paraId="3A37BA0E" w14:textId="393BEE82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36 </w:t>
            </w:r>
          </w:p>
        </w:tc>
        <w:tc>
          <w:tcPr>
            <w:tcW w:w="90" w:type="dxa"/>
            <w:shd w:val="clear" w:color="auto" w:fill="FFFFFF"/>
          </w:tcPr>
          <w:p w14:paraId="06E98B5F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FFFFFF"/>
          </w:tcPr>
          <w:p w14:paraId="48947EA6" w14:textId="04B42B64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color w:val="000000"/>
                <w:sz w:val="22"/>
                <w:szCs w:val="22"/>
              </w:rPr>
              <w:t>(</w:t>
            </w: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14)</w:t>
            </w:r>
          </w:p>
        </w:tc>
        <w:tc>
          <w:tcPr>
            <w:tcW w:w="69" w:type="dxa"/>
            <w:shd w:val="clear" w:color="auto" w:fill="FFFFFF"/>
          </w:tcPr>
          <w:p w14:paraId="03CB768F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</w:tcPr>
          <w:p w14:paraId="2F8FEDAB" w14:textId="5D34C64E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Pr="0005480F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3F9D88EC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FFFFFF"/>
          </w:tcPr>
          <w:p w14:paraId="199A8A5F" w14:textId="7778B81C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>61</w:t>
            </w:r>
          </w:p>
        </w:tc>
        <w:tc>
          <w:tcPr>
            <w:tcW w:w="94" w:type="dxa"/>
            <w:gridSpan w:val="2"/>
            <w:shd w:val="clear" w:color="auto" w:fill="FFFFFF"/>
          </w:tcPr>
          <w:p w14:paraId="58BB20AC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1DE14F3D" w14:textId="0FB0717D" w:rsidR="00607C19" w:rsidRPr="0005480F" w:rsidRDefault="00421C0E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21C0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07C19"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</w:p>
        </w:tc>
      </w:tr>
      <w:tr w:rsidR="00607C19" w:rsidRPr="0005480F" w14:paraId="50965A91" w14:textId="77777777" w:rsidTr="00304943">
        <w:trPr>
          <w:gridAfter w:val="1"/>
          <w:wAfter w:w="91" w:type="dxa"/>
          <w:cantSplit/>
        </w:trPr>
        <w:tc>
          <w:tcPr>
            <w:tcW w:w="3592" w:type="dxa"/>
            <w:shd w:val="clear" w:color="auto" w:fill="FFFFFF"/>
            <w:vAlign w:val="bottom"/>
          </w:tcPr>
          <w:p w14:paraId="6DD6A548" w14:textId="724F4806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zh-CN"/>
              </w:rPr>
            </w:pPr>
            <w:r w:rsidRPr="0005480F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8FAD92" w14:textId="06DA6300" w:rsidR="00607C19" w:rsidRPr="0005480F" w:rsidRDefault="00421C0E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21C0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</w:t>
            </w:r>
            <w:r w:rsidR="00607C19" w:rsidRPr="0005480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,153</w:t>
            </w:r>
          </w:p>
        </w:tc>
        <w:tc>
          <w:tcPr>
            <w:tcW w:w="93" w:type="dxa"/>
            <w:shd w:val="clear" w:color="auto" w:fill="FFFFFF"/>
          </w:tcPr>
          <w:p w14:paraId="4902A1F7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0C581A" w14:textId="3C0E5916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1,711 </w:t>
            </w:r>
          </w:p>
        </w:tc>
        <w:tc>
          <w:tcPr>
            <w:tcW w:w="101" w:type="dxa"/>
            <w:shd w:val="clear" w:color="auto" w:fill="FFFFFF"/>
          </w:tcPr>
          <w:p w14:paraId="459C88FB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13FCD1E" w14:textId="7995852A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686</w:t>
            </w:r>
          </w:p>
        </w:tc>
        <w:tc>
          <w:tcPr>
            <w:tcW w:w="92" w:type="dxa"/>
            <w:shd w:val="clear" w:color="auto" w:fill="FFFFFF"/>
          </w:tcPr>
          <w:p w14:paraId="27ACB9C3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5F3AB8" w14:textId="5F27773C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359 </w:t>
            </w:r>
          </w:p>
        </w:tc>
        <w:tc>
          <w:tcPr>
            <w:tcW w:w="90" w:type="dxa"/>
            <w:shd w:val="clear" w:color="auto" w:fill="FFFFFF"/>
          </w:tcPr>
          <w:p w14:paraId="685C6641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BCBBB68" w14:textId="48C0744E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18</w:t>
            </w:r>
            <w:r w:rsidR="00421C0E" w:rsidRPr="00421C0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90" w:type="dxa"/>
            <w:shd w:val="clear" w:color="auto" w:fill="FFFFFF"/>
          </w:tcPr>
          <w:p w14:paraId="11E15EEC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034AEB" w14:textId="53A378F8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146 </w:t>
            </w:r>
          </w:p>
        </w:tc>
        <w:tc>
          <w:tcPr>
            <w:tcW w:w="90" w:type="dxa"/>
            <w:shd w:val="clear" w:color="auto" w:fill="FFFFFF"/>
          </w:tcPr>
          <w:p w14:paraId="2F5DE247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FBE8D84" w14:textId="594710DD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9</w:t>
            </w:r>
            <w:r w:rsidR="00421C0E" w:rsidRPr="00421C0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90" w:type="dxa"/>
            <w:shd w:val="clear" w:color="auto" w:fill="FFFFFF"/>
          </w:tcPr>
          <w:p w14:paraId="0C47E4FC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D285DD5" w14:textId="21CC7A6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94 </w:t>
            </w:r>
          </w:p>
        </w:tc>
        <w:tc>
          <w:tcPr>
            <w:tcW w:w="90" w:type="dxa"/>
            <w:shd w:val="clear" w:color="auto" w:fill="FFFFFF"/>
          </w:tcPr>
          <w:p w14:paraId="50A47664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05EB524" w14:textId="2BDF8F83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899</w:t>
            </w:r>
          </w:p>
        </w:tc>
        <w:tc>
          <w:tcPr>
            <w:tcW w:w="129" w:type="dxa"/>
            <w:shd w:val="clear" w:color="auto" w:fill="FFFFFF"/>
          </w:tcPr>
          <w:p w14:paraId="5C58059C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DC2237" w14:textId="35420245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  <w:r w:rsidR="00421C0E" w:rsidRPr="00421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00</w:t>
            </w:r>
            <w:r w:rsidRPr="000548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6" w:type="dxa"/>
            <w:shd w:val="clear" w:color="auto" w:fill="FFFFFF"/>
          </w:tcPr>
          <w:p w14:paraId="13196B14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12DA299" w14:textId="50F339F9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39</w:t>
            </w:r>
            <w:r w:rsidR="00421C0E" w:rsidRPr="00421C0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74" w:type="dxa"/>
            <w:shd w:val="clear" w:color="auto" w:fill="FFFFFF"/>
          </w:tcPr>
          <w:p w14:paraId="5EC3BA98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DA5275" w14:textId="159D1828" w:rsidR="00607C19" w:rsidRPr="0005480F" w:rsidRDefault="00421C0E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21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 w:rsidR="00607C19" w:rsidRPr="000548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  <w:r w:rsidRPr="00421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</w:t>
            </w:r>
            <w:r w:rsidR="00607C19" w:rsidRPr="000548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1" w:type="dxa"/>
          </w:tcPr>
          <w:p w14:paraId="739A01EE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64906D6" w14:textId="07E9BB72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4,4</w:t>
            </w:r>
            <w:r w:rsidR="00421C0E" w:rsidRPr="00421C0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0</w:t>
            </w:r>
            <w:r w:rsidRPr="0005480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00" w:type="dxa"/>
            <w:shd w:val="clear" w:color="auto" w:fill="FFFFFF"/>
          </w:tcPr>
          <w:p w14:paraId="6A9837DA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A386A0" w14:textId="11A4484A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</w:t>
            </w:r>
            <w:r w:rsidR="00421C0E" w:rsidRPr="00421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 w:rsidRPr="000548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  <w:r w:rsidR="00421C0E" w:rsidRPr="00421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</w:t>
            </w:r>
            <w:r w:rsidRPr="000548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FFFFFF"/>
          </w:tcPr>
          <w:p w14:paraId="58709F8F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3A61F77" w14:textId="68C7E355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b/>
                <w:bCs/>
                <w:color w:val="000000"/>
                <w:sz w:val="22"/>
                <w:szCs w:val="22"/>
              </w:rPr>
              <w:t>(</w:t>
            </w:r>
            <w:r w:rsidRPr="0005480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58</w:t>
            </w:r>
            <w:r w:rsidR="00C15B5D" w:rsidRPr="0005480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7</w:t>
            </w:r>
            <w:r w:rsidRPr="0005480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69" w:type="dxa"/>
            <w:shd w:val="clear" w:color="auto" w:fill="FFFFFF"/>
          </w:tcPr>
          <w:p w14:paraId="4712155C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left="-37" w:right="-172" w:firstLine="3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CA5173" w14:textId="62025A74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>(</w:t>
            </w:r>
            <w:r w:rsidRPr="000548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433</w:t>
            </w:r>
            <w:r w:rsidRPr="0005480F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3BA37940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96F693D" w14:textId="752D9D98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3,81</w:t>
            </w:r>
            <w:r w:rsidR="00C15B5D" w:rsidRPr="0005480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94" w:type="dxa"/>
            <w:gridSpan w:val="2"/>
            <w:shd w:val="clear" w:color="auto" w:fill="FFFFFF"/>
          </w:tcPr>
          <w:p w14:paraId="12250C99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610F57" w14:textId="58FBC145" w:rsidR="00607C19" w:rsidRPr="0005480F" w:rsidRDefault="00421C0E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21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 w:rsidR="00607C19" w:rsidRPr="000548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,847 </w:t>
            </w:r>
          </w:p>
        </w:tc>
      </w:tr>
      <w:tr w:rsidR="005C6188" w:rsidRPr="0005480F" w14:paraId="5AE8FD99" w14:textId="77777777" w:rsidTr="00304943">
        <w:trPr>
          <w:gridAfter w:val="1"/>
          <w:wAfter w:w="91" w:type="dxa"/>
          <w:cantSplit/>
        </w:trPr>
        <w:tc>
          <w:tcPr>
            <w:tcW w:w="3592" w:type="dxa"/>
            <w:shd w:val="clear" w:color="auto" w:fill="FFFFFF"/>
          </w:tcPr>
          <w:p w14:paraId="331D3DF9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9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520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03DF565F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3" w:type="dxa"/>
            <w:shd w:val="clear" w:color="auto" w:fill="FFFFFF"/>
            <w:vAlign w:val="bottom"/>
          </w:tcPr>
          <w:p w14:paraId="2A0136FB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shd w:val="clear" w:color="auto" w:fill="auto"/>
            <w:vAlign w:val="bottom"/>
          </w:tcPr>
          <w:p w14:paraId="0BA70511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1" w:type="dxa"/>
            <w:shd w:val="clear" w:color="auto" w:fill="FFFFFF"/>
            <w:vAlign w:val="bottom"/>
          </w:tcPr>
          <w:p w14:paraId="217A1466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FFFFFF"/>
            <w:vAlign w:val="bottom"/>
          </w:tcPr>
          <w:p w14:paraId="636D61DF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" w:type="dxa"/>
            <w:shd w:val="clear" w:color="auto" w:fill="FFFFFF"/>
            <w:vAlign w:val="bottom"/>
          </w:tcPr>
          <w:p w14:paraId="76509986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shd w:val="clear" w:color="auto" w:fill="auto"/>
            <w:vAlign w:val="bottom"/>
          </w:tcPr>
          <w:p w14:paraId="0D1EB101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6D7928A3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  <w:vAlign w:val="bottom"/>
          </w:tcPr>
          <w:p w14:paraId="5C18D4AC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3FA3B435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shd w:val="clear" w:color="auto" w:fill="auto"/>
            <w:vAlign w:val="bottom"/>
          </w:tcPr>
          <w:p w14:paraId="06453A69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28DE89DD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  <w:vAlign w:val="bottom"/>
          </w:tcPr>
          <w:p w14:paraId="7C5BB434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651D35AF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FFFFFF"/>
            <w:vAlign w:val="bottom"/>
          </w:tcPr>
          <w:p w14:paraId="2CA17216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</w:tcPr>
          <w:p w14:paraId="48A284F7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  <w:vAlign w:val="bottom"/>
          </w:tcPr>
          <w:p w14:paraId="1DD3E2CE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9" w:type="dxa"/>
            <w:shd w:val="clear" w:color="auto" w:fill="FFFFFF"/>
          </w:tcPr>
          <w:p w14:paraId="64B0C1F7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C0E055B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FFFFFF"/>
          </w:tcPr>
          <w:p w14:paraId="70F07216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FFFFFF"/>
            <w:vAlign w:val="bottom"/>
          </w:tcPr>
          <w:p w14:paraId="5355A3E9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FFFFFF"/>
            <w:vAlign w:val="bottom"/>
          </w:tcPr>
          <w:p w14:paraId="177E0D78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  <w:vAlign w:val="bottom"/>
          </w:tcPr>
          <w:p w14:paraId="59D776AE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</w:tcPr>
          <w:p w14:paraId="39F0D2FE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FFFFFF"/>
            <w:vAlign w:val="bottom"/>
          </w:tcPr>
          <w:p w14:paraId="66DB35AF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" w:type="dxa"/>
            <w:shd w:val="clear" w:color="auto" w:fill="FFFFFF"/>
            <w:vAlign w:val="bottom"/>
          </w:tcPr>
          <w:p w14:paraId="02A76B7F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  <w:vAlign w:val="bottom"/>
          </w:tcPr>
          <w:p w14:paraId="6BD39058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2E557C6E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FFFFFF"/>
            <w:vAlign w:val="bottom"/>
          </w:tcPr>
          <w:p w14:paraId="20934721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shd w:val="clear" w:color="auto" w:fill="FFFFFF"/>
            <w:vAlign w:val="bottom"/>
          </w:tcPr>
          <w:p w14:paraId="4D1C752F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14:paraId="57C86EC1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3F4DC46B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FFFFFF"/>
            <w:vAlign w:val="bottom"/>
          </w:tcPr>
          <w:p w14:paraId="257522B3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" w:type="dxa"/>
            <w:gridSpan w:val="2"/>
            <w:shd w:val="clear" w:color="auto" w:fill="FFFFFF"/>
            <w:vAlign w:val="bottom"/>
          </w:tcPr>
          <w:p w14:paraId="19C10119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  <w:vAlign w:val="bottom"/>
          </w:tcPr>
          <w:p w14:paraId="1C53EE48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5C6188" w:rsidRPr="0005480F" w14:paraId="5B278BCB" w14:textId="77777777" w:rsidTr="00304943">
        <w:trPr>
          <w:gridAfter w:val="1"/>
          <w:wAfter w:w="91" w:type="dxa"/>
          <w:cantSplit/>
        </w:trPr>
        <w:tc>
          <w:tcPr>
            <w:tcW w:w="3592" w:type="dxa"/>
            <w:shd w:val="clear" w:color="auto" w:fill="FFFFFF"/>
          </w:tcPr>
          <w:p w14:paraId="3755AE53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9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จังหวะเวลาในการรับรู้รายได้</w:t>
            </w:r>
          </w:p>
        </w:tc>
        <w:tc>
          <w:tcPr>
            <w:tcW w:w="520" w:type="dxa"/>
            <w:shd w:val="clear" w:color="auto" w:fill="FFFFFF"/>
            <w:vAlign w:val="bottom"/>
          </w:tcPr>
          <w:p w14:paraId="6D0D7486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3" w:type="dxa"/>
            <w:shd w:val="clear" w:color="auto" w:fill="FFFFFF"/>
            <w:vAlign w:val="bottom"/>
          </w:tcPr>
          <w:p w14:paraId="383C38BC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shd w:val="clear" w:color="auto" w:fill="auto"/>
            <w:vAlign w:val="bottom"/>
          </w:tcPr>
          <w:p w14:paraId="7959481B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1" w:type="dxa"/>
            <w:shd w:val="clear" w:color="auto" w:fill="FFFFFF"/>
            <w:vAlign w:val="bottom"/>
          </w:tcPr>
          <w:p w14:paraId="71301C68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FFFFFF"/>
            <w:vAlign w:val="bottom"/>
          </w:tcPr>
          <w:p w14:paraId="5DBEB17F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" w:type="dxa"/>
            <w:shd w:val="clear" w:color="auto" w:fill="FFFFFF"/>
            <w:vAlign w:val="bottom"/>
          </w:tcPr>
          <w:p w14:paraId="77AC4EBE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shd w:val="clear" w:color="auto" w:fill="auto"/>
            <w:vAlign w:val="bottom"/>
          </w:tcPr>
          <w:p w14:paraId="2855C7A9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7DD962F3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  <w:vAlign w:val="bottom"/>
          </w:tcPr>
          <w:p w14:paraId="17B60C33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3DFEC72F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shd w:val="clear" w:color="auto" w:fill="auto"/>
            <w:vAlign w:val="bottom"/>
          </w:tcPr>
          <w:p w14:paraId="722C3AED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25DD82AC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  <w:vAlign w:val="bottom"/>
          </w:tcPr>
          <w:p w14:paraId="3DEABB9A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712BE8D8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FFFFFF"/>
            <w:vAlign w:val="bottom"/>
          </w:tcPr>
          <w:p w14:paraId="3C90A7DF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1484E42A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  <w:vAlign w:val="bottom"/>
          </w:tcPr>
          <w:p w14:paraId="4931E40B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9" w:type="dxa"/>
            <w:shd w:val="clear" w:color="auto" w:fill="FFFFFF"/>
            <w:vAlign w:val="bottom"/>
          </w:tcPr>
          <w:p w14:paraId="1A064A19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E555B39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FFFFFF"/>
          </w:tcPr>
          <w:p w14:paraId="2B99981D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FFFFFF"/>
            <w:vAlign w:val="bottom"/>
          </w:tcPr>
          <w:p w14:paraId="3E6D547F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FFFFFF"/>
          </w:tcPr>
          <w:p w14:paraId="034F5C50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  <w:vAlign w:val="bottom"/>
          </w:tcPr>
          <w:p w14:paraId="16952A2E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</w:tcPr>
          <w:p w14:paraId="737FD444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FFFFFF"/>
            <w:vAlign w:val="bottom"/>
          </w:tcPr>
          <w:p w14:paraId="09FF3655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" w:type="dxa"/>
            <w:shd w:val="clear" w:color="auto" w:fill="FFFFFF"/>
            <w:vAlign w:val="bottom"/>
          </w:tcPr>
          <w:p w14:paraId="1ED417A6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  <w:vAlign w:val="bottom"/>
          </w:tcPr>
          <w:p w14:paraId="499BFAB2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7FED4BC3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FFFFFF"/>
            <w:vAlign w:val="bottom"/>
          </w:tcPr>
          <w:p w14:paraId="4D807485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shd w:val="clear" w:color="auto" w:fill="FFFFFF"/>
            <w:vAlign w:val="bottom"/>
          </w:tcPr>
          <w:p w14:paraId="5402F5BF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14:paraId="109A7BA7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1186724A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FFFFFF"/>
            <w:vAlign w:val="bottom"/>
          </w:tcPr>
          <w:p w14:paraId="6DDB3255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" w:type="dxa"/>
            <w:gridSpan w:val="2"/>
            <w:shd w:val="clear" w:color="auto" w:fill="FFFFFF"/>
            <w:vAlign w:val="bottom"/>
          </w:tcPr>
          <w:p w14:paraId="0D26E297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  <w:vAlign w:val="bottom"/>
          </w:tcPr>
          <w:p w14:paraId="27CF6A23" w14:textId="77777777" w:rsidR="005C6188" w:rsidRPr="0005480F" w:rsidRDefault="005C6188" w:rsidP="005C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607C19" w:rsidRPr="0005480F" w14:paraId="0B670539" w14:textId="77777777" w:rsidTr="00304943">
        <w:trPr>
          <w:gridAfter w:val="1"/>
          <w:wAfter w:w="91" w:type="dxa"/>
          <w:cantSplit/>
        </w:trPr>
        <w:tc>
          <w:tcPr>
            <w:tcW w:w="3592" w:type="dxa"/>
            <w:shd w:val="clear" w:color="auto" w:fill="FFFFFF"/>
          </w:tcPr>
          <w:p w14:paraId="172AC4BD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9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</w:pPr>
            <w:r w:rsidRPr="0005480F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520" w:type="dxa"/>
            <w:shd w:val="clear" w:color="auto" w:fill="FFFFFF"/>
          </w:tcPr>
          <w:p w14:paraId="5ECA3FE7" w14:textId="5A48CEC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91</w:t>
            </w:r>
          </w:p>
        </w:tc>
        <w:tc>
          <w:tcPr>
            <w:tcW w:w="93" w:type="dxa"/>
            <w:shd w:val="clear" w:color="auto" w:fill="FFFFFF"/>
          </w:tcPr>
          <w:p w14:paraId="1002786F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shd w:val="clear" w:color="auto" w:fill="auto"/>
          </w:tcPr>
          <w:p w14:paraId="49D2E2EF" w14:textId="24D2DE98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</w:tc>
        <w:tc>
          <w:tcPr>
            <w:tcW w:w="101" w:type="dxa"/>
            <w:shd w:val="clear" w:color="auto" w:fill="FFFFFF"/>
          </w:tcPr>
          <w:p w14:paraId="3A58D5E6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FFFFFF"/>
          </w:tcPr>
          <w:p w14:paraId="7D12A1AE" w14:textId="775A7EC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686</w:t>
            </w:r>
          </w:p>
        </w:tc>
        <w:tc>
          <w:tcPr>
            <w:tcW w:w="92" w:type="dxa"/>
            <w:shd w:val="clear" w:color="auto" w:fill="FFFFFF"/>
          </w:tcPr>
          <w:p w14:paraId="4ED19B34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shd w:val="clear" w:color="auto" w:fill="auto"/>
          </w:tcPr>
          <w:p w14:paraId="5A3BF1A1" w14:textId="5AA560A0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359 </w:t>
            </w:r>
          </w:p>
        </w:tc>
        <w:tc>
          <w:tcPr>
            <w:tcW w:w="90" w:type="dxa"/>
            <w:shd w:val="clear" w:color="auto" w:fill="FFFFFF"/>
          </w:tcPr>
          <w:p w14:paraId="48B1A23A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</w:tcPr>
          <w:p w14:paraId="61A964C2" w14:textId="550120DB" w:rsidR="00607C19" w:rsidRPr="0005480F" w:rsidRDefault="00607C1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3A8B5093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shd w:val="clear" w:color="auto" w:fill="auto"/>
          </w:tcPr>
          <w:p w14:paraId="0D9EF90A" w14:textId="3535729D" w:rsidR="00607C19" w:rsidRPr="0005480F" w:rsidRDefault="00607C1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26C49BBF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</w:tcPr>
          <w:p w14:paraId="5F97C12E" w14:textId="283B9FBF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0" w:type="dxa"/>
            <w:shd w:val="clear" w:color="auto" w:fill="FFFFFF"/>
          </w:tcPr>
          <w:p w14:paraId="5BDAF6E6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FFFFFF"/>
          </w:tcPr>
          <w:p w14:paraId="7A3EB2B0" w14:textId="5AEB0A4A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</w:p>
        </w:tc>
        <w:tc>
          <w:tcPr>
            <w:tcW w:w="90" w:type="dxa"/>
            <w:shd w:val="clear" w:color="auto" w:fill="FFFFFF"/>
          </w:tcPr>
          <w:p w14:paraId="525A01AC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</w:tcPr>
          <w:p w14:paraId="61FF0783" w14:textId="5EA6FD8B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899</w:t>
            </w:r>
          </w:p>
        </w:tc>
        <w:tc>
          <w:tcPr>
            <w:tcW w:w="129" w:type="dxa"/>
            <w:shd w:val="clear" w:color="auto" w:fill="FFFFFF"/>
          </w:tcPr>
          <w:p w14:paraId="0FD0193D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D64FB2C" w14:textId="2E166C45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421C0E" w:rsidRPr="00421C0E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76" w:type="dxa"/>
            <w:shd w:val="clear" w:color="auto" w:fill="FFFFFF"/>
          </w:tcPr>
          <w:p w14:paraId="6604A1CC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FFFFFF"/>
          </w:tcPr>
          <w:p w14:paraId="5ABFEEA4" w14:textId="365C238B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74" w:type="dxa"/>
            <w:shd w:val="clear" w:color="auto" w:fill="FFFFFF"/>
          </w:tcPr>
          <w:p w14:paraId="1032FA20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</w:tcPr>
          <w:p w14:paraId="0EB24A5C" w14:textId="46D722BD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65 </w:t>
            </w:r>
          </w:p>
        </w:tc>
        <w:tc>
          <w:tcPr>
            <w:tcW w:w="91" w:type="dxa"/>
          </w:tcPr>
          <w:p w14:paraId="68DB6FC1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FFFFFF"/>
          </w:tcPr>
          <w:p w14:paraId="455B3221" w14:textId="643F4996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1,834</w:t>
            </w:r>
          </w:p>
        </w:tc>
        <w:tc>
          <w:tcPr>
            <w:tcW w:w="100" w:type="dxa"/>
            <w:shd w:val="clear" w:color="auto" w:fill="FFFFFF"/>
          </w:tcPr>
          <w:p w14:paraId="569EEEDC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</w:tcPr>
          <w:p w14:paraId="2A3E43B7" w14:textId="1F5D711E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1,158 </w:t>
            </w:r>
          </w:p>
        </w:tc>
        <w:tc>
          <w:tcPr>
            <w:tcW w:w="90" w:type="dxa"/>
            <w:shd w:val="clear" w:color="auto" w:fill="FFFFFF"/>
          </w:tcPr>
          <w:p w14:paraId="31B89C7F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FFFFFF"/>
          </w:tcPr>
          <w:p w14:paraId="125885E3" w14:textId="2279F026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color w:val="000000"/>
                <w:sz w:val="22"/>
                <w:szCs w:val="22"/>
              </w:rPr>
              <w:t>(</w:t>
            </w: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</w:t>
            </w:r>
            <w:r w:rsidR="00DC279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69" w:type="dxa"/>
            <w:shd w:val="clear" w:color="auto" w:fill="FFFFFF"/>
          </w:tcPr>
          <w:p w14:paraId="69150F75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</w:tcPr>
          <w:p w14:paraId="67FEEBF8" w14:textId="1F399F91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="00421C0E" w:rsidRPr="00421C0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05480F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421C0E" w:rsidRPr="00421C0E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39AF7B96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FFFFFF"/>
          </w:tcPr>
          <w:p w14:paraId="1C24F1F3" w14:textId="53F7763A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1,46</w:t>
            </w:r>
            <w:r w:rsidR="00DC279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4" w:type="dxa"/>
            <w:gridSpan w:val="2"/>
            <w:shd w:val="clear" w:color="auto" w:fill="FFFFFF"/>
          </w:tcPr>
          <w:p w14:paraId="5062C38E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77F4F4FA" w14:textId="5DF16CAA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918 </w:t>
            </w:r>
          </w:p>
        </w:tc>
      </w:tr>
      <w:tr w:rsidR="00607C19" w:rsidRPr="0005480F" w14:paraId="53E482D1" w14:textId="77777777" w:rsidTr="00304943">
        <w:trPr>
          <w:gridAfter w:val="1"/>
          <w:wAfter w:w="91" w:type="dxa"/>
          <w:cantSplit/>
        </w:trPr>
        <w:tc>
          <w:tcPr>
            <w:tcW w:w="3592" w:type="dxa"/>
            <w:shd w:val="clear" w:color="auto" w:fill="FFFFFF"/>
          </w:tcPr>
          <w:p w14:paraId="0A400C7D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9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</w:pPr>
            <w:r w:rsidRPr="0005480F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ตลอดช่วงเวลาหนึ่ง</w:t>
            </w:r>
          </w:p>
        </w:tc>
        <w:tc>
          <w:tcPr>
            <w:tcW w:w="520" w:type="dxa"/>
            <w:tcBorders>
              <w:bottom w:val="single" w:sz="4" w:space="0" w:color="auto"/>
            </w:tcBorders>
            <w:shd w:val="clear" w:color="auto" w:fill="FFFFFF"/>
          </w:tcPr>
          <w:p w14:paraId="562BD467" w14:textId="495D9A1E" w:rsidR="00607C19" w:rsidRPr="0005480F" w:rsidRDefault="00421C0E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21C0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607C19"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21C0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  <w:r w:rsidR="00607C19"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Pr="00421C0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3" w:type="dxa"/>
            <w:shd w:val="clear" w:color="auto" w:fill="FFFFFF"/>
          </w:tcPr>
          <w:p w14:paraId="6A8047B6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4BF838" w14:textId="4571DF6B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>1,68</w:t>
            </w:r>
            <w:r w:rsidR="00421C0E" w:rsidRPr="00421C0E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01" w:type="dxa"/>
            <w:shd w:val="clear" w:color="auto" w:fill="FFFFFF"/>
          </w:tcPr>
          <w:p w14:paraId="3B7E53C9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bottom w:val="single" w:sz="4" w:space="0" w:color="auto"/>
            </w:tcBorders>
            <w:shd w:val="clear" w:color="auto" w:fill="FFFFFF"/>
          </w:tcPr>
          <w:p w14:paraId="78611EE2" w14:textId="12E7BB9B" w:rsidR="00607C19" w:rsidRPr="0005480F" w:rsidRDefault="00607C1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2" w:type="dxa"/>
            <w:shd w:val="clear" w:color="auto" w:fill="FFFFFF"/>
          </w:tcPr>
          <w:p w14:paraId="40EAAE46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tcBorders>
              <w:bottom w:val="single" w:sz="4" w:space="0" w:color="auto"/>
            </w:tcBorders>
            <w:shd w:val="clear" w:color="auto" w:fill="auto"/>
          </w:tcPr>
          <w:p w14:paraId="062C9C1C" w14:textId="409A4358" w:rsidR="00607C19" w:rsidRPr="0005480F" w:rsidRDefault="00607C19" w:rsidP="0078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0" w:type="dxa"/>
            <w:shd w:val="clear" w:color="auto" w:fill="FFFFFF"/>
          </w:tcPr>
          <w:p w14:paraId="786D8821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  <w:shd w:val="clear" w:color="auto" w:fill="FFFFFF"/>
          </w:tcPr>
          <w:p w14:paraId="1D0C4F67" w14:textId="1D79D48F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  <w:r w:rsidR="00421C0E" w:rsidRPr="00421C0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0" w:type="dxa"/>
            <w:shd w:val="clear" w:color="auto" w:fill="FFFFFF"/>
          </w:tcPr>
          <w:p w14:paraId="7C4EEE2B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bottom w:val="single" w:sz="4" w:space="0" w:color="auto"/>
            </w:tcBorders>
            <w:shd w:val="clear" w:color="auto" w:fill="auto"/>
          </w:tcPr>
          <w:p w14:paraId="7B13D9F5" w14:textId="3DB930C0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146 </w:t>
            </w:r>
          </w:p>
        </w:tc>
        <w:tc>
          <w:tcPr>
            <w:tcW w:w="90" w:type="dxa"/>
            <w:shd w:val="clear" w:color="auto" w:fill="FFFFFF"/>
          </w:tcPr>
          <w:p w14:paraId="439D9366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tcBorders>
              <w:bottom w:val="single" w:sz="4" w:space="0" w:color="auto"/>
            </w:tcBorders>
            <w:shd w:val="clear" w:color="auto" w:fill="FFFFFF"/>
          </w:tcPr>
          <w:p w14:paraId="0F2C9297" w14:textId="2448B5D3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89</w:t>
            </w:r>
          </w:p>
        </w:tc>
        <w:tc>
          <w:tcPr>
            <w:tcW w:w="90" w:type="dxa"/>
            <w:shd w:val="clear" w:color="auto" w:fill="FFFFFF"/>
          </w:tcPr>
          <w:p w14:paraId="3C0058DD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tcBorders>
              <w:bottom w:val="single" w:sz="4" w:space="0" w:color="auto"/>
            </w:tcBorders>
            <w:shd w:val="clear" w:color="auto" w:fill="FFFFFF"/>
          </w:tcPr>
          <w:p w14:paraId="745DDDFD" w14:textId="47110800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91 </w:t>
            </w:r>
          </w:p>
        </w:tc>
        <w:tc>
          <w:tcPr>
            <w:tcW w:w="90" w:type="dxa"/>
            <w:shd w:val="clear" w:color="auto" w:fill="FFFFFF"/>
          </w:tcPr>
          <w:p w14:paraId="501A2C98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tcBorders>
              <w:bottom w:val="single" w:sz="4" w:space="0" w:color="auto"/>
            </w:tcBorders>
            <w:shd w:val="clear" w:color="auto" w:fill="FFFFFF"/>
          </w:tcPr>
          <w:p w14:paraId="172D9C76" w14:textId="2F7A5996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9" w:type="dxa"/>
            <w:shd w:val="clear" w:color="auto" w:fill="FFFFFF"/>
          </w:tcPr>
          <w:p w14:paraId="4BD81B28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14:paraId="3C96A187" w14:textId="3759F17B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shd w:val="clear" w:color="auto" w:fill="FFFFFF"/>
          </w:tcPr>
          <w:p w14:paraId="79BF8345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tcBorders>
              <w:bottom w:val="single" w:sz="4" w:space="0" w:color="auto"/>
            </w:tcBorders>
            <w:shd w:val="clear" w:color="auto" w:fill="FFFFFF"/>
          </w:tcPr>
          <w:p w14:paraId="431BD5FE" w14:textId="4E34E2FD" w:rsidR="00607C19" w:rsidRPr="0005480F" w:rsidRDefault="00421C0E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21C0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607C19"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74" w:type="dxa"/>
            <w:shd w:val="clear" w:color="auto" w:fill="FFFFFF"/>
          </w:tcPr>
          <w:p w14:paraId="1DED48B8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tcBorders>
              <w:bottom w:val="single" w:sz="4" w:space="0" w:color="auto"/>
            </w:tcBorders>
            <w:shd w:val="clear" w:color="auto" w:fill="auto"/>
          </w:tcPr>
          <w:p w14:paraId="330B6D59" w14:textId="145F3246" w:rsidR="00607C19" w:rsidRPr="0005480F" w:rsidRDefault="00421C0E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21C0E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607C19"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</w:p>
        </w:tc>
        <w:tc>
          <w:tcPr>
            <w:tcW w:w="91" w:type="dxa"/>
          </w:tcPr>
          <w:p w14:paraId="586EB324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/>
          </w:tcPr>
          <w:p w14:paraId="29DB54AE" w14:textId="7750545E" w:rsidR="00607C19" w:rsidRPr="0005480F" w:rsidRDefault="00421C0E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21C0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607C19"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,57</w:t>
            </w:r>
            <w:r w:rsidRPr="00421C0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" w:type="dxa"/>
            <w:shd w:val="clear" w:color="auto" w:fill="FFFFFF"/>
          </w:tcPr>
          <w:p w14:paraId="5E4C6090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33216DD9" w14:textId="3BBD3930" w:rsidR="00607C19" w:rsidRPr="0005480F" w:rsidRDefault="00421C0E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21C0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07C19" w:rsidRPr="0005480F">
              <w:rPr>
                <w:rFonts w:asciiTheme="majorBidi" w:hAnsiTheme="majorBidi" w:cstheme="majorBidi"/>
                <w:sz w:val="22"/>
                <w:szCs w:val="22"/>
              </w:rPr>
              <w:t>,1</w:t>
            </w:r>
            <w:r w:rsidRPr="00421C0E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607C19"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FFFFFF"/>
          </w:tcPr>
          <w:p w14:paraId="247FE923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  <w:shd w:val="clear" w:color="auto" w:fill="FFFFFF"/>
          </w:tcPr>
          <w:p w14:paraId="5A1FAC3F" w14:textId="5497B27B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color w:val="000000"/>
                <w:sz w:val="22"/>
                <w:szCs w:val="22"/>
              </w:rPr>
              <w:t>(</w:t>
            </w:r>
            <w:r w:rsidR="00421C0E" w:rsidRPr="00421C0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DC279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69" w:type="dxa"/>
            <w:shd w:val="clear" w:color="auto" w:fill="FFFFFF"/>
          </w:tcPr>
          <w:p w14:paraId="0C1FC023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tcBorders>
              <w:bottom w:val="single" w:sz="4" w:space="0" w:color="auto"/>
            </w:tcBorders>
            <w:shd w:val="clear" w:color="auto" w:fill="auto"/>
          </w:tcPr>
          <w:p w14:paraId="391AAAA0" w14:textId="0B4F4EBE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Pr="0005480F">
              <w:rPr>
                <w:rFonts w:asciiTheme="majorBidi" w:hAnsiTheme="majorBidi" w:cstheme="majorBidi"/>
                <w:sz w:val="22"/>
                <w:szCs w:val="22"/>
              </w:rPr>
              <w:t>193</w:t>
            </w: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4F108089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  <w:shd w:val="clear" w:color="auto" w:fill="FFFFFF"/>
          </w:tcPr>
          <w:p w14:paraId="471FDB64" w14:textId="4F91F12D" w:rsidR="00607C19" w:rsidRPr="0005480F" w:rsidRDefault="00421C0E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21C0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607C19"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,35</w:t>
            </w:r>
            <w:r w:rsidR="00DC279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4" w:type="dxa"/>
            <w:gridSpan w:val="2"/>
            <w:shd w:val="clear" w:color="auto" w:fill="FFFFFF"/>
          </w:tcPr>
          <w:p w14:paraId="2C305A14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FC876F" w14:textId="133351C9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>1,9</w:t>
            </w:r>
            <w:r w:rsidR="00421C0E" w:rsidRPr="00421C0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9 </w:t>
            </w:r>
          </w:p>
        </w:tc>
      </w:tr>
      <w:tr w:rsidR="00607C19" w:rsidRPr="0005480F" w14:paraId="5EB5E93D" w14:textId="77777777" w:rsidTr="00304943">
        <w:trPr>
          <w:gridAfter w:val="1"/>
          <w:wAfter w:w="91" w:type="dxa"/>
          <w:cantSplit/>
        </w:trPr>
        <w:tc>
          <w:tcPr>
            <w:tcW w:w="3592" w:type="dxa"/>
            <w:shd w:val="clear" w:color="auto" w:fill="FFFFFF"/>
          </w:tcPr>
          <w:p w14:paraId="007B6F6F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9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</w:pPr>
            <w:r w:rsidRPr="0005480F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A6EB132" w14:textId="3BDD46B2" w:rsidR="00607C19" w:rsidRPr="0005480F" w:rsidRDefault="00421C0E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21C0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</w:t>
            </w:r>
            <w:r w:rsidR="00607C19" w:rsidRPr="0005480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,153</w:t>
            </w:r>
          </w:p>
        </w:tc>
        <w:tc>
          <w:tcPr>
            <w:tcW w:w="93" w:type="dxa"/>
            <w:shd w:val="clear" w:color="auto" w:fill="FFFFFF"/>
          </w:tcPr>
          <w:p w14:paraId="239083AA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17CE15" w14:textId="29C69719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1,711 </w:t>
            </w:r>
          </w:p>
        </w:tc>
        <w:tc>
          <w:tcPr>
            <w:tcW w:w="101" w:type="dxa"/>
            <w:shd w:val="clear" w:color="auto" w:fill="FFFFFF"/>
          </w:tcPr>
          <w:p w14:paraId="7E4A0275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84D50A4" w14:textId="7766167A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686</w:t>
            </w:r>
          </w:p>
        </w:tc>
        <w:tc>
          <w:tcPr>
            <w:tcW w:w="92" w:type="dxa"/>
            <w:shd w:val="clear" w:color="auto" w:fill="FFFFFF"/>
          </w:tcPr>
          <w:p w14:paraId="491B9372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F45D99" w14:textId="1F712D00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359 </w:t>
            </w:r>
          </w:p>
        </w:tc>
        <w:tc>
          <w:tcPr>
            <w:tcW w:w="90" w:type="dxa"/>
            <w:shd w:val="clear" w:color="auto" w:fill="FFFFFF"/>
          </w:tcPr>
          <w:p w14:paraId="56B7809C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8CDCC31" w14:textId="6B9943C0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18</w:t>
            </w:r>
            <w:r w:rsidR="00421C0E" w:rsidRPr="00421C0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90" w:type="dxa"/>
            <w:shd w:val="clear" w:color="auto" w:fill="FFFFFF"/>
          </w:tcPr>
          <w:p w14:paraId="6A1F66BD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B552ED" w14:textId="173BD635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146 </w:t>
            </w:r>
          </w:p>
        </w:tc>
        <w:tc>
          <w:tcPr>
            <w:tcW w:w="90" w:type="dxa"/>
            <w:shd w:val="clear" w:color="auto" w:fill="FFFFFF"/>
          </w:tcPr>
          <w:p w14:paraId="343B2803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C7AD3BB" w14:textId="4B09B2BB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9</w:t>
            </w:r>
            <w:r w:rsidR="00421C0E" w:rsidRPr="00421C0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90" w:type="dxa"/>
            <w:shd w:val="clear" w:color="auto" w:fill="FFFFFF"/>
          </w:tcPr>
          <w:p w14:paraId="6F198233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0A4D37E" w14:textId="42B55772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94 </w:t>
            </w:r>
          </w:p>
        </w:tc>
        <w:tc>
          <w:tcPr>
            <w:tcW w:w="90" w:type="dxa"/>
            <w:shd w:val="clear" w:color="auto" w:fill="FFFFFF"/>
          </w:tcPr>
          <w:p w14:paraId="0E525115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6FD50F9" w14:textId="120F65A6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899</w:t>
            </w:r>
          </w:p>
        </w:tc>
        <w:tc>
          <w:tcPr>
            <w:tcW w:w="129" w:type="dxa"/>
            <w:shd w:val="clear" w:color="auto" w:fill="FFFFFF"/>
          </w:tcPr>
          <w:p w14:paraId="3F1818BB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798139" w14:textId="494DAF54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  <w:r w:rsidR="00421C0E" w:rsidRPr="00421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00</w:t>
            </w:r>
            <w:r w:rsidRPr="000548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6" w:type="dxa"/>
            <w:shd w:val="clear" w:color="auto" w:fill="FFFFFF"/>
          </w:tcPr>
          <w:p w14:paraId="425F1F87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649643E" w14:textId="6A8EC953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39</w:t>
            </w:r>
            <w:r w:rsidR="00421C0E" w:rsidRPr="00421C0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74" w:type="dxa"/>
            <w:shd w:val="clear" w:color="auto" w:fill="FFFFFF"/>
          </w:tcPr>
          <w:p w14:paraId="5897956F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4CA747" w14:textId="430651EC" w:rsidR="00607C19" w:rsidRPr="0005480F" w:rsidRDefault="00421C0E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21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 w:rsidR="00607C19" w:rsidRPr="000548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  <w:r w:rsidRPr="00421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</w:t>
            </w:r>
            <w:r w:rsidR="00607C19" w:rsidRPr="000548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1" w:type="dxa"/>
          </w:tcPr>
          <w:p w14:paraId="79BA3478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77BCC16" w14:textId="483716AA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4,4</w:t>
            </w:r>
            <w:r w:rsidR="00421C0E" w:rsidRPr="00421C0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0</w:t>
            </w:r>
            <w:r w:rsidRPr="0005480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00" w:type="dxa"/>
            <w:shd w:val="clear" w:color="auto" w:fill="FFFFFF"/>
          </w:tcPr>
          <w:p w14:paraId="635168CB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2E16E0" w14:textId="5EE9692D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</w:t>
            </w:r>
            <w:r w:rsidR="00421C0E" w:rsidRPr="00421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 w:rsidRPr="000548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  <w:r w:rsidR="00421C0E" w:rsidRPr="00421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</w:t>
            </w:r>
            <w:r w:rsidRPr="000548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FFFFFF"/>
          </w:tcPr>
          <w:p w14:paraId="14307521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20A4017" w14:textId="58397F6F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b/>
                <w:bCs/>
                <w:color w:val="000000"/>
                <w:sz w:val="22"/>
                <w:szCs w:val="22"/>
              </w:rPr>
              <w:t>(</w:t>
            </w:r>
            <w:r w:rsidRPr="0005480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58</w:t>
            </w:r>
            <w:r w:rsidR="00D57483" w:rsidRPr="0005480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7</w:t>
            </w:r>
            <w:r w:rsidRPr="0005480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69" w:type="dxa"/>
            <w:shd w:val="clear" w:color="auto" w:fill="FFFFFF"/>
          </w:tcPr>
          <w:p w14:paraId="7E4988AB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0D11EA" w14:textId="163DEC76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>(</w:t>
            </w:r>
            <w:r w:rsidRPr="000548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433</w:t>
            </w:r>
            <w:r w:rsidRPr="0005480F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1E751959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D5A2EEC" w14:textId="27DB7DB0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3,81</w:t>
            </w:r>
            <w:r w:rsidR="00D57483" w:rsidRPr="0005480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94" w:type="dxa"/>
            <w:gridSpan w:val="2"/>
            <w:shd w:val="clear" w:color="auto" w:fill="FFFFFF"/>
          </w:tcPr>
          <w:p w14:paraId="57C6C111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E97EE4" w14:textId="0AE37115" w:rsidR="00607C19" w:rsidRPr="0005480F" w:rsidRDefault="00421C0E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21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 w:rsidR="00607C19" w:rsidRPr="000548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,847 </w:t>
            </w:r>
          </w:p>
        </w:tc>
      </w:tr>
      <w:tr w:rsidR="000F5810" w:rsidRPr="0005480F" w14:paraId="664605E0" w14:textId="77777777" w:rsidTr="000F5810">
        <w:trPr>
          <w:gridAfter w:val="1"/>
          <w:wAfter w:w="91" w:type="dxa"/>
          <w:cantSplit/>
        </w:trPr>
        <w:tc>
          <w:tcPr>
            <w:tcW w:w="3592" w:type="dxa"/>
            <w:shd w:val="clear" w:color="auto" w:fill="FFFFFF"/>
          </w:tcPr>
          <w:p w14:paraId="376C05FD" w14:textId="77777777" w:rsidR="000F5810" w:rsidRPr="0005480F" w:rsidRDefault="000F5810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9"/>
              <w:jc w:val="both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520" w:type="dxa"/>
            <w:tcBorders>
              <w:top w:val="single" w:sz="4" w:space="0" w:color="auto"/>
            </w:tcBorders>
            <w:shd w:val="clear" w:color="auto" w:fill="FFFFFF"/>
          </w:tcPr>
          <w:p w14:paraId="462E8371" w14:textId="77777777" w:rsidR="000F5810" w:rsidRPr="0005480F" w:rsidRDefault="000F5810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" w:type="dxa"/>
            <w:shd w:val="clear" w:color="auto" w:fill="FFFFFF"/>
          </w:tcPr>
          <w:p w14:paraId="0175594D" w14:textId="77777777" w:rsidR="000F5810" w:rsidRPr="0005480F" w:rsidRDefault="000F5810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DEF8AE2" w14:textId="77777777" w:rsidR="000F5810" w:rsidRPr="0005480F" w:rsidRDefault="000F5810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" w:type="dxa"/>
            <w:shd w:val="clear" w:color="auto" w:fill="FFFFFF"/>
          </w:tcPr>
          <w:p w14:paraId="39AFC483" w14:textId="77777777" w:rsidR="000F5810" w:rsidRPr="0005480F" w:rsidRDefault="000F5810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auto"/>
            </w:tcBorders>
            <w:shd w:val="clear" w:color="auto" w:fill="FFFFFF"/>
          </w:tcPr>
          <w:p w14:paraId="2712B4B7" w14:textId="77777777" w:rsidR="000F5810" w:rsidRPr="0005480F" w:rsidRDefault="000F5810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2" w:type="dxa"/>
            <w:shd w:val="clear" w:color="auto" w:fill="FFFFFF"/>
          </w:tcPr>
          <w:p w14:paraId="13AB877B" w14:textId="77777777" w:rsidR="000F5810" w:rsidRPr="0005480F" w:rsidRDefault="000F5810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tcBorders>
              <w:top w:val="single" w:sz="4" w:space="0" w:color="auto"/>
            </w:tcBorders>
            <w:shd w:val="clear" w:color="auto" w:fill="auto"/>
          </w:tcPr>
          <w:p w14:paraId="36793999" w14:textId="77777777" w:rsidR="000F5810" w:rsidRPr="0005480F" w:rsidRDefault="000F5810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</w:tcPr>
          <w:p w14:paraId="63A37A19" w14:textId="77777777" w:rsidR="000F5810" w:rsidRPr="0005480F" w:rsidRDefault="000F5810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single" w:sz="4" w:space="0" w:color="auto"/>
            </w:tcBorders>
            <w:shd w:val="clear" w:color="auto" w:fill="FFFFFF"/>
          </w:tcPr>
          <w:p w14:paraId="118FF0EB" w14:textId="77777777" w:rsidR="000F5810" w:rsidRPr="0005480F" w:rsidRDefault="000F5810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</w:tcPr>
          <w:p w14:paraId="5A1A270F" w14:textId="77777777" w:rsidR="000F5810" w:rsidRPr="0005480F" w:rsidRDefault="000F5810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shd w:val="clear" w:color="auto" w:fill="auto"/>
          </w:tcPr>
          <w:p w14:paraId="3859536D" w14:textId="77777777" w:rsidR="000F5810" w:rsidRPr="0005480F" w:rsidRDefault="000F5810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</w:tcPr>
          <w:p w14:paraId="55E2426E" w14:textId="77777777" w:rsidR="000F5810" w:rsidRPr="0005480F" w:rsidRDefault="000F5810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  <w:shd w:val="clear" w:color="auto" w:fill="FFFFFF"/>
          </w:tcPr>
          <w:p w14:paraId="641B5AE3" w14:textId="77777777" w:rsidR="000F5810" w:rsidRPr="0005480F" w:rsidRDefault="000F5810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</w:tcPr>
          <w:p w14:paraId="087AAA02" w14:textId="77777777" w:rsidR="000F5810" w:rsidRPr="0005480F" w:rsidRDefault="000F5810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FFFFFF"/>
          </w:tcPr>
          <w:p w14:paraId="64D8C5A6" w14:textId="77777777" w:rsidR="000F5810" w:rsidRPr="0005480F" w:rsidRDefault="000F5810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</w:tcPr>
          <w:p w14:paraId="6B23509C" w14:textId="77777777" w:rsidR="000F5810" w:rsidRPr="0005480F" w:rsidRDefault="000F5810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  <w:shd w:val="clear" w:color="auto" w:fill="FFFFFF"/>
          </w:tcPr>
          <w:p w14:paraId="44D872AC" w14:textId="77777777" w:rsidR="000F5810" w:rsidRPr="0005480F" w:rsidRDefault="000F5810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9" w:type="dxa"/>
            <w:shd w:val="clear" w:color="auto" w:fill="FFFFFF"/>
          </w:tcPr>
          <w:p w14:paraId="3EB41005" w14:textId="77777777" w:rsidR="000F5810" w:rsidRPr="0005480F" w:rsidRDefault="000F5810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14:paraId="1CD759FF" w14:textId="77777777" w:rsidR="000F5810" w:rsidRPr="0005480F" w:rsidRDefault="000F5810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FFFFFF"/>
          </w:tcPr>
          <w:p w14:paraId="0CA45EBC" w14:textId="77777777" w:rsidR="000F5810" w:rsidRPr="0005480F" w:rsidRDefault="000F5810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tcBorders>
              <w:top w:val="single" w:sz="4" w:space="0" w:color="auto"/>
            </w:tcBorders>
            <w:shd w:val="clear" w:color="auto" w:fill="FFFFFF"/>
          </w:tcPr>
          <w:p w14:paraId="18D316A2" w14:textId="77777777" w:rsidR="000F5810" w:rsidRPr="0005480F" w:rsidRDefault="000F5810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FFFFFF"/>
          </w:tcPr>
          <w:p w14:paraId="75181180" w14:textId="77777777" w:rsidR="000F5810" w:rsidRPr="0005480F" w:rsidRDefault="000F5810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single" w:sz="4" w:space="0" w:color="auto"/>
            </w:tcBorders>
            <w:shd w:val="clear" w:color="auto" w:fill="auto"/>
          </w:tcPr>
          <w:p w14:paraId="376454BC" w14:textId="77777777" w:rsidR="000F5810" w:rsidRPr="0005480F" w:rsidRDefault="000F5810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" w:type="dxa"/>
          </w:tcPr>
          <w:p w14:paraId="1F13863E" w14:textId="77777777" w:rsidR="000F5810" w:rsidRPr="0005480F" w:rsidRDefault="000F5810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  <w:shd w:val="clear" w:color="auto" w:fill="FFFFFF"/>
          </w:tcPr>
          <w:p w14:paraId="4B11B91C" w14:textId="77777777" w:rsidR="000F5810" w:rsidRPr="0005480F" w:rsidRDefault="000F5810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" w:type="dxa"/>
            <w:shd w:val="clear" w:color="auto" w:fill="FFFFFF"/>
          </w:tcPr>
          <w:p w14:paraId="01F7570B" w14:textId="77777777" w:rsidR="000F5810" w:rsidRPr="0005480F" w:rsidRDefault="000F5810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4" w:space="0" w:color="auto"/>
            </w:tcBorders>
            <w:shd w:val="clear" w:color="auto" w:fill="auto"/>
          </w:tcPr>
          <w:p w14:paraId="08D2FBBE" w14:textId="77777777" w:rsidR="000F5810" w:rsidRPr="0005480F" w:rsidRDefault="000F5810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</w:tcPr>
          <w:p w14:paraId="21106B17" w14:textId="77777777" w:rsidR="000F5810" w:rsidRPr="0005480F" w:rsidRDefault="000F5810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tcBorders>
              <w:top w:val="single" w:sz="4" w:space="0" w:color="auto"/>
            </w:tcBorders>
            <w:shd w:val="clear" w:color="auto" w:fill="FFFFFF"/>
          </w:tcPr>
          <w:p w14:paraId="0DE90B45" w14:textId="77777777" w:rsidR="000F5810" w:rsidRPr="0005480F" w:rsidRDefault="000F5810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shd w:val="clear" w:color="auto" w:fill="FFFFFF"/>
          </w:tcPr>
          <w:p w14:paraId="406209F4" w14:textId="77777777" w:rsidR="000F5810" w:rsidRPr="0005480F" w:rsidRDefault="000F5810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tcBorders>
              <w:top w:val="single" w:sz="4" w:space="0" w:color="auto"/>
            </w:tcBorders>
            <w:shd w:val="clear" w:color="auto" w:fill="auto"/>
          </w:tcPr>
          <w:p w14:paraId="0C24BA76" w14:textId="77777777" w:rsidR="000F5810" w:rsidRPr="0005480F" w:rsidRDefault="000F5810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FFFFFF"/>
          </w:tcPr>
          <w:p w14:paraId="7811F05E" w14:textId="77777777" w:rsidR="000F5810" w:rsidRPr="0005480F" w:rsidRDefault="000F5810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shd w:val="clear" w:color="auto" w:fill="FFFFFF"/>
          </w:tcPr>
          <w:p w14:paraId="633F4C7E" w14:textId="77777777" w:rsidR="000F5810" w:rsidRPr="0005480F" w:rsidRDefault="000F5810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4" w:type="dxa"/>
            <w:gridSpan w:val="2"/>
            <w:shd w:val="clear" w:color="auto" w:fill="FFFFFF"/>
          </w:tcPr>
          <w:p w14:paraId="0E6671D7" w14:textId="77777777" w:rsidR="000F5810" w:rsidRPr="0005480F" w:rsidRDefault="000F5810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B2A0672" w14:textId="77777777" w:rsidR="000F5810" w:rsidRPr="0005480F" w:rsidRDefault="000F5810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607C19" w:rsidRPr="0005480F" w14:paraId="4783D3B8" w14:textId="77777777" w:rsidTr="00304943">
        <w:trPr>
          <w:gridAfter w:val="1"/>
          <w:wAfter w:w="91" w:type="dxa"/>
          <w:cantSplit/>
          <w:trHeight w:val="70"/>
        </w:trPr>
        <w:tc>
          <w:tcPr>
            <w:tcW w:w="3592" w:type="dxa"/>
            <w:shd w:val="clear" w:color="auto" w:fill="FFFFFF"/>
          </w:tcPr>
          <w:p w14:paraId="053B9EAF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9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 </w:t>
            </w:r>
            <w:r w:rsidRPr="0005480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5480F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</w:t>
            </w:r>
            <w:r w:rsidRPr="0005480F">
              <w:rPr>
                <w:rFonts w:asciiTheme="majorBidi" w:hAnsiTheme="majorBidi" w:cstheme="majorBidi"/>
                <w:sz w:val="22"/>
                <w:szCs w:val="22"/>
              </w:rPr>
              <w:t xml:space="preserve">) </w:t>
            </w:r>
            <w:r w:rsidRPr="0005480F">
              <w:rPr>
                <w:rFonts w:asciiTheme="majorBidi" w:hAnsiTheme="majorBidi" w:cstheme="majorBidi" w:hint="cs"/>
                <w:sz w:val="22"/>
                <w:szCs w:val="22"/>
                <w:cs/>
              </w:rPr>
              <w:t>ตาม</w:t>
            </w:r>
            <w:r w:rsidRPr="0005480F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ส่วนงานก่อนหักภาษีเงินได้</w:t>
            </w:r>
          </w:p>
        </w:tc>
        <w:tc>
          <w:tcPr>
            <w:tcW w:w="520" w:type="dxa"/>
            <w:shd w:val="clear" w:color="auto" w:fill="FFFFFF"/>
            <w:vAlign w:val="bottom"/>
          </w:tcPr>
          <w:p w14:paraId="5B436269" w14:textId="523C2A03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421C0E" w:rsidRPr="00421C0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  <w:r w:rsidR="0013795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3" w:type="dxa"/>
            <w:shd w:val="clear" w:color="auto" w:fill="FFFFFF"/>
            <w:vAlign w:val="bottom"/>
          </w:tcPr>
          <w:p w14:paraId="432330E2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shd w:val="clear" w:color="auto" w:fill="auto"/>
            <w:vAlign w:val="bottom"/>
          </w:tcPr>
          <w:p w14:paraId="381726AB" w14:textId="201BA7A1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191</w:t>
            </w:r>
          </w:p>
        </w:tc>
        <w:tc>
          <w:tcPr>
            <w:tcW w:w="101" w:type="dxa"/>
            <w:shd w:val="clear" w:color="auto" w:fill="FFFFFF"/>
            <w:vAlign w:val="bottom"/>
          </w:tcPr>
          <w:p w14:paraId="6B333C6B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FFFFFF"/>
            <w:vAlign w:val="bottom"/>
          </w:tcPr>
          <w:p w14:paraId="27A1CDF5" w14:textId="1A7DB45A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color w:val="000000"/>
                <w:sz w:val="22"/>
                <w:szCs w:val="22"/>
              </w:rPr>
              <w:t>(</w:t>
            </w:r>
            <w:r w:rsidR="0013795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2" w:type="dxa"/>
            <w:shd w:val="clear" w:color="auto" w:fill="FFFFFF"/>
            <w:vAlign w:val="bottom"/>
          </w:tcPr>
          <w:p w14:paraId="0566F7DD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shd w:val="clear" w:color="auto" w:fill="auto"/>
            <w:vAlign w:val="bottom"/>
          </w:tcPr>
          <w:p w14:paraId="5A3F942D" w14:textId="09B59C9F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  <w:r w:rsidRPr="0005480F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542479B5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  <w:vAlign w:val="bottom"/>
          </w:tcPr>
          <w:p w14:paraId="165DFC28" w14:textId="7C592F1F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2E9F577C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shd w:val="clear" w:color="auto" w:fill="auto"/>
            <w:vAlign w:val="bottom"/>
          </w:tcPr>
          <w:p w14:paraId="31EBF86E" w14:textId="131FE7EB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421C0E" w:rsidRPr="00421C0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05480F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44A65945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  <w:vAlign w:val="bottom"/>
          </w:tcPr>
          <w:p w14:paraId="3CBB8695" w14:textId="300E4E74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0126C5CB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FFFFFF"/>
            <w:vAlign w:val="bottom"/>
          </w:tcPr>
          <w:p w14:paraId="477EB10C" w14:textId="6B20A5A0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625AEAF5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  <w:vAlign w:val="bottom"/>
          </w:tcPr>
          <w:p w14:paraId="54F496E3" w14:textId="057AF9E4" w:rsidR="00607C19" w:rsidRPr="0005480F" w:rsidRDefault="00421C0E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21C0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9" w:type="dxa"/>
            <w:shd w:val="clear" w:color="auto" w:fill="FFFFFF"/>
            <w:vAlign w:val="bottom"/>
          </w:tcPr>
          <w:p w14:paraId="464D7328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447A691" w14:textId="064BD761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  <w:r w:rsidRPr="0005480F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76" w:type="dxa"/>
            <w:shd w:val="clear" w:color="auto" w:fill="FFFFFF"/>
          </w:tcPr>
          <w:p w14:paraId="6BCDC4C4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FFFFFF"/>
            <w:vAlign w:val="bottom"/>
          </w:tcPr>
          <w:p w14:paraId="500286F7" w14:textId="6592E66D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  <w:r w:rsidR="007F0361"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4" w:type="dxa"/>
            <w:shd w:val="clear" w:color="auto" w:fill="FFFFFF"/>
          </w:tcPr>
          <w:p w14:paraId="0C00A400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  <w:vAlign w:val="bottom"/>
          </w:tcPr>
          <w:p w14:paraId="0FA0478E" w14:textId="244626FD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05480F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1" w:type="dxa"/>
          </w:tcPr>
          <w:p w14:paraId="12E5C4DE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FFFFFF"/>
            <w:vAlign w:val="bottom"/>
          </w:tcPr>
          <w:p w14:paraId="13BE278E" w14:textId="60ACD17D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551A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13795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0" w:type="dxa"/>
            <w:shd w:val="clear" w:color="auto" w:fill="FFFFFF"/>
            <w:vAlign w:val="bottom"/>
          </w:tcPr>
          <w:p w14:paraId="01004131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  <w:vAlign w:val="bottom"/>
          </w:tcPr>
          <w:p w14:paraId="01D196AC" w14:textId="240B206D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158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608DFBDB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FFFFFF"/>
            <w:vAlign w:val="bottom"/>
          </w:tcPr>
          <w:p w14:paraId="4203EED0" w14:textId="04801766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color w:val="000000"/>
                <w:sz w:val="22"/>
                <w:szCs w:val="22"/>
              </w:rPr>
              <w:t>(</w:t>
            </w: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="00551A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  <w:r w:rsidR="008220D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69" w:type="dxa"/>
            <w:shd w:val="clear" w:color="auto" w:fill="FFFFFF"/>
            <w:vAlign w:val="bottom"/>
          </w:tcPr>
          <w:p w14:paraId="2BED8285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14:paraId="51B503CE" w14:textId="5F79691E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  <w:r w:rsidRPr="0005480F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285FC75C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FFFFFF"/>
            <w:vAlign w:val="bottom"/>
          </w:tcPr>
          <w:p w14:paraId="7D6FDFDF" w14:textId="3E3EA2CB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60075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  <w:r w:rsidR="0013795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4" w:type="dxa"/>
            <w:gridSpan w:val="2"/>
            <w:shd w:val="clear" w:color="auto" w:fill="FFFFFF"/>
            <w:vAlign w:val="bottom"/>
          </w:tcPr>
          <w:p w14:paraId="47EC6AD8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  <w:vAlign w:val="bottom"/>
          </w:tcPr>
          <w:p w14:paraId="53CBAB9F" w14:textId="79F77435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  <w:r w:rsidR="00421C0E" w:rsidRPr="00421C0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</w:p>
        </w:tc>
      </w:tr>
      <w:tr w:rsidR="00607C19" w:rsidRPr="0005480F" w14:paraId="5084A9ED" w14:textId="77777777" w:rsidTr="00304943">
        <w:trPr>
          <w:gridAfter w:val="1"/>
          <w:wAfter w:w="91" w:type="dxa"/>
          <w:cantSplit/>
          <w:trHeight w:val="70"/>
        </w:trPr>
        <w:tc>
          <w:tcPr>
            <w:tcW w:w="3592" w:type="dxa"/>
            <w:shd w:val="clear" w:color="auto" w:fill="FFFFFF"/>
          </w:tcPr>
          <w:p w14:paraId="275E1555" w14:textId="0AD92A65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9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5480F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 xml:space="preserve">สินทรัพย์ส่วนงาน ณ วันที่ </w:t>
            </w:r>
            <w:r w:rsidR="00B00F5A"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B00F5A" w:rsidRPr="00421C0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  <w:r w:rsidRPr="0005480F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 xml:space="preserve"> กันยายน</w:t>
            </w:r>
            <w:r w:rsidR="004133C9" w:rsidRPr="0005480F">
              <w:rPr>
                <w:rFonts w:asciiTheme="majorBidi" w:hAnsiTheme="majorBidi" w:cstheme="majorBidi"/>
                <w:b/>
                <w:sz w:val="22"/>
                <w:szCs w:val="22"/>
              </w:rPr>
              <w:t xml:space="preserve"> </w:t>
            </w:r>
            <w:r w:rsidRPr="0005480F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/</w:t>
            </w:r>
            <w:r w:rsidR="00B00F5A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 xml:space="preserve"> </w:t>
            </w:r>
            <w:r w:rsidR="00B00F5A"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  <w:r w:rsidRPr="0005480F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520" w:type="dxa"/>
            <w:shd w:val="clear" w:color="auto" w:fill="FFFFFF"/>
          </w:tcPr>
          <w:p w14:paraId="5F652F66" w14:textId="73C29EA3" w:rsidR="00607C19" w:rsidRPr="0005480F" w:rsidRDefault="008346D7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9,7</w:t>
            </w:r>
            <w:r w:rsidR="00B3356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93" w:type="dxa"/>
            <w:shd w:val="clear" w:color="auto" w:fill="FFFFFF"/>
          </w:tcPr>
          <w:p w14:paraId="47D84DDF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shd w:val="clear" w:color="auto" w:fill="auto"/>
          </w:tcPr>
          <w:p w14:paraId="50303A7A" w14:textId="50B1AF45" w:rsidR="00607C19" w:rsidRPr="0005480F" w:rsidRDefault="00A33C9C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>9,1</w:t>
            </w:r>
            <w:r w:rsidR="00421C0E" w:rsidRPr="00421C0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05480F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01" w:type="dxa"/>
            <w:shd w:val="clear" w:color="auto" w:fill="FFFFFF"/>
          </w:tcPr>
          <w:p w14:paraId="65404BAF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FFFFFF"/>
          </w:tcPr>
          <w:p w14:paraId="6EA471F5" w14:textId="01F5247A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1,9</w:t>
            </w:r>
            <w:r w:rsidR="008346D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421C0E" w:rsidRPr="00421C0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2" w:type="dxa"/>
            <w:shd w:val="clear" w:color="auto" w:fill="FFFFFF"/>
          </w:tcPr>
          <w:p w14:paraId="35B4A7BC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shd w:val="clear" w:color="auto" w:fill="auto"/>
          </w:tcPr>
          <w:p w14:paraId="6E93A824" w14:textId="67CDB578" w:rsidR="00607C19" w:rsidRPr="0005480F" w:rsidRDefault="00A33C9C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>1,617</w:t>
            </w:r>
          </w:p>
        </w:tc>
        <w:tc>
          <w:tcPr>
            <w:tcW w:w="90" w:type="dxa"/>
            <w:shd w:val="clear" w:color="auto" w:fill="FFFFFF"/>
          </w:tcPr>
          <w:p w14:paraId="31A66CE8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</w:tcPr>
          <w:p w14:paraId="58ACD5A0" w14:textId="06058E2B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185</w:t>
            </w:r>
          </w:p>
        </w:tc>
        <w:tc>
          <w:tcPr>
            <w:tcW w:w="90" w:type="dxa"/>
            <w:shd w:val="clear" w:color="auto" w:fill="FFFFFF"/>
          </w:tcPr>
          <w:p w14:paraId="798C30B1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shd w:val="clear" w:color="auto" w:fill="auto"/>
          </w:tcPr>
          <w:p w14:paraId="1234E0C7" w14:textId="0EA2D099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>179</w:t>
            </w:r>
          </w:p>
        </w:tc>
        <w:tc>
          <w:tcPr>
            <w:tcW w:w="90" w:type="dxa"/>
            <w:shd w:val="clear" w:color="auto" w:fill="FFFFFF"/>
          </w:tcPr>
          <w:p w14:paraId="119FEA1E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</w:tcPr>
          <w:p w14:paraId="3EE540BD" w14:textId="71D55E99" w:rsidR="00607C19" w:rsidRPr="0005480F" w:rsidRDefault="00421C0E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21C0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8346D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90" w:type="dxa"/>
            <w:shd w:val="clear" w:color="auto" w:fill="FFFFFF"/>
          </w:tcPr>
          <w:p w14:paraId="7BF16334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FFFFFF"/>
          </w:tcPr>
          <w:p w14:paraId="7677CC35" w14:textId="024ADC83" w:rsidR="00607C19" w:rsidRPr="0005480F" w:rsidRDefault="00421C0E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21C0E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A33C9C" w:rsidRPr="0005480F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90" w:type="dxa"/>
            <w:shd w:val="clear" w:color="auto" w:fill="FFFFFF"/>
          </w:tcPr>
          <w:p w14:paraId="6CE1F314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</w:tcPr>
          <w:p w14:paraId="333740C6" w14:textId="7870D168" w:rsidR="00607C19" w:rsidRPr="0005480F" w:rsidRDefault="008346D7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  <w:r w:rsidR="00421C0E" w:rsidRPr="00421C0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9" w:type="dxa"/>
            <w:shd w:val="clear" w:color="auto" w:fill="FFFFFF"/>
          </w:tcPr>
          <w:p w14:paraId="69BCC52B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9E4E947" w14:textId="7B1DC417" w:rsidR="00607C19" w:rsidRPr="0005480F" w:rsidRDefault="00A33C9C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>75</w:t>
            </w:r>
            <w:r w:rsidR="00421C0E" w:rsidRPr="00421C0E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6" w:type="dxa"/>
            <w:shd w:val="clear" w:color="auto" w:fill="FFFFFF"/>
          </w:tcPr>
          <w:p w14:paraId="2DD5F66D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FFFFFF"/>
          </w:tcPr>
          <w:p w14:paraId="045B7ED4" w14:textId="314839AE" w:rsidR="00607C19" w:rsidRPr="0005480F" w:rsidRDefault="008346D7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</w:t>
            </w:r>
            <w:r w:rsidR="00421C0E" w:rsidRPr="00421C0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EA02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74</w:t>
            </w:r>
          </w:p>
        </w:tc>
        <w:tc>
          <w:tcPr>
            <w:tcW w:w="74" w:type="dxa"/>
            <w:shd w:val="clear" w:color="auto" w:fill="FFFFFF"/>
          </w:tcPr>
          <w:p w14:paraId="451D4C94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</w:tcPr>
          <w:p w14:paraId="100FA123" w14:textId="4D010061" w:rsidR="00607C19" w:rsidRPr="0005480F" w:rsidRDefault="00A33C9C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>3,73</w:t>
            </w:r>
            <w:r w:rsidR="00421C0E" w:rsidRPr="00421C0E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91" w:type="dxa"/>
          </w:tcPr>
          <w:p w14:paraId="42A56740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FFFFFF"/>
          </w:tcPr>
          <w:p w14:paraId="5E76CA2E" w14:textId="2529F390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17,</w:t>
            </w:r>
            <w:r w:rsidR="00421C0E" w:rsidRPr="00421C0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EA02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00" w:type="dxa"/>
            <w:shd w:val="clear" w:color="auto" w:fill="FFFFFF"/>
          </w:tcPr>
          <w:p w14:paraId="0E372EF1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</w:tcPr>
          <w:p w14:paraId="76107A10" w14:textId="08C189DC" w:rsidR="00607C19" w:rsidRPr="0005480F" w:rsidRDefault="00A33C9C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>15,6</w:t>
            </w:r>
            <w:r w:rsidR="00421C0E" w:rsidRPr="00421C0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05480F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90" w:type="dxa"/>
            <w:shd w:val="clear" w:color="auto" w:fill="FFFFFF"/>
          </w:tcPr>
          <w:p w14:paraId="71279F96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FFFFFF"/>
          </w:tcPr>
          <w:p w14:paraId="18222D5D" w14:textId="3951A032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color w:val="000000"/>
                <w:sz w:val="22"/>
                <w:szCs w:val="22"/>
              </w:rPr>
              <w:t>(</w:t>
            </w: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6,</w:t>
            </w:r>
            <w:r w:rsidR="00421C0E" w:rsidRPr="00421C0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0077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</w:t>
            </w: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69" w:type="dxa"/>
            <w:shd w:val="clear" w:color="auto" w:fill="FFFFFF"/>
          </w:tcPr>
          <w:p w14:paraId="7233039A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</w:tcPr>
          <w:p w14:paraId="2A1E1B57" w14:textId="367273F7" w:rsidR="00607C19" w:rsidRPr="0005480F" w:rsidRDefault="00A33C9C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(6</w:t>
            </w:r>
            <w:r w:rsidRPr="0005480F">
              <w:rPr>
                <w:rFonts w:asciiTheme="majorBidi" w:hAnsiTheme="majorBidi" w:cs="Angsana New"/>
                <w:sz w:val="22"/>
                <w:szCs w:val="22"/>
              </w:rPr>
              <w:t>,</w:t>
            </w: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15</w:t>
            </w:r>
            <w:r w:rsidR="00421C0E" w:rsidRPr="00421C0E">
              <w:rPr>
                <w:rFonts w:asciiTheme="majorBidi" w:hAnsiTheme="majorBidi" w:cs="Angsana New"/>
                <w:sz w:val="22"/>
                <w:szCs w:val="22"/>
              </w:rPr>
              <w:t>0</w:t>
            </w: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600B9DC3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FFFFFF"/>
          </w:tcPr>
          <w:p w14:paraId="38B034C8" w14:textId="0C609B50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B3356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1,001</w:t>
            </w:r>
          </w:p>
        </w:tc>
        <w:tc>
          <w:tcPr>
            <w:tcW w:w="94" w:type="dxa"/>
            <w:gridSpan w:val="2"/>
            <w:shd w:val="clear" w:color="auto" w:fill="FFFFFF"/>
          </w:tcPr>
          <w:p w14:paraId="5AE5A88F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37804FDD" w14:textId="722EFC19" w:rsidR="00607C19" w:rsidRPr="0005480F" w:rsidRDefault="00A33C9C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>9,474</w:t>
            </w:r>
          </w:p>
        </w:tc>
      </w:tr>
      <w:tr w:rsidR="00607C19" w:rsidRPr="0005480F" w14:paraId="660E444C" w14:textId="77777777" w:rsidTr="00304943">
        <w:trPr>
          <w:gridAfter w:val="1"/>
          <w:wAfter w:w="91" w:type="dxa"/>
          <w:cantSplit/>
          <w:trHeight w:val="70"/>
        </w:trPr>
        <w:tc>
          <w:tcPr>
            <w:tcW w:w="3592" w:type="dxa"/>
            <w:shd w:val="clear" w:color="auto" w:fill="FFFFFF"/>
          </w:tcPr>
          <w:p w14:paraId="0C77BE5F" w14:textId="483C1518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9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5480F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 xml:space="preserve">หนี้สินส่วนงาน ณ วันที่ </w:t>
            </w:r>
            <w:r w:rsidR="00B00F5A"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B00F5A" w:rsidRPr="00421C0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  <w:r w:rsidRPr="0005480F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 xml:space="preserve"> กันยายน</w:t>
            </w:r>
            <w:r w:rsidR="004133C9" w:rsidRPr="0005480F">
              <w:rPr>
                <w:rFonts w:asciiTheme="majorBidi" w:hAnsiTheme="majorBidi" w:cstheme="majorBidi"/>
                <w:b/>
                <w:sz w:val="22"/>
                <w:szCs w:val="22"/>
              </w:rPr>
              <w:t xml:space="preserve"> </w:t>
            </w:r>
            <w:r w:rsidRPr="0005480F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/</w:t>
            </w:r>
            <w:r w:rsidR="00B00F5A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 xml:space="preserve"> </w:t>
            </w:r>
            <w:r w:rsidR="00B00F5A"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  <w:r w:rsidRPr="0005480F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520" w:type="dxa"/>
            <w:shd w:val="clear" w:color="auto" w:fill="FFFFFF"/>
          </w:tcPr>
          <w:p w14:paraId="68CEEABF" w14:textId="223E7BFB" w:rsidR="00607C19" w:rsidRPr="0005480F" w:rsidRDefault="008346D7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5,7</w:t>
            </w:r>
            <w:r w:rsidR="00421C0E" w:rsidRPr="00421C0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3" w:type="dxa"/>
            <w:shd w:val="clear" w:color="auto" w:fill="FFFFFF"/>
          </w:tcPr>
          <w:p w14:paraId="65108FFB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shd w:val="clear" w:color="auto" w:fill="auto"/>
          </w:tcPr>
          <w:p w14:paraId="47706DEB" w14:textId="40FEFBF7" w:rsidR="00607C19" w:rsidRPr="0005480F" w:rsidRDefault="00A33C9C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>4,8</w:t>
            </w:r>
            <w:r w:rsidR="00421C0E" w:rsidRPr="00421C0E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05480F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01" w:type="dxa"/>
            <w:shd w:val="clear" w:color="auto" w:fill="FFFFFF"/>
          </w:tcPr>
          <w:p w14:paraId="3F35B321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FFFFFF"/>
          </w:tcPr>
          <w:p w14:paraId="0A25BBE7" w14:textId="35573499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</w:t>
            </w:r>
            <w:r w:rsidR="008346D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2" w:type="dxa"/>
            <w:shd w:val="clear" w:color="auto" w:fill="FFFFFF"/>
          </w:tcPr>
          <w:p w14:paraId="64A64842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shd w:val="clear" w:color="auto" w:fill="auto"/>
          </w:tcPr>
          <w:p w14:paraId="5A2F06C8" w14:textId="19AF1BF0" w:rsidR="00607C19" w:rsidRPr="0005480F" w:rsidRDefault="00421C0E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21C0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A33C9C" w:rsidRPr="0005480F">
              <w:rPr>
                <w:rFonts w:asciiTheme="majorBidi" w:hAnsiTheme="majorBidi" w:cstheme="majorBidi"/>
                <w:sz w:val="22"/>
                <w:szCs w:val="22"/>
              </w:rPr>
              <w:t>88</w:t>
            </w:r>
          </w:p>
        </w:tc>
        <w:tc>
          <w:tcPr>
            <w:tcW w:w="90" w:type="dxa"/>
            <w:shd w:val="clear" w:color="auto" w:fill="FFFFFF"/>
          </w:tcPr>
          <w:p w14:paraId="59241BB1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</w:tcPr>
          <w:p w14:paraId="59474ADD" w14:textId="4ABD88F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  <w:r w:rsidR="00421C0E" w:rsidRPr="00421C0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0" w:type="dxa"/>
            <w:shd w:val="clear" w:color="auto" w:fill="FFFFFF"/>
          </w:tcPr>
          <w:p w14:paraId="1F0FD9E7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shd w:val="clear" w:color="auto" w:fill="auto"/>
          </w:tcPr>
          <w:p w14:paraId="3E272FAF" w14:textId="0317AC7B" w:rsidR="00607C19" w:rsidRPr="0005480F" w:rsidRDefault="00A33C9C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90" w:type="dxa"/>
            <w:shd w:val="clear" w:color="auto" w:fill="FFFFFF"/>
          </w:tcPr>
          <w:p w14:paraId="005D3255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</w:tcPr>
          <w:p w14:paraId="12608D9F" w14:textId="719E170B" w:rsidR="00607C19" w:rsidRPr="0005480F" w:rsidRDefault="008346D7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421C0E" w:rsidRPr="00421C0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0" w:type="dxa"/>
            <w:shd w:val="clear" w:color="auto" w:fill="FFFFFF"/>
          </w:tcPr>
          <w:p w14:paraId="1D25BCB8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FFFFFF"/>
          </w:tcPr>
          <w:p w14:paraId="4BC5AA47" w14:textId="527B90E5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A33C9C" w:rsidRPr="0005480F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90" w:type="dxa"/>
            <w:shd w:val="clear" w:color="auto" w:fill="FFFFFF"/>
          </w:tcPr>
          <w:p w14:paraId="79224420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</w:tcPr>
          <w:p w14:paraId="329C73C4" w14:textId="3175AD74" w:rsidR="00607C19" w:rsidRPr="0005480F" w:rsidRDefault="008346D7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581</w:t>
            </w:r>
          </w:p>
        </w:tc>
        <w:tc>
          <w:tcPr>
            <w:tcW w:w="129" w:type="dxa"/>
            <w:shd w:val="clear" w:color="auto" w:fill="FFFFFF"/>
          </w:tcPr>
          <w:p w14:paraId="3711EEA9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5FD95AC" w14:textId="668ABC73" w:rsidR="00607C19" w:rsidRPr="0005480F" w:rsidRDefault="00A33C9C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>394</w:t>
            </w:r>
          </w:p>
        </w:tc>
        <w:tc>
          <w:tcPr>
            <w:tcW w:w="76" w:type="dxa"/>
            <w:shd w:val="clear" w:color="auto" w:fill="FFFFFF"/>
          </w:tcPr>
          <w:p w14:paraId="2C63BDE1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FFFFFF"/>
          </w:tcPr>
          <w:p w14:paraId="097824C7" w14:textId="722A0088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</w:t>
            </w:r>
            <w:r w:rsidR="008346D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</w:t>
            </w:r>
            <w:r w:rsidR="00EA02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4" w:type="dxa"/>
            <w:shd w:val="clear" w:color="auto" w:fill="FFFFFF"/>
          </w:tcPr>
          <w:p w14:paraId="61279712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</w:tcPr>
          <w:p w14:paraId="46DB70E5" w14:textId="45180EEA" w:rsidR="00607C19" w:rsidRPr="0005480F" w:rsidRDefault="00A33C9C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>1,499</w:t>
            </w:r>
          </w:p>
        </w:tc>
        <w:tc>
          <w:tcPr>
            <w:tcW w:w="91" w:type="dxa"/>
          </w:tcPr>
          <w:p w14:paraId="6B86D57C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FFFFFF"/>
          </w:tcPr>
          <w:p w14:paraId="2EB8DD26" w14:textId="1022E9BB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9,</w:t>
            </w:r>
            <w:r w:rsidR="00421C0E" w:rsidRPr="00421C0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  <w:r w:rsidR="008346D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  <w:r w:rsidR="00EA02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0" w:type="dxa"/>
            <w:shd w:val="clear" w:color="auto" w:fill="FFFFFF"/>
          </w:tcPr>
          <w:p w14:paraId="0508D240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</w:tcPr>
          <w:p w14:paraId="3E7693C1" w14:textId="77B8BE89" w:rsidR="00607C19" w:rsidRPr="0005480F" w:rsidRDefault="00A33C9C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>7,</w:t>
            </w:r>
            <w:r w:rsidR="00421C0E" w:rsidRPr="00421C0E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Pr="0005480F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90" w:type="dxa"/>
            <w:shd w:val="clear" w:color="auto" w:fill="FFFFFF"/>
          </w:tcPr>
          <w:p w14:paraId="660F16EC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FFFFFF"/>
          </w:tcPr>
          <w:p w14:paraId="6BEF4455" w14:textId="699B1810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color w:val="000000"/>
                <w:sz w:val="22"/>
                <w:szCs w:val="22"/>
              </w:rPr>
              <w:t>(</w:t>
            </w: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1,7</w:t>
            </w:r>
            <w:r w:rsidR="008346D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93</w:t>
            </w: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69" w:type="dxa"/>
            <w:shd w:val="clear" w:color="auto" w:fill="FFFFFF"/>
          </w:tcPr>
          <w:p w14:paraId="551D6099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</w:tcPr>
          <w:p w14:paraId="630FA0D3" w14:textId="5C02CA47" w:rsidR="00607C19" w:rsidRPr="0005480F" w:rsidRDefault="00A33C9C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="Angsana New"/>
                <w:sz w:val="22"/>
                <w:szCs w:val="22"/>
                <w:cs/>
              </w:rPr>
              <w:t>(979)</w:t>
            </w:r>
          </w:p>
        </w:tc>
        <w:tc>
          <w:tcPr>
            <w:tcW w:w="90" w:type="dxa"/>
            <w:shd w:val="clear" w:color="auto" w:fill="FFFFFF"/>
          </w:tcPr>
          <w:p w14:paraId="6999B749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FFFFFF"/>
          </w:tcPr>
          <w:p w14:paraId="4919564B" w14:textId="3E906DCA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7,</w:t>
            </w:r>
            <w:r w:rsidR="00421C0E" w:rsidRPr="00421C0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0F5810" w:rsidRPr="0005480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  <w:r w:rsidR="00EA02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94" w:type="dxa"/>
            <w:gridSpan w:val="2"/>
            <w:shd w:val="clear" w:color="auto" w:fill="FFFFFF"/>
          </w:tcPr>
          <w:p w14:paraId="6C104EDD" w14:textId="77777777" w:rsidR="00607C19" w:rsidRPr="0005480F" w:rsidRDefault="00607C19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48AE6966" w14:textId="2B0DB023" w:rsidR="00607C19" w:rsidRPr="0005480F" w:rsidRDefault="00A33C9C" w:rsidP="0060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480F">
              <w:rPr>
                <w:rFonts w:asciiTheme="majorBidi" w:hAnsiTheme="majorBidi" w:cstheme="majorBidi"/>
                <w:sz w:val="22"/>
                <w:szCs w:val="22"/>
              </w:rPr>
              <w:t>6,</w:t>
            </w:r>
            <w:r w:rsidR="00421C0E" w:rsidRPr="00421C0E">
              <w:rPr>
                <w:rFonts w:asciiTheme="majorBidi" w:hAnsiTheme="majorBidi" w:cstheme="majorBidi"/>
                <w:sz w:val="22"/>
                <w:szCs w:val="22"/>
              </w:rPr>
              <w:t>222</w:t>
            </w:r>
          </w:p>
        </w:tc>
      </w:tr>
    </w:tbl>
    <w:p w14:paraId="3D8642BF" w14:textId="18B5B5E0" w:rsidR="005D42BA" w:rsidRPr="0005480F" w:rsidRDefault="005D42BA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  <w:sectPr w:rsidR="005D42BA" w:rsidRPr="0005480F" w:rsidSect="00A75EAB">
          <w:headerReference w:type="default" r:id="rId21"/>
          <w:footerReference w:type="default" r:id="rId22"/>
          <w:pgSz w:w="16834" w:h="11909" w:orient="landscape" w:code="9"/>
          <w:pgMar w:top="691" w:right="720" w:bottom="576" w:left="864" w:header="720" w:footer="720" w:gutter="0"/>
          <w:cols w:space="720"/>
          <w:docGrid w:linePitch="360"/>
        </w:sectPr>
      </w:pP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502"/>
        <w:gridCol w:w="1213"/>
        <w:gridCol w:w="260"/>
        <w:gridCol w:w="1214"/>
      </w:tblGrid>
      <w:tr w:rsidR="008F1619" w:rsidRPr="0005480F" w14:paraId="42CB0EC3" w14:textId="77777777" w:rsidTr="00A156D5">
        <w:trPr>
          <w:cantSplit/>
          <w:trHeight w:val="160"/>
          <w:tblHeader/>
        </w:trPr>
        <w:tc>
          <w:tcPr>
            <w:tcW w:w="6502" w:type="dxa"/>
            <w:shd w:val="clear" w:color="auto" w:fill="auto"/>
            <w:vAlign w:val="bottom"/>
          </w:tcPr>
          <w:p w14:paraId="6095A0FF" w14:textId="7796E0DF" w:rsidR="008F1619" w:rsidRPr="0005480F" w:rsidRDefault="008F1619" w:rsidP="00657B1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05480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การกระทบยอดกำไรของส่วนงานที่รายงาน</w:t>
            </w:r>
            <w:r w:rsidRPr="0005480F">
              <w:rPr>
                <w:rFonts w:ascii="Angsana New" w:hAnsi="Angsana New" w:cs="Angsana New"/>
                <w:b/>
                <w:bCs/>
                <w:color w:val="0000FF"/>
                <w:sz w:val="28"/>
                <w:szCs w:val="28"/>
                <w:cs/>
                <w:lang w:val="th-TH" w:bidi="th-TH"/>
              </w:rPr>
              <w:t xml:space="preserve"> </w:t>
            </w:r>
          </w:p>
        </w:tc>
        <w:tc>
          <w:tcPr>
            <w:tcW w:w="2687" w:type="dxa"/>
            <w:gridSpan w:val="3"/>
          </w:tcPr>
          <w:p w14:paraId="674E52CA" w14:textId="77777777" w:rsidR="008F1619" w:rsidRPr="0005480F" w:rsidRDefault="008F1619" w:rsidP="00657B1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80F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05480F">
              <w:rPr>
                <w:rFonts w:ascii="Angsana New" w:hAnsi="Angsana New" w:cs="Angsana New"/>
                <w:b/>
                <w:sz w:val="28"/>
                <w:szCs w:val="28"/>
              </w:rPr>
              <w:t xml:space="preserve"> </w:t>
            </w:r>
          </w:p>
        </w:tc>
      </w:tr>
      <w:tr w:rsidR="008F1619" w:rsidRPr="0005480F" w14:paraId="67CCC736" w14:textId="77777777" w:rsidTr="00A156D5">
        <w:trPr>
          <w:cantSplit/>
          <w:trHeight w:val="160"/>
          <w:tblHeader/>
        </w:trPr>
        <w:tc>
          <w:tcPr>
            <w:tcW w:w="6502" w:type="dxa"/>
            <w:vAlign w:val="bottom"/>
          </w:tcPr>
          <w:p w14:paraId="03022097" w14:textId="12BFE051" w:rsidR="008F1619" w:rsidRPr="0005480F" w:rsidRDefault="008F1619" w:rsidP="00657B1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05480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เก้าเดือน</w:t>
            </w: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421C0E" w:rsidRPr="00421C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0</w:t>
            </w: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5480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13" w:type="dxa"/>
          </w:tcPr>
          <w:p w14:paraId="03A8FADB" w14:textId="6448EC37" w:rsidR="008F1619" w:rsidRPr="0005480F" w:rsidRDefault="00421C0E" w:rsidP="00657B1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21C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F1619" w:rsidRPr="0005480F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56</w:t>
            </w:r>
            <w:r w:rsidR="008F1619" w:rsidRPr="0005480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0" w:type="dxa"/>
          </w:tcPr>
          <w:p w14:paraId="04AC474E" w14:textId="77777777" w:rsidR="008F1619" w:rsidRPr="0005480F" w:rsidRDefault="008F1619" w:rsidP="00657B1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</w:tcPr>
          <w:p w14:paraId="60383817" w14:textId="3D777189" w:rsidR="008F1619" w:rsidRPr="0005480F" w:rsidRDefault="00421C0E" w:rsidP="00657B15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1C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F1619" w:rsidRPr="0005480F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56</w:t>
            </w:r>
            <w:r w:rsidR="008F1619" w:rsidRPr="0005480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F1619" w:rsidRPr="0005480F" w14:paraId="6DE53A94" w14:textId="77777777" w:rsidTr="00A156D5">
        <w:trPr>
          <w:cantSplit/>
          <w:trHeight w:val="160"/>
          <w:tblHeader/>
        </w:trPr>
        <w:tc>
          <w:tcPr>
            <w:tcW w:w="6502" w:type="dxa"/>
            <w:vAlign w:val="bottom"/>
          </w:tcPr>
          <w:p w14:paraId="36035B67" w14:textId="77777777" w:rsidR="008F1619" w:rsidRPr="0005480F" w:rsidRDefault="008F1619" w:rsidP="00657B1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87" w:type="dxa"/>
            <w:gridSpan w:val="3"/>
          </w:tcPr>
          <w:p w14:paraId="39D650C4" w14:textId="77777777" w:rsidR="008F1619" w:rsidRPr="0005480F" w:rsidRDefault="008F1619" w:rsidP="00657B15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5480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05480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07C19" w:rsidRPr="0005480F" w14:paraId="5AF28772" w14:textId="77777777" w:rsidTr="00A156D5">
        <w:trPr>
          <w:cantSplit/>
          <w:trHeight w:val="160"/>
        </w:trPr>
        <w:tc>
          <w:tcPr>
            <w:tcW w:w="6502" w:type="dxa"/>
          </w:tcPr>
          <w:p w14:paraId="0E0535A2" w14:textId="77777777" w:rsidR="00607C19" w:rsidRPr="0005480F" w:rsidRDefault="00607C19" w:rsidP="00607C1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รวมกำไรก่อนภาษีเงินได้จากส่วนงานที่รายงาน</w:t>
            </w:r>
          </w:p>
        </w:tc>
        <w:tc>
          <w:tcPr>
            <w:tcW w:w="1213" w:type="dxa"/>
            <w:vAlign w:val="bottom"/>
          </w:tcPr>
          <w:p w14:paraId="78E730AF" w14:textId="239BA38F" w:rsidR="00607C19" w:rsidRPr="0005480F" w:rsidRDefault="008D5EE7" w:rsidP="001E5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371,9</w:t>
            </w:r>
            <w:r w:rsidR="00560E27">
              <w:rPr>
                <w:rFonts w:asciiTheme="majorBidi" w:hAnsiTheme="majorBidi" w:cs="Angsana New"/>
                <w:sz w:val="28"/>
                <w:szCs w:val="28"/>
              </w:rPr>
              <w:t>15</w:t>
            </w:r>
          </w:p>
        </w:tc>
        <w:tc>
          <w:tcPr>
            <w:tcW w:w="260" w:type="dxa"/>
            <w:vAlign w:val="bottom"/>
          </w:tcPr>
          <w:p w14:paraId="5843A98D" w14:textId="77777777" w:rsidR="00607C19" w:rsidRPr="0005480F" w:rsidRDefault="00607C19" w:rsidP="00607C1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36CC695B" w14:textId="22791F2E" w:rsidR="00607C19" w:rsidRPr="0005480F" w:rsidRDefault="00607C19" w:rsidP="001E5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139</w:t>
            </w:r>
            <w:r w:rsidRPr="0005480F"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="00421C0E" w:rsidRPr="00421C0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5480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607C19" w:rsidRPr="0005480F" w14:paraId="5A327CF6" w14:textId="77777777" w:rsidTr="00A156D5">
        <w:trPr>
          <w:cantSplit/>
          <w:trHeight w:val="160"/>
        </w:trPr>
        <w:tc>
          <w:tcPr>
            <w:tcW w:w="6502" w:type="dxa"/>
          </w:tcPr>
          <w:p w14:paraId="254313E1" w14:textId="77777777" w:rsidR="00607C19" w:rsidRPr="0005480F" w:rsidRDefault="00607C19" w:rsidP="00607C19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213" w:type="dxa"/>
            <w:vAlign w:val="bottom"/>
          </w:tcPr>
          <w:p w14:paraId="195E750F" w14:textId="77777777" w:rsidR="00607C19" w:rsidRPr="0005480F" w:rsidRDefault="00607C19" w:rsidP="00607C19">
            <w:pPr>
              <w:pStyle w:val="acctfourfigures"/>
              <w:tabs>
                <w:tab w:val="clear" w:pos="765"/>
                <w:tab w:val="decimal" w:pos="731"/>
                <w:tab w:val="decimal" w:pos="1360"/>
              </w:tabs>
              <w:spacing w:line="240" w:lineRule="atLeast"/>
              <w:ind w:right="3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vAlign w:val="bottom"/>
          </w:tcPr>
          <w:p w14:paraId="57BD7D84" w14:textId="77777777" w:rsidR="00607C19" w:rsidRPr="0005480F" w:rsidRDefault="00607C19" w:rsidP="00607C1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1B850C38" w14:textId="77777777" w:rsidR="00607C19" w:rsidRPr="0005480F" w:rsidRDefault="00607C19" w:rsidP="001E5803">
            <w:pPr>
              <w:pStyle w:val="3"/>
              <w:tabs>
                <w:tab w:val="clear" w:pos="360"/>
                <w:tab w:val="clear" w:pos="720"/>
                <w:tab w:val="decimal" w:pos="962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07C19" w:rsidRPr="0005480F" w14:paraId="769D08BE" w14:textId="77777777" w:rsidTr="00A156D5">
        <w:trPr>
          <w:cantSplit/>
          <w:trHeight w:val="160"/>
        </w:trPr>
        <w:tc>
          <w:tcPr>
            <w:tcW w:w="6502" w:type="dxa"/>
          </w:tcPr>
          <w:p w14:paraId="5DF0C12F" w14:textId="77777777" w:rsidR="00607C19" w:rsidRPr="0005480F" w:rsidRDefault="00607C19" w:rsidP="00607C19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</w:t>
            </w:r>
            <w:r w:rsidRPr="0005480F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ของการร่วมค้าและบริษัทร่วมที่ใช้วิธีส่วนได้เสีย</w:t>
            </w: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05480F">
              <w:rPr>
                <w:rFonts w:asciiTheme="majorBidi" w:hAnsiTheme="majorBidi" w:cstheme="majorBidi"/>
                <w:sz w:val="28"/>
                <w:szCs w:val="28"/>
              </w:rPr>
              <w:br/>
              <w:t>(</w:t>
            </w:r>
            <w:r w:rsidRPr="0005480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สุทธิจากภาษี</w:t>
            </w:r>
            <w:r w:rsidRPr="0005480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782FFD6A" w14:textId="45A2E2ED" w:rsidR="00607C19" w:rsidRPr="0005480F" w:rsidRDefault="008D5EE7" w:rsidP="00994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right="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72,817</w:t>
            </w:r>
          </w:p>
        </w:tc>
        <w:tc>
          <w:tcPr>
            <w:tcW w:w="260" w:type="dxa"/>
            <w:vAlign w:val="bottom"/>
          </w:tcPr>
          <w:p w14:paraId="6419C770" w14:textId="77777777" w:rsidR="00607C19" w:rsidRPr="0005480F" w:rsidRDefault="00607C19" w:rsidP="00607C1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4C04FE4F" w14:textId="208D8006" w:rsidR="00607C19" w:rsidRPr="0005480F" w:rsidRDefault="00607C19" w:rsidP="001E5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</w:rPr>
              <w:t>87,339</w:t>
            </w:r>
          </w:p>
        </w:tc>
      </w:tr>
      <w:tr w:rsidR="00607C19" w:rsidRPr="0005480F" w14:paraId="4B9C9961" w14:textId="77777777" w:rsidTr="00A156D5">
        <w:trPr>
          <w:cantSplit/>
          <w:trHeight w:val="160"/>
        </w:trPr>
        <w:tc>
          <w:tcPr>
            <w:tcW w:w="6502" w:type="dxa"/>
          </w:tcPr>
          <w:p w14:paraId="01655E62" w14:textId="77777777" w:rsidR="00607C19" w:rsidRPr="0005480F" w:rsidRDefault="00607C19" w:rsidP="00607C19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E284BC" w14:textId="4F8C5D07" w:rsidR="00607C19" w:rsidRPr="0005480F" w:rsidRDefault="008D5EE7" w:rsidP="00607C19">
            <w:pPr>
              <w:pStyle w:val="acctfourfigures"/>
              <w:tabs>
                <w:tab w:val="clear" w:pos="765"/>
                <w:tab w:val="decimal" w:pos="640"/>
                <w:tab w:val="decimal" w:pos="1360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444,7</w:t>
            </w:r>
            <w:r w:rsidR="00560E2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32</w:t>
            </w:r>
          </w:p>
        </w:tc>
        <w:tc>
          <w:tcPr>
            <w:tcW w:w="260" w:type="dxa"/>
            <w:vAlign w:val="bottom"/>
          </w:tcPr>
          <w:p w14:paraId="150ADD71" w14:textId="77777777" w:rsidR="00607C19" w:rsidRPr="0005480F" w:rsidRDefault="00607C19" w:rsidP="00607C1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DDFF6B" w14:textId="16A589BE" w:rsidR="00607C19" w:rsidRPr="0005480F" w:rsidRDefault="001E5803" w:rsidP="001E5803">
            <w:pPr>
              <w:pStyle w:val="acctfourfigures"/>
              <w:tabs>
                <w:tab w:val="clear" w:pos="765"/>
                <w:tab w:val="decimal" w:pos="460"/>
                <w:tab w:val="decimal" w:pos="730"/>
              </w:tabs>
              <w:spacing w:line="240" w:lineRule="atLeast"/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      </w:t>
            </w:r>
            <w:r w:rsidR="00421C0E" w:rsidRPr="00421C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</w:t>
            </w:r>
            <w:r w:rsidR="00607C19"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</w:t>
            </w:r>
            <w:r w:rsidR="00607C19" w:rsidRPr="000548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21C0E" w:rsidRPr="00421C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607C19" w:rsidRPr="000548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</w:t>
            </w:r>
          </w:p>
        </w:tc>
      </w:tr>
    </w:tbl>
    <w:p w14:paraId="48CA7E2A" w14:textId="6D196247" w:rsidR="009C5101" w:rsidRPr="0005480F" w:rsidRDefault="009C5101" w:rsidP="009C5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76E07BFC" w14:textId="5FA234C4" w:rsidR="0065304C" w:rsidRPr="0005480F" w:rsidRDefault="00033B05" w:rsidP="007242C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05480F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เงินปันผล</w:t>
      </w:r>
      <w:r w:rsidR="0065304C" w:rsidRPr="0005480F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 </w:t>
      </w:r>
    </w:p>
    <w:p w14:paraId="7B842E32" w14:textId="18ED36D7" w:rsidR="00787ADC" w:rsidRPr="0005480F" w:rsidRDefault="00787ADC" w:rsidP="00787ADC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35468BBF" w14:textId="38B70F39" w:rsidR="00033B05" w:rsidRPr="0005480F" w:rsidRDefault="00033B05" w:rsidP="00033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 w:hint="cs"/>
          <w:sz w:val="28"/>
          <w:szCs w:val="28"/>
          <w:cs/>
        </w:rPr>
        <w:t>เงินปันผล</w:t>
      </w:r>
      <w:r w:rsidR="00503CF9" w:rsidRPr="0005480F">
        <w:rPr>
          <w:rFonts w:asciiTheme="majorBidi" w:hAnsiTheme="majorBidi" w:cstheme="majorBidi" w:hint="cs"/>
          <w:sz w:val="28"/>
          <w:szCs w:val="28"/>
          <w:cs/>
        </w:rPr>
        <w:t>ที่กลุ่มบริษัทและบริษัทจ่ายให้ผู้ถือหุ้น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61CFC782" w14:textId="77777777" w:rsidR="00CA1FE4" w:rsidRPr="0005480F" w:rsidRDefault="00CA1FE4" w:rsidP="00033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573"/>
        <w:gridCol w:w="1329"/>
        <w:gridCol w:w="1093"/>
        <w:gridCol w:w="236"/>
        <w:gridCol w:w="1181"/>
      </w:tblGrid>
      <w:tr w:rsidR="00CA1FE4" w:rsidRPr="0005480F" w14:paraId="3BCBAFBD" w14:textId="77777777" w:rsidTr="00657B15">
        <w:trPr>
          <w:trHeight w:val="392"/>
          <w:tblHeader/>
        </w:trPr>
        <w:tc>
          <w:tcPr>
            <w:tcW w:w="3780" w:type="dxa"/>
            <w:vAlign w:val="bottom"/>
          </w:tcPr>
          <w:p w14:paraId="1C341DEF" w14:textId="77777777" w:rsidR="00CA1FE4" w:rsidRPr="0005480F" w:rsidRDefault="00CA1FE4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3" w:type="dxa"/>
            <w:vAlign w:val="bottom"/>
          </w:tcPr>
          <w:p w14:paraId="166D2727" w14:textId="77777777" w:rsidR="00CA1FE4" w:rsidRPr="0005480F" w:rsidRDefault="00CA1FE4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329" w:type="dxa"/>
            <w:vAlign w:val="bottom"/>
          </w:tcPr>
          <w:p w14:paraId="7483C806" w14:textId="77777777" w:rsidR="00CA1FE4" w:rsidRPr="0005480F" w:rsidRDefault="00CA1FE4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093" w:type="dxa"/>
            <w:vAlign w:val="bottom"/>
          </w:tcPr>
          <w:p w14:paraId="7E9D8B9B" w14:textId="77777777" w:rsidR="00CA1FE4" w:rsidRPr="0005480F" w:rsidRDefault="00CA1FE4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7D01BC34" w14:textId="77777777" w:rsidR="00CA1FE4" w:rsidRPr="0005480F" w:rsidRDefault="00CA1FE4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1" w:type="dxa"/>
            <w:vAlign w:val="bottom"/>
          </w:tcPr>
          <w:p w14:paraId="469E23AE" w14:textId="77777777" w:rsidR="00CA1FE4" w:rsidRPr="0005480F" w:rsidDel="00D43E7A" w:rsidRDefault="00CA1FE4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จำนวนเงิน</w:t>
            </w:r>
          </w:p>
        </w:tc>
      </w:tr>
      <w:tr w:rsidR="00CA1FE4" w:rsidRPr="0005480F" w14:paraId="60986F5E" w14:textId="77777777" w:rsidTr="00657B15">
        <w:trPr>
          <w:trHeight w:val="392"/>
          <w:tblHeader/>
        </w:trPr>
        <w:tc>
          <w:tcPr>
            <w:tcW w:w="3780" w:type="dxa"/>
          </w:tcPr>
          <w:p w14:paraId="1021C439" w14:textId="77777777" w:rsidR="00CA1FE4" w:rsidRPr="0005480F" w:rsidRDefault="00CA1FE4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3" w:type="dxa"/>
          </w:tcPr>
          <w:p w14:paraId="7A717B05" w14:textId="77777777" w:rsidR="00CA1FE4" w:rsidRPr="0005480F" w:rsidRDefault="00CA1FE4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</w:tcPr>
          <w:p w14:paraId="6E89777C" w14:textId="77777777" w:rsidR="00CA1FE4" w:rsidRPr="0005480F" w:rsidRDefault="00CA1FE4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93" w:type="dxa"/>
          </w:tcPr>
          <w:p w14:paraId="2AB9B5E0" w14:textId="77777777" w:rsidR="00CA1FE4" w:rsidRPr="0005480F" w:rsidRDefault="00CA1FE4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</w:tcPr>
          <w:p w14:paraId="31832685" w14:textId="77777777" w:rsidR="00CA1FE4" w:rsidRPr="0005480F" w:rsidRDefault="00CA1FE4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1" w:type="dxa"/>
          </w:tcPr>
          <w:p w14:paraId="0F69957C" w14:textId="77777777" w:rsidR="00CA1FE4" w:rsidRPr="0005480F" w:rsidRDefault="00CA1FE4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A1FE4" w:rsidRPr="0005480F" w14:paraId="66C7DF66" w14:textId="77777777" w:rsidTr="00657B15">
        <w:trPr>
          <w:trHeight w:val="382"/>
        </w:trPr>
        <w:tc>
          <w:tcPr>
            <w:tcW w:w="3780" w:type="dxa"/>
          </w:tcPr>
          <w:p w14:paraId="52F54143" w14:textId="4CABE52A" w:rsidR="00CA1FE4" w:rsidRPr="0005480F" w:rsidRDefault="00CA1FE4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21C0E" w:rsidRPr="00421C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564</w:t>
            </w:r>
          </w:p>
        </w:tc>
        <w:tc>
          <w:tcPr>
            <w:tcW w:w="1573" w:type="dxa"/>
          </w:tcPr>
          <w:p w14:paraId="25D5988F" w14:textId="77777777" w:rsidR="00CA1FE4" w:rsidRPr="0005480F" w:rsidRDefault="00CA1FE4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9" w:type="dxa"/>
          </w:tcPr>
          <w:p w14:paraId="0E4A6B09" w14:textId="77777777" w:rsidR="00CA1FE4" w:rsidRPr="0005480F" w:rsidRDefault="00CA1FE4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</w:tcPr>
          <w:p w14:paraId="57F8FDE0" w14:textId="77777777" w:rsidR="00CA1FE4" w:rsidRPr="0005480F" w:rsidRDefault="00CA1FE4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3070C4" w14:textId="77777777" w:rsidR="00CA1FE4" w:rsidRPr="0005480F" w:rsidRDefault="00CA1FE4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B62C262" w14:textId="77777777" w:rsidR="00CA1FE4" w:rsidRPr="0005480F" w:rsidRDefault="00CA1FE4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1FE4" w:rsidRPr="0005480F" w14:paraId="4A746CAA" w14:textId="77777777" w:rsidTr="00657B15">
        <w:trPr>
          <w:trHeight w:val="382"/>
        </w:trPr>
        <w:tc>
          <w:tcPr>
            <w:tcW w:w="3780" w:type="dxa"/>
          </w:tcPr>
          <w:p w14:paraId="1CD235EE" w14:textId="77777777" w:rsidR="00CA1FE4" w:rsidRPr="0005480F" w:rsidRDefault="00CA1FE4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573" w:type="dxa"/>
          </w:tcPr>
          <w:p w14:paraId="476BB830" w14:textId="77777777" w:rsidR="00CA1FE4" w:rsidRPr="0005480F" w:rsidRDefault="00CA1FE4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329" w:type="dxa"/>
          </w:tcPr>
          <w:p w14:paraId="0A85E348" w14:textId="77777777" w:rsidR="00CA1FE4" w:rsidRPr="0005480F" w:rsidRDefault="00CA1FE4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93" w:type="dxa"/>
          </w:tcPr>
          <w:p w14:paraId="4D6CEC77" w14:textId="77777777" w:rsidR="00CA1FE4" w:rsidRPr="0005480F" w:rsidRDefault="00CA1FE4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B86A9E" w14:textId="77777777" w:rsidR="00CA1FE4" w:rsidRPr="0005480F" w:rsidRDefault="00CA1FE4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4BDF23FD" w14:textId="77777777" w:rsidR="00CA1FE4" w:rsidRPr="0005480F" w:rsidRDefault="00CA1FE4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</w:tc>
      </w:tr>
      <w:tr w:rsidR="00CA1FE4" w:rsidRPr="0005480F" w14:paraId="68C84FD0" w14:textId="77777777" w:rsidTr="00657B15">
        <w:trPr>
          <w:trHeight w:val="382"/>
        </w:trPr>
        <w:tc>
          <w:tcPr>
            <w:tcW w:w="3780" w:type="dxa"/>
          </w:tcPr>
          <w:p w14:paraId="6F7981BC" w14:textId="77777777" w:rsidR="00CA1FE4" w:rsidRPr="0005480F" w:rsidRDefault="00CA1FE4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="Angsana New"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บริษัท เจดับเบิ้ลยูดี อินโฟโลจิสติกส์ จำกัด </w:t>
            </w:r>
          </w:p>
          <w:p w14:paraId="2372EA2E" w14:textId="77777777" w:rsidR="00CA1FE4" w:rsidRPr="0005480F" w:rsidRDefault="00CA1FE4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</w:t>
            </w:r>
            <w:r w:rsidRPr="0005480F">
              <w:rPr>
                <w:rFonts w:asciiTheme="majorBidi" w:hAnsiTheme="majorBidi" w:cs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1573" w:type="dxa"/>
          </w:tcPr>
          <w:p w14:paraId="0A8EBB4F" w14:textId="77777777" w:rsidR="00CA1FE4" w:rsidRPr="0005480F" w:rsidRDefault="00CA1FE4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20B47BF3" w14:textId="258FE41E" w:rsidR="00CA1FE4" w:rsidRPr="0005480F" w:rsidRDefault="00421C0E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421C0E">
              <w:rPr>
                <w:rFonts w:asciiTheme="majorBidi" w:hAnsiTheme="majorBidi" w:cs="Angsana New"/>
                <w:sz w:val="28"/>
                <w:szCs w:val="28"/>
              </w:rPr>
              <w:t>2</w:t>
            </w:r>
            <w:r w:rsidR="00CA1FE4" w:rsidRPr="0005480F">
              <w:rPr>
                <w:rFonts w:asciiTheme="majorBidi" w:hAnsiTheme="majorBidi" w:cs="Angsana New"/>
                <w:sz w:val="28"/>
                <w:szCs w:val="28"/>
              </w:rPr>
              <w:t xml:space="preserve">9 </w:t>
            </w:r>
            <w:r w:rsidR="00CA1FE4" w:rsidRPr="0005480F">
              <w:rPr>
                <w:rFonts w:asciiTheme="majorBidi" w:hAnsiTheme="majorBidi" w:cs="Angsana New" w:hint="cs"/>
                <w:sz w:val="28"/>
                <w:szCs w:val="28"/>
                <w:cs/>
              </w:rPr>
              <w:t>เมษายน</w:t>
            </w:r>
            <w:r w:rsidR="00CA1FE4" w:rsidRPr="0005480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421C0E">
              <w:rPr>
                <w:rFonts w:asciiTheme="majorBidi" w:hAnsiTheme="majorBidi" w:cs="Angsana New"/>
                <w:sz w:val="28"/>
                <w:szCs w:val="28"/>
              </w:rPr>
              <w:t>2</w:t>
            </w:r>
            <w:r w:rsidR="00CA1FE4" w:rsidRPr="0005480F">
              <w:rPr>
                <w:rFonts w:asciiTheme="majorBidi" w:hAnsiTheme="majorBidi" w:cs="Angsana New"/>
                <w:sz w:val="28"/>
                <w:szCs w:val="28"/>
              </w:rPr>
              <w:t>564</w:t>
            </w:r>
          </w:p>
        </w:tc>
        <w:tc>
          <w:tcPr>
            <w:tcW w:w="1329" w:type="dxa"/>
          </w:tcPr>
          <w:p w14:paraId="4703E03C" w14:textId="77777777" w:rsidR="00CA1FE4" w:rsidRPr="0005480F" w:rsidRDefault="00CA1FE4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7ABE3828" w14:textId="56D4775A" w:rsidR="00CA1FE4" w:rsidRPr="0005480F" w:rsidRDefault="00CA1FE4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พฤษภาคม </w:t>
            </w:r>
            <w:r w:rsidR="00421C0E" w:rsidRPr="00421C0E">
              <w:rPr>
                <w:rFonts w:asciiTheme="majorBidi" w:hAnsiTheme="majorBidi" w:cs="Angsana New"/>
                <w:sz w:val="28"/>
                <w:szCs w:val="28"/>
              </w:rPr>
              <w:t>2</w:t>
            </w:r>
            <w:r w:rsidRPr="0005480F">
              <w:rPr>
                <w:rFonts w:asciiTheme="majorBidi" w:hAnsiTheme="majorBidi" w:cs="Angsana New"/>
                <w:sz w:val="28"/>
                <w:szCs w:val="28"/>
              </w:rPr>
              <w:t>564</w:t>
            </w:r>
          </w:p>
        </w:tc>
        <w:tc>
          <w:tcPr>
            <w:tcW w:w="1093" w:type="dxa"/>
          </w:tcPr>
          <w:p w14:paraId="6E7D58FB" w14:textId="77777777" w:rsidR="00CA1FE4" w:rsidRPr="0005480F" w:rsidRDefault="00CA1FE4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59CB782A" w14:textId="283EA6A2" w:rsidR="00CA1FE4" w:rsidRPr="0005480F" w:rsidRDefault="00421C0E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421C0E">
              <w:rPr>
                <w:rFonts w:asciiTheme="majorBidi" w:hAnsiTheme="majorBidi" w:cs="Angsana New"/>
                <w:sz w:val="28"/>
                <w:szCs w:val="28"/>
              </w:rPr>
              <w:t>0</w:t>
            </w:r>
            <w:r w:rsidR="00CA1FE4" w:rsidRPr="0005480F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Pr="00421C0E">
              <w:rPr>
                <w:rFonts w:asciiTheme="majorBidi" w:hAnsiTheme="majorBidi" w:cs="Angsana New"/>
                <w:sz w:val="28"/>
                <w:szCs w:val="28"/>
              </w:rPr>
              <w:t>22</w:t>
            </w:r>
          </w:p>
        </w:tc>
        <w:tc>
          <w:tcPr>
            <w:tcW w:w="236" w:type="dxa"/>
          </w:tcPr>
          <w:p w14:paraId="6DCDBB25" w14:textId="77777777" w:rsidR="00CA1FE4" w:rsidRPr="0005480F" w:rsidRDefault="00CA1FE4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8917D1F" w14:textId="77777777" w:rsidR="00CA1FE4" w:rsidRPr="0005480F" w:rsidRDefault="00CA1FE4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5079B958" w14:textId="13C23857" w:rsidR="00CA1FE4" w:rsidRPr="0005480F" w:rsidRDefault="00421C0E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421C0E">
              <w:rPr>
                <w:rFonts w:asciiTheme="majorBidi" w:hAnsiTheme="majorBidi" w:cs="Angsana New"/>
                <w:sz w:val="28"/>
                <w:szCs w:val="28"/>
              </w:rPr>
              <w:t>22</w:t>
            </w:r>
            <w:r w:rsidR="00CA1FE4" w:rsidRPr="0005480F">
              <w:rPr>
                <w:rFonts w:asciiTheme="majorBidi" w:hAnsiTheme="majorBidi" w:cs="Angsana New"/>
                <w:sz w:val="28"/>
                <w:szCs w:val="28"/>
              </w:rPr>
              <w:t>4,4</w:t>
            </w:r>
            <w:r w:rsidRPr="00421C0E">
              <w:rPr>
                <w:rFonts w:asciiTheme="majorBidi" w:hAnsiTheme="majorBidi" w:cs="Angsana New"/>
                <w:sz w:val="28"/>
                <w:szCs w:val="28"/>
              </w:rPr>
              <w:t>00</w:t>
            </w:r>
          </w:p>
        </w:tc>
      </w:tr>
      <w:tr w:rsidR="00CA1FE4" w:rsidRPr="0005480F" w14:paraId="5B258AEE" w14:textId="77777777" w:rsidTr="00657B15">
        <w:trPr>
          <w:trHeight w:val="392"/>
        </w:trPr>
        <w:tc>
          <w:tcPr>
            <w:tcW w:w="3780" w:type="dxa"/>
          </w:tcPr>
          <w:p w14:paraId="67AADF83" w14:textId="77777777" w:rsidR="00CA1FE4" w:rsidRPr="0005480F" w:rsidRDefault="00CA1FE4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3" w:type="dxa"/>
          </w:tcPr>
          <w:p w14:paraId="214D9595" w14:textId="77777777" w:rsidR="00CA1FE4" w:rsidRPr="0005480F" w:rsidRDefault="00CA1FE4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329" w:type="dxa"/>
          </w:tcPr>
          <w:p w14:paraId="38704BAC" w14:textId="77777777" w:rsidR="00CA1FE4" w:rsidRPr="0005480F" w:rsidRDefault="00CA1FE4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93" w:type="dxa"/>
          </w:tcPr>
          <w:p w14:paraId="4713D775" w14:textId="77777777" w:rsidR="00CA1FE4" w:rsidRPr="0005480F" w:rsidRDefault="00CA1FE4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3D7267" w14:textId="77777777" w:rsidR="00CA1FE4" w:rsidRPr="0005480F" w:rsidRDefault="00CA1FE4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535ABD85" w14:textId="77777777" w:rsidR="00CA1FE4" w:rsidRPr="0005480F" w:rsidRDefault="00CA1FE4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1FE4" w:rsidRPr="0005480F" w14:paraId="294774FF" w14:textId="77777777" w:rsidTr="00657B15">
        <w:trPr>
          <w:trHeight w:val="392"/>
        </w:trPr>
        <w:tc>
          <w:tcPr>
            <w:tcW w:w="3780" w:type="dxa"/>
          </w:tcPr>
          <w:p w14:paraId="4A4FB0B7" w14:textId="772D7731" w:rsidR="00CA1FE4" w:rsidRPr="0005480F" w:rsidRDefault="00CA1FE4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21C0E" w:rsidRPr="00421C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563</w:t>
            </w:r>
          </w:p>
        </w:tc>
        <w:tc>
          <w:tcPr>
            <w:tcW w:w="1573" w:type="dxa"/>
          </w:tcPr>
          <w:p w14:paraId="6E3B37AA" w14:textId="77777777" w:rsidR="00CA1FE4" w:rsidRPr="0005480F" w:rsidRDefault="00CA1FE4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329" w:type="dxa"/>
          </w:tcPr>
          <w:p w14:paraId="70D37721" w14:textId="77777777" w:rsidR="00CA1FE4" w:rsidRPr="0005480F" w:rsidRDefault="00CA1FE4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93" w:type="dxa"/>
          </w:tcPr>
          <w:p w14:paraId="7B8E2F49" w14:textId="77777777" w:rsidR="00CA1FE4" w:rsidRPr="0005480F" w:rsidRDefault="00CA1FE4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B8FEEE" w14:textId="77777777" w:rsidR="00CA1FE4" w:rsidRPr="0005480F" w:rsidRDefault="00CA1FE4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C18AA3C" w14:textId="77777777" w:rsidR="00CA1FE4" w:rsidRPr="0005480F" w:rsidRDefault="00CA1FE4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1FE4" w:rsidRPr="0005480F" w14:paraId="60C7C561" w14:textId="77777777" w:rsidTr="00657B15">
        <w:trPr>
          <w:trHeight w:val="392"/>
        </w:trPr>
        <w:tc>
          <w:tcPr>
            <w:tcW w:w="3780" w:type="dxa"/>
          </w:tcPr>
          <w:p w14:paraId="35603321" w14:textId="77777777" w:rsidR="00CA1FE4" w:rsidRPr="0005480F" w:rsidRDefault="00CA1FE4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573" w:type="dxa"/>
          </w:tcPr>
          <w:p w14:paraId="46964052" w14:textId="77777777" w:rsidR="00CA1FE4" w:rsidRPr="0005480F" w:rsidRDefault="00CA1FE4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329" w:type="dxa"/>
          </w:tcPr>
          <w:p w14:paraId="0D2E60A2" w14:textId="77777777" w:rsidR="00CA1FE4" w:rsidRPr="0005480F" w:rsidRDefault="00CA1FE4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093" w:type="dxa"/>
          </w:tcPr>
          <w:p w14:paraId="473DEE55" w14:textId="77777777" w:rsidR="00CA1FE4" w:rsidRPr="0005480F" w:rsidRDefault="00CA1FE4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DED17A9" w14:textId="77777777" w:rsidR="00CA1FE4" w:rsidRPr="0005480F" w:rsidRDefault="00CA1FE4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7BB16DA1" w14:textId="77777777" w:rsidR="00CA1FE4" w:rsidRPr="0005480F" w:rsidRDefault="00CA1FE4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</w:tr>
      <w:tr w:rsidR="00CA1FE4" w:rsidRPr="0005480F" w14:paraId="7CD2294B" w14:textId="77777777" w:rsidTr="00657B15">
        <w:trPr>
          <w:trHeight w:val="392"/>
        </w:trPr>
        <w:tc>
          <w:tcPr>
            <w:tcW w:w="3780" w:type="dxa"/>
          </w:tcPr>
          <w:p w14:paraId="6AEBF8DF" w14:textId="77777777" w:rsidR="00CA1FE4" w:rsidRPr="0005480F" w:rsidRDefault="00CA1FE4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="Angsana New"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บริษัท เจดับเบิ้ลยูดี อินโฟโลจิสติกส์ จำกัด </w:t>
            </w:r>
          </w:p>
          <w:p w14:paraId="79B76CA8" w14:textId="77777777" w:rsidR="00CA1FE4" w:rsidRPr="0005480F" w:rsidRDefault="00CA1FE4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</w:t>
            </w:r>
            <w:r w:rsidRPr="0005480F">
              <w:rPr>
                <w:rFonts w:asciiTheme="majorBidi" w:hAnsiTheme="majorBidi" w:cs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1573" w:type="dxa"/>
          </w:tcPr>
          <w:p w14:paraId="0CD06DBC" w14:textId="77777777" w:rsidR="00CA1FE4" w:rsidRPr="0005480F" w:rsidRDefault="00CA1FE4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330E6CC9" w14:textId="5C523762" w:rsidR="00CA1FE4" w:rsidRPr="0005480F" w:rsidRDefault="00421C0E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421C0E">
              <w:rPr>
                <w:rFonts w:asciiTheme="majorBidi" w:hAnsiTheme="majorBidi" w:cs="Angsana New"/>
                <w:sz w:val="28"/>
                <w:szCs w:val="28"/>
              </w:rPr>
              <w:t>2</w:t>
            </w:r>
            <w:r w:rsidR="00CA1FE4" w:rsidRPr="0005480F">
              <w:rPr>
                <w:rFonts w:asciiTheme="majorBidi" w:hAnsiTheme="majorBidi" w:cs="Angsana New"/>
                <w:sz w:val="28"/>
                <w:szCs w:val="28"/>
              </w:rPr>
              <w:t xml:space="preserve">7 </w:t>
            </w:r>
            <w:r w:rsidR="00CA1FE4" w:rsidRPr="0005480F">
              <w:rPr>
                <w:rFonts w:asciiTheme="majorBidi" w:hAnsiTheme="majorBidi" w:cs="Angsana New"/>
                <w:sz w:val="28"/>
                <w:szCs w:val="28"/>
                <w:cs/>
              </w:rPr>
              <w:t>เม</w:t>
            </w:r>
            <w:r w:rsidR="00CA1FE4" w:rsidRPr="0005480F">
              <w:rPr>
                <w:rFonts w:asciiTheme="majorBidi" w:hAnsiTheme="majorBidi" w:cs="Angsana New" w:hint="cs"/>
                <w:sz w:val="28"/>
                <w:szCs w:val="28"/>
                <w:cs/>
              </w:rPr>
              <w:t>ษายน</w:t>
            </w:r>
            <w:r w:rsidR="00CA1FE4" w:rsidRPr="0005480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421C0E">
              <w:rPr>
                <w:rFonts w:asciiTheme="majorBidi" w:hAnsiTheme="majorBidi" w:cs="Angsana New"/>
                <w:sz w:val="28"/>
                <w:szCs w:val="28"/>
              </w:rPr>
              <w:t>2</w:t>
            </w:r>
            <w:r w:rsidR="00CA1FE4" w:rsidRPr="0005480F">
              <w:rPr>
                <w:rFonts w:asciiTheme="majorBidi" w:hAnsiTheme="majorBidi" w:cs="Angsana New"/>
                <w:sz w:val="28"/>
                <w:szCs w:val="28"/>
              </w:rPr>
              <w:t>563</w:t>
            </w:r>
          </w:p>
        </w:tc>
        <w:tc>
          <w:tcPr>
            <w:tcW w:w="1329" w:type="dxa"/>
          </w:tcPr>
          <w:p w14:paraId="4B702A4B" w14:textId="77777777" w:rsidR="00CA1FE4" w:rsidRPr="0005480F" w:rsidRDefault="00CA1FE4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29135FD5" w14:textId="469926D0" w:rsidR="00CA1FE4" w:rsidRPr="0005480F" w:rsidRDefault="00CA1FE4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พฤษภาคม </w:t>
            </w:r>
            <w:r w:rsidR="00421C0E" w:rsidRPr="00421C0E">
              <w:rPr>
                <w:rFonts w:asciiTheme="majorBidi" w:hAnsiTheme="majorBidi" w:cs="Angsana New"/>
                <w:sz w:val="28"/>
                <w:szCs w:val="28"/>
              </w:rPr>
              <w:t>2</w:t>
            </w:r>
            <w:r w:rsidRPr="0005480F">
              <w:rPr>
                <w:rFonts w:asciiTheme="majorBidi" w:hAnsiTheme="majorBidi" w:cs="Angsana New"/>
                <w:sz w:val="28"/>
                <w:szCs w:val="28"/>
              </w:rPr>
              <w:t>563</w:t>
            </w:r>
          </w:p>
        </w:tc>
        <w:tc>
          <w:tcPr>
            <w:tcW w:w="1093" w:type="dxa"/>
          </w:tcPr>
          <w:p w14:paraId="67502706" w14:textId="77777777" w:rsidR="00CA1FE4" w:rsidRPr="0005480F" w:rsidRDefault="00CA1FE4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08F5F750" w14:textId="5B4D51CA" w:rsidR="00CA1FE4" w:rsidRPr="0005480F" w:rsidRDefault="00421C0E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C0E">
              <w:rPr>
                <w:rFonts w:asciiTheme="majorBidi" w:hAnsiTheme="majorBidi" w:cs="Angsana New"/>
                <w:sz w:val="28"/>
                <w:szCs w:val="28"/>
              </w:rPr>
              <w:t>0</w:t>
            </w:r>
            <w:r w:rsidR="00CA1FE4" w:rsidRPr="0005480F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Pr="00421C0E">
              <w:rPr>
                <w:rFonts w:asciiTheme="majorBidi" w:hAnsiTheme="majorBidi" w:cs="Angsana New"/>
                <w:sz w:val="28"/>
                <w:szCs w:val="28"/>
              </w:rPr>
              <w:t>2</w:t>
            </w:r>
            <w:r w:rsidR="00CA1FE4" w:rsidRPr="0005480F">
              <w:rPr>
                <w:rFonts w:asciiTheme="majorBidi" w:hAnsiTheme="majorBidi" w:cs="Angsana New"/>
                <w:sz w:val="28"/>
                <w:szCs w:val="28"/>
                <w:cs/>
              </w:rPr>
              <w:t>5</w:t>
            </w:r>
          </w:p>
        </w:tc>
        <w:tc>
          <w:tcPr>
            <w:tcW w:w="236" w:type="dxa"/>
          </w:tcPr>
          <w:p w14:paraId="5F1D5B47" w14:textId="77777777" w:rsidR="00CA1FE4" w:rsidRPr="0005480F" w:rsidRDefault="00CA1FE4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4439ADF" w14:textId="77777777" w:rsidR="00CA1FE4" w:rsidRPr="0005480F" w:rsidRDefault="00CA1FE4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30991BF4" w14:textId="14203547" w:rsidR="00CA1FE4" w:rsidRPr="0005480F" w:rsidRDefault="00421C0E" w:rsidP="00657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C0E">
              <w:rPr>
                <w:rFonts w:asciiTheme="majorBidi" w:hAnsiTheme="majorBidi" w:cs="Angsana New"/>
                <w:sz w:val="28"/>
                <w:szCs w:val="28"/>
              </w:rPr>
              <w:t>2</w:t>
            </w:r>
            <w:r w:rsidR="00CA1FE4" w:rsidRPr="0005480F">
              <w:rPr>
                <w:rFonts w:asciiTheme="majorBidi" w:hAnsiTheme="majorBidi" w:cs="Angsana New"/>
                <w:sz w:val="28"/>
                <w:szCs w:val="28"/>
              </w:rPr>
              <w:t>55,</w:t>
            </w:r>
            <w:r w:rsidRPr="00421C0E">
              <w:rPr>
                <w:rFonts w:asciiTheme="majorBidi" w:hAnsiTheme="majorBidi" w:cs="Angsana New"/>
                <w:sz w:val="28"/>
                <w:szCs w:val="28"/>
              </w:rPr>
              <w:t>000</w:t>
            </w:r>
          </w:p>
        </w:tc>
      </w:tr>
    </w:tbl>
    <w:p w14:paraId="727D2B35" w14:textId="77777777" w:rsidR="009C5101" w:rsidRPr="0005480F" w:rsidRDefault="009C5101" w:rsidP="009C5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8"/>
          <w:szCs w:val="28"/>
          <w:cs/>
          <w:lang w:val="th-TH"/>
        </w:rPr>
      </w:pPr>
    </w:p>
    <w:p w14:paraId="5AB1320D" w14:textId="5AFEE268" w:rsidR="00783963" w:rsidRPr="0005480F" w:rsidRDefault="00202B12" w:rsidP="007242C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05480F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เครื่องมือทางการเงิน</w:t>
      </w:r>
    </w:p>
    <w:p w14:paraId="5ADA0459" w14:textId="77777777" w:rsidR="0055565A" w:rsidRPr="0005480F" w:rsidRDefault="0055565A" w:rsidP="00717C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D9D9D9"/>
        </w:rPr>
      </w:pPr>
    </w:p>
    <w:p w14:paraId="78E5AC2F" w14:textId="78479B8D" w:rsidR="003D2F72" w:rsidRPr="0005480F" w:rsidRDefault="003D2F72" w:rsidP="009777AF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 w:rsidRPr="0005480F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7D48E69E" w14:textId="77777777" w:rsidR="00E26F21" w:rsidRPr="0005480F" w:rsidRDefault="00E26F21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75FD1964" w14:textId="171F275A" w:rsidR="00373DBC" w:rsidRPr="0005480F" w:rsidRDefault="00373DBC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05480F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E26F21" w:rsidRPr="0005480F">
        <w:rPr>
          <w:rFonts w:asciiTheme="majorBidi" w:hAnsiTheme="majorBidi" w:cstheme="majorBidi"/>
          <w:sz w:val="28"/>
          <w:szCs w:val="28"/>
          <w:cs/>
          <w:lang w:bidi="th-TH"/>
        </w:rPr>
        <w:t>วัดมูลค่าด้วยราคาทุนตัดจำหน่าย</w:t>
      </w:r>
      <w:r w:rsidRPr="0005480F">
        <w:rPr>
          <w:rFonts w:asciiTheme="majorBidi" w:hAnsiTheme="majorBidi" w:cstheme="majorBidi"/>
          <w:sz w:val="28"/>
          <w:szCs w:val="28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05480F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</w:p>
    <w:p w14:paraId="2135691C" w14:textId="77777777" w:rsidR="007F0422" w:rsidRPr="0005480F" w:rsidRDefault="007F0422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2C04E4AF" w14:textId="77777777" w:rsidR="00703CBE" w:rsidRPr="0005480F" w:rsidRDefault="00703CBE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11CF1E14" w14:textId="3EC5240D" w:rsidR="00703CBE" w:rsidRPr="0005480F" w:rsidRDefault="00703CBE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  <w:sectPr w:rsidR="00703CBE" w:rsidRPr="0005480F" w:rsidSect="0059240F">
          <w:headerReference w:type="default" r:id="rId23"/>
          <w:footerReference w:type="default" r:id="rId24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5063" w:type="dxa"/>
        <w:tblInd w:w="-99" w:type="dxa"/>
        <w:tblLayout w:type="fixed"/>
        <w:tblLook w:val="04A0" w:firstRow="1" w:lastRow="0" w:firstColumn="1" w:lastColumn="0" w:noHBand="0" w:noVBand="1"/>
      </w:tblPr>
      <w:tblGrid>
        <w:gridCol w:w="2462"/>
        <w:gridCol w:w="722"/>
        <w:gridCol w:w="1263"/>
        <w:gridCol w:w="270"/>
        <w:gridCol w:w="1262"/>
        <w:gridCol w:w="270"/>
        <w:gridCol w:w="1262"/>
        <w:gridCol w:w="270"/>
        <w:gridCol w:w="1172"/>
        <w:gridCol w:w="236"/>
        <w:gridCol w:w="1082"/>
        <w:gridCol w:w="270"/>
        <w:gridCol w:w="1262"/>
        <w:gridCol w:w="270"/>
        <w:gridCol w:w="1352"/>
        <w:gridCol w:w="270"/>
        <w:gridCol w:w="1368"/>
      </w:tblGrid>
      <w:tr w:rsidR="00D93586" w:rsidRPr="0005480F" w14:paraId="497F5DA2" w14:textId="77777777" w:rsidTr="00F70AF1">
        <w:trPr>
          <w:trHeight w:val="261"/>
          <w:tblHeader/>
        </w:trPr>
        <w:tc>
          <w:tcPr>
            <w:tcW w:w="2462" w:type="dxa"/>
            <w:vAlign w:val="bottom"/>
          </w:tcPr>
          <w:p w14:paraId="3077EEB3" w14:textId="77777777" w:rsidR="00D93586" w:rsidRPr="0005480F" w:rsidRDefault="00D93586" w:rsidP="002C387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2" w:type="dxa"/>
            <w:vAlign w:val="bottom"/>
          </w:tcPr>
          <w:p w14:paraId="040D280A" w14:textId="77777777" w:rsidR="00D93586" w:rsidRPr="0005480F" w:rsidRDefault="00D93586" w:rsidP="002C387A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879" w:type="dxa"/>
            <w:gridSpan w:val="15"/>
            <w:vAlign w:val="bottom"/>
          </w:tcPr>
          <w:p w14:paraId="07C5C767" w14:textId="77777777" w:rsidR="00D93586" w:rsidRPr="0005480F" w:rsidRDefault="00D93586" w:rsidP="002C387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D93586" w:rsidRPr="0005480F" w14:paraId="6F5D9A95" w14:textId="77777777" w:rsidTr="00F70AF1">
        <w:trPr>
          <w:trHeight w:val="261"/>
          <w:tblHeader/>
        </w:trPr>
        <w:tc>
          <w:tcPr>
            <w:tcW w:w="2462" w:type="dxa"/>
            <w:vAlign w:val="bottom"/>
          </w:tcPr>
          <w:p w14:paraId="3637F7EE" w14:textId="77777777" w:rsidR="00D93586" w:rsidRPr="0005480F" w:rsidRDefault="00D93586" w:rsidP="002C387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2" w:type="dxa"/>
            <w:vAlign w:val="bottom"/>
          </w:tcPr>
          <w:p w14:paraId="1C2F2467" w14:textId="77777777" w:rsidR="00D93586" w:rsidRPr="0005480F" w:rsidRDefault="00D93586" w:rsidP="002C387A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879" w:type="dxa"/>
            <w:gridSpan w:val="15"/>
            <w:vAlign w:val="bottom"/>
          </w:tcPr>
          <w:p w14:paraId="57944D12" w14:textId="77777777" w:rsidR="00D93586" w:rsidRPr="0005480F" w:rsidRDefault="00D93586" w:rsidP="002C387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D93586" w:rsidRPr="0005480F" w14:paraId="39967201" w14:textId="77777777" w:rsidTr="00F70AF1">
        <w:trPr>
          <w:trHeight w:val="261"/>
          <w:tblHeader/>
        </w:trPr>
        <w:tc>
          <w:tcPr>
            <w:tcW w:w="2462" w:type="dxa"/>
            <w:vAlign w:val="bottom"/>
          </w:tcPr>
          <w:p w14:paraId="7500274F" w14:textId="77777777" w:rsidR="00D93586" w:rsidRPr="0005480F" w:rsidRDefault="00D93586" w:rsidP="002C387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2" w:type="dxa"/>
            <w:vAlign w:val="bottom"/>
          </w:tcPr>
          <w:p w14:paraId="21F0F22B" w14:textId="77777777" w:rsidR="00D93586" w:rsidRPr="0005480F" w:rsidRDefault="00D93586" w:rsidP="002C387A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769" w:type="dxa"/>
            <w:gridSpan w:val="7"/>
            <w:vAlign w:val="bottom"/>
          </w:tcPr>
          <w:p w14:paraId="338727D3" w14:textId="77777777" w:rsidR="00D93586" w:rsidRPr="0005480F" w:rsidRDefault="00D93586" w:rsidP="002C387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30F9913" w14:textId="77777777" w:rsidR="00D93586" w:rsidRPr="0005480F" w:rsidRDefault="00D93586" w:rsidP="002C387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874" w:type="dxa"/>
            <w:gridSpan w:val="7"/>
            <w:vAlign w:val="bottom"/>
          </w:tcPr>
          <w:p w14:paraId="68705C6B" w14:textId="77777777" w:rsidR="00D93586" w:rsidRPr="0005480F" w:rsidRDefault="00D93586" w:rsidP="002C387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D93586" w:rsidRPr="0005480F" w14:paraId="06DC4765" w14:textId="77777777" w:rsidTr="00F70AF1">
        <w:trPr>
          <w:trHeight w:val="261"/>
          <w:tblHeader/>
        </w:trPr>
        <w:tc>
          <w:tcPr>
            <w:tcW w:w="2462" w:type="dxa"/>
            <w:vAlign w:val="bottom"/>
            <w:hideMark/>
          </w:tcPr>
          <w:p w14:paraId="5BA050E0" w14:textId="77777777" w:rsidR="00D93586" w:rsidRPr="0005480F" w:rsidRDefault="00D93586" w:rsidP="002C387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2" w:type="dxa"/>
            <w:vAlign w:val="bottom"/>
            <w:hideMark/>
          </w:tcPr>
          <w:p w14:paraId="304B8A47" w14:textId="139353AB" w:rsidR="00D93586" w:rsidRPr="0005480F" w:rsidRDefault="00D93586" w:rsidP="002C387A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3" w:type="dxa"/>
            <w:vAlign w:val="bottom"/>
            <w:hideMark/>
          </w:tcPr>
          <w:p w14:paraId="5D0484A8" w14:textId="77777777" w:rsidR="00D93586" w:rsidRPr="0005480F" w:rsidRDefault="00D93586" w:rsidP="002C387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11620A15" w14:textId="77777777" w:rsidR="00D93586" w:rsidRPr="0005480F" w:rsidRDefault="00D93586" w:rsidP="002C387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2" w:type="dxa"/>
          </w:tcPr>
          <w:p w14:paraId="7929946D" w14:textId="77777777" w:rsidR="00D93586" w:rsidRPr="0005480F" w:rsidRDefault="00D93586" w:rsidP="002C387A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4B3020C5" w14:textId="77777777" w:rsidR="00D93586" w:rsidRPr="0005480F" w:rsidRDefault="00D93586" w:rsidP="002C387A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2" w:type="dxa"/>
            <w:vAlign w:val="bottom"/>
            <w:hideMark/>
          </w:tcPr>
          <w:p w14:paraId="1065F31F" w14:textId="77777777" w:rsidR="00D93586" w:rsidRPr="0005480F" w:rsidRDefault="00D93586" w:rsidP="002C387A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05480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22C9FAA" w14:textId="77777777" w:rsidR="00D93586" w:rsidRPr="0005480F" w:rsidRDefault="00D93586" w:rsidP="002C387A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2" w:type="dxa"/>
            <w:vAlign w:val="bottom"/>
            <w:hideMark/>
          </w:tcPr>
          <w:p w14:paraId="74F60775" w14:textId="77777777" w:rsidR="00D93586" w:rsidRPr="0005480F" w:rsidRDefault="00D93586" w:rsidP="002C387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D891761" w14:textId="77777777" w:rsidR="00D93586" w:rsidRPr="0005480F" w:rsidRDefault="00D93586" w:rsidP="002C387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2" w:type="dxa"/>
            <w:vAlign w:val="bottom"/>
            <w:hideMark/>
          </w:tcPr>
          <w:p w14:paraId="2F52B217" w14:textId="77777777" w:rsidR="00D93586" w:rsidRPr="0005480F" w:rsidRDefault="00D93586" w:rsidP="002C387A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1286EBA2" w14:textId="77777777" w:rsidR="00D93586" w:rsidRPr="0005480F" w:rsidRDefault="00D93586" w:rsidP="002C387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2" w:type="dxa"/>
            <w:vAlign w:val="bottom"/>
            <w:hideMark/>
          </w:tcPr>
          <w:p w14:paraId="5D0A6012" w14:textId="7BE6E787" w:rsidR="00D93586" w:rsidRPr="0005480F" w:rsidRDefault="00D93586" w:rsidP="002C387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7214718C" w14:textId="77777777" w:rsidR="00D93586" w:rsidRPr="0005480F" w:rsidRDefault="00D93586" w:rsidP="002C387A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  <w:hideMark/>
          </w:tcPr>
          <w:p w14:paraId="1554EDFD" w14:textId="77777777" w:rsidR="00D93586" w:rsidRPr="0005480F" w:rsidRDefault="00D93586" w:rsidP="002C387A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</w:tcPr>
          <w:p w14:paraId="763ACC90" w14:textId="77777777" w:rsidR="00D93586" w:rsidRPr="0005480F" w:rsidRDefault="00D93586" w:rsidP="002C387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  <w:vAlign w:val="bottom"/>
            <w:hideMark/>
          </w:tcPr>
          <w:p w14:paraId="48C69F5B" w14:textId="77777777" w:rsidR="00D93586" w:rsidRPr="0005480F" w:rsidRDefault="00D93586" w:rsidP="002C387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D93586" w:rsidRPr="0005480F" w14:paraId="6E6E245E" w14:textId="77777777" w:rsidTr="00F70AF1">
        <w:trPr>
          <w:trHeight w:val="261"/>
        </w:trPr>
        <w:tc>
          <w:tcPr>
            <w:tcW w:w="2462" w:type="dxa"/>
          </w:tcPr>
          <w:p w14:paraId="4BAB9F4B" w14:textId="77777777" w:rsidR="00D93586" w:rsidRPr="0005480F" w:rsidRDefault="00D93586" w:rsidP="002C387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2" w:type="dxa"/>
          </w:tcPr>
          <w:p w14:paraId="120AE387" w14:textId="77777777" w:rsidR="00D93586" w:rsidRPr="0005480F" w:rsidRDefault="00D93586" w:rsidP="002C38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879" w:type="dxa"/>
            <w:gridSpan w:val="15"/>
          </w:tcPr>
          <w:p w14:paraId="46C77F5E" w14:textId="77777777" w:rsidR="00D93586" w:rsidRPr="0005480F" w:rsidRDefault="00D93586" w:rsidP="002C38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5480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D93586" w:rsidRPr="0005480F" w14:paraId="269A09AA" w14:textId="77777777" w:rsidTr="00F70AF1">
        <w:trPr>
          <w:trHeight w:val="261"/>
        </w:trPr>
        <w:tc>
          <w:tcPr>
            <w:tcW w:w="2462" w:type="dxa"/>
            <w:hideMark/>
          </w:tcPr>
          <w:p w14:paraId="12762795" w14:textId="7B123B0D" w:rsidR="00D93586" w:rsidRPr="0005480F" w:rsidRDefault="00D93586" w:rsidP="002C387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421C0E" w:rsidRPr="00421C0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0</w:t>
            </w: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กันยายน </w:t>
            </w:r>
            <w:r w:rsidR="00421C0E" w:rsidRPr="00421C0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</w:t>
            </w: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564</w:t>
            </w:r>
          </w:p>
        </w:tc>
        <w:tc>
          <w:tcPr>
            <w:tcW w:w="722" w:type="dxa"/>
          </w:tcPr>
          <w:p w14:paraId="59D9354D" w14:textId="77777777" w:rsidR="00D93586" w:rsidRPr="0005480F" w:rsidRDefault="00D93586" w:rsidP="002C38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3" w:type="dxa"/>
          </w:tcPr>
          <w:p w14:paraId="7CDEB152" w14:textId="77777777" w:rsidR="00D93586" w:rsidRPr="0005480F" w:rsidRDefault="00D93586" w:rsidP="002C387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6459BA4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</w:tcPr>
          <w:p w14:paraId="37709801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842564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</w:tcPr>
          <w:p w14:paraId="699B7505" w14:textId="77777777" w:rsidR="00D93586" w:rsidRPr="0005480F" w:rsidRDefault="00D93586" w:rsidP="002C38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E53F39" w14:textId="77777777" w:rsidR="00D93586" w:rsidRPr="0005480F" w:rsidRDefault="00D93586" w:rsidP="002C38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4B73197" w14:textId="77777777" w:rsidR="00D93586" w:rsidRPr="0005480F" w:rsidRDefault="00D93586" w:rsidP="002C38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2F65D6D" w14:textId="77777777" w:rsidR="00D93586" w:rsidRPr="0005480F" w:rsidRDefault="00D93586" w:rsidP="002C38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306AE3E8" w14:textId="77777777" w:rsidR="00D93586" w:rsidRPr="0005480F" w:rsidRDefault="00D93586" w:rsidP="002C38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B615CC" w14:textId="77777777" w:rsidR="00D93586" w:rsidRPr="0005480F" w:rsidRDefault="00D93586" w:rsidP="002C38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</w:tcPr>
          <w:p w14:paraId="576EF6C5" w14:textId="77777777" w:rsidR="00D93586" w:rsidRPr="0005480F" w:rsidRDefault="00D93586" w:rsidP="002C38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6FDBE3B" w14:textId="77777777" w:rsidR="00D93586" w:rsidRPr="0005480F" w:rsidRDefault="00D93586" w:rsidP="002C38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</w:tcPr>
          <w:p w14:paraId="5F77AF07" w14:textId="77777777" w:rsidR="00D93586" w:rsidRPr="0005480F" w:rsidRDefault="00D93586" w:rsidP="002C38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829855" w14:textId="77777777" w:rsidR="00D93586" w:rsidRPr="0005480F" w:rsidRDefault="00D93586" w:rsidP="002C38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</w:tcPr>
          <w:p w14:paraId="661AA0DC" w14:textId="77777777" w:rsidR="00D93586" w:rsidRPr="0005480F" w:rsidRDefault="00D93586" w:rsidP="002C38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3586" w:rsidRPr="0005480F" w14:paraId="49A8B2E2" w14:textId="77777777" w:rsidTr="00F70AF1">
        <w:trPr>
          <w:trHeight w:val="261"/>
        </w:trPr>
        <w:tc>
          <w:tcPr>
            <w:tcW w:w="2462" w:type="dxa"/>
          </w:tcPr>
          <w:p w14:paraId="7E718E41" w14:textId="77777777" w:rsidR="00D93586" w:rsidRPr="0005480F" w:rsidRDefault="00D93586" w:rsidP="002C387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2" w:type="dxa"/>
          </w:tcPr>
          <w:p w14:paraId="656B4919" w14:textId="77777777" w:rsidR="00D93586" w:rsidRPr="0005480F" w:rsidRDefault="00D93586" w:rsidP="002C38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3" w:type="dxa"/>
          </w:tcPr>
          <w:p w14:paraId="5FE03D17" w14:textId="77777777" w:rsidR="00D93586" w:rsidRPr="0005480F" w:rsidRDefault="00D93586" w:rsidP="002C387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94829C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</w:tcPr>
          <w:p w14:paraId="346359B0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74858F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</w:tcPr>
          <w:p w14:paraId="2B34A9E0" w14:textId="77777777" w:rsidR="00D93586" w:rsidRPr="0005480F" w:rsidRDefault="00D93586" w:rsidP="002C38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65B192" w14:textId="77777777" w:rsidR="00D93586" w:rsidRPr="0005480F" w:rsidRDefault="00D93586" w:rsidP="002C38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E59F48C" w14:textId="77777777" w:rsidR="00D93586" w:rsidRPr="0005480F" w:rsidRDefault="00D93586" w:rsidP="002C38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C0775C7" w14:textId="77777777" w:rsidR="00D93586" w:rsidRPr="0005480F" w:rsidRDefault="00D93586" w:rsidP="002C38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653E21BE" w14:textId="77777777" w:rsidR="00D93586" w:rsidRPr="0005480F" w:rsidRDefault="00D93586" w:rsidP="002C38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A156AF" w14:textId="77777777" w:rsidR="00D93586" w:rsidRPr="0005480F" w:rsidRDefault="00D93586" w:rsidP="002C38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</w:tcPr>
          <w:p w14:paraId="17873731" w14:textId="77777777" w:rsidR="00D93586" w:rsidRPr="0005480F" w:rsidRDefault="00D93586" w:rsidP="002C38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95D0E72" w14:textId="77777777" w:rsidR="00D93586" w:rsidRPr="0005480F" w:rsidRDefault="00D93586" w:rsidP="002C38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</w:tcPr>
          <w:p w14:paraId="41FFF55E" w14:textId="77777777" w:rsidR="00D93586" w:rsidRPr="0005480F" w:rsidRDefault="00D93586" w:rsidP="002C38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74FBB5" w14:textId="77777777" w:rsidR="00D93586" w:rsidRPr="0005480F" w:rsidRDefault="00D93586" w:rsidP="002C38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</w:tcPr>
          <w:p w14:paraId="09E8F918" w14:textId="77777777" w:rsidR="00D93586" w:rsidRPr="0005480F" w:rsidRDefault="00D93586" w:rsidP="002C38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3586" w:rsidRPr="0005480F" w14:paraId="562979C7" w14:textId="77777777" w:rsidTr="00F70AF1">
        <w:trPr>
          <w:trHeight w:val="261"/>
        </w:trPr>
        <w:tc>
          <w:tcPr>
            <w:tcW w:w="2462" w:type="dxa"/>
            <w:hideMark/>
          </w:tcPr>
          <w:p w14:paraId="67E36589" w14:textId="77777777" w:rsidR="00D93586" w:rsidRPr="0005480F" w:rsidRDefault="00D93586" w:rsidP="002C387A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722" w:type="dxa"/>
          </w:tcPr>
          <w:p w14:paraId="19BB2605" w14:textId="77777777" w:rsidR="00D93586" w:rsidRPr="0005480F" w:rsidRDefault="00D93586" w:rsidP="002C38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3" w:type="dxa"/>
            <w:vAlign w:val="bottom"/>
          </w:tcPr>
          <w:p w14:paraId="3BAE3AD9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14770B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</w:tcPr>
          <w:p w14:paraId="7A279D29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C528A0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  <w:vAlign w:val="bottom"/>
          </w:tcPr>
          <w:p w14:paraId="12B47059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F46C13A" w14:textId="77777777" w:rsidR="00D93586" w:rsidRPr="0005480F" w:rsidRDefault="00D93586" w:rsidP="002C387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486F9F11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D363693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23D898B8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767934D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  <w:vAlign w:val="bottom"/>
          </w:tcPr>
          <w:p w14:paraId="6B8ABD3F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48B16A4" w14:textId="77777777" w:rsidR="00D93586" w:rsidRPr="0005480F" w:rsidRDefault="00D93586" w:rsidP="002C387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14:paraId="26F07C0E" w14:textId="77777777" w:rsidR="00D93586" w:rsidRPr="0005480F" w:rsidRDefault="00D93586" w:rsidP="002C387A">
            <w:pPr>
              <w:tabs>
                <w:tab w:val="clear" w:pos="680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2D3DCD4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</w:tcPr>
          <w:p w14:paraId="44CBB69D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70AF1" w:rsidRPr="0005480F" w14:paraId="30557939" w14:textId="77777777" w:rsidTr="00F70AF1">
        <w:trPr>
          <w:trHeight w:val="261"/>
        </w:trPr>
        <w:tc>
          <w:tcPr>
            <w:tcW w:w="2462" w:type="dxa"/>
            <w:hideMark/>
          </w:tcPr>
          <w:p w14:paraId="1031B1D8" w14:textId="24F62D8B" w:rsidR="00F70AF1" w:rsidRPr="0005480F" w:rsidRDefault="00F70AF1" w:rsidP="00F70AF1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722" w:type="dxa"/>
          </w:tcPr>
          <w:p w14:paraId="5D806A2F" w14:textId="77777777" w:rsidR="00F70AF1" w:rsidRPr="0005480F" w:rsidRDefault="00F70AF1" w:rsidP="00F70AF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3" w:type="dxa"/>
          </w:tcPr>
          <w:p w14:paraId="22766830" w14:textId="77777777" w:rsidR="00F70AF1" w:rsidRPr="0005480F" w:rsidRDefault="00F70AF1" w:rsidP="00F70AF1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t>-</w:t>
            </w:r>
          </w:p>
        </w:tc>
        <w:tc>
          <w:tcPr>
            <w:tcW w:w="270" w:type="dxa"/>
          </w:tcPr>
          <w:p w14:paraId="3387CE7B" w14:textId="77777777" w:rsidR="00F70AF1" w:rsidRPr="0005480F" w:rsidRDefault="00F70AF1" w:rsidP="00F70AF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14:paraId="7C0924BD" w14:textId="3FFCDA5D" w:rsidR="00F70AF1" w:rsidRPr="0005480F" w:rsidRDefault="00F70AF1" w:rsidP="00F70AF1">
            <w:pPr>
              <w:pStyle w:val="acctfourfigures"/>
              <w:tabs>
                <w:tab w:val="clear" w:pos="765"/>
                <w:tab w:val="decimal" w:pos="500"/>
                <w:tab w:val="decimal" w:pos="590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391,</w:t>
            </w:r>
            <w:r w:rsidR="00421C0E" w:rsidRPr="00421C0E">
              <w:rPr>
                <w:rFonts w:asciiTheme="majorBidi" w:hAnsiTheme="majorBidi" w:cs="Angsana New"/>
                <w:sz w:val="24"/>
                <w:szCs w:val="24"/>
                <w:lang w:val="en-US"/>
              </w:rPr>
              <w:t>20</w:t>
            </w:r>
            <w:r w:rsidRPr="0005480F">
              <w:rPr>
                <w:rFonts w:asciiTheme="majorBidi" w:hAnsiTheme="majorBidi" w:cs="Angsana New"/>
                <w:sz w:val="24"/>
                <w:szCs w:val="24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5D3619F" w14:textId="77777777" w:rsidR="00F70AF1" w:rsidRPr="0005480F" w:rsidRDefault="00F70AF1" w:rsidP="00F70AF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14:paraId="1954C716" w14:textId="77777777" w:rsidR="00F70AF1" w:rsidRPr="0005480F" w:rsidRDefault="00F70AF1" w:rsidP="00F70AF1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6664EA" w14:textId="77777777" w:rsidR="00F70AF1" w:rsidRPr="0005480F" w:rsidRDefault="00F70AF1" w:rsidP="00F70AF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</w:tcPr>
          <w:p w14:paraId="473A619D" w14:textId="7ED8932A" w:rsidR="00F70AF1" w:rsidRPr="0005480F" w:rsidRDefault="00F70AF1" w:rsidP="00F70AF1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391,</w:t>
            </w:r>
            <w:r w:rsidR="00421C0E" w:rsidRPr="00421C0E">
              <w:rPr>
                <w:rFonts w:asciiTheme="majorBidi" w:hAnsiTheme="majorBidi" w:cs="Angsana New"/>
                <w:sz w:val="24"/>
                <w:szCs w:val="24"/>
                <w:lang w:val="en-US"/>
              </w:rPr>
              <w:t>20</w:t>
            </w:r>
            <w:r w:rsidRPr="0005480F">
              <w:rPr>
                <w:rFonts w:asciiTheme="majorBidi" w:hAnsiTheme="majorBidi" w:cs="Angsana New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25BFA080" w14:textId="77777777" w:rsidR="00F70AF1" w:rsidRPr="0005480F" w:rsidRDefault="00F70AF1" w:rsidP="00F70AF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437D0785" w14:textId="75D2A1AF" w:rsidR="00F70AF1" w:rsidRPr="0005480F" w:rsidRDefault="00421C0E" w:rsidP="00F70AF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21C0E">
              <w:rPr>
                <w:rFonts w:asciiTheme="majorBidi" w:hAnsiTheme="majorBidi" w:cs="Angsana New"/>
                <w:sz w:val="24"/>
                <w:szCs w:val="24"/>
                <w:lang w:val="en-US"/>
              </w:rPr>
              <w:t>2</w:t>
            </w:r>
            <w:r w:rsidR="00F70AF1" w:rsidRPr="0005480F">
              <w:rPr>
                <w:rFonts w:asciiTheme="majorBidi" w:hAnsiTheme="majorBidi" w:cs="Angsana New"/>
                <w:sz w:val="24"/>
                <w:szCs w:val="24"/>
              </w:rPr>
              <w:t>66,645</w:t>
            </w:r>
          </w:p>
        </w:tc>
        <w:tc>
          <w:tcPr>
            <w:tcW w:w="270" w:type="dxa"/>
          </w:tcPr>
          <w:p w14:paraId="2E965BEC" w14:textId="77777777" w:rsidR="00F70AF1" w:rsidRPr="0005480F" w:rsidRDefault="00F70AF1" w:rsidP="00F70AF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</w:tcPr>
          <w:p w14:paraId="59514812" w14:textId="77777777" w:rsidR="00F70AF1" w:rsidRPr="0005480F" w:rsidRDefault="00F70AF1" w:rsidP="00F70AF1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E46C47D" w14:textId="77777777" w:rsidR="00F70AF1" w:rsidRPr="0005480F" w:rsidRDefault="00F70AF1" w:rsidP="00F70AF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</w:tcPr>
          <w:p w14:paraId="1BECC31C" w14:textId="6E5CD3C2" w:rsidR="00F70AF1" w:rsidRPr="0005480F" w:rsidRDefault="00F70AF1" w:rsidP="00F70AF1">
            <w:pPr>
              <w:pStyle w:val="acctfourfigures"/>
              <w:tabs>
                <w:tab w:val="clear" w:pos="765"/>
                <w:tab w:val="left" w:pos="610"/>
                <w:tab w:val="left" w:pos="940"/>
                <w:tab w:val="left" w:pos="97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421C0E" w:rsidRPr="00421C0E">
              <w:rPr>
                <w:rFonts w:asciiTheme="majorBidi" w:hAnsiTheme="majorBidi" w:cs="Angsana New"/>
                <w:sz w:val="24"/>
                <w:szCs w:val="24"/>
                <w:lang w:val="en-US"/>
              </w:rPr>
              <w:t>2</w:t>
            </w:r>
            <w:r w:rsidRPr="0005480F">
              <w:rPr>
                <w:rFonts w:asciiTheme="majorBidi" w:hAnsiTheme="majorBidi" w:cs="Angsana New"/>
                <w:sz w:val="24"/>
                <w:szCs w:val="24"/>
              </w:rPr>
              <w:t>4,561</w:t>
            </w:r>
          </w:p>
        </w:tc>
        <w:tc>
          <w:tcPr>
            <w:tcW w:w="270" w:type="dxa"/>
          </w:tcPr>
          <w:p w14:paraId="6505B886" w14:textId="77777777" w:rsidR="00F70AF1" w:rsidRPr="0005480F" w:rsidRDefault="00F70AF1" w:rsidP="00F70AF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2784E517" w14:textId="5079DFED" w:rsidR="00F70AF1" w:rsidRPr="0005480F" w:rsidRDefault="00F70AF1" w:rsidP="00F70AF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391,</w:t>
            </w:r>
            <w:r w:rsidR="00421C0E" w:rsidRPr="00421C0E">
              <w:rPr>
                <w:rFonts w:asciiTheme="majorBidi" w:hAnsiTheme="majorBidi" w:cs="Angsana New"/>
                <w:sz w:val="24"/>
                <w:szCs w:val="24"/>
                <w:lang w:val="en-US"/>
              </w:rPr>
              <w:t>20</w:t>
            </w:r>
            <w:r w:rsidRPr="0005480F">
              <w:rPr>
                <w:rFonts w:asciiTheme="majorBidi" w:hAnsiTheme="majorBidi" w:cs="Angsana New"/>
                <w:sz w:val="24"/>
                <w:szCs w:val="24"/>
              </w:rPr>
              <w:t>6</w:t>
            </w:r>
          </w:p>
        </w:tc>
      </w:tr>
      <w:tr w:rsidR="00F70AF1" w:rsidRPr="0005480F" w14:paraId="382891DF" w14:textId="77777777" w:rsidTr="00F70AF1">
        <w:trPr>
          <w:trHeight w:val="261"/>
        </w:trPr>
        <w:tc>
          <w:tcPr>
            <w:tcW w:w="2462" w:type="dxa"/>
            <w:hideMark/>
          </w:tcPr>
          <w:p w14:paraId="5A185FB0" w14:textId="4D8CA156" w:rsidR="00F70AF1" w:rsidRPr="0005480F" w:rsidRDefault="00F70AF1" w:rsidP="00F70AF1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722" w:type="dxa"/>
          </w:tcPr>
          <w:p w14:paraId="741BD6EC" w14:textId="77777777" w:rsidR="00F70AF1" w:rsidRPr="0005480F" w:rsidRDefault="00F70AF1" w:rsidP="00F70AF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3" w:type="dxa"/>
          </w:tcPr>
          <w:p w14:paraId="6B1122D4" w14:textId="77777777" w:rsidR="00F70AF1" w:rsidRPr="0005480F" w:rsidRDefault="00F70AF1" w:rsidP="00F70AF1">
            <w:pPr>
              <w:pStyle w:val="acctfourfigures"/>
              <w:tabs>
                <w:tab w:val="clear" w:pos="765"/>
                <w:tab w:val="decimal" w:pos="700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173</w:t>
            </w:r>
          </w:p>
        </w:tc>
        <w:tc>
          <w:tcPr>
            <w:tcW w:w="270" w:type="dxa"/>
          </w:tcPr>
          <w:p w14:paraId="0B720C0A" w14:textId="77777777" w:rsidR="00F70AF1" w:rsidRPr="0005480F" w:rsidRDefault="00F70AF1" w:rsidP="00F70AF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14:paraId="31449A33" w14:textId="77777777" w:rsidR="00F70AF1" w:rsidRPr="0005480F" w:rsidRDefault="00F70AF1" w:rsidP="00F70AF1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DC63B4" w14:textId="77777777" w:rsidR="00F70AF1" w:rsidRPr="0005480F" w:rsidRDefault="00F70AF1" w:rsidP="00F70AF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14:paraId="34E9CDAD" w14:textId="77777777" w:rsidR="00F70AF1" w:rsidRPr="0005480F" w:rsidRDefault="00F70AF1" w:rsidP="00F70AF1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844529" w14:textId="77777777" w:rsidR="00F70AF1" w:rsidRPr="0005480F" w:rsidRDefault="00F70AF1" w:rsidP="00F70AF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</w:tcPr>
          <w:p w14:paraId="555DEB2B" w14:textId="77777777" w:rsidR="00F70AF1" w:rsidRPr="0005480F" w:rsidRDefault="00F70AF1" w:rsidP="00F70AF1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173</w:t>
            </w:r>
          </w:p>
        </w:tc>
        <w:tc>
          <w:tcPr>
            <w:tcW w:w="236" w:type="dxa"/>
          </w:tcPr>
          <w:p w14:paraId="0F13B015" w14:textId="77777777" w:rsidR="00F70AF1" w:rsidRPr="0005480F" w:rsidRDefault="00F70AF1" w:rsidP="00F70AF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0156D8D8" w14:textId="77777777" w:rsidR="00F70AF1" w:rsidRPr="0005480F" w:rsidRDefault="00F70AF1" w:rsidP="00F70AF1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BC98752" w14:textId="77777777" w:rsidR="00F70AF1" w:rsidRPr="0005480F" w:rsidRDefault="00F70AF1" w:rsidP="00F70AF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</w:tcPr>
          <w:p w14:paraId="7D593F1C" w14:textId="77777777" w:rsidR="00F70AF1" w:rsidRPr="0005480F" w:rsidRDefault="00F70AF1" w:rsidP="00F70AF1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1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173</w:t>
            </w:r>
          </w:p>
        </w:tc>
        <w:tc>
          <w:tcPr>
            <w:tcW w:w="270" w:type="dxa"/>
          </w:tcPr>
          <w:p w14:paraId="63D71752" w14:textId="77777777" w:rsidR="00F70AF1" w:rsidRPr="0005480F" w:rsidRDefault="00F70AF1" w:rsidP="00F70AF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</w:tcPr>
          <w:p w14:paraId="4DA69242" w14:textId="77777777" w:rsidR="00F70AF1" w:rsidRPr="0005480F" w:rsidRDefault="00F70AF1" w:rsidP="00F70AF1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A45D648" w14:textId="77777777" w:rsidR="00F70AF1" w:rsidRPr="0005480F" w:rsidRDefault="00F70AF1" w:rsidP="00F70AF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43A35A4" w14:textId="77777777" w:rsidR="00F70AF1" w:rsidRPr="0005480F" w:rsidRDefault="00F70AF1" w:rsidP="00F70AF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173</w:t>
            </w:r>
          </w:p>
        </w:tc>
      </w:tr>
      <w:tr w:rsidR="00D93586" w:rsidRPr="0005480F" w14:paraId="09EC8811" w14:textId="77777777" w:rsidTr="00F70AF1">
        <w:trPr>
          <w:trHeight w:val="261"/>
        </w:trPr>
        <w:tc>
          <w:tcPr>
            <w:tcW w:w="2462" w:type="dxa"/>
            <w:hideMark/>
          </w:tcPr>
          <w:p w14:paraId="0770E1D2" w14:textId="77777777" w:rsidR="00D93586" w:rsidRPr="0005480F" w:rsidRDefault="00D93586" w:rsidP="002C387A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722" w:type="dxa"/>
          </w:tcPr>
          <w:p w14:paraId="1093E58C" w14:textId="77777777" w:rsidR="00D93586" w:rsidRPr="0005480F" w:rsidRDefault="00D93586" w:rsidP="002C38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14D9DE70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700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173</w:t>
            </w:r>
          </w:p>
        </w:tc>
        <w:tc>
          <w:tcPr>
            <w:tcW w:w="270" w:type="dxa"/>
          </w:tcPr>
          <w:p w14:paraId="05373978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A46EB6" w14:textId="32E6B43E" w:rsidR="00D93586" w:rsidRPr="0005480F" w:rsidRDefault="00D93586" w:rsidP="002C387A">
            <w:pPr>
              <w:pStyle w:val="acctfourfigures"/>
              <w:tabs>
                <w:tab w:val="clear" w:pos="765"/>
                <w:tab w:val="decimal" w:pos="500"/>
                <w:tab w:val="decimal" w:pos="590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391,</w:t>
            </w:r>
            <w:r w:rsidR="00421C0E" w:rsidRPr="00421C0E">
              <w:rPr>
                <w:rFonts w:asciiTheme="majorBidi" w:hAnsiTheme="majorBidi" w:cs="Angsana New"/>
                <w:b/>
                <w:bCs/>
                <w:sz w:val="24"/>
                <w:szCs w:val="24"/>
                <w:lang w:val="en-US"/>
              </w:rPr>
              <w:t>20</w:t>
            </w:r>
            <w:r w:rsidRPr="000548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93805D8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45257C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8BBBCBE" w14:textId="77777777" w:rsidR="00D93586" w:rsidRPr="0005480F" w:rsidRDefault="00D93586" w:rsidP="002C387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44B5CB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391,379</w:t>
            </w:r>
          </w:p>
        </w:tc>
        <w:tc>
          <w:tcPr>
            <w:tcW w:w="236" w:type="dxa"/>
            <w:vAlign w:val="bottom"/>
          </w:tcPr>
          <w:p w14:paraId="37FEEE62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4A0C03F0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9FFDBF6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  <w:vAlign w:val="bottom"/>
          </w:tcPr>
          <w:p w14:paraId="77A65B08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3FF4CF9" w14:textId="77777777" w:rsidR="00D93586" w:rsidRPr="0005480F" w:rsidRDefault="00D93586" w:rsidP="002C387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14:paraId="3438CB18" w14:textId="77777777" w:rsidR="00D93586" w:rsidRPr="0005480F" w:rsidRDefault="00D93586" w:rsidP="002C387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1D41B02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411CD38C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93586" w:rsidRPr="0005480F" w14:paraId="33915F16" w14:textId="77777777" w:rsidTr="00F70AF1">
        <w:trPr>
          <w:trHeight w:val="261"/>
        </w:trPr>
        <w:tc>
          <w:tcPr>
            <w:tcW w:w="2462" w:type="dxa"/>
          </w:tcPr>
          <w:p w14:paraId="522CB55D" w14:textId="77777777" w:rsidR="00D93586" w:rsidRPr="0005480F" w:rsidRDefault="00D93586" w:rsidP="002C387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722" w:type="dxa"/>
          </w:tcPr>
          <w:p w14:paraId="18368BAD" w14:textId="77777777" w:rsidR="00D93586" w:rsidRPr="0005480F" w:rsidRDefault="00D93586" w:rsidP="002C38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F992BFC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2394EF8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5B9753A3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70825C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245DDB7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D57643D" w14:textId="77777777" w:rsidR="00D93586" w:rsidRPr="0005480F" w:rsidRDefault="00D93586" w:rsidP="002C387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CAD38D3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C69C720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6108F39C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F769179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  <w:vAlign w:val="bottom"/>
          </w:tcPr>
          <w:p w14:paraId="72B794B6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7D10E72" w14:textId="77777777" w:rsidR="00D93586" w:rsidRPr="0005480F" w:rsidRDefault="00D93586" w:rsidP="002C387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14:paraId="7A23D67F" w14:textId="77777777" w:rsidR="00D93586" w:rsidRPr="0005480F" w:rsidRDefault="00D93586" w:rsidP="002C387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BE8B0FC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38DA8E49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3586" w:rsidRPr="0005480F" w14:paraId="44D04865" w14:textId="77777777" w:rsidTr="00F70AF1">
        <w:trPr>
          <w:trHeight w:val="261"/>
        </w:trPr>
        <w:tc>
          <w:tcPr>
            <w:tcW w:w="2462" w:type="dxa"/>
          </w:tcPr>
          <w:p w14:paraId="6AF99D4A" w14:textId="77777777" w:rsidR="00D93586" w:rsidRPr="0005480F" w:rsidRDefault="00D93586" w:rsidP="002C387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2" w:type="dxa"/>
          </w:tcPr>
          <w:p w14:paraId="051418F9" w14:textId="77777777" w:rsidR="00D93586" w:rsidRPr="0005480F" w:rsidRDefault="00D93586" w:rsidP="002C38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3" w:type="dxa"/>
            <w:vAlign w:val="bottom"/>
          </w:tcPr>
          <w:p w14:paraId="6F0EA9F3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09AB089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</w:tcPr>
          <w:p w14:paraId="697348EA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6C12E59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  <w:vAlign w:val="bottom"/>
          </w:tcPr>
          <w:p w14:paraId="3C1BD10B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22F5C21" w14:textId="77777777" w:rsidR="00D93586" w:rsidRPr="0005480F" w:rsidRDefault="00D93586" w:rsidP="002C387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3DEE1C41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2BEC147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1B09AE91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D7AA832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  <w:vAlign w:val="bottom"/>
          </w:tcPr>
          <w:p w14:paraId="459376DB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5439097" w14:textId="77777777" w:rsidR="00D93586" w:rsidRPr="0005480F" w:rsidRDefault="00D93586" w:rsidP="002C387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14:paraId="4C0ED350" w14:textId="77777777" w:rsidR="00D93586" w:rsidRPr="0005480F" w:rsidRDefault="00D93586" w:rsidP="002C387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FCD7176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3786AE0F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3586" w:rsidRPr="0005480F" w14:paraId="3A66E846" w14:textId="77777777" w:rsidTr="00F70AF1">
        <w:trPr>
          <w:trHeight w:val="261"/>
        </w:trPr>
        <w:tc>
          <w:tcPr>
            <w:tcW w:w="2462" w:type="dxa"/>
            <w:hideMark/>
          </w:tcPr>
          <w:p w14:paraId="05762775" w14:textId="77777777" w:rsidR="00D93586" w:rsidRPr="0005480F" w:rsidRDefault="00D93586" w:rsidP="002C387A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722" w:type="dxa"/>
          </w:tcPr>
          <w:p w14:paraId="20D46209" w14:textId="77777777" w:rsidR="00D93586" w:rsidRPr="0005480F" w:rsidRDefault="00D93586" w:rsidP="002C38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3" w:type="dxa"/>
          </w:tcPr>
          <w:p w14:paraId="0EC1C565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ABE6A2A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14:paraId="35FBA91F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93D844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14:paraId="4CDC5F8D" w14:textId="3F7BA138" w:rsidR="00D93586" w:rsidRPr="0005480F" w:rsidRDefault="00D93586" w:rsidP="002C38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(1,794,68</w:t>
            </w:r>
            <w:r w:rsidR="00421C0E" w:rsidRPr="00421C0E">
              <w:rPr>
                <w:rFonts w:asciiTheme="majorBidi" w:hAnsiTheme="majorBidi" w:cs="Angsana New"/>
                <w:sz w:val="24"/>
                <w:szCs w:val="24"/>
                <w:lang w:val="en-US"/>
              </w:rPr>
              <w:t>0</w:t>
            </w:r>
            <w:r w:rsidRPr="0005480F"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D4A7C90" w14:textId="77777777" w:rsidR="00D93586" w:rsidRPr="0005480F" w:rsidRDefault="00D93586" w:rsidP="002C387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</w:tcPr>
          <w:p w14:paraId="6D998012" w14:textId="5635A883" w:rsidR="00D93586" w:rsidRPr="0005480F" w:rsidRDefault="00D93586" w:rsidP="002C387A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(1,794,68</w:t>
            </w:r>
            <w:r w:rsidR="00421C0E" w:rsidRPr="00421C0E">
              <w:rPr>
                <w:rFonts w:asciiTheme="majorBidi" w:hAnsiTheme="majorBidi" w:cs="Angsana New"/>
                <w:sz w:val="24"/>
                <w:szCs w:val="24"/>
                <w:lang w:val="en-US"/>
              </w:rPr>
              <w:t>0</w:t>
            </w:r>
            <w:r w:rsidRPr="0005480F"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4D311A0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2057EDEF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84FB640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</w:tcPr>
          <w:p w14:paraId="550F9994" w14:textId="575556FF" w:rsidR="00D93586" w:rsidRPr="0005480F" w:rsidRDefault="00D93586" w:rsidP="002C387A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(1,81</w:t>
            </w:r>
            <w:r w:rsidR="002D482A">
              <w:rPr>
                <w:rFonts w:asciiTheme="majorBidi" w:hAnsiTheme="majorBidi" w:cs="Angsana New"/>
                <w:sz w:val="24"/>
                <w:szCs w:val="24"/>
                <w:lang w:val="en-US"/>
              </w:rPr>
              <w:t>1,115</w:t>
            </w:r>
            <w:r w:rsidRPr="0005480F"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283A4EC" w14:textId="77777777" w:rsidR="00D93586" w:rsidRPr="0005480F" w:rsidRDefault="00D93586" w:rsidP="002C387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</w:tcPr>
          <w:p w14:paraId="1F5AC9A1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8F5DB6F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AF02923" w14:textId="4A26BE4D" w:rsidR="00D93586" w:rsidRPr="0005480F" w:rsidRDefault="00D93586" w:rsidP="002C38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(1,81</w:t>
            </w:r>
            <w:r w:rsidR="002D482A">
              <w:rPr>
                <w:rFonts w:asciiTheme="majorBidi" w:hAnsiTheme="majorBidi" w:cs="Angsana New"/>
                <w:sz w:val="24"/>
                <w:szCs w:val="24"/>
              </w:rPr>
              <w:t>1,115</w:t>
            </w:r>
            <w:r w:rsidRPr="0005480F"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</w:tr>
      <w:tr w:rsidR="00D93586" w:rsidRPr="0005480F" w14:paraId="5350F6DC" w14:textId="77777777" w:rsidTr="00F70AF1">
        <w:trPr>
          <w:trHeight w:val="261"/>
        </w:trPr>
        <w:tc>
          <w:tcPr>
            <w:tcW w:w="2462" w:type="dxa"/>
            <w:hideMark/>
          </w:tcPr>
          <w:p w14:paraId="18E9A6FD" w14:textId="77777777" w:rsidR="00D93586" w:rsidRPr="0005480F" w:rsidRDefault="00D93586" w:rsidP="002C387A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722" w:type="dxa"/>
          </w:tcPr>
          <w:p w14:paraId="56B7FE6B" w14:textId="77777777" w:rsidR="00D93586" w:rsidRPr="0005480F" w:rsidRDefault="00D93586" w:rsidP="002C38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A825C9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CBE84D6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23FAC01D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5A8DF1E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845FC9" w14:textId="6F127096" w:rsidR="00D93586" w:rsidRPr="0005480F" w:rsidRDefault="00D93586" w:rsidP="002C38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(1,794,68</w:t>
            </w:r>
            <w:r w:rsidR="00421C0E" w:rsidRPr="00421C0E">
              <w:rPr>
                <w:rFonts w:asciiTheme="majorBidi" w:hAnsiTheme="majorBidi" w:cs="Angsana New"/>
                <w:b/>
                <w:bCs/>
                <w:sz w:val="24"/>
                <w:szCs w:val="24"/>
                <w:lang w:val="en-US"/>
              </w:rPr>
              <w:t>0</w:t>
            </w:r>
            <w:r w:rsidRPr="000548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35B6C59" w14:textId="77777777" w:rsidR="00D93586" w:rsidRPr="0005480F" w:rsidRDefault="00D93586" w:rsidP="002C387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58735D" w14:textId="19824C2E" w:rsidR="00D93586" w:rsidRPr="0005480F" w:rsidRDefault="00D93586" w:rsidP="002C387A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(1,794,68</w:t>
            </w:r>
            <w:r w:rsidR="00421C0E" w:rsidRPr="00421C0E">
              <w:rPr>
                <w:rFonts w:asciiTheme="majorBidi" w:hAnsiTheme="majorBidi" w:cs="Angsana New"/>
                <w:b/>
                <w:bCs/>
                <w:sz w:val="24"/>
                <w:szCs w:val="24"/>
                <w:lang w:val="en-US"/>
              </w:rPr>
              <w:t>0</w:t>
            </w:r>
            <w:r w:rsidRPr="000548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6D4E993D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7B59ACEC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A4BCC00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  <w:vAlign w:val="bottom"/>
          </w:tcPr>
          <w:p w14:paraId="08DDF5FE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632CA85" w14:textId="77777777" w:rsidR="00D93586" w:rsidRPr="0005480F" w:rsidRDefault="00D93586" w:rsidP="002C387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14:paraId="25902177" w14:textId="77777777" w:rsidR="00D93586" w:rsidRPr="0005480F" w:rsidRDefault="00D93586" w:rsidP="002C387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560A135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071532F8" w14:textId="77777777" w:rsidR="00D93586" w:rsidRPr="0005480F" w:rsidRDefault="00D93586" w:rsidP="002C38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6BBFA4D3" w14:textId="08EA4957" w:rsidR="00D8098D" w:rsidRPr="0005480F" w:rsidRDefault="00D8098D">
      <w:pPr>
        <w:rPr>
          <w:rFonts w:asciiTheme="majorBidi" w:hAnsiTheme="majorBidi" w:cstheme="majorBidi"/>
        </w:rPr>
      </w:pPr>
      <w:r w:rsidRPr="0005480F">
        <w:rPr>
          <w:rFonts w:asciiTheme="majorBidi" w:hAnsiTheme="majorBidi" w:cstheme="majorBidi"/>
        </w:rPr>
        <w:br w:type="page"/>
      </w:r>
    </w:p>
    <w:tbl>
      <w:tblPr>
        <w:tblW w:w="15039" w:type="dxa"/>
        <w:tblInd w:w="-99" w:type="dxa"/>
        <w:tblLayout w:type="fixed"/>
        <w:tblLook w:val="04A0" w:firstRow="1" w:lastRow="0" w:firstColumn="1" w:lastColumn="0" w:noHBand="0" w:noVBand="1"/>
      </w:tblPr>
      <w:tblGrid>
        <w:gridCol w:w="2457"/>
        <w:gridCol w:w="720"/>
        <w:gridCol w:w="1260"/>
        <w:gridCol w:w="270"/>
        <w:gridCol w:w="1260"/>
        <w:gridCol w:w="270"/>
        <w:gridCol w:w="1260"/>
        <w:gridCol w:w="270"/>
        <w:gridCol w:w="1170"/>
        <w:gridCol w:w="236"/>
        <w:gridCol w:w="1080"/>
        <w:gridCol w:w="270"/>
        <w:gridCol w:w="1260"/>
        <w:gridCol w:w="270"/>
        <w:gridCol w:w="1350"/>
        <w:gridCol w:w="270"/>
        <w:gridCol w:w="1366"/>
      </w:tblGrid>
      <w:tr w:rsidR="00C10C33" w:rsidRPr="0005480F" w14:paraId="218BFBD9" w14:textId="77777777" w:rsidTr="00795621">
        <w:trPr>
          <w:trHeight w:val="261"/>
          <w:tblHeader/>
        </w:trPr>
        <w:tc>
          <w:tcPr>
            <w:tcW w:w="2457" w:type="dxa"/>
            <w:vAlign w:val="bottom"/>
          </w:tcPr>
          <w:p w14:paraId="69345A98" w14:textId="5DED1807" w:rsidR="00C10C33" w:rsidRPr="0005480F" w:rsidRDefault="00C10C33" w:rsidP="00C10C3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18845FF3" w14:textId="77777777" w:rsidR="00C10C33" w:rsidRPr="0005480F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862" w:type="dxa"/>
            <w:gridSpan w:val="15"/>
            <w:vAlign w:val="bottom"/>
          </w:tcPr>
          <w:p w14:paraId="2961A1E1" w14:textId="77777777" w:rsidR="00C10C33" w:rsidRPr="0005480F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C10C33" w:rsidRPr="0005480F" w14:paraId="0EF90E16" w14:textId="77777777" w:rsidTr="00795621">
        <w:trPr>
          <w:trHeight w:val="261"/>
          <w:tblHeader/>
        </w:trPr>
        <w:tc>
          <w:tcPr>
            <w:tcW w:w="2457" w:type="dxa"/>
            <w:vAlign w:val="bottom"/>
          </w:tcPr>
          <w:p w14:paraId="124975C6" w14:textId="77777777" w:rsidR="00C10C33" w:rsidRPr="0005480F" w:rsidRDefault="00C10C33" w:rsidP="00C10C3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2737DA6A" w14:textId="77777777" w:rsidR="00C10C33" w:rsidRPr="0005480F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24C2D1CD" w14:textId="77777777" w:rsidR="00C10C33" w:rsidRPr="0005480F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0F76F46" w14:textId="77777777" w:rsidR="00C10C33" w:rsidRPr="0005480F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866" w:type="dxa"/>
            <w:gridSpan w:val="7"/>
            <w:vAlign w:val="bottom"/>
          </w:tcPr>
          <w:p w14:paraId="0F74CD6A" w14:textId="77777777" w:rsidR="00C10C33" w:rsidRPr="0005480F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10C33" w:rsidRPr="0005480F" w14:paraId="0861B921" w14:textId="77777777" w:rsidTr="00795621">
        <w:trPr>
          <w:trHeight w:val="261"/>
          <w:tblHeader/>
        </w:trPr>
        <w:tc>
          <w:tcPr>
            <w:tcW w:w="2457" w:type="dxa"/>
            <w:vAlign w:val="bottom"/>
            <w:hideMark/>
          </w:tcPr>
          <w:p w14:paraId="039E2CC6" w14:textId="4232B2E3" w:rsidR="00C10C33" w:rsidRPr="0005480F" w:rsidRDefault="00C10C33" w:rsidP="00C10C3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  <w:hideMark/>
          </w:tcPr>
          <w:p w14:paraId="6628660B" w14:textId="6EBA1487" w:rsidR="00C10C33" w:rsidRPr="0005480F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36DFA417" w14:textId="77777777" w:rsidR="00C10C33" w:rsidRPr="0005480F" w:rsidRDefault="00C10C33" w:rsidP="00CA78E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3CA6D601" w14:textId="77777777" w:rsidR="00C10C33" w:rsidRPr="0005480F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676CC16C" w14:textId="77777777" w:rsidR="00C10C33" w:rsidRPr="0005480F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52453D00" w14:textId="77777777" w:rsidR="00C10C33" w:rsidRPr="0005480F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45421100" w14:textId="77777777" w:rsidR="00C10C33" w:rsidRPr="0005480F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05480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2930B56" w14:textId="77777777" w:rsidR="00C10C33" w:rsidRPr="0005480F" w:rsidRDefault="00C10C33" w:rsidP="00C10C33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2E26B005" w14:textId="77777777" w:rsidR="00C10C33" w:rsidRPr="0005480F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D3B7820" w14:textId="77777777" w:rsidR="00C10C33" w:rsidRPr="0005480F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0D7C21F8" w14:textId="4B01ED98" w:rsidR="00C10C33" w:rsidRPr="0005480F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F2771"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6E2FDF5D" w14:textId="77777777" w:rsidR="00C10C33" w:rsidRPr="0005480F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3D98DC6F" w14:textId="4E54CE2F" w:rsidR="00C10C33" w:rsidRPr="0005480F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2C4D6CA9" w14:textId="77777777" w:rsidR="00C10C33" w:rsidRPr="0005480F" w:rsidRDefault="00C10C33" w:rsidP="00C10C33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314E5D2C" w14:textId="7B0A5DEE" w:rsidR="00C10C33" w:rsidRPr="0005480F" w:rsidRDefault="00C10C33" w:rsidP="00C10C33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F2771" w:rsidRPr="0005480F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2659294B" w14:textId="77777777" w:rsidR="00C10C33" w:rsidRPr="0005480F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66" w:type="dxa"/>
            <w:vAlign w:val="bottom"/>
            <w:hideMark/>
          </w:tcPr>
          <w:p w14:paraId="4591E096" w14:textId="77777777" w:rsidR="00C10C33" w:rsidRPr="0005480F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10C33" w:rsidRPr="0005480F" w14:paraId="1CFC92B6" w14:textId="77777777" w:rsidTr="00795621">
        <w:trPr>
          <w:trHeight w:val="261"/>
        </w:trPr>
        <w:tc>
          <w:tcPr>
            <w:tcW w:w="2457" w:type="dxa"/>
          </w:tcPr>
          <w:p w14:paraId="2807EA47" w14:textId="77777777" w:rsidR="00C10C33" w:rsidRPr="0005480F" w:rsidRDefault="00C10C33" w:rsidP="00C10C3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52B35D9D" w14:textId="77777777" w:rsidR="00C10C33" w:rsidRPr="0005480F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862" w:type="dxa"/>
            <w:gridSpan w:val="15"/>
          </w:tcPr>
          <w:p w14:paraId="461B363D" w14:textId="77777777" w:rsidR="00C10C33" w:rsidRPr="0005480F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5480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C10C33" w:rsidRPr="0005480F" w14:paraId="27131746" w14:textId="77777777" w:rsidTr="00795621">
        <w:trPr>
          <w:trHeight w:val="261"/>
        </w:trPr>
        <w:tc>
          <w:tcPr>
            <w:tcW w:w="2457" w:type="dxa"/>
            <w:hideMark/>
          </w:tcPr>
          <w:p w14:paraId="20950DB6" w14:textId="36C793D5" w:rsidR="00C10C33" w:rsidRPr="0005480F" w:rsidRDefault="00C10C33" w:rsidP="00C10C3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1F2771" w:rsidRPr="0005480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421C0E" w:rsidRPr="00421C0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</w:t>
            </w:r>
            <w:r w:rsidR="001F2771" w:rsidRPr="0005480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563</w:t>
            </w:r>
          </w:p>
        </w:tc>
        <w:tc>
          <w:tcPr>
            <w:tcW w:w="720" w:type="dxa"/>
          </w:tcPr>
          <w:p w14:paraId="113BBE6F" w14:textId="77777777" w:rsidR="00C10C33" w:rsidRPr="0005480F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3C056E75" w14:textId="77777777" w:rsidR="00C10C33" w:rsidRPr="0005480F" w:rsidRDefault="00C10C33" w:rsidP="00C10C3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6B58F1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C3FF89C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D313118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33536F1" w14:textId="77777777" w:rsidR="00C10C33" w:rsidRPr="0005480F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89917E" w14:textId="77777777" w:rsidR="00C10C33" w:rsidRPr="0005480F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79F75BA" w14:textId="77777777" w:rsidR="00C10C33" w:rsidRPr="0005480F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B742A14" w14:textId="77777777" w:rsidR="00C10C33" w:rsidRPr="0005480F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27EFC03" w14:textId="77777777" w:rsidR="00C10C33" w:rsidRPr="0005480F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96C226" w14:textId="77777777" w:rsidR="00C10C33" w:rsidRPr="0005480F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EA31B73" w14:textId="77777777" w:rsidR="00C10C33" w:rsidRPr="0005480F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60D722" w14:textId="77777777" w:rsidR="00C10C33" w:rsidRPr="0005480F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829EA5A" w14:textId="77777777" w:rsidR="00C10C33" w:rsidRPr="0005480F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103E9B" w14:textId="77777777" w:rsidR="00C10C33" w:rsidRPr="0005480F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</w:tcPr>
          <w:p w14:paraId="693EBE30" w14:textId="77777777" w:rsidR="00C10C33" w:rsidRPr="0005480F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10C33" w:rsidRPr="0005480F" w14:paraId="24D7A3F8" w14:textId="77777777" w:rsidTr="00795621">
        <w:trPr>
          <w:trHeight w:val="261"/>
        </w:trPr>
        <w:tc>
          <w:tcPr>
            <w:tcW w:w="2457" w:type="dxa"/>
          </w:tcPr>
          <w:p w14:paraId="62E0544C" w14:textId="21F3085C" w:rsidR="00C10C33" w:rsidRPr="0005480F" w:rsidRDefault="00C10C33" w:rsidP="00C10C3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530ECE7C" w14:textId="77777777" w:rsidR="00C10C33" w:rsidRPr="0005480F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7A1453F1" w14:textId="77777777" w:rsidR="00C10C33" w:rsidRPr="0005480F" w:rsidRDefault="00C10C33" w:rsidP="00C10C3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E55024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0405E35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06AC4BD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B0A43F3" w14:textId="77777777" w:rsidR="00C10C33" w:rsidRPr="0005480F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DDB173" w14:textId="77777777" w:rsidR="00C10C33" w:rsidRPr="0005480F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AED391B" w14:textId="77777777" w:rsidR="00C10C33" w:rsidRPr="0005480F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B4A0B8" w14:textId="77777777" w:rsidR="00C10C33" w:rsidRPr="0005480F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1867981" w14:textId="77777777" w:rsidR="00C10C33" w:rsidRPr="0005480F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F0085A" w14:textId="77777777" w:rsidR="00C10C33" w:rsidRPr="0005480F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97D5145" w14:textId="77777777" w:rsidR="00C10C33" w:rsidRPr="0005480F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A37F30" w14:textId="77777777" w:rsidR="00C10C33" w:rsidRPr="0005480F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65313FA" w14:textId="77777777" w:rsidR="00C10C33" w:rsidRPr="0005480F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3238DB" w14:textId="77777777" w:rsidR="00C10C33" w:rsidRPr="0005480F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</w:tcPr>
          <w:p w14:paraId="2DBC1E00" w14:textId="77777777" w:rsidR="00C10C33" w:rsidRPr="0005480F" w:rsidRDefault="00C10C33" w:rsidP="00C10C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10C33" w:rsidRPr="0005480F" w14:paraId="505D5162" w14:textId="77777777" w:rsidTr="00795621">
        <w:trPr>
          <w:trHeight w:val="261"/>
        </w:trPr>
        <w:tc>
          <w:tcPr>
            <w:tcW w:w="2457" w:type="dxa"/>
            <w:hideMark/>
          </w:tcPr>
          <w:p w14:paraId="2270981F" w14:textId="7EF1C37C" w:rsidR="00C10C33" w:rsidRPr="0005480F" w:rsidRDefault="00C10C33" w:rsidP="00C10C33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54889FDF" w14:textId="77777777" w:rsidR="00C10C33" w:rsidRPr="0005480F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86A1A36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97C482F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FEA003F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187488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83B8B27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F5639D9" w14:textId="77777777" w:rsidR="00C10C33" w:rsidRPr="0005480F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9F61C23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1A2508B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AF8B891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2CD64DF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CA3A2D1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CAA03AB" w14:textId="77777777" w:rsidR="00C10C33" w:rsidRPr="0005480F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15B857F" w14:textId="77777777" w:rsidR="00C10C33" w:rsidRPr="0005480F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1D32D4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</w:tcPr>
          <w:p w14:paraId="6E33B2C0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10C33" w:rsidRPr="0005480F" w14:paraId="668079CA" w14:textId="77777777" w:rsidTr="00795621">
        <w:trPr>
          <w:trHeight w:val="261"/>
        </w:trPr>
        <w:tc>
          <w:tcPr>
            <w:tcW w:w="2457" w:type="dxa"/>
            <w:hideMark/>
          </w:tcPr>
          <w:p w14:paraId="2707EA27" w14:textId="77777777" w:rsidR="00C10C33" w:rsidRPr="0005480F" w:rsidRDefault="00C10C33" w:rsidP="00C10C33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720" w:type="dxa"/>
          </w:tcPr>
          <w:p w14:paraId="75AEB3EE" w14:textId="77777777" w:rsidR="00C10C33" w:rsidRPr="0005480F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A39A287" w14:textId="497EEC57" w:rsidR="00C10C33" w:rsidRPr="0005480F" w:rsidRDefault="001F2771" w:rsidP="003816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C10C33" w:rsidRPr="000548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</w:p>
        </w:tc>
        <w:tc>
          <w:tcPr>
            <w:tcW w:w="270" w:type="dxa"/>
          </w:tcPr>
          <w:p w14:paraId="201CF2A1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194DF4F" w14:textId="251B45AD" w:rsidR="00C10C33" w:rsidRPr="0005480F" w:rsidRDefault="00421C0E" w:rsidP="0038165B">
            <w:pPr>
              <w:pStyle w:val="acctfourfigures"/>
              <w:tabs>
                <w:tab w:val="clear" w:pos="765"/>
                <w:tab w:val="decimal" w:pos="500"/>
                <w:tab w:val="decimal" w:pos="590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21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1F2771"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C10C33" w:rsidRPr="000548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F2771"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421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270" w:type="dxa"/>
          </w:tcPr>
          <w:p w14:paraId="1747A4DB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28C2027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4BA53A8" w14:textId="77777777" w:rsidR="00C10C33" w:rsidRPr="0005480F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B28258E" w14:textId="750D39DF" w:rsidR="00C10C33" w:rsidRPr="0005480F" w:rsidRDefault="00421C0E" w:rsidP="00C10C33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21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1F2771"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C10C33" w:rsidRPr="000548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F2771"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548</w:t>
            </w:r>
          </w:p>
        </w:tc>
        <w:tc>
          <w:tcPr>
            <w:tcW w:w="236" w:type="dxa"/>
            <w:vAlign w:val="bottom"/>
          </w:tcPr>
          <w:p w14:paraId="0E35840B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6174A1A" w14:textId="0DE94B26" w:rsidR="00C10C33" w:rsidRPr="0005480F" w:rsidRDefault="00421C0E" w:rsidP="00C10C3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21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1F2771"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C10C33" w:rsidRPr="000548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F2771"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421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270" w:type="dxa"/>
            <w:vAlign w:val="bottom"/>
          </w:tcPr>
          <w:p w14:paraId="36829273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A3918CC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B792DD8" w14:textId="77777777" w:rsidR="00C10C33" w:rsidRPr="0005480F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2E061E1" w14:textId="52AFA46A" w:rsidR="00C10C33" w:rsidRPr="0005480F" w:rsidRDefault="001F2771" w:rsidP="00C10C33">
            <w:pPr>
              <w:pStyle w:val="acctfourfigures"/>
              <w:tabs>
                <w:tab w:val="clear" w:pos="765"/>
                <w:tab w:val="left" w:pos="610"/>
                <w:tab w:val="left" w:pos="940"/>
                <w:tab w:val="left" w:pos="97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C10C33" w:rsidRPr="000548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</w:p>
        </w:tc>
        <w:tc>
          <w:tcPr>
            <w:tcW w:w="270" w:type="dxa"/>
          </w:tcPr>
          <w:p w14:paraId="3517C73C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</w:tcPr>
          <w:p w14:paraId="6C43221C" w14:textId="48FBD394" w:rsidR="00C10C33" w:rsidRPr="0005480F" w:rsidRDefault="00421C0E" w:rsidP="003816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21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1F2771"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C10C33" w:rsidRPr="000548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F2771"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548</w:t>
            </w:r>
          </w:p>
        </w:tc>
      </w:tr>
      <w:tr w:rsidR="00C10C33" w:rsidRPr="0005480F" w14:paraId="63E0B689" w14:textId="77777777" w:rsidTr="00795621">
        <w:trPr>
          <w:trHeight w:val="261"/>
        </w:trPr>
        <w:tc>
          <w:tcPr>
            <w:tcW w:w="2457" w:type="dxa"/>
            <w:hideMark/>
          </w:tcPr>
          <w:p w14:paraId="69CD30B1" w14:textId="77777777" w:rsidR="00C10C33" w:rsidRPr="0005480F" w:rsidRDefault="00C10C33" w:rsidP="00C10C33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720" w:type="dxa"/>
          </w:tcPr>
          <w:p w14:paraId="7FD1EF3B" w14:textId="77777777" w:rsidR="00C10C33" w:rsidRPr="0005480F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3D3B115" w14:textId="4FF736FF" w:rsidR="00C10C33" w:rsidRPr="0005480F" w:rsidRDefault="001F2771" w:rsidP="0038165B">
            <w:pPr>
              <w:pStyle w:val="acctfourfigures"/>
              <w:tabs>
                <w:tab w:val="clear" w:pos="765"/>
                <w:tab w:val="decimal" w:pos="700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173</w:t>
            </w:r>
          </w:p>
        </w:tc>
        <w:tc>
          <w:tcPr>
            <w:tcW w:w="270" w:type="dxa"/>
          </w:tcPr>
          <w:p w14:paraId="5B3D35D7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6475052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8E1441E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4FEDCB5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065F33C" w14:textId="77777777" w:rsidR="00C10C33" w:rsidRPr="0005480F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230F25A" w14:textId="28A41D3E" w:rsidR="00C10C33" w:rsidRPr="0005480F" w:rsidRDefault="001F2771" w:rsidP="00C10C33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</w:p>
        </w:tc>
        <w:tc>
          <w:tcPr>
            <w:tcW w:w="236" w:type="dxa"/>
            <w:vAlign w:val="bottom"/>
          </w:tcPr>
          <w:p w14:paraId="0ACE5153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8128ADC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A65EC1E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3201EB3" w14:textId="6D606162" w:rsidR="00C10C33" w:rsidRPr="0005480F" w:rsidRDefault="001F2771" w:rsidP="0038165B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1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</w:p>
        </w:tc>
        <w:tc>
          <w:tcPr>
            <w:tcW w:w="270" w:type="dxa"/>
            <w:vAlign w:val="bottom"/>
          </w:tcPr>
          <w:p w14:paraId="6246B721" w14:textId="77777777" w:rsidR="00C10C33" w:rsidRPr="0005480F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DEC61BA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06DF644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</w:tcPr>
          <w:p w14:paraId="158D2C14" w14:textId="7397F962" w:rsidR="00C10C33" w:rsidRPr="0005480F" w:rsidRDefault="001F2771" w:rsidP="003816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</w:p>
        </w:tc>
      </w:tr>
      <w:tr w:rsidR="00C10C33" w:rsidRPr="0005480F" w14:paraId="21D78A10" w14:textId="77777777" w:rsidTr="00795621">
        <w:trPr>
          <w:trHeight w:val="261"/>
        </w:trPr>
        <w:tc>
          <w:tcPr>
            <w:tcW w:w="2457" w:type="dxa"/>
            <w:hideMark/>
          </w:tcPr>
          <w:p w14:paraId="3EC77EBF" w14:textId="77777777" w:rsidR="00C10C33" w:rsidRPr="0005480F" w:rsidRDefault="00C10C33" w:rsidP="00C10C33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065646CC" w14:textId="77777777" w:rsidR="00C10C33" w:rsidRPr="0005480F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E6B8AE" w14:textId="3ADA373F" w:rsidR="00C10C33" w:rsidRPr="0005480F" w:rsidRDefault="001F2771" w:rsidP="0038165B">
            <w:pPr>
              <w:pStyle w:val="acctfourfigures"/>
              <w:tabs>
                <w:tab w:val="clear" w:pos="765"/>
                <w:tab w:val="decimal" w:pos="700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C10C33" w:rsidRPr="00054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21C0E" w:rsidRPr="00421C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22</w:t>
            </w: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14:paraId="4C47CA5F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92B6C36" w14:textId="183998BF" w:rsidR="00C10C33" w:rsidRPr="0005480F" w:rsidRDefault="00421C0E" w:rsidP="0038165B">
            <w:pPr>
              <w:pStyle w:val="acctfourfigures"/>
              <w:tabs>
                <w:tab w:val="clear" w:pos="765"/>
                <w:tab w:val="decimal" w:pos="500"/>
                <w:tab w:val="decimal" w:pos="590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1C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</w:t>
            </w:r>
            <w:r w:rsidR="001F2771"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C10C33" w:rsidRPr="00054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F2771"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421C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270" w:type="dxa"/>
          </w:tcPr>
          <w:p w14:paraId="11E33B52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677B40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DF02482" w14:textId="77777777" w:rsidR="00C10C33" w:rsidRPr="0005480F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B57C67" w14:textId="3DCF6039" w:rsidR="00C10C33" w:rsidRPr="0005480F" w:rsidRDefault="00421C0E" w:rsidP="00C10C33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1C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</w:t>
            </w:r>
            <w:r w:rsidR="001F2771"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C10C33" w:rsidRPr="00054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F2771"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  <w:r w:rsidRPr="00421C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1F2771"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4D72218E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E7E2FE3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9FFDA9A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7721632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ECA443E" w14:textId="77777777" w:rsidR="00C10C33" w:rsidRPr="0005480F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0A8F4B0" w14:textId="77777777" w:rsidR="00C10C33" w:rsidRPr="0005480F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CBFC893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247E7191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10C33" w:rsidRPr="0005480F" w14:paraId="7C04A0ED" w14:textId="77777777" w:rsidTr="00795621">
        <w:trPr>
          <w:trHeight w:val="261"/>
        </w:trPr>
        <w:tc>
          <w:tcPr>
            <w:tcW w:w="2457" w:type="dxa"/>
          </w:tcPr>
          <w:p w14:paraId="64D85F1A" w14:textId="77777777" w:rsidR="00C10C33" w:rsidRPr="0005480F" w:rsidRDefault="00C10C33" w:rsidP="00C10C3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5BC559BC" w14:textId="77777777" w:rsidR="00C10C33" w:rsidRPr="0005480F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D1073B6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33F4F8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3499E7E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521DCA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B4DBC4D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03DC1B9" w14:textId="77777777" w:rsidR="00C10C33" w:rsidRPr="0005480F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C3D9153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0FD030E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56B1983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8BE7FDF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F3C5A36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95DBF67" w14:textId="77777777" w:rsidR="00C10C33" w:rsidRPr="0005480F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C84C0F0" w14:textId="77777777" w:rsidR="00C10C33" w:rsidRPr="0005480F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BEA8DF3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7054B084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10C33" w:rsidRPr="0005480F" w14:paraId="68980E9F" w14:textId="77777777" w:rsidTr="00795621">
        <w:trPr>
          <w:trHeight w:val="261"/>
        </w:trPr>
        <w:tc>
          <w:tcPr>
            <w:tcW w:w="2457" w:type="dxa"/>
          </w:tcPr>
          <w:p w14:paraId="589E905E" w14:textId="77777777" w:rsidR="00C10C33" w:rsidRPr="0005480F" w:rsidRDefault="00C10C33" w:rsidP="00C10C3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5615521E" w14:textId="77777777" w:rsidR="00C10C33" w:rsidRPr="0005480F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AFC3F4A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14AD10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63FF49C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97EE8B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5A73D96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BF27D56" w14:textId="77777777" w:rsidR="00C10C33" w:rsidRPr="0005480F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0BEF78C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92BB59C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CE31656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EDCB3F7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3F0D296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8CBA5C0" w14:textId="77777777" w:rsidR="00C10C33" w:rsidRPr="0005480F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7A287BF" w14:textId="77777777" w:rsidR="00C10C33" w:rsidRPr="0005480F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13E91CA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486BBF55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10C33" w:rsidRPr="0005480F" w14:paraId="21C3C086" w14:textId="77777777" w:rsidTr="00795621">
        <w:trPr>
          <w:trHeight w:val="261"/>
        </w:trPr>
        <w:tc>
          <w:tcPr>
            <w:tcW w:w="2457" w:type="dxa"/>
            <w:hideMark/>
          </w:tcPr>
          <w:p w14:paraId="2C75D56F" w14:textId="77777777" w:rsidR="00C10C33" w:rsidRPr="0005480F" w:rsidRDefault="00C10C33" w:rsidP="00C10C33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720" w:type="dxa"/>
          </w:tcPr>
          <w:p w14:paraId="3F89DDD7" w14:textId="2728DAE8" w:rsidR="00C10C33" w:rsidRPr="0005480F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71044C4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62AEDDE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7F42F3F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DC5564E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68CE70B" w14:textId="5D6F2330" w:rsidR="00C10C33" w:rsidRPr="0005480F" w:rsidRDefault="00C10C33" w:rsidP="003816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F2771"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F2771"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0548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1F2771" w:rsidRPr="000548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1F2771" w:rsidRPr="000548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168882BD" w14:textId="77777777" w:rsidR="00C10C33" w:rsidRPr="0005480F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E0C5C50" w14:textId="7592FBFD" w:rsidR="00C10C33" w:rsidRPr="0005480F" w:rsidRDefault="00C10C33" w:rsidP="0038165B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F2771"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F2771"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F2771"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1F2771"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0B3E1FC4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955463E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774A087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03F1304" w14:textId="255B2FC4" w:rsidR="00C10C33" w:rsidRPr="0005480F" w:rsidRDefault="00C10C33" w:rsidP="00C10C3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F2771"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F2771"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F2771"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2EC94E3B" w14:textId="77777777" w:rsidR="00C10C33" w:rsidRPr="0005480F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BCAF5BC" w14:textId="77777777" w:rsidR="00C10C33" w:rsidRPr="0005480F" w:rsidRDefault="00C10C33" w:rsidP="00D72D48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442385D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6B79266B" w14:textId="71016363" w:rsidR="00C10C33" w:rsidRPr="0005480F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F2771"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F2771"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F2771"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10C33" w:rsidRPr="0005480F" w14:paraId="5381C3AD" w14:textId="77777777" w:rsidTr="00795621">
        <w:trPr>
          <w:trHeight w:val="261"/>
        </w:trPr>
        <w:tc>
          <w:tcPr>
            <w:tcW w:w="2457" w:type="dxa"/>
            <w:hideMark/>
          </w:tcPr>
          <w:p w14:paraId="6DBD8CA6" w14:textId="77777777" w:rsidR="00C10C33" w:rsidRPr="0005480F" w:rsidRDefault="00C10C33" w:rsidP="00C10C33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720" w:type="dxa"/>
          </w:tcPr>
          <w:p w14:paraId="1BC9B072" w14:textId="77777777" w:rsidR="00C10C33" w:rsidRPr="0005480F" w:rsidRDefault="00C10C33" w:rsidP="00C10C3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82CDDF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C20B049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D17DD47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790B0E7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DF6C07" w14:textId="30FCB4FF" w:rsidR="00C10C33" w:rsidRPr="0005480F" w:rsidRDefault="00C10C33" w:rsidP="003816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1F2771"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1F2771"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</w:t>
            </w:r>
            <w:r w:rsidR="00421C0E" w:rsidRPr="00421C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1F2771"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  <w:r w:rsidR="00421C0E" w:rsidRPr="00421C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="001F2771"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</w:t>
            </w: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6A4027C6" w14:textId="77777777" w:rsidR="00C10C33" w:rsidRPr="0005480F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42D1F6" w14:textId="6181FEB6" w:rsidR="00C10C33" w:rsidRPr="0005480F" w:rsidRDefault="00C10C33" w:rsidP="0038165B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1F2771"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F2771"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</w:t>
            </w:r>
            <w:r w:rsidR="00421C0E" w:rsidRPr="00421C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F2771"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421C0E" w:rsidRPr="00421C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1F2771"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307DADF3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087061D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7026146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15A92FE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AC60EF0" w14:textId="77777777" w:rsidR="00C10C33" w:rsidRPr="0005480F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B37DFFB" w14:textId="77777777" w:rsidR="00C10C33" w:rsidRPr="0005480F" w:rsidRDefault="00C10C33" w:rsidP="00C10C3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9989560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3DA73AA6" w14:textId="77777777" w:rsidR="00C10C33" w:rsidRPr="0005480F" w:rsidRDefault="00C10C33" w:rsidP="00C10C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68BA7E34" w14:textId="5D007312" w:rsidR="001A44B4" w:rsidRPr="0005480F" w:rsidRDefault="001A44B4">
      <w:pPr>
        <w:rPr>
          <w:rFonts w:asciiTheme="majorBidi" w:hAnsiTheme="majorBidi" w:cstheme="majorBidi"/>
        </w:rPr>
      </w:pPr>
      <w:r w:rsidRPr="0005480F">
        <w:rPr>
          <w:rFonts w:asciiTheme="majorBidi" w:hAnsiTheme="majorBidi" w:cstheme="majorBidi"/>
        </w:rPr>
        <w:br w:type="page"/>
      </w:r>
    </w:p>
    <w:tbl>
      <w:tblPr>
        <w:tblW w:w="149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720"/>
        <w:gridCol w:w="1260"/>
        <w:gridCol w:w="270"/>
        <w:gridCol w:w="1260"/>
        <w:gridCol w:w="270"/>
        <w:gridCol w:w="1170"/>
        <w:gridCol w:w="270"/>
        <w:gridCol w:w="1170"/>
        <w:gridCol w:w="270"/>
        <w:gridCol w:w="990"/>
        <w:gridCol w:w="360"/>
        <w:gridCol w:w="1260"/>
        <w:gridCol w:w="270"/>
        <w:gridCol w:w="1350"/>
        <w:gridCol w:w="270"/>
        <w:gridCol w:w="1350"/>
      </w:tblGrid>
      <w:tr w:rsidR="003A6AF3" w:rsidRPr="0005480F" w14:paraId="6E68A59F" w14:textId="77777777" w:rsidTr="002C387A">
        <w:trPr>
          <w:trHeight w:val="261"/>
          <w:tblHeader/>
        </w:trPr>
        <w:tc>
          <w:tcPr>
            <w:tcW w:w="2430" w:type="dxa"/>
            <w:vAlign w:val="bottom"/>
          </w:tcPr>
          <w:p w14:paraId="0A7D0206" w14:textId="77777777" w:rsidR="003A6AF3" w:rsidRPr="0005480F" w:rsidRDefault="003A6AF3" w:rsidP="002C387A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78C362F0" w14:textId="77777777" w:rsidR="003A6AF3" w:rsidRPr="0005480F" w:rsidRDefault="003A6AF3" w:rsidP="002C387A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0" w:type="dxa"/>
            <w:gridSpan w:val="15"/>
            <w:vAlign w:val="bottom"/>
          </w:tcPr>
          <w:p w14:paraId="7AB78B51" w14:textId="77777777" w:rsidR="003A6AF3" w:rsidRPr="0005480F" w:rsidRDefault="003A6AF3" w:rsidP="002C387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3A6AF3" w:rsidRPr="0005480F" w14:paraId="28A4AE34" w14:textId="77777777" w:rsidTr="002C387A">
        <w:trPr>
          <w:trHeight w:val="261"/>
          <w:tblHeader/>
        </w:trPr>
        <w:tc>
          <w:tcPr>
            <w:tcW w:w="2430" w:type="dxa"/>
            <w:vAlign w:val="bottom"/>
          </w:tcPr>
          <w:p w14:paraId="3FA6C710" w14:textId="77777777" w:rsidR="003A6AF3" w:rsidRPr="0005480F" w:rsidRDefault="003A6AF3" w:rsidP="002C387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7C2F85DA" w14:textId="77777777" w:rsidR="003A6AF3" w:rsidRPr="0005480F" w:rsidRDefault="003A6AF3" w:rsidP="002C387A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462F029E" w14:textId="77777777" w:rsidR="003A6AF3" w:rsidRPr="0005480F" w:rsidRDefault="003A6AF3" w:rsidP="002C387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14843C25" w14:textId="77777777" w:rsidR="003A6AF3" w:rsidRPr="0005480F" w:rsidRDefault="003A6AF3" w:rsidP="002C387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30041BA1" w14:textId="77777777" w:rsidR="003A6AF3" w:rsidRPr="0005480F" w:rsidRDefault="003A6AF3" w:rsidP="002C387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3A6AF3" w:rsidRPr="0005480F" w14:paraId="4A3AF4F1" w14:textId="77777777" w:rsidTr="002C387A">
        <w:trPr>
          <w:trHeight w:val="261"/>
          <w:tblHeader/>
        </w:trPr>
        <w:tc>
          <w:tcPr>
            <w:tcW w:w="2430" w:type="dxa"/>
            <w:vAlign w:val="bottom"/>
            <w:hideMark/>
          </w:tcPr>
          <w:p w14:paraId="50BBDC01" w14:textId="77777777" w:rsidR="003A6AF3" w:rsidRPr="0005480F" w:rsidRDefault="003A6AF3" w:rsidP="002C387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  <w:hideMark/>
          </w:tcPr>
          <w:p w14:paraId="51F3E768" w14:textId="278F25E5" w:rsidR="003A6AF3" w:rsidRPr="0005480F" w:rsidRDefault="003A6AF3" w:rsidP="002C387A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150160D8" w14:textId="77777777" w:rsidR="003A6AF3" w:rsidRPr="0005480F" w:rsidRDefault="003A6AF3" w:rsidP="002C387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</w:t>
            </w:r>
            <w:r w:rsidRPr="0005480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0548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หรือขาดทุน</w:t>
            </w:r>
          </w:p>
        </w:tc>
        <w:tc>
          <w:tcPr>
            <w:tcW w:w="270" w:type="dxa"/>
          </w:tcPr>
          <w:p w14:paraId="70ECECB2" w14:textId="77777777" w:rsidR="003A6AF3" w:rsidRPr="0005480F" w:rsidRDefault="003A6AF3" w:rsidP="002C387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4C416BA3" w14:textId="77777777" w:rsidR="003A6AF3" w:rsidRPr="0005480F" w:rsidRDefault="003A6AF3" w:rsidP="002C387A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04CB398A" w14:textId="77777777" w:rsidR="003A6AF3" w:rsidRPr="0005480F" w:rsidRDefault="003A6AF3" w:rsidP="002C387A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036B1723" w14:textId="77777777" w:rsidR="003A6AF3" w:rsidRPr="0005480F" w:rsidRDefault="003A6AF3" w:rsidP="002C387A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05480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E634F70" w14:textId="77777777" w:rsidR="003A6AF3" w:rsidRPr="0005480F" w:rsidRDefault="003A6AF3" w:rsidP="002C387A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02EB5E99" w14:textId="77777777" w:rsidR="003A6AF3" w:rsidRPr="0005480F" w:rsidRDefault="003A6AF3" w:rsidP="002C387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1A98BE12" w14:textId="77777777" w:rsidR="003A6AF3" w:rsidRPr="0005480F" w:rsidRDefault="003A6AF3" w:rsidP="002C387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70C06BA4" w14:textId="77777777" w:rsidR="003A6AF3" w:rsidRPr="0005480F" w:rsidRDefault="003A6AF3" w:rsidP="002C387A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360" w:type="dxa"/>
          </w:tcPr>
          <w:p w14:paraId="20EE5EC7" w14:textId="77777777" w:rsidR="003A6AF3" w:rsidRPr="0005480F" w:rsidRDefault="003A6AF3" w:rsidP="002C387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73B6B6DB" w14:textId="77E98EAE" w:rsidR="003A6AF3" w:rsidRPr="0005480F" w:rsidRDefault="003A6AF3" w:rsidP="002C387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4391E319" w14:textId="77777777" w:rsidR="003A6AF3" w:rsidRPr="0005480F" w:rsidRDefault="003A6AF3" w:rsidP="002C387A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4EC21384" w14:textId="77777777" w:rsidR="003A6AF3" w:rsidRPr="0005480F" w:rsidRDefault="003A6AF3" w:rsidP="002C387A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</w:tcPr>
          <w:p w14:paraId="06739C34" w14:textId="77777777" w:rsidR="003A6AF3" w:rsidRPr="0005480F" w:rsidRDefault="003A6AF3" w:rsidP="002C387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  <w:hideMark/>
          </w:tcPr>
          <w:p w14:paraId="1C3C23ED" w14:textId="77777777" w:rsidR="003A6AF3" w:rsidRPr="0005480F" w:rsidRDefault="003A6AF3" w:rsidP="002C387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3A6AF3" w:rsidRPr="0005480F" w14:paraId="07B5BC14" w14:textId="77777777" w:rsidTr="002C387A">
        <w:trPr>
          <w:trHeight w:val="261"/>
        </w:trPr>
        <w:tc>
          <w:tcPr>
            <w:tcW w:w="2430" w:type="dxa"/>
          </w:tcPr>
          <w:p w14:paraId="52D3A415" w14:textId="77777777" w:rsidR="003A6AF3" w:rsidRPr="0005480F" w:rsidRDefault="003A6AF3" w:rsidP="002C387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1C4A8E00" w14:textId="77777777" w:rsidR="003A6AF3" w:rsidRPr="0005480F" w:rsidRDefault="003A6AF3" w:rsidP="002C38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90" w:type="dxa"/>
            <w:gridSpan w:val="15"/>
          </w:tcPr>
          <w:p w14:paraId="73365DB4" w14:textId="77777777" w:rsidR="003A6AF3" w:rsidRPr="0005480F" w:rsidRDefault="003A6AF3" w:rsidP="002C38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5480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3A6AF3" w:rsidRPr="0005480F" w14:paraId="17680485" w14:textId="77777777" w:rsidTr="002C387A">
        <w:trPr>
          <w:trHeight w:val="261"/>
        </w:trPr>
        <w:tc>
          <w:tcPr>
            <w:tcW w:w="2430" w:type="dxa"/>
            <w:hideMark/>
          </w:tcPr>
          <w:p w14:paraId="61FCFE24" w14:textId="4A8542C5" w:rsidR="003A6AF3" w:rsidRPr="0005480F" w:rsidRDefault="003A6AF3" w:rsidP="003A6AF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421C0E" w:rsidRPr="00421C0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0</w:t>
            </w: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กันยายน </w:t>
            </w:r>
            <w:r w:rsidR="00421C0E" w:rsidRPr="00421C0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</w:t>
            </w: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564</w:t>
            </w:r>
          </w:p>
        </w:tc>
        <w:tc>
          <w:tcPr>
            <w:tcW w:w="720" w:type="dxa"/>
          </w:tcPr>
          <w:p w14:paraId="41AE91BB" w14:textId="77777777" w:rsidR="003A6AF3" w:rsidRPr="0005480F" w:rsidRDefault="003A6AF3" w:rsidP="003A6AF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611986ED" w14:textId="77777777" w:rsidR="003A6AF3" w:rsidRPr="0005480F" w:rsidRDefault="003A6AF3" w:rsidP="003A6AF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5A23B1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C17FEDD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993BA6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4924791" w14:textId="77777777" w:rsidR="003A6AF3" w:rsidRPr="0005480F" w:rsidRDefault="003A6AF3" w:rsidP="003A6AF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D04DAE" w14:textId="77777777" w:rsidR="003A6AF3" w:rsidRPr="0005480F" w:rsidRDefault="003A6AF3" w:rsidP="003A6AF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440FB67" w14:textId="77777777" w:rsidR="003A6AF3" w:rsidRPr="0005480F" w:rsidRDefault="003A6AF3" w:rsidP="003A6AF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F98D89" w14:textId="77777777" w:rsidR="003A6AF3" w:rsidRPr="0005480F" w:rsidRDefault="003A6AF3" w:rsidP="003A6AF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FB7A8EC" w14:textId="77777777" w:rsidR="003A6AF3" w:rsidRPr="0005480F" w:rsidRDefault="003A6AF3" w:rsidP="003A6AF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13D82BA5" w14:textId="77777777" w:rsidR="003A6AF3" w:rsidRPr="0005480F" w:rsidRDefault="003A6AF3" w:rsidP="003A6AF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70F1E79" w14:textId="77777777" w:rsidR="003A6AF3" w:rsidRPr="0005480F" w:rsidRDefault="003A6AF3" w:rsidP="003A6AF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10F760" w14:textId="77777777" w:rsidR="003A6AF3" w:rsidRPr="0005480F" w:rsidRDefault="003A6AF3" w:rsidP="003A6AF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7EEFB8A" w14:textId="77777777" w:rsidR="003A6AF3" w:rsidRPr="0005480F" w:rsidRDefault="003A6AF3" w:rsidP="003A6AF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634928E" w14:textId="77777777" w:rsidR="003A6AF3" w:rsidRPr="0005480F" w:rsidRDefault="003A6AF3" w:rsidP="003A6AF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9E73EFB" w14:textId="77777777" w:rsidR="003A6AF3" w:rsidRPr="0005480F" w:rsidRDefault="003A6AF3" w:rsidP="003A6AF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A6AF3" w:rsidRPr="0005480F" w14:paraId="78E0923A" w14:textId="77777777" w:rsidTr="002C387A">
        <w:trPr>
          <w:trHeight w:val="261"/>
        </w:trPr>
        <w:tc>
          <w:tcPr>
            <w:tcW w:w="2430" w:type="dxa"/>
          </w:tcPr>
          <w:p w14:paraId="0C8213EC" w14:textId="0F00D294" w:rsidR="003A6AF3" w:rsidRPr="0005480F" w:rsidRDefault="003A6AF3" w:rsidP="003A6AF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754301A6" w14:textId="77777777" w:rsidR="003A6AF3" w:rsidRPr="0005480F" w:rsidRDefault="003A6AF3" w:rsidP="003A6AF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26A330FF" w14:textId="77777777" w:rsidR="003A6AF3" w:rsidRPr="0005480F" w:rsidRDefault="003A6AF3" w:rsidP="003A6AF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9B6B7F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E77BE34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2C8AD47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7AC5536" w14:textId="77777777" w:rsidR="003A6AF3" w:rsidRPr="0005480F" w:rsidRDefault="003A6AF3" w:rsidP="003A6AF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4DB8FC" w14:textId="77777777" w:rsidR="003A6AF3" w:rsidRPr="0005480F" w:rsidRDefault="003A6AF3" w:rsidP="003A6AF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5BE5025" w14:textId="77777777" w:rsidR="003A6AF3" w:rsidRPr="0005480F" w:rsidRDefault="003A6AF3" w:rsidP="003A6AF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1588EA" w14:textId="77777777" w:rsidR="003A6AF3" w:rsidRPr="0005480F" w:rsidRDefault="003A6AF3" w:rsidP="003A6AF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2323AF2" w14:textId="77777777" w:rsidR="003A6AF3" w:rsidRPr="0005480F" w:rsidRDefault="003A6AF3" w:rsidP="003A6AF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4C0C29C2" w14:textId="77777777" w:rsidR="003A6AF3" w:rsidRPr="0005480F" w:rsidRDefault="003A6AF3" w:rsidP="003A6AF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9AAE6A3" w14:textId="77777777" w:rsidR="003A6AF3" w:rsidRPr="0005480F" w:rsidRDefault="003A6AF3" w:rsidP="003A6AF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5EAD43" w14:textId="77777777" w:rsidR="003A6AF3" w:rsidRPr="0005480F" w:rsidRDefault="003A6AF3" w:rsidP="003A6AF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729F06E" w14:textId="77777777" w:rsidR="003A6AF3" w:rsidRPr="0005480F" w:rsidRDefault="003A6AF3" w:rsidP="003A6AF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EF986FF" w14:textId="77777777" w:rsidR="003A6AF3" w:rsidRPr="0005480F" w:rsidRDefault="003A6AF3" w:rsidP="003A6AF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5BCD913" w14:textId="77777777" w:rsidR="003A6AF3" w:rsidRPr="0005480F" w:rsidRDefault="003A6AF3" w:rsidP="003A6AF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A6AF3" w:rsidRPr="0005480F" w14:paraId="4D4E07FA" w14:textId="77777777" w:rsidTr="002C387A">
        <w:trPr>
          <w:trHeight w:val="261"/>
        </w:trPr>
        <w:tc>
          <w:tcPr>
            <w:tcW w:w="2430" w:type="dxa"/>
            <w:hideMark/>
          </w:tcPr>
          <w:p w14:paraId="5A56C397" w14:textId="35D68FB0" w:rsidR="003A6AF3" w:rsidRPr="0005480F" w:rsidRDefault="003A6AF3" w:rsidP="003A6AF3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4D9A4FE5" w14:textId="77777777" w:rsidR="003A6AF3" w:rsidRPr="0005480F" w:rsidRDefault="003A6AF3" w:rsidP="003A6AF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33F7EE71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832E41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8925F36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25B6E2A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89E0909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1CD9EEB" w14:textId="77777777" w:rsidR="003A6AF3" w:rsidRPr="0005480F" w:rsidRDefault="003A6AF3" w:rsidP="003A6AF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85698EE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35AA18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ECB2712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42A6BAE6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15CEFD6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56995E5" w14:textId="77777777" w:rsidR="003A6AF3" w:rsidRPr="0005480F" w:rsidRDefault="003A6AF3" w:rsidP="003A6AF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EA85207" w14:textId="77777777" w:rsidR="003A6AF3" w:rsidRPr="0005480F" w:rsidRDefault="003A6AF3" w:rsidP="003A6AF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5F963C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0133E69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A6AF3" w:rsidRPr="0005480F" w14:paraId="37E11565" w14:textId="77777777" w:rsidTr="002C387A">
        <w:trPr>
          <w:trHeight w:val="261"/>
        </w:trPr>
        <w:tc>
          <w:tcPr>
            <w:tcW w:w="2430" w:type="dxa"/>
            <w:hideMark/>
          </w:tcPr>
          <w:p w14:paraId="4594E6C0" w14:textId="259F65DC" w:rsidR="003A6AF3" w:rsidRPr="0005480F" w:rsidRDefault="003A6AF3" w:rsidP="003A6AF3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720" w:type="dxa"/>
          </w:tcPr>
          <w:p w14:paraId="7C6520EC" w14:textId="77777777" w:rsidR="003A6AF3" w:rsidRPr="0005480F" w:rsidRDefault="003A6AF3" w:rsidP="003A6AF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4EAD0162" w14:textId="5775DF14" w:rsidR="003A6AF3" w:rsidRPr="0005480F" w:rsidRDefault="003A6AF3" w:rsidP="003A6AF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E1AEBFC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9DC0527" w14:textId="76211E93" w:rsidR="003A6AF3" w:rsidRPr="0005480F" w:rsidRDefault="00421C0E" w:rsidP="003A6AF3">
            <w:pPr>
              <w:pStyle w:val="acctfourfigures"/>
              <w:tabs>
                <w:tab w:val="clear" w:pos="765"/>
                <w:tab w:val="decimal" w:pos="701"/>
                <w:tab w:val="decimal" w:pos="880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21C0E">
              <w:rPr>
                <w:rFonts w:asciiTheme="majorBidi" w:hAnsiTheme="majorBidi" w:cs="Angsana New"/>
                <w:sz w:val="24"/>
                <w:szCs w:val="24"/>
                <w:lang w:val="en-US"/>
              </w:rPr>
              <w:t>2</w:t>
            </w:r>
            <w:r w:rsidR="003A6AF3" w:rsidRPr="0005480F">
              <w:rPr>
                <w:rFonts w:asciiTheme="majorBidi" w:hAnsiTheme="majorBidi" w:cs="Angsana New"/>
                <w:sz w:val="24"/>
                <w:szCs w:val="24"/>
              </w:rPr>
              <w:t>96,6</w:t>
            </w:r>
            <w:r w:rsidRPr="00421C0E">
              <w:rPr>
                <w:rFonts w:asciiTheme="majorBidi" w:hAnsiTheme="majorBidi" w:cs="Angsana New"/>
                <w:sz w:val="24"/>
                <w:szCs w:val="24"/>
                <w:lang w:val="en-US"/>
              </w:rPr>
              <w:t>2</w:t>
            </w:r>
            <w:r w:rsidR="003A6AF3" w:rsidRPr="0005480F">
              <w:rPr>
                <w:rFonts w:asciiTheme="majorBidi" w:hAnsiTheme="majorBidi" w:cs="Angsana New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18BE8482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FEE32CF" w14:textId="1D9E3EF3" w:rsidR="003A6AF3" w:rsidRPr="0005480F" w:rsidRDefault="003A6AF3" w:rsidP="003A6AF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0202942" w14:textId="77777777" w:rsidR="003A6AF3" w:rsidRPr="0005480F" w:rsidRDefault="003A6AF3" w:rsidP="003A6AF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CDB9EB1" w14:textId="011906FF" w:rsidR="003A6AF3" w:rsidRPr="0005480F" w:rsidRDefault="00421C0E" w:rsidP="003A6AF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21C0E">
              <w:rPr>
                <w:rFonts w:asciiTheme="majorBidi" w:hAnsiTheme="majorBidi" w:cs="Angsana New"/>
                <w:sz w:val="24"/>
                <w:szCs w:val="24"/>
                <w:lang w:val="en-US"/>
              </w:rPr>
              <w:t>2</w:t>
            </w:r>
            <w:r w:rsidR="003A6AF3" w:rsidRPr="0005480F">
              <w:rPr>
                <w:rFonts w:asciiTheme="majorBidi" w:hAnsiTheme="majorBidi" w:cs="Angsana New"/>
                <w:sz w:val="24"/>
                <w:szCs w:val="24"/>
              </w:rPr>
              <w:t>96,6</w:t>
            </w:r>
            <w:r w:rsidRPr="00421C0E">
              <w:rPr>
                <w:rFonts w:asciiTheme="majorBidi" w:hAnsiTheme="majorBidi" w:cs="Angsana New"/>
                <w:sz w:val="24"/>
                <w:szCs w:val="24"/>
                <w:lang w:val="en-US"/>
              </w:rPr>
              <w:t>2</w:t>
            </w:r>
            <w:r w:rsidR="003A6AF3" w:rsidRPr="0005480F">
              <w:rPr>
                <w:rFonts w:asciiTheme="majorBidi" w:hAnsiTheme="majorBidi" w:cs="Angsana New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1063E4B7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349F00F" w14:textId="5B37A404" w:rsidR="003A6AF3" w:rsidRPr="0005480F" w:rsidRDefault="00421C0E" w:rsidP="003A6AF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21C0E">
              <w:rPr>
                <w:rFonts w:asciiTheme="majorBidi" w:hAnsiTheme="majorBidi" w:cs="Angsana New"/>
                <w:sz w:val="24"/>
                <w:szCs w:val="24"/>
                <w:lang w:val="en-US"/>
              </w:rPr>
              <w:t>2</w:t>
            </w:r>
            <w:r w:rsidR="003A6AF3" w:rsidRPr="0005480F">
              <w:rPr>
                <w:rFonts w:asciiTheme="majorBidi" w:hAnsiTheme="majorBidi" w:cs="Angsana New"/>
                <w:sz w:val="24"/>
                <w:szCs w:val="24"/>
              </w:rPr>
              <w:t>66,645</w:t>
            </w:r>
          </w:p>
        </w:tc>
        <w:tc>
          <w:tcPr>
            <w:tcW w:w="360" w:type="dxa"/>
          </w:tcPr>
          <w:p w14:paraId="268B5667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A7E76EC" w14:textId="6DB33E1F" w:rsidR="003A6AF3" w:rsidRPr="0005480F" w:rsidRDefault="003A6AF3" w:rsidP="003A6AF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0A51CD7" w14:textId="77777777" w:rsidR="003A6AF3" w:rsidRPr="0005480F" w:rsidRDefault="003A6AF3" w:rsidP="003A6AF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9504D89" w14:textId="015CC58C" w:rsidR="003A6AF3" w:rsidRPr="0005480F" w:rsidRDefault="00421C0E" w:rsidP="003A6AF3">
            <w:pPr>
              <w:pStyle w:val="acctfourfigures"/>
              <w:tabs>
                <w:tab w:val="clear" w:pos="765"/>
                <w:tab w:val="decimal" w:pos="521"/>
                <w:tab w:val="decimal" w:pos="613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21C0E">
              <w:rPr>
                <w:rFonts w:asciiTheme="majorBidi" w:hAnsiTheme="majorBidi" w:cs="Angsana New"/>
                <w:sz w:val="24"/>
                <w:szCs w:val="24"/>
                <w:lang w:val="en-US"/>
              </w:rPr>
              <w:t>2</w:t>
            </w:r>
            <w:r w:rsidR="003A6AF3" w:rsidRPr="0005480F">
              <w:rPr>
                <w:rFonts w:asciiTheme="majorBidi" w:hAnsiTheme="majorBidi" w:cs="Angsana New"/>
                <w:sz w:val="24"/>
                <w:szCs w:val="24"/>
              </w:rPr>
              <w:t>9,979</w:t>
            </w:r>
          </w:p>
        </w:tc>
        <w:tc>
          <w:tcPr>
            <w:tcW w:w="270" w:type="dxa"/>
          </w:tcPr>
          <w:p w14:paraId="68BB23C2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E57C302" w14:textId="28B3187B" w:rsidR="003A6AF3" w:rsidRPr="0005480F" w:rsidRDefault="00421C0E" w:rsidP="003A6AF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21C0E">
              <w:rPr>
                <w:rFonts w:asciiTheme="majorBidi" w:hAnsiTheme="majorBidi" w:cs="Angsana New"/>
                <w:sz w:val="24"/>
                <w:szCs w:val="24"/>
                <w:lang w:val="en-US"/>
              </w:rPr>
              <w:t>2</w:t>
            </w:r>
            <w:r w:rsidR="003A6AF3" w:rsidRPr="0005480F">
              <w:rPr>
                <w:rFonts w:asciiTheme="majorBidi" w:hAnsiTheme="majorBidi" w:cs="Angsana New"/>
                <w:sz w:val="24"/>
                <w:szCs w:val="24"/>
              </w:rPr>
              <w:t>96,6</w:t>
            </w:r>
            <w:r w:rsidRPr="00421C0E">
              <w:rPr>
                <w:rFonts w:asciiTheme="majorBidi" w:hAnsiTheme="majorBidi" w:cs="Angsana New"/>
                <w:sz w:val="24"/>
                <w:szCs w:val="24"/>
                <w:lang w:val="en-US"/>
              </w:rPr>
              <w:t>2</w:t>
            </w:r>
            <w:r w:rsidR="003A6AF3" w:rsidRPr="0005480F">
              <w:rPr>
                <w:rFonts w:asciiTheme="majorBidi" w:hAnsiTheme="majorBidi" w:cs="Angsana New"/>
                <w:sz w:val="24"/>
                <w:szCs w:val="24"/>
              </w:rPr>
              <w:t>4</w:t>
            </w:r>
          </w:p>
        </w:tc>
      </w:tr>
      <w:tr w:rsidR="003A6AF3" w:rsidRPr="0005480F" w14:paraId="283DC03C" w14:textId="77777777" w:rsidTr="002C387A">
        <w:trPr>
          <w:trHeight w:val="261"/>
        </w:trPr>
        <w:tc>
          <w:tcPr>
            <w:tcW w:w="2430" w:type="dxa"/>
            <w:hideMark/>
          </w:tcPr>
          <w:p w14:paraId="50FE8C4C" w14:textId="4D072306" w:rsidR="003A6AF3" w:rsidRPr="0005480F" w:rsidRDefault="003A6AF3" w:rsidP="003A6AF3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720" w:type="dxa"/>
          </w:tcPr>
          <w:p w14:paraId="505919D3" w14:textId="77777777" w:rsidR="003A6AF3" w:rsidRPr="0005480F" w:rsidRDefault="003A6AF3" w:rsidP="003A6AF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054081CE" w14:textId="563A29C5" w:rsidR="003A6AF3" w:rsidRPr="0005480F" w:rsidRDefault="003A6AF3" w:rsidP="003A6AF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173</w:t>
            </w:r>
          </w:p>
        </w:tc>
        <w:tc>
          <w:tcPr>
            <w:tcW w:w="270" w:type="dxa"/>
          </w:tcPr>
          <w:p w14:paraId="16C0809F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21323DB" w14:textId="02C00AF6" w:rsidR="003A6AF3" w:rsidRPr="0005480F" w:rsidRDefault="003A6AF3" w:rsidP="003A6AF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3538F6D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7B24701" w14:textId="3C064DAC" w:rsidR="003A6AF3" w:rsidRPr="0005480F" w:rsidRDefault="003A6AF3" w:rsidP="003A6AF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D5AB540" w14:textId="77777777" w:rsidR="003A6AF3" w:rsidRPr="0005480F" w:rsidRDefault="003A6AF3" w:rsidP="003A6AF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BE82175" w14:textId="6D93237F" w:rsidR="003A6AF3" w:rsidRPr="0005480F" w:rsidRDefault="003A6AF3" w:rsidP="003A6AF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173</w:t>
            </w:r>
          </w:p>
        </w:tc>
        <w:tc>
          <w:tcPr>
            <w:tcW w:w="270" w:type="dxa"/>
          </w:tcPr>
          <w:p w14:paraId="63584ABC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380834" w14:textId="7A815E6C" w:rsidR="003A6AF3" w:rsidRPr="0005480F" w:rsidRDefault="003A6AF3" w:rsidP="003A6AF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799FA108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BF1B08E" w14:textId="1C93A80E" w:rsidR="003A6AF3" w:rsidRPr="0005480F" w:rsidRDefault="003A6AF3" w:rsidP="00FA0ABC">
            <w:pPr>
              <w:pStyle w:val="acctfourfigures"/>
              <w:tabs>
                <w:tab w:val="clear" w:pos="765"/>
                <w:tab w:val="decimal" w:pos="521"/>
                <w:tab w:val="decimal" w:pos="613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173</w:t>
            </w:r>
          </w:p>
        </w:tc>
        <w:tc>
          <w:tcPr>
            <w:tcW w:w="270" w:type="dxa"/>
          </w:tcPr>
          <w:p w14:paraId="020F3326" w14:textId="77777777" w:rsidR="003A6AF3" w:rsidRPr="0005480F" w:rsidRDefault="003A6AF3" w:rsidP="003A6AF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C29DA26" w14:textId="7130D6E6" w:rsidR="003A6AF3" w:rsidRPr="0005480F" w:rsidRDefault="003A6AF3" w:rsidP="003A6AF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CA2B721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95836DE" w14:textId="1BDBA282" w:rsidR="003A6AF3" w:rsidRPr="0005480F" w:rsidRDefault="003A6AF3" w:rsidP="003A6AF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173</w:t>
            </w:r>
          </w:p>
        </w:tc>
      </w:tr>
      <w:tr w:rsidR="003A6AF3" w:rsidRPr="0005480F" w14:paraId="36D33012" w14:textId="77777777" w:rsidTr="003A6AF3">
        <w:trPr>
          <w:trHeight w:val="289"/>
        </w:trPr>
        <w:tc>
          <w:tcPr>
            <w:tcW w:w="2430" w:type="dxa"/>
            <w:hideMark/>
          </w:tcPr>
          <w:p w14:paraId="6404929D" w14:textId="22E09A3C" w:rsidR="003A6AF3" w:rsidRPr="0005480F" w:rsidRDefault="003A6AF3" w:rsidP="003A6AF3">
            <w:pPr>
              <w:spacing w:line="360" w:lineRule="exact"/>
              <w:ind w:left="160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1E79828E" w14:textId="77777777" w:rsidR="003A6AF3" w:rsidRPr="0005480F" w:rsidRDefault="003A6AF3" w:rsidP="003A6AF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923C2E" w14:textId="46602E0C" w:rsidR="003A6AF3" w:rsidRPr="0005480F" w:rsidRDefault="003A6AF3" w:rsidP="003A6AF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173</w:t>
            </w:r>
          </w:p>
        </w:tc>
        <w:tc>
          <w:tcPr>
            <w:tcW w:w="270" w:type="dxa"/>
          </w:tcPr>
          <w:p w14:paraId="231B8C33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2DE520C" w14:textId="7D452D4B" w:rsidR="003A6AF3" w:rsidRPr="0005480F" w:rsidRDefault="00421C0E" w:rsidP="003A6AF3">
            <w:pPr>
              <w:pStyle w:val="acctfourfigures"/>
              <w:tabs>
                <w:tab w:val="clear" w:pos="765"/>
                <w:tab w:val="decimal" w:pos="701"/>
                <w:tab w:val="decimal" w:pos="880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1C0E">
              <w:rPr>
                <w:rFonts w:asciiTheme="majorBidi" w:hAnsiTheme="majorBidi" w:cs="Angsana New"/>
                <w:b/>
                <w:bCs/>
                <w:sz w:val="24"/>
                <w:szCs w:val="24"/>
                <w:lang w:val="en-US"/>
              </w:rPr>
              <w:t>2</w:t>
            </w:r>
            <w:r w:rsidR="003A6AF3" w:rsidRPr="000548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96,6</w:t>
            </w:r>
            <w:r w:rsidRPr="00421C0E">
              <w:rPr>
                <w:rFonts w:asciiTheme="majorBidi" w:hAnsiTheme="majorBidi" w:cs="Angsana New"/>
                <w:b/>
                <w:bCs/>
                <w:sz w:val="24"/>
                <w:szCs w:val="24"/>
                <w:lang w:val="en-US"/>
              </w:rPr>
              <w:t>2</w:t>
            </w:r>
            <w:r w:rsidR="003A6AF3" w:rsidRPr="000548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55FE882D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BAFCE4" w14:textId="2395E127" w:rsidR="003A6AF3" w:rsidRPr="0005480F" w:rsidRDefault="003A6AF3" w:rsidP="003A6AF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08488CD" w14:textId="77777777" w:rsidR="003A6AF3" w:rsidRPr="0005480F" w:rsidRDefault="003A6AF3" w:rsidP="003A6AF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80EF5F" w14:textId="09B4EBDC" w:rsidR="003A6AF3" w:rsidRPr="0005480F" w:rsidRDefault="00421C0E" w:rsidP="003A6AF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1C0E">
              <w:rPr>
                <w:rFonts w:asciiTheme="majorBidi" w:hAnsiTheme="majorBidi" w:cs="Angsana New"/>
                <w:b/>
                <w:bCs/>
                <w:sz w:val="24"/>
                <w:szCs w:val="24"/>
                <w:lang w:val="en-US"/>
              </w:rPr>
              <w:t>2</w:t>
            </w:r>
            <w:r w:rsidR="003A6AF3" w:rsidRPr="000548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96,797</w:t>
            </w:r>
          </w:p>
        </w:tc>
        <w:tc>
          <w:tcPr>
            <w:tcW w:w="270" w:type="dxa"/>
          </w:tcPr>
          <w:p w14:paraId="686BF39D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06DC1A7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5DAAE18F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F9C0622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FA448BB" w14:textId="77777777" w:rsidR="003A6AF3" w:rsidRPr="0005480F" w:rsidRDefault="003A6AF3" w:rsidP="003A6AF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C86E381" w14:textId="77777777" w:rsidR="003A6AF3" w:rsidRPr="0005480F" w:rsidRDefault="003A6AF3" w:rsidP="003A6AF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D2C732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A30A267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A6AF3" w:rsidRPr="0005480F" w14:paraId="17921ECE" w14:textId="77777777" w:rsidTr="002C387A">
        <w:trPr>
          <w:trHeight w:val="261"/>
        </w:trPr>
        <w:tc>
          <w:tcPr>
            <w:tcW w:w="2430" w:type="dxa"/>
          </w:tcPr>
          <w:p w14:paraId="5EE7F6AF" w14:textId="77777777" w:rsidR="003A6AF3" w:rsidRPr="0005480F" w:rsidRDefault="003A6AF3" w:rsidP="003A6AF3">
            <w:pPr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03EF70BE" w14:textId="77777777" w:rsidR="003A6AF3" w:rsidRPr="0005480F" w:rsidRDefault="003A6AF3" w:rsidP="003A6AF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13C4E259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32C2217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F2470D8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701"/>
                <w:tab w:val="decimal" w:pos="880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409F9EB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DC588FB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E24F281" w14:textId="77777777" w:rsidR="003A6AF3" w:rsidRPr="0005480F" w:rsidRDefault="003A6AF3" w:rsidP="003A6AF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A78193A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C6CA228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E95BB6F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51448889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D36C94F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D5B7DC" w14:textId="77777777" w:rsidR="003A6AF3" w:rsidRPr="0005480F" w:rsidRDefault="003A6AF3" w:rsidP="003A6AF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6FB5CCC" w14:textId="77777777" w:rsidR="003A6AF3" w:rsidRPr="0005480F" w:rsidRDefault="003A6AF3" w:rsidP="003A6AF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423CAD7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C294D95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A6AF3" w:rsidRPr="0005480F" w14:paraId="4CAAC19E" w14:textId="77777777" w:rsidTr="002C387A">
        <w:trPr>
          <w:trHeight w:val="261"/>
        </w:trPr>
        <w:tc>
          <w:tcPr>
            <w:tcW w:w="2430" w:type="dxa"/>
          </w:tcPr>
          <w:p w14:paraId="5BB477DC" w14:textId="0045B419" w:rsidR="003A6AF3" w:rsidRPr="0005480F" w:rsidRDefault="003A6AF3" w:rsidP="003A6AF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35672783" w14:textId="77777777" w:rsidR="003A6AF3" w:rsidRPr="0005480F" w:rsidRDefault="003A6AF3" w:rsidP="003A6AF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51639857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4D833F1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54DABCC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C485B4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14A2701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4C71852" w14:textId="77777777" w:rsidR="003A6AF3" w:rsidRPr="0005480F" w:rsidRDefault="003A6AF3" w:rsidP="003A6AF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4FCDC27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96A042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8EC085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337C7F2A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A2747B9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FF75966" w14:textId="77777777" w:rsidR="003A6AF3" w:rsidRPr="0005480F" w:rsidRDefault="003A6AF3" w:rsidP="003A6AF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F2D8C0D" w14:textId="77777777" w:rsidR="003A6AF3" w:rsidRPr="0005480F" w:rsidRDefault="003A6AF3" w:rsidP="003A6AF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629B14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EE40543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A6AF3" w:rsidRPr="0005480F" w14:paraId="1C5E1E44" w14:textId="77777777" w:rsidTr="002C387A">
        <w:trPr>
          <w:trHeight w:val="261"/>
        </w:trPr>
        <w:tc>
          <w:tcPr>
            <w:tcW w:w="2430" w:type="dxa"/>
          </w:tcPr>
          <w:p w14:paraId="4DD2AD61" w14:textId="5B102D53" w:rsidR="003A6AF3" w:rsidRPr="0005480F" w:rsidRDefault="003A6AF3" w:rsidP="003A6AF3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720" w:type="dxa"/>
          </w:tcPr>
          <w:p w14:paraId="26523A0E" w14:textId="77777777" w:rsidR="003A6AF3" w:rsidRPr="0005480F" w:rsidRDefault="003A6AF3" w:rsidP="003A6AF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B8A006E" w14:textId="3CE7291A" w:rsidR="003A6AF3" w:rsidRPr="0005480F" w:rsidRDefault="003A6AF3" w:rsidP="003A6AF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83F5188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279283" w14:textId="7AC4BECC" w:rsidR="003A6AF3" w:rsidRPr="0005480F" w:rsidRDefault="003A6AF3" w:rsidP="003A6AF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92CB010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26B350D" w14:textId="2B4B0AED" w:rsidR="003A6AF3" w:rsidRPr="0005480F" w:rsidRDefault="003A6AF3" w:rsidP="003A6AF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(1,794,68</w:t>
            </w:r>
            <w:r w:rsidR="00421C0E" w:rsidRPr="00421C0E">
              <w:rPr>
                <w:rFonts w:asciiTheme="majorBidi" w:hAnsiTheme="majorBidi" w:cs="Angsana New"/>
                <w:sz w:val="24"/>
                <w:szCs w:val="24"/>
                <w:lang w:val="en-US"/>
              </w:rPr>
              <w:t>0</w:t>
            </w:r>
            <w:r w:rsidRPr="0005480F"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5DEE207" w14:textId="77777777" w:rsidR="003A6AF3" w:rsidRPr="0005480F" w:rsidRDefault="003A6AF3" w:rsidP="003A6AF3">
            <w:pPr>
              <w:tabs>
                <w:tab w:val="clear" w:pos="680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920A20" w14:textId="7F23424D" w:rsidR="003A6AF3" w:rsidRPr="0005480F" w:rsidRDefault="003A6AF3" w:rsidP="003A6AF3">
            <w:pPr>
              <w:pStyle w:val="acctfourfigures"/>
              <w:tabs>
                <w:tab w:val="clear" w:pos="765"/>
                <w:tab w:val="decimal" w:pos="521"/>
                <w:tab w:val="decimal" w:pos="6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(1,794,68</w:t>
            </w:r>
            <w:r w:rsidR="00421C0E" w:rsidRPr="00421C0E">
              <w:rPr>
                <w:rFonts w:asciiTheme="majorBidi" w:hAnsiTheme="majorBidi" w:cs="Angsana New"/>
                <w:sz w:val="24"/>
                <w:szCs w:val="24"/>
                <w:lang w:val="en-US"/>
              </w:rPr>
              <w:t>0</w:t>
            </w:r>
            <w:r w:rsidRPr="0005480F"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79B4777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1171E8" w14:textId="2136EBE9" w:rsidR="003A6AF3" w:rsidRPr="0005480F" w:rsidRDefault="003A6AF3" w:rsidP="003A6AF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374B844F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71F98EC" w14:textId="04F8D733" w:rsidR="003A6AF3" w:rsidRPr="0005480F" w:rsidRDefault="003A6AF3" w:rsidP="00FA0AB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(1,81</w:t>
            </w:r>
            <w:r>
              <w:rPr>
                <w:rFonts w:asciiTheme="majorBidi" w:hAnsiTheme="majorBidi" w:cs="Angsana New"/>
                <w:sz w:val="24"/>
                <w:szCs w:val="24"/>
              </w:rPr>
              <w:t>1,115</w:t>
            </w:r>
            <w:r w:rsidRPr="0005480F"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23A87DA" w14:textId="77777777" w:rsidR="003A6AF3" w:rsidRPr="0005480F" w:rsidRDefault="003A6AF3" w:rsidP="003A6AF3">
            <w:pPr>
              <w:tabs>
                <w:tab w:val="clear" w:pos="680"/>
                <w:tab w:val="decimal" w:pos="595"/>
                <w:tab w:val="decimal" w:pos="796"/>
              </w:tabs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5A7A822C" w14:textId="7E7A1513" w:rsidR="003A6AF3" w:rsidRPr="0005480F" w:rsidRDefault="003A6AF3" w:rsidP="003A6AF3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8E0B2DE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4F3AC32B" w14:textId="62C36261" w:rsidR="003A6AF3" w:rsidRPr="0005480F" w:rsidRDefault="003A6AF3" w:rsidP="003A6AF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(1,81</w:t>
            </w:r>
            <w:r>
              <w:rPr>
                <w:rFonts w:asciiTheme="majorBidi" w:hAnsiTheme="majorBidi" w:cs="Angsana New"/>
                <w:sz w:val="24"/>
                <w:szCs w:val="24"/>
              </w:rPr>
              <w:t>1,115</w:t>
            </w:r>
            <w:r w:rsidRPr="0005480F"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</w:tr>
      <w:tr w:rsidR="003A6AF3" w:rsidRPr="0005480F" w14:paraId="34EED215" w14:textId="77777777" w:rsidTr="002C387A">
        <w:trPr>
          <w:trHeight w:val="261"/>
        </w:trPr>
        <w:tc>
          <w:tcPr>
            <w:tcW w:w="2430" w:type="dxa"/>
            <w:hideMark/>
          </w:tcPr>
          <w:p w14:paraId="61BBE1C8" w14:textId="72CC1C81" w:rsidR="003A6AF3" w:rsidRPr="0005480F" w:rsidRDefault="003A6AF3" w:rsidP="003A6AF3">
            <w:pPr>
              <w:spacing w:line="360" w:lineRule="exact"/>
              <w:ind w:left="160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720" w:type="dxa"/>
          </w:tcPr>
          <w:p w14:paraId="7FD18FA4" w14:textId="77777777" w:rsidR="003A6AF3" w:rsidRPr="0005480F" w:rsidRDefault="003A6AF3" w:rsidP="003A6AF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808C8D" w14:textId="79267D3F" w:rsidR="003A6AF3" w:rsidRPr="0005480F" w:rsidRDefault="003A6AF3" w:rsidP="003A6AF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F9CCE5F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DA5E17C" w14:textId="1416CF2D" w:rsidR="003A6AF3" w:rsidRPr="0005480F" w:rsidRDefault="003A6AF3" w:rsidP="003A6AF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FC83D1E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DD9764" w14:textId="311EB5DF" w:rsidR="003A6AF3" w:rsidRPr="0005480F" w:rsidRDefault="003A6AF3" w:rsidP="003A6AF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(1,794,68</w:t>
            </w:r>
            <w:r w:rsidR="00421C0E" w:rsidRPr="00421C0E">
              <w:rPr>
                <w:rFonts w:asciiTheme="majorBidi" w:hAnsiTheme="majorBidi" w:cs="Angsana New"/>
                <w:b/>
                <w:bCs/>
                <w:sz w:val="24"/>
                <w:szCs w:val="24"/>
                <w:lang w:val="en-US"/>
              </w:rPr>
              <w:t>0</w:t>
            </w:r>
            <w:r w:rsidRPr="000548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305BBF5" w14:textId="77777777" w:rsidR="003A6AF3" w:rsidRPr="0005480F" w:rsidRDefault="003A6AF3" w:rsidP="003A6AF3">
            <w:pPr>
              <w:tabs>
                <w:tab w:val="clear" w:pos="680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087DBF" w14:textId="1D19D8AD" w:rsidR="003A6AF3" w:rsidRPr="0005480F" w:rsidRDefault="003A6AF3" w:rsidP="003A6AF3">
            <w:pPr>
              <w:pStyle w:val="acctfourfigures"/>
              <w:tabs>
                <w:tab w:val="clear" w:pos="765"/>
                <w:tab w:val="decimal" w:pos="521"/>
                <w:tab w:val="decimal" w:pos="6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8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(1,794,68</w:t>
            </w:r>
            <w:r w:rsidR="00421C0E" w:rsidRPr="00421C0E">
              <w:rPr>
                <w:rFonts w:asciiTheme="majorBidi" w:hAnsiTheme="majorBidi" w:cs="Angsana New"/>
                <w:b/>
                <w:bCs/>
                <w:sz w:val="24"/>
                <w:szCs w:val="24"/>
                <w:lang w:val="en-US"/>
              </w:rPr>
              <w:t>0</w:t>
            </w:r>
            <w:r w:rsidRPr="000548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6CCD6C4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B57D087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02E7B525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E1D07B7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ABD9E99" w14:textId="77777777" w:rsidR="003A6AF3" w:rsidRPr="0005480F" w:rsidRDefault="003A6AF3" w:rsidP="003A6AF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277A1705" w14:textId="77777777" w:rsidR="003A6AF3" w:rsidRPr="0005480F" w:rsidRDefault="003A6AF3" w:rsidP="003A6AF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1D1E094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3BA1455D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3A6AF3" w:rsidRPr="0005480F" w14:paraId="71B11523" w14:textId="77777777" w:rsidTr="002C387A">
        <w:trPr>
          <w:trHeight w:val="261"/>
        </w:trPr>
        <w:tc>
          <w:tcPr>
            <w:tcW w:w="2430" w:type="dxa"/>
          </w:tcPr>
          <w:p w14:paraId="48FE4C8A" w14:textId="4F4012B8" w:rsidR="003A6AF3" w:rsidRPr="0005480F" w:rsidRDefault="003A6AF3" w:rsidP="003A6AF3">
            <w:pPr>
              <w:spacing w:line="360" w:lineRule="exact"/>
              <w:ind w:left="160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5ECB2CF6" w14:textId="77777777" w:rsidR="003A6AF3" w:rsidRPr="0005480F" w:rsidRDefault="003A6AF3" w:rsidP="003A6AF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3388C99C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1AB4342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2400FCC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EAAD044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6A047B4B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8FAEE19" w14:textId="77777777" w:rsidR="003A6AF3" w:rsidRPr="0005480F" w:rsidRDefault="003A6AF3" w:rsidP="003A6AF3">
            <w:pPr>
              <w:tabs>
                <w:tab w:val="clear" w:pos="680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5D8D069A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64333C4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B25964E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4C041FB4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5410F69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BF912E0" w14:textId="77777777" w:rsidR="003A6AF3" w:rsidRPr="0005480F" w:rsidRDefault="003A6AF3" w:rsidP="003A6AF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5D55EC25" w14:textId="77777777" w:rsidR="003A6AF3" w:rsidRPr="0005480F" w:rsidRDefault="003A6AF3" w:rsidP="003A6AF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451404D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7C1CA349" w14:textId="77777777" w:rsidR="003A6AF3" w:rsidRPr="0005480F" w:rsidRDefault="003A6AF3" w:rsidP="003A6AF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314D0942" w14:textId="5B33C05F" w:rsidR="00703CBE" w:rsidRPr="0005480F" w:rsidRDefault="00703C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  <w:r w:rsidRPr="0005480F">
        <w:rPr>
          <w:rFonts w:asciiTheme="majorBidi" w:hAnsiTheme="majorBidi" w:cstheme="majorBidi"/>
          <w:sz w:val="22"/>
          <w:szCs w:val="22"/>
        </w:rPr>
        <w:br w:type="page"/>
      </w:r>
    </w:p>
    <w:tbl>
      <w:tblPr>
        <w:tblW w:w="149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720"/>
        <w:gridCol w:w="1260"/>
        <w:gridCol w:w="270"/>
        <w:gridCol w:w="1260"/>
        <w:gridCol w:w="270"/>
        <w:gridCol w:w="1170"/>
        <w:gridCol w:w="270"/>
        <w:gridCol w:w="1170"/>
        <w:gridCol w:w="270"/>
        <w:gridCol w:w="990"/>
        <w:gridCol w:w="360"/>
        <w:gridCol w:w="1260"/>
        <w:gridCol w:w="270"/>
        <w:gridCol w:w="1350"/>
        <w:gridCol w:w="270"/>
        <w:gridCol w:w="1350"/>
      </w:tblGrid>
      <w:tr w:rsidR="00703CBE" w:rsidRPr="0005480F" w14:paraId="4E1C3241" w14:textId="77777777" w:rsidTr="00B45A80">
        <w:trPr>
          <w:trHeight w:val="261"/>
          <w:tblHeader/>
        </w:trPr>
        <w:tc>
          <w:tcPr>
            <w:tcW w:w="2430" w:type="dxa"/>
            <w:vAlign w:val="bottom"/>
          </w:tcPr>
          <w:p w14:paraId="7890C392" w14:textId="0A872B47" w:rsidR="007F0422" w:rsidRPr="0005480F" w:rsidRDefault="007F0422" w:rsidP="007F0422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64ABB504" w14:textId="77777777" w:rsidR="00703CBE" w:rsidRPr="0005480F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0" w:type="dxa"/>
            <w:gridSpan w:val="15"/>
            <w:vAlign w:val="bottom"/>
          </w:tcPr>
          <w:p w14:paraId="2A4C59C2" w14:textId="77777777" w:rsidR="00703CBE" w:rsidRPr="0005480F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703CBE" w:rsidRPr="0005480F" w14:paraId="197719EE" w14:textId="77777777" w:rsidTr="00B45A80">
        <w:trPr>
          <w:trHeight w:val="261"/>
          <w:tblHeader/>
        </w:trPr>
        <w:tc>
          <w:tcPr>
            <w:tcW w:w="2430" w:type="dxa"/>
            <w:vAlign w:val="bottom"/>
          </w:tcPr>
          <w:p w14:paraId="2AC0CC18" w14:textId="77777777" w:rsidR="00703CBE" w:rsidRPr="0005480F" w:rsidRDefault="00703CBE" w:rsidP="00703CB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41627E73" w14:textId="77777777" w:rsidR="00703CBE" w:rsidRPr="0005480F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7A99D16C" w14:textId="77777777" w:rsidR="00703CBE" w:rsidRPr="0005480F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7A041FA8" w14:textId="77777777" w:rsidR="00703CBE" w:rsidRPr="0005480F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0B3F60F4" w14:textId="77777777" w:rsidR="00703CBE" w:rsidRPr="0005480F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703CBE" w:rsidRPr="0005480F" w14:paraId="25555526" w14:textId="77777777" w:rsidTr="00B45A80">
        <w:trPr>
          <w:trHeight w:val="261"/>
          <w:tblHeader/>
        </w:trPr>
        <w:tc>
          <w:tcPr>
            <w:tcW w:w="2430" w:type="dxa"/>
            <w:vAlign w:val="bottom"/>
            <w:hideMark/>
          </w:tcPr>
          <w:p w14:paraId="092A762A" w14:textId="6A5DA2E1" w:rsidR="00703CBE" w:rsidRPr="0005480F" w:rsidRDefault="00703CBE" w:rsidP="00703CB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  <w:hideMark/>
          </w:tcPr>
          <w:p w14:paraId="3D03CD4D" w14:textId="0E6CB351" w:rsidR="00703CBE" w:rsidRPr="0005480F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55E7C49C" w14:textId="72A5C466" w:rsidR="00703CBE" w:rsidRPr="0005480F" w:rsidRDefault="00703CBE" w:rsidP="0032538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</w:t>
            </w:r>
            <w:r w:rsidR="00B45A80" w:rsidRPr="0005480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B45A80" w:rsidRPr="0005480F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0548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หรือขาดทุน</w:t>
            </w:r>
          </w:p>
        </w:tc>
        <w:tc>
          <w:tcPr>
            <w:tcW w:w="270" w:type="dxa"/>
          </w:tcPr>
          <w:p w14:paraId="376E7302" w14:textId="77777777" w:rsidR="00703CBE" w:rsidRPr="0005480F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233EE181" w14:textId="77777777" w:rsidR="00703CBE" w:rsidRPr="0005480F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3E5DDA2B" w14:textId="77777777" w:rsidR="00703CBE" w:rsidRPr="0005480F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31878853" w14:textId="77777777" w:rsidR="00703CBE" w:rsidRPr="0005480F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05480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785B6CA" w14:textId="77777777" w:rsidR="00703CBE" w:rsidRPr="0005480F" w:rsidRDefault="00703CBE" w:rsidP="00703CBE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1FC226AC" w14:textId="77777777" w:rsidR="00703CBE" w:rsidRPr="0005480F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6524C4E" w14:textId="77777777" w:rsidR="00703CBE" w:rsidRPr="0005480F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4E46328A" w14:textId="0F693B59" w:rsidR="00703CBE" w:rsidRPr="0005480F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F2771"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360" w:type="dxa"/>
          </w:tcPr>
          <w:p w14:paraId="760DA8AE" w14:textId="77777777" w:rsidR="00703CBE" w:rsidRPr="0005480F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050CFF2B" w14:textId="5B2F1219" w:rsidR="00703CBE" w:rsidRPr="0005480F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5EA5D415" w14:textId="77777777" w:rsidR="00703CBE" w:rsidRPr="0005480F" w:rsidRDefault="00703CBE" w:rsidP="00703CBE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1AC62410" w14:textId="03B9AEEF" w:rsidR="00703CBE" w:rsidRPr="0005480F" w:rsidRDefault="00703CBE" w:rsidP="00703CBE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F2771" w:rsidRPr="0005480F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3E624C02" w14:textId="77777777" w:rsidR="00703CBE" w:rsidRPr="0005480F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  <w:hideMark/>
          </w:tcPr>
          <w:p w14:paraId="5C0ACC88" w14:textId="77777777" w:rsidR="00703CBE" w:rsidRPr="0005480F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703CBE" w:rsidRPr="0005480F" w14:paraId="26E353CD" w14:textId="77777777" w:rsidTr="00B45A80">
        <w:trPr>
          <w:trHeight w:val="261"/>
        </w:trPr>
        <w:tc>
          <w:tcPr>
            <w:tcW w:w="2430" w:type="dxa"/>
          </w:tcPr>
          <w:p w14:paraId="55B0612E" w14:textId="77777777" w:rsidR="00703CBE" w:rsidRPr="0005480F" w:rsidRDefault="00703CBE" w:rsidP="00703CB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6A8CFB66" w14:textId="77777777" w:rsidR="00703CBE" w:rsidRPr="0005480F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90" w:type="dxa"/>
            <w:gridSpan w:val="15"/>
          </w:tcPr>
          <w:p w14:paraId="3D956227" w14:textId="77777777" w:rsidR="00703CBE" w:rsidRPr="0005480F" w:rsidRDefault="00703CBE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5480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703CBE" w:rsidRPr="0005480F" w14:paraId="51077A2D" w14:textId="77777777" w:rsidTr="00B45A80">
        <w:trPr>
          <w:trHeight w:val="261"/>
        </w:trPr>
        <w:tc>
          <w:tcPr>
            <w:tcW w:w="2430" w:type="dxa"/>
            <w:hideMark/>
          </w:tcPr>
          <w:p w14:paraId="7A12ACF2" w14:textId="2EEF336C" w:rsidR="00703CBE" w:rsidRPr="0005480F" w:rsidRDefault="001A44B4" w:rsidP="00703CB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1F2771" w:rsidRPr="0005480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421C0E" w:rsidRPr="00421C0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</w:t>
            </w:r>
            <w:r w:rsidR="001F2771" w:rsidRPr="0005480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563</w:t>
            </w:r>
          </w:p>
        </w:tc>
        <w:tc>
          <w:tcPr>
            <w:tcW w:w="720" w:type="dxa"/>
          </w:tcPr>
          <w:p w14:paraId="3981B913" w14:textId="77777777" w:rsidR="00703CBE" w:rsidRPr="0005480F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40A5DCCD" w14:textId="77777777" w:rsidR="00703CBE" w:rsidRPr="0005480F" w:rsidRDefault="00703CBE" w:rsidP="00703CB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6148894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CC86304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8B74B5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7091EF2" w14:textId="77777777" w:rsidR="00703CBE" w:rsidRPr="0005480F" w:rsidRDefault="00703CBE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F4DF91" w14:textId="77777777" w:rsidR="00703CBE" w:rsidRPr="0005480F" w:rsidRDefault="00703CBE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431733F" w14:textId="77777777" w:rsidR="00703CBE" w:rsidRPr="0005480F" w:rsidRDefault="00703CBE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1F3338" w14:textId="77777777" w:rsidR="00703CBE" w:rsidRPr="0005480F" w:rsidRDefault="00703CBE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FFCC46F" w14:textId="77777777" w:rsidR="00703CBE" w:rsidRPr="0005480F" w:rsidRDefault="00703CBE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5F08AF0A" w14:textId="77777777" w:rsidR="00703CBE" w:rsidRPr="0005480F" w:rsidRDefault="00703CBE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B2FEEDE" w14:textId="77777777" w:rsidR="00703CBE" w:rsidRPr="0005480F" w:rsidRDefault="00703CBE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EBAB7E" w14:textId="77777777" w:rsidR="00703CBE" w:rsidRPr="0005480F" w:rsidRDefault="00703CBE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41EC987" w14:textId="77777777" w:rsidR="00703CBE" w:rsidRPr="0005480F" w:rsidRDefault="00703CBE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262831" w14:textId="77777777" w:rsidR="00703CBE" w:rsidRPr="0005480F" w:rsidRDefault="00703CBE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EE0CC39" w14:textId="77777777" w:rsidR="00703CBE" w:rsidRPr="0005480F" w:rsidRDefault="00703CBE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44B4" w:rsidRPr="0005480F" w14:paraId="07EE6FEF" w14:textId="77777777" w:rsidTr="00B45A80">
        <w:trPr>
          <w:trHeight w:val="261"/>
        </w:trPr>
        <w:tc>
          <w:tcPr>
            <w:tcW w:w="2430" w:type="dxa"/>
          </w:tcPr>
          <w:p w14:paraId="655403AB" w14:textId="1E2234C7" w:rsidR="001A44B4" w:rsidRPr="0005480F" w:rsidRDefault="001A44B4" w:rsidP="00703CB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631DA93C" w14:textId="77777777" w:rsidR="001A44B4" w:rsidRPr="0005480F" w:rsidRDefault="001A44B4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03F25524" w14:textId="77777777" w:rsidR="001A44B4" w:rsidRPr="0005480F" w:rsidRDefault="001A44B4" w:rsidP="00703CB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B9009A" w14:textId="77777777" w:rsidR="001A44B4" w:rsidRPr="0005480F" w:rsidRDefault="001A44B4" w:rsidP="00703C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E58C21B" w14:textId="77777777" w:rsidR="001A44B4" w:rsidRPr="0005480F" w:rsidRDefault="001A44B4" w:rsidP="00703C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E1B3516" w14:textId="77777777" w:rsidR="001A44B4" w:rsidRPr="0005480F" w:rsidRDefault="001A44B4" w:rsidP="00703C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4D0956F" w14:textId="77777777" w:rsidR="001A44B4" w:rsidRPr="0005480F" w:rsidRDefault="001A44B4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01BAB0" w14:textId="77777777" w:rsidR="001A44B4" w:rsidRPr="0005480F" w:rsidRDefault="001A44B4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A63B30D" w14:textId="77777777" w:rsidR="001A44B4" w:rsidRPr="0005480F" w:rsidRDefault="001A44B4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D8CDA5" w14:textId="77777777" w:rsidR="001A44B4" w:rsidRPr="0005480F" w:rsidRDefault="001A44B4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15602AB" w14:textId="77777777" w:rsidR="001A44B4" w:rsidRPr="0005480F" w:rsidRDefault="001A44B4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7BB117C9" w14:textId="77777777" w:rsidR="001A44B4" w:rsidRPr="0005480F" w:rsidRDefault="001A44B4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3EA66AA" w14:textId="77777777" w:rsidR="001A44B4" w:rsidRPr="0005480F" w:rsidRDefault="001A44B4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717048" w14:textId="77777777" w:rsidR="001A44B4" w:rsidRPr="0005480F" w:rsidRDefault="001A44B4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4ED62E8" w14:textId="77777777" w:rsidR="001A44B4" w:rsidRPr="0005480F" w:rsidRDefault="001A44B4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F83593" w14:textId="77777777" w:rsidR="001A44B4" w:rsidRPr="0005480F" w:rsidRDefault="001A44B4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A2C1354" w14:textId="77777777" w:rsidR="001A44B4" w:rsidRPr="0005480F" w:rsidRDefault="001A44B4" w:rsidP="00703C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03CBE" w:rsidRPr="0005480F" w14:paraId="3FFB7507" w14:textId="77777777" w:rsidTr="00B45A80">
        <w:trPr>
          <w:trHeight w:val="261"/>
        </w:trPr>
        <w:tc>
          <w:tcPr>
            <w:tcW w:w="2430" w:type="dxa"/>
            <w:hideMark/>
          </w:tcPr>
          <w:p w14:paraId="26E6F787" w14:textId="1BE56D73" w:rsidR="00703CBE" w:rsidRPr="0005480F" w:rsidRDefault="00703CBE" w:rsidP="00703CBE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05B2AE18" w14:textId="77777777" w:rsidR="00703CBE" w:rsidRPr="0005480F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2CD7D1A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04512A2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4E88F91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8D888CA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604826E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60C6FA8" w14:textId="77777777" w:rsidR="00703CBE" w:rsidRPr="0005480F" w:rsidRDefault="00703CBE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62454A0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ACF5ABD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FD8CB9F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5B0846C3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78F82ED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79EA102" w14:textId="77777777" w:rsidR="00703CBE" w:rsidRPr="0005480F" w:rsidRDefault="00703CBE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B937435" w14:textId="77777777" w:rsidR="00703CBE" w:rsidRPr="0005480F" w:rsidRDefault="00703CBE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DE1516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CDB9BF8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03CBE" w:rsidRPr="0005480F" w14:paraId="6DCF9B74" w14:textId="77777777" w:rsidTr="00B45A80">
        <w:trPr>
          <w:trHeight w:val="261"/>
        </w:trPr>
        <w:tc>
          <w:tcPr>
            <w:tcW w:w="2430" w:type="dxa"/>
            <w:hideMark/>
          </w:tcPr>
          <w:p w14:paraId="2CC551CE" w14:textId="77777777" w:rsidR="00703CBE" w:rsidRPr="0005480F" w:rsidRDefault="00703CBE" w:rsidP="00703CBE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720" w:type="dxa"/>
          </w:tcPr>
          <w:p w14:paraId="28E01185" w14:textId="77777777" w:rsidR="00703CBE" w:rsidRPr="0005480F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70CF24F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6B8961F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263D96F" w14:textId="41D58CAE" w:rsidR="00703CBE" w:rsidRPr="0005480F" w:rsidRDefault="00421C0E" w:rsidP="00703CBE">
            <w:pPr>
              <w:pStyle w:val="acctfourfigures"/>
              <w:tabs>
                <w:tab w:val="clear" w:pos="765"/>
                <w:tab w:val="decimal" w:pos="701"/>
                <w:tab w:val="decimal" w:pos="880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21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1F2771"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03CBE" w:rsidRPr="000548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F2771"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421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270" w:type="dxa"/>
          </w:tcPr>
          <w:p w14:paraId="7B995DAC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5AB947B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26C1C68" w14:textId="77777777" w:rsidR="00703CBE" w:rsidRPr="0005480F" w:rsidRDefault="00703CBE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88AA6EF" w14:textId="0C900796" w:rsidR="00703CBE" w:rsidRPr="0005480F" w:rsidRDefault="00421C0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21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1F2771"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03CBE" w:rsidRPr="000548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F2771"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421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270" w:type="dxa"/>
            <w:vAlign w:val="bottom"/>
          </w:tcPr>
          <w:p w14:paraId="2A3300E8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1B69535" w14:textId="1DB0B3B2" w:rsidR="00703CBE" w:rsidRPr="0005480F" w:rsidRDefault="00421C0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21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1F2771"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03CBE" w:rsidRPr="000548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F2771"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421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360" w:type="dxa"/>
            <w:vAlign w:val="bottom"/>
          </w:tcPr>
          <w:p w14:paraId="5486CC53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2595D3A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95A5914" w14:textId="77777777" w:rsidR="00703CBE" w:rsidRPr="0005480F" w:rsidRDefault="00703CBE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A183A65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E84FE44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F1B8524" w14:textId="23834ABB" w:rsidR="00703CBE" w:rsidRPr="0005480F" w:rsidRDefault="00421C0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21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1F2771"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03CBE" w:rsidRPr="000548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F2771"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421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703CBE" w:rsidRPr="0005480F" w14:paraId="64A55BFE" w14:textId="77777777" w:rsidTr="00B45A80">
        <w:trPr>
          <w:trHeight w:val="261"/>
        </w:trPr>
        <w:tc>
          <w:tcPr>
            <w:tcW w:w="2430" w:type="dxa"/>
            <w:hideMark/>
          </w:tcPr>
          <w:p w14:paraId="508BA820" w14:textId="77777777" w:rsidR="00703CBE" w:rsidRPr="0005480F" w:rsidRDefault="00703CBE" w:rsidP="00703CBE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720" w:type="dxa"/>
          </w:tcPr>
          <w:p w14:paraId="18BDBE8D" w14:textId="77777777" w:rsidR="00703CBE" w:rsidRPr="0005480F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243E26B" w14:textId="1632F7C7" w:rsidR="00703CBE" w:rsidRPr="0005480F" w:rsidRDefault="001F2771" w:rsidP="00703C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</w:p>
        </w:tc>
        <w:tc>
          <w:tcPr>
            <w:tcW w:w="270" w:type="dxa"/>
          </w:tcPr>
          <w:p w14:paraId="4151E961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E730527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D999DFC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94E86EB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49AABF4" w14:textId="77777777" w:rsidR="00703CBE" w:rsidRPr="0005480F" w:rsidRDefault="00703CBE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CC38D86" w14:textId="23A4F59E" w:rsidR="00703CBE" w:rsidRPr="0005480F" w:rsidRDefault="001F2771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</w:p>
        </w:tc>
        <w:tc>
          <w:tcPr>
            <w:tcW w:w="270" w:type="dxa"/>
            <w:vAlign w:val="bottom"/>
          </w:tcPr>
          <w:p w14:paraId="75193E5E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47AA38B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  <w:vAlign w:val="bottom"/>
          </w:tcPr>
          <w:p w14:paraId="4FE0EE07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31856EB" w14:textId="6E60DC2A" w:rsidR="00703CBE" w:rsidRPr="0005480F" w:rsidRDefault="001F2771" w:rsidP="005D7BD7">
            <w:pPr>
              <w:pStyle w:val="acctfourfigures"/>
              <w:tabs>
                <w:tab w:val="clear" w:pos="765"/>
                <w:tab w:val="decimal" w:pos="521"/>
                <w:tab w:val="decimal" w:pos="613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</w:p>
        </w:tc>
        <w:tc>
          <w:tcPr>
            <w:tcW w:w="270" w:type="dxa"/>
            <w:vAlign w:val="bottom"/>
          </w:tcPr>
          <w:p w14:paraId="57CB16B7" w14:textId="77777777" w:rsidR="00703CBE" w:rsidRPr="0005480F" w:rsidRDefault="00703CBE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5333DCE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9D6D1B7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1383712" w14:textId="1D628B23" w:rsidR="00703CBE" w:rsidRPr="0005480F" w:rsidRDefault="001F2771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</w:p>
        </w:tc>
      </w:tr>
      <w:tr w:rsidR="00703CBE" w:rsidRPr="0005480F" w14:paraId="3B08D95C" w14:textId="77777777" w:rsidTr="00B45A80">
        <w:trPr>
          <w:trHeight w:val="261"/>
        </w:trPr>
        <w:tc>
          <w:tcPr>
            <w:tcW w:w="2430" w:type="dxa"/>
            <w:hideMark/>
          </w:tcPr>
          <w:p w14:paraId="36C710CB" w14:textId="77777777" w:rsidR="00703CBE" w:rsidRPr="0005480F" w:rsidRDefault="00703CBE" w:rsidP="0019592A">
            <w:pPr>
              <w:spacing w:line="360" w:lineRule="exact"/>
              <w:ind w:left="160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0DDC01CF" w14:textId="77777777" w:rsidR="00703CBE" w:rsidRPr="0005480F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3E0F4E" w14:textId="22DC5277" w:rsidR="00703CBE" w:rsidRPr="0005480F" w:rsidRDefault="001F2771" w:rsidP="00703C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173</w:t>
            </w:r>
          </w:p>
        </w:tc>
        <w:tc>
          <w:tcPr>
            <w:tcW w:w="270" w:type="dxa"/>
          </w:tcPr>
          <w:p w14:paraId="03DE0A84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84621FF" w14:textId="0F112366" w:rsidR="00703CBE" w:rsidRPr="0005480F" w:rsidRDefault="00421C0E" w:rsidP="00703CBE">
            <w:pPr>
              <w:pStyle w:val="acctfourfigures"/>
              <w:tabs>
                <w:tab w:val="clear" w:pos="765"/>
                <w:tab w:val="decimal" w:pos="701"/>
                <w:tab w:val="decimal" w:pos="880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1C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</w:t>
            </w:r>
            <w:r w:rsidR="001F2771"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703CBE" w:rsidRPr="00054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F2771"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421C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270" w:type="dxa"/>
          </w:tcPr>
          <w:p w14:paraId="35932EBF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7519A5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965BAFD" w14:textId="77777777" w:rsidR="00703CBE" w:rsidRPr="0005480F" w:rsidRDefault="00703CBE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C352E7" w14:textId="35B4266C" w:rsidR="00703CBE" w:rsidRPr="0005480F" w:rsidRDefault="00421C0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1C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</w:t>
            </w:r>
            <w:r w:rsidR="001F2771"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703CBE" w:rsidRPr="00054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F2771"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673</w:t>
            </w:r>
          </w:p>
        </w:tc>
        <w:tc>
          <w:tcPr>
            <w:tcW w:w="270" w:type="dxa"/>
            <w:vAlign w:val="bottom"/>
          </w:tcPr>
          <w:p w14:paraId="66503D56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F4DE8C8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5AE800A5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16D986E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47D6950" w14:textId="77777777" w:rsidR="00703CBE" w:rsidRPr="0005480F" w:rsidRDefault="00703CBE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A3DE220" w14:textId="77777777" w:rsidR="00703CBE" w:rsidRPr="0005480F" w:rsidRDefault="00703CBE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318CB14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93395DC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03CBE" w:rsidRPr="0005480F" w14:paraId="42AF4347" w14:textId="77777777" w:rsidTr="00B45A80">
        <w:trPr>
          <w:trHeight w:val="261"/>
        </w:trPr>
        <w:tc>
          <w:tcPr>
            <w:tcW w:w="2430" w:type="dxa"/>
          </w:tcPr>
          <w:p w14:paraId="5D87805A" w14:textId="77777777" w:rsidR="00703CBE" w:rsidRPr="0005480F" w:rsidRDefault="00703CBE" w:rsidP="00703CBE">
            <w:pPr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3253E60C" w14:textId="77777777" w:rsidR="00703CBE" w:rsidRPr="0005480F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AD1CAB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731C2CF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B0B4E40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701"/>
                <w:tab w:val="decimal" w:pos="880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BC5B8EE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544779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B46AB99" w14:textId="77777777" w:rsidR="00703CBE" w:rsidRPr="0005480F" w:rsidRDefault="00703CBE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31E0BA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18718BC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6CCC3FB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18874C4D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986F0D4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8D1BA19" w14:textId="77777777" w:rsidR="00703CBE" w:rsidRPr="0005480F" w:rsidRDefault="00703CBE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0DD3D0E" w14:textId="77777777" w:rsidR="00703CBE" w:rsidRPr="0005480F" w:rsidRDefault="00703CBE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27C121C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CCF95B5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03CBE" w:rsidRPr="0005480F" w14:paraId="26230C0D" w14:textId="77777777" w:rsidTr="00B45A80">
        <w:trPr>
          <w:trHeight w:val="261"/>
        </w:trPr>
        <w:tc>
          <w:tcPr>
            <w:tcW w:w="2430" w:type="dxa"/>
          </w:tcPr>
          <w:p w14:paraId="58B4E4D1" w14:textId="77777777" w:rsidR="00703CBE" w:rsidRPr="0005480F" w:rsidRDefault="00703CBE" w:rsidP="00703CB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2EBB0097" w14:textId="77777777" w:rsidR="00703CBE" w:rsidRPr="0005480F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7127274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9BD9E8F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A78CCA8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7503ADA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BEE6D60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4E6CDD8" w14:textId="77777777" w:rsidR="00703CBE" w:rsidRPr="0005480F" w:rsidRDefault="00703CBE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573CCBB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682061D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5315AC1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61737E3F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6BF1273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B339E45" w14:textId="77777777" w:rsidR="00703CBE" w:rsidRPr="0005480F" w:rsidRDefault="00703CBE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64B8466" w14:textId="77777777" w:rsidR="00703CBE" w:rsidRPr="0005480F" w:rsidRDefault="00703CBE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A2313E6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EBF260A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03CBE" w:rsidRPr="0005480F" w14:paraId="3E19F70A" w14:textId="77777777" w:rsidTr="00083CD4">
        <w:trPr>
          <w:trHeight w:val="261"/>
        </w:trPr>
        <w:tc>
          <w:tcPr>
            <w:tcW w:w="2430" w:type="dxa"/>
          </w:tcPr>
          <w:p w14:paraId="29920DF7" w14:textId="77777777" w:rsidR="00703CBE" w:rsidRPr="0005480F" w:rsidRDefault="00703CBE" w:rsidP="00703CBE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720" w:type="dxa"/>
          </w:tcPr>
          <w:p w14:paraId="632E7BE5" w14:textId="653A5614" w:rsidR="00703CBE" w:rsidRPr="0005480F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953DEC1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1954E6E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EEB445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B867A87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117877A" w14:textId="467D9C14" w:rsidR="00703CBE" w:rsidRPr="0005480F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F2771"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F2771"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F2771"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1F2771"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1EB525AB" w14:textId="77777777" w:rsidR="00703CBE" w:rsidRPr="0005480F" w:rsidRDefault="00703CBE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672DC80" w14:textId="40FCC3B1" w:rsidR="00703CBE" w:rsidRPr="0005480F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F2771"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F2771"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F2771"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1F2771"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05480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1F81EA00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5FAD120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  <w:vAlign w:val="bottom"/>
          </w:tcPr>
          <w:p w14:paraId="12358B46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B2CBD52" w14:textId="6DC78BDF" w:rsidR="00703CBE" w:rsidRPr="0005480F" w:rsidRDefault="00703CBE" w:rsidP="005D7BD7">
            <w:pPr>
              <w:pStyle w:val="acctfourfigures"/>
              <w:tabs>
                <w:tab w:val="clear" w:pos="765"/>
                <w:tab w:val="decimal" w:pos="521"/>
                <w:tab w:val="decimal" w:pos="703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F2771"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F2771"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  <w:r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F2771"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6E67B1CD" w14:textId="77777777" w:rsidR="00703CBE" w:rsidRPr="0005480F" w:rsidRDefault="00703CBE" w:rsidP="00703CBE">
            <w:pPr>
              <w:tabs>
                <w:tab w:val="clear" w:pos="680"/>
                <w:tab w:val="decimal" w:pos="595"/>
                <w:tab w:val="decimal" w:pos="796"/>
              </w:tabs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1B1CFC76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20DFF6D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E0CDA28" w14:textId="1553266C" w:rsidR="00703CBE" w:rsidRPr="0005480F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F2771"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F2771"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  <w:r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F2771"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0548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703CBE" w:rsidRPr="0005480F" w14:paraId="6D3B1233" w14:textId="77777777" w:rsidTr="00083CD4">
        <w:trPr>
          <w:trHeight w:val="261"/>
        </w:trPr>
        <w:tc>
          <w:tcPr>
            <w:tcW w:w="2430" w:type="dxa"/>
            <w:hideMark/>
          </w:tcPr>
          <w:p w14:paraId="0527118E" w14:textId="77777777" w:rsidR="00703CBE" w:rsidRPr="0005480F" w:rsidRDefault="00703CBE" w:rsidP="0019592A">
            <w:pPr>
              <w:spacing w:line="360" w:lineRule="exact"/>
              <w:ind w:left="160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รวมหนี้สินทางการเงินอื่น</w:t>
            </w:r>
          </w:p>
        </w:tc>
        <w:tc>
          <w:tcPr>
            <w:tcW w:w="720" w:type="dxa"/>
          </w:tcPr>
          <w:p w14:paraId="46D91CAC" w14:textId="77777777" w:rsidR="00703CBE" w:rsidRPr="0005480F" w:rsidRDefault="00703CBE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2DD325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309F20F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F97E518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13C93AC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FA290B" w14:textId="3B97101F" w:rsidR="00703CBE" w:rsidRPr="0005480F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1F2771"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F2771"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</w:t>
            </w:r>
            <w:r w:rsidR="00421C0E" w:rsidRPr="00421C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F2771"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421C0E" w:rsidRPr="00421C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1F2771"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070552B5" w14:textId="77777777" w:rsidR="00703CBE" w:rsidRPr="0005480F" w:rsidRDefault="00703CBE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4296B5" w14:textId="4B973443" w:rsidR="00703CBE" w:rsidRPr="0005480F" w:rsidRDefault="00703CBE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1F2771"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F2771"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</w:t>
            </w:r>
            <w:r w:rsidR="00421C0E" w:rsidRPr="00421C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="002E0175"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1F2771"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421C0E" w:rsidRPr="00421C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1F2771"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7F9C9D5A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64D92C9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5905040E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0798187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06AD5DC" w14:textId="77777777" w:rsidR="00703CBE" w:rsidRPr="0005480F" w:rsidRDefault="00703CBE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D9B2D24" w14:textId="77777777" w:rsidR="00703CBE" w:rsidRPr="0005480F" w:rsidRDefault="00703CBE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51F9E37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905592E" w14:textId="77777777" w:rsidR="00703CBE" w:rsidRPr="0005480F" w:rsidRDefault="00703CBE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083CD4" w:rsidRPr="0005480F" w14:paraId="79CDFA94" w14:textId="77777777" w:rsidTr="00083CD4">
        <w:trPr>
          <w:trHeight w:val="261"/>
        </w:trPr>
        <w:tc>
          <w:tcPr>
            <w:tcW w:w="2430" w:type="dxa"/>
          </w:tcPr>
          <w:p w14:paraId="5314F332" w14:textId="77777777" w:rsidR="00083CD4" w:rsidRPr="0005480F" w:rsidRDefault="00083CD4" w:rsidP="0019592A">
            <w:pPr>
              <w:spacing w:line="360" w:lineRule="exact"/>
              <w:ind w:left="160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65C29CD4" w14:textId="77777777" w:rsidR="00083CD4" w:rsidRPr="0005480F" w:rsidRDefault="00083CD4" w:rsidP="00703C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6075EC8" w14:textId="77777777" w:rsidR="00083CD4" w:rsidRPr="0005480F" w:rsidRDefault="00083CD4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3CC22D5" w14:textId="77777777" w:rsidR="00083CD4" w:rsidRPr="0005480F" w:rsidRDefault="00083CD4" w:rsidP="00703C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96108BE" w14:textId="77777777" w:rsidR="00083CD4" w:rsidRPr="0005480F" w:rsidRDefault="00083CD4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A991FD0" w14:textId="77777777" w:rsidR="00083CD4" w:rsidRPr="0005480F" w:rsidRDefault="00083CD4" w:rsidP="00703C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6650A5" w14:textId="77777777" w:rsidR="00083CD4" w:rsidRPr="0005480F" w:rsidRDefault="00083CD4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3309ADD" w14:textId="77777777" w:rsidR="00083CD4" w:rsidRPr="0005480F" w:rsidRDefault="00083CD4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AB1F0B7" w14:textId="77777777" w:rsidR="00083CD4" w:rsidRPr="0005480F" w:rsidRDefault="00083CD4" w:rsidP="00703C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76C93EB" w14:textId="77777777" w:rsidR="00083CD4" w:rsidRPr="0005480F" w:rsidRDefault="00083CD4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B736661" w14:textId="77777777" w:rsidR="00083CD4" w:rsidRPr="0005480F" w:rsidRDefault="00083CD4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052B6013" w14:textId="77777777" w:rsidR="00083CD4" w:rsidRPr="0005480F" w:rsidRDefault="00083CD4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C115B4B" w14:textId="77777777" w:rsidR="00083CD4" w:rsidRPr="0005480F" w:rsidRDefault="00083CD4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0E83465" w14:textId="77777777" w:rsidR="00083CD4" w:rsidRPr="0005480F" w:rsidRDefault="00083CD4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72EF31E" w14:textId="77777777" w:rsidR="00083CD4" w:rsidRPr="0005480F" w:rsidRDefault="00083CD4" w:rsidP="00703C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F317314" w14:textId="77777777" w:rsidR="00083CD4" w:rsidRPr="0005480F" w:rsidRDefault="00083CD4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718B469" w14:textId="77777777" w:rsidR="00083CD4" w:rsidRPr="0005480F" w:rsidRDefault="00083CD4" w:rsidP="00703C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1EDFFAA0" w14:textId="77777777" w:rsidR="00703CBE" w:rsidRPr="0005480F" w:rsidRDefault="00703CBE" w:rsidP="009777AF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0B8EA638" w14:textId="77777777" w:rsidR="00703CBE" w:rsidRPr="0005480F" w:rsidRDefault="00703CBE" w:rsidP="009777AF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532F5F8B" w14:textId="77777777" w:rsidR="00703CBE" w:rsidRPr="0005480F" w:rsidRDefault="00703CBE" w:rsidP="009777AF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21C0736F" w14:textId="77777777" w:rsidR="00703CBE" w:rsidRPr="0005480F" w:rsidRDefault="00703CBE" w:rsidP="009777AF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7EE640DC" w14:textId="77777777" w:rsidR="00703CBE" w:rsidRPr="0005480F" w:rsidRDefault="00703CBE" w:rsidP="009777AF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031E6B4E" w14:textId="3CB965E4" w:rsidR="002E4D34" w:rsidRPr="0005480F" w:rsidRDefault="002E4D34" w:rsidP="009777AF">
      <w:pPr>
        <w:spacing w:line="240" w:lineRule="auto"/>
        <w:rPr>
          <w:rFonts w:asciiTheme="majorBidi" w:hAnsiTheme="majorBidi" w:cstheme="majorBidi"/>
          <w:sz w:val="22"/>
          <w:szCs w:val="22"/>
        </w:rPr>
        <w:sectPr w:rsidR="002E4D34" w:rsidRPr="0005480F" w:rsidSect="0059240F">
          <w:headerReference w:type="default" r:id="rId25"/>
          <w:footerReference w:type="default" r:id="rId26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066CC3E" w14:textId="3B772058" w:rsidR="002E4D34" w:rsidRPr="0005480F" w:rsidRDefault="002E4D34" w:rsidP="002E4D34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5480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เครื่องมือทางการเงินที่วัดมูลค่าด้วยมูลค่ายุติธรรม</w:t>
      </w:r>
    </w:p>
    <w:p w14:paraId="5D74BB0A" w14:textId="77777777" w:rsidR="005B63D6" w:rsidRPr="0005480F" w:rsidRDefault="005B63D6" w:rsidP="002E4D34">
      <w:pPr>
        <w:ind w:firstLine="540"/>
        <w:rPr>
          <w:rFonts w:asciiTheme="majorBidi" w:hAnsiTheme="majorBidi" w:cstheme="majorBidi"/>
          <w:sz w:val="24"/>
          <w:szCs w:val="24"/>
          <w:cs/>
        </w:rPr>
      </w:pPr>
    </w:p>
    <w:p w14:paraId="5A1AE997" w14:textId="77777777" w:rsidR="00446BE4" w:rsidRPr="0005480F" w:rsidRDefault="00446BE4" w:rsidP="00446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2"/>
          <w:szCs w:val="2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70"/>
        <w:gridCol w:w="6300"/>
      </w:tblGrid>
      <w:tr w:rsidR="00446BE4" w:rsidRPr="0005480F" w14:paraId="5E771DFC" w14:textId="77777777" w:rsidTr="00BA50BC">
        <w:trPr>
          <w:tblHeader/>
        </w:trPr>
        <w:tc>
          <w:tcPr>
            <w:tcW w:w="2520" w:type="dxa"/>
          </w:tcPr>
          <w:p w14:paraId="558032E0" w14:textId="77777777" w:rsidR="00446BE4" w:rsidRPr="0005480F" w:rsidRDefault="00446BE4" w:rsidP="0085359C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322CA03B" w14:textId="77777777" w:rsidR="00446BE4" w:rsidRPr="0005480F" w:rsidRDefault="00446BE4" w:rsidP="0085359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0" w:type="dxa"/>
          </w:tcPr>
          <w:p w14:paraId="750BBDA3" w14:textId="77777777" w:rsidR="00446BE4" w:rsidRPr="0005480F" w:rsidRDefault="00446BE4" w:rsidP="0085359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446BE4" w:rsidRPr="0005480F" w14:paraId="6D24CBBB" w14:textId="77777777" w:rsidTr="00BA50BC">
        <w:tc>
          <w:tcPr>
            <w:tcW w:w="2520" w:type="dxa"/>
          </w:tcPr>
          <w:p w14:paraId="3E24AF9E" w14:textId="464C092E" w:rsidR="00446BE4" w:rsidRPr="0005480F" w:rsidRDefault="00446BE4" w:rsidP="0085359C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เงินลงทุนใน</w:t>
            </w:r>
            <w:r w:rsidR="00215D9C" w:rsidRPr="0005480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กองทุนรวมในความต้องการของตลาด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มูลค่ายุติธรรมผ่านกำไรหรือขาดทุน </w:t>
            </w:r>
          </w:p>
        </w:tc>
        <w:tc>
          <w:tcPr>
            <w:tcW w:w="270" w:type="dxa"/>
          </w:tcPr>
          <w:p w14:paraId="20720F4D" w14:textId="77777777" w:rsidR="00446BE4" w:rsidRPr="0005480F" w:rsidRDefault="00446BE4" w:rsidP="0085359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0" w:type="dxa"/>
          </w:tcPr>
          <w:p w14:paraId="52C1BAB6" w14:textId="77777777" w:rsidR="00446BE4" w:rsidRPr="0005480F" w:rsidRDefault="00446BE4" w:rsidP="0085359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มูลค่าสินทรัพย์สุทธิ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ณ วันที่รายงาน</w:t>
            </w:r>
          </w:p>
        </w:tc>
      </w:tr>
    </w:tbl>
    <w:p w14:paraId="37A8A930" w14:textId="713B7C60" w:rsidR="007A41ED" w:rsidRPr="0005480F" w:rsidRDefault="007A41ED" w:rsidP="00446BE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Style w:val="TableGrid"/>
        <w:tblW w:w="909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236"/>
        <w:gridCol w:w="2284"/>
        <w:gridCol w:w="236"/>
        <w:gridCol w:w="2016"/>
        <w:gridCol w:w="236"/>
        <w:gridCol w:w="2376"/>
      </w:tblGrid>
      <w:tr w:rsidR="00DD1AFF" w:rsidRPr="0005480F" w14:paraId="139CE958" w14:textId="77777777" w:rsidTr="00B908B4">
        <w:trPr>
          <w:tblHeader/>
        </w:trPr>
        <w:tc>
          <w:tcPr>
            <w:tcW w:w="1710" w:type="dxa"/>
            <w:vAlign w:val="bottom"/>
          </w:tcPr>
          <w:p w14:paraId="5668F877" w14:textId="77777777" w:rsidR="00DD1AFF" w:rsidRPr="0005480F" w:rsidRDefault="00DD1AFF" w:rsidP="00B908B4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1410C19A" w14:textId="77777777" w:rsidR="00DD1AFF" w:rsidRPr="0005480F" w:rsidRDefault="00DD1AFF" w:rsidP="00B908B4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284" w:type="dxa"/>
            <w:vAlign w:val="bottom"/>
          </w:tcPr>
          <w:p w14:paraId="61DFF8A6" w14:textId="77777777" w:rsidR="00DD1AFF" w:rsidRPr="0005480F" w:rsidRDefault="00DD1AFF" w:rsidP="00B908B4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36" w:type="dxa"/>
            <w:vAlign w:val="bottom"/>
          </w:tcPr>
          <w:p w14:paraId="6852F1FC" w14:textId="77777777" w:rsidR="00DD1AFF" w:rsidRPr="0005480F" w:rsidRDefault="00DD1AFF" w:rsidP="00B908B4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016" w:type="dxa"/>
            <w:vAlign w:val="bottom"/>
          </w:tcPr>
          <w:p w14:paraId="511A5026" w14:textId="77777777" w:rsidR="00DD1AFF" w:rsidRPr="0005480F" w:rsidRDefault="00DD1AFF" w:rsidP="00B908B4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ข้อมูลที่ไม่สามารถสังเกตได้</w:t>
            </w:r>
          </w:p>
          <w:p w14:paraId="7981A874" w14:textId="77777777" w:rsidR="00DD1AFF" w:rsidRPr="0005480F" w:rsidRDefault="00DD1AFF" w:rsidP="00B908B4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ที่มีนัยสำคัญ</w:t>
            </w:r>
          </w:p>
        </w:tc>
        <w:tc>
          <w:tcPr>
            <w:tcW w:w="236" w:type="dxa"/>
            <w:vAlign w:val="bottom"/>
          </w:tcPr>
          <w:p w14:paraId="7E28647F" w14:textId="77777777" w:rsidR="00DD1AFF" w:rsidRPr="0005480F" w:rsidRDefault="00DD1AFF" w:rsidP="00B908B4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76" w:type="dxa"/>
            <w:vAlign w:val="bottom"/>
          </w:tcPr>
          <w:p w14:paraId="6EA44DCD" w14:textId="77777777" w:rsidR="00DD1AFF" w:rsidRPr="0005480F" w:rsidRDefault="00DD1AFF" w:rsidP="00B908B4">
            <w:pPr>
              <w:pStyle w:val="block"/>
              <w:spacing w:after="0" w:line="240" w:lineRule="auto"/>
              <w:ind w:left="-74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5480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ความสัมพันธ์ระหว่าง</w:t>
            </w:r>
          </w:p>
          <w:p w14:paraId="3049A071" w14:textId="77777777" w:rsidR="00DD1AFF" w:rsidRPr="0005480F" w:rsidRDefault="00DD1AFF" w:rsidP="00B908B4">
            <w:pPr>
              <w:pStyle w:val="block"/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5480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DD1AFF" w:rsidRPr="0005480F" w14:paraId="33F636DC" w14:textId="77777777" w:rsidTr="00F3180F">
        <w:trPr>
          <w:trHeight w:val="1019"/>
        </w:trPr>
        <w:tc>
          <w:tcPr>
            <w:tcW w:w="1710" w:type="dxa"/>
          </w:tcPr>
          <w:p w14:paraId="05B083BA" w14:textId="77777777" w:rsidR="00DD1AFF" w:rsidRPr="0005480F" w:rsidRDefault="00DD1AFF" w:rsidP="00B908B4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5480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ตราสารทุน</w:t>
            </w:r>
          </w:p>
        </w:tc>
        <w:tc>
          <w:tcPr>
            <w:tcW w:w="236" w:type="dxa"/>
          </w:tcPr>
          <w:p w14:paraId="5FBA373B" w14:textId="77777777" w:rsidR="00DD1AFF" w:rsidRPr="0005480F" w:rsidRDefault="00DD1AFF" w:rsidP="00B908B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284" w:type="dxa"/>
          </w:tcPr>
          <w:p w14:paraId="05E5C946" w14:textId="48A53CBF" w:rsidR="00DD1AFF" w:rsidRPr="0005480F" w:rsidRDefault="00DD1AFF" w:rsidP="00B908B4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5480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วิธี</w:t>
            </w:r>
            <w:r w:rsidR="0004060E" w:rsidRPr="0005480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คิดลดกระแสเงินสด</w:t>
            </w:r>
            <w:r w:rsidRPr="0005480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5B67390D" w14:textId="77777777" w:rsidR="00DD1AFF" w:rsidRPr="0005480F" w:rsidRDefault="00DD1AFF" w:rsidP="00B908B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16" w:type="dxa"/>
          </w:tcPr>
          <w:p w14:paraId="22049186" w14:textId="7AE994CA" w:rsidR="00DD1AFF" w:rsidRPr="0005480F" w:rsidRDefault="0004060E" w:rsidP="00B908B4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05480F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อัตราคิดลด</w:t>
            </w:r>
            <w:r w:rsidRPr="0005480F">
              <w:rPr>
                <w:rFonts w:asciiTheme="majorBidi" w:hAnsiTheme="majorBidi" w:cs="Angsana New"/>
                <w:sz w:val="24"/>
                <w:szCs w:val="24"/>
                <w:lang w:bidi="th-TH"/>
              </w:rPr>
              <w:t xml:space="preserve"> </w:t>
            </w:r>
            <w:r w:rsidR="00421C0E" w:rsidRPr="00421C0E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20</w:t>
            </w:r>
            <w:r w:rsidRPr="000548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% </w:t>
            </w:r>
            <w:r w:rsidRPr="0005480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สำหรับ</w:t>
            </w:r>
            <w:r w:rsidRPr="000548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</w:t>
            </w:r>
            <w:r w:rsidRPr="000548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="00777CF3" w:rsidRPr="0005480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777CF3" w:rsidRPr="0005480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777CF3" w:rsidRPr="000548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กันยายน</w:t>
            </w:r>
            <w:r w:rsidRPr="000548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="00421C0E" w:rsidRPr="00421C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0548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564</w:t>
            </w:r>
          </w:p>
        </w:tc>
        <w:tc>
          <w:tcPr>
            <w:tcW w:w="236" w:type="dxa"/>
          </w:tcPr>
          <w:p w14:paraId="244F8771" w14:textId="77777777" w:rsidR="00DD1AFF" w:rsidRPr="0005480F" w:rsidRDefault="00DD1AFF" w:rsidP="00B908B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76" w:type="dxa"/>
            <w:shd w:val="clear" w:color="auto" w:fill="auto"/>
          </w:tcPr>
          <w:p w14:paraId="1A0BB1A6" w14:textId="77777777" w:rsidR="00DD1AFF" w:rsidRPr="0005480F" w:rsidRDefault="00DD1AFF" w:rsidP="00B908B4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มูลค่ายุติธรรมที่ประมาณการไว้จะเพิ่มขึ้น (ลดลง) หาก</w:t>
            </w:r>
            <w:r w:rsidRPr="0005480F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อัตราคิดลด</w:t>
            </w:r>
            <w:r w:rsidRPr="0005480F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ต่ำลง</w:t>
            </w:r>
            <w:r w:rsidRPr="000548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(</w:t>
            </w:r>
            <w:r w:rsidRPr="0005480F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สูงขึ้น</w:t>
            </w:r>
            <w:r w:rsidRPr="000548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  <w:p w14:paraId="4DAAFE9A" w14:textId="77777777" w:rsidR="00DD1AFF" w:rsidRPr="0005480F" w:rsidRDefault="00DD1AFF" w:rsidP="00B908B4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</w:tbl>
    <w:p w14:paraId="48866595" w14:textId="519913A5" w:rsidR="005E5183" w:rsidRPr="0005480F" w:rsidRDefault="005E5183" w:rsidP="005E5183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5480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เครื่องมือทางการเงินที่ไม่ได้วัดมูลค่าด้วยมูลค่ายุติธรรม</w:t>
      </w:r>
      <w:r w:rsidRPr="0005480F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66F3DF57" w14:textId="77777777" w:rsidR="005E5183" w:rsidRPr="0005480F" w:rsidRDefault="005E5183" w:rsidP="005E5183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060" w:type="dxa"/>
        <w:tblInd w:w="450" w:type="dxa"/>
        <w:tblLook w:val="04A0" w:firstRow="1" w:lastRow="0" w:firstColumn="1" w:lastColumn="0" w:noHBand="0" w:noVBand="1"/>
      </w:tblPr>
      <w:tblGrid>
        <w:gridCol w:w="3979"/>
        <w:gridCol w:w="5081"/>
      </w:tblGrid>
      <w:tr w:rsidR="005E5183" w:rsidRPr="0005480F" w14:paraId="5607E775" w14:textId="77777777" w:rsidTr="00DE4158">
        <w:trPr>
          <w:trHeight w:val="425"/>
        </w:trPr>
        <w:tc>
          <w:tcPr>
            <w:tcW w:w="3979" w:type="dxa"/>
            <w:shd w:val="clear" w:color="auto" w:fill="auto"/>
          </w:tcPr>
          <w:p w14:paraId="34CC011F" w14:textId="77777777" w:rsidR="005E5183" w:rsidRPr="0005480F" w:rsidRDefault="005E5183" w:rsidP="00DE415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5081" w:type="dxa"/>
            <w:shd w:val="clear" w:color="auto" w:fill="auto"/>
          </w:tcPr>
          <w:p w14:paraId="1153C70D" w14:textId="77777777" w:rsidR="005E5183" w:rsidRPr="0005480F" w:rsidRDefault="005E5183" w:rsidP="00DE415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5E5183" w:rsidRPr="0005480F" w14:paraId="3D0D0F3D" w14:textId="77777777" w:rsidTr="00DE4158">
        <w:trPr>
          <w:trHeight w:val="414"/>
        </w:trPr>
        <w:tc>
          <w:tcPr>
            <w:tcW w:w="3979" w:type="dxa"/>
            <w:shd w:val="clear" w:color="auto" w:fill="auto"/>
          </w:tcPr>
          <w:p w14:paraId="08475404" w14:textId="77777777" w:rsidR="005E5183" w:rsidRPr="0005480F" w:rsidRDefault="005E5183" w:rsidP="00DE415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5081" w:type="dxa"/>
            <w:shd w:val="clear" w:color="auto" w:fill="auto"/>
          </w:tcPr>
          <w:p w14:paraId="336ECF22" w14:textId="77777777" w:rsidR="005E5183" w:rsidRPr="0005480F" w:rsidRDefault="005E5183" w:rsidP="00DE415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อ้างอิงจากราคานายหน้า</w:t>
            </w:r>
          </w:p>
        </w:tc>
      </w:tr>
    </w:tbl>
    <w:p w14:paraId="7A0ED3C1" w14:textId="17D672C7" w:rsidR="00A70949" w:rsidRPr="0005480F" w:rsidRDefault="00A70949" w:rsidP="00A70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2D499CB2" w14:textId="56D665DE" w:rsidR="00006D55" w:rsidRPr="0005480F" w:rsidRDefault="00006D55" w:rsidP="00A70949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5480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การกระจุกตัวของความเสี่ยงทางด้านเครดิต </w:t>
      </w:r>
    </w:p>
    <w:p w14:paraId="0EA2517D" w14:textId="77777777" w:rsidR="002B1EC1" w:rsidRPr="0005480F" w:rsidRDefault="002B1EC1" w:rsidP="005E51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 w:themeFill="background1" w:themeFillShade="D9"/>
        </w:rPr>
      </w:pPr>
    </w:p>
    <w:tbl>
      <w:tblPr>
        <w:tblW w:w="932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810"/>
        <w:gridCol w:w="990"/>
        <w:gridCol w:w="182"/>
        <w:gridCol w:w="1191"/>
        <w:gridCol w:w="180"/>
        <w:gridCol w:w="916"/>
        <w:gridCol w:w="182"/>
        <w:gridCol w:w="918"/>
      </w:tblGrid>
      <w:tr w:rsidR="00006D55" w:rsidRPr="0005480F" w14:paraId="31102723" w14:textId="77777777" w:rsidTr="00997FD6">
        <w:trPr>
          <w:cantSplit/>
          <w:trHeight w:val="354"/>
          <w:tblHeader/>
        </w:trPr>
        <w:tc>
          <w:tcPr>
            <w:tcW w:w="3960" w:type="dxa"/>
            <w:vAlign w:val="bottom"/>
            <w:hideMark/>
          </w:tcPr>
          <w:p w14:paraId="51A911CE" w14:textId="24090E9E" w:rsidR="00006D55" w:rsidRPr="0005480F" w:rsidRDefault="00006D55" w:rsidP="002B1EC1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bookmarkStart w:id="10" w:name="_Hlk74905001"/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810" w:type="dxa"/>
          </w:tcPr>
          <w:p w14:paraId="5E1CEAFE" w14:textId="77777777" w:rsidR="00006D55" w:rsidRPr="0005480F" w:rsidRDefault="00006D55" w:rsidP="004370F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2363" w:type="dxa"/>
            <w:gridSpan w:val="3"/>
            <w:vAlign w:val="bottom"/>
          </w:tcPr>
          <w:p w14:paraId="16700657" w14:textId="17D3BDFD" w:rsidR="00006D55" w:rsidRPr="0005480F" w:rsidRDefault="00006D55" w:rsidP="004370F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05480F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2AFF8F1" w14:textId="77777777" w:rsidR="00006D55" w:rsidRPr="0005480F" w:rsidRDefault="00006D55" w:rsidP="004370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016" w:type="dxa"/>
            <w:gridSpan w:val="3"/>
            <w:vAlign w:val="bottom"/>
          </w:tcPr>
          <w:p w14:paraId="13EE1E61" w14:textId="35D912A7" w:rsidR="00006D55" w:rsidRPr="0005480F" w:rsidRDefault="00006D55" w:rsidP="004370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06D55" w:rsidRPr="0005480F" w14:paraId="43B2C042" w14:textId="77777777" w:rsidTr="00997FD6">
        <w:trPr>
          <w:cantSplit/>
          <w:trHeight w:val="338"/>
          <w:tblHeader/>
        </w:trPr>
        <w:tc>
          <w:tcPr>
            <w:tcW w:w="3960" w:type="dxa"/>
            <w:vAlign w:val="bottom"/>
          </w:tcPr>
          <w:p w14:paraId="53BA3085" w14:textId="45BFB171" w:rsidR="00006D55" w:rsidRPr="0005480F" w:rsidRDefault="00006D55" w:rsidP="004370F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777CF3"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เก้าเดือน</w:t>
            </w: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="00777CF3"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</w:t>
            </w:r>
            <w:r w:rsidR="00421C0E" w:rsidRPr="00421C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0</w:t>
            </w:r>
            <w:r w:rsidR="00777CF3"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="00777CF3"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กันยายน</w:t>
            </w: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="00421C0E" w:rsidRPr="00421C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</w:t>
            </w: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564</w:t>
            </w:r>
          </w:p>
        </w:tc>
        <w:tc>
          <w:tcPr>
            <w:tcW w:w="810" w:type="dxa"/>
          </w:tcPr>
          <w:p w14:paraId="28E4511C" w14:textId="77777777" w:rsidR="00006D55" w:rsidRPr="0005480F" w:rsidDel="005916DC" w:rsidRDefault="00006D55" w:rsidP="004370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A085D23" w14:textId="77777777" w:rsidR="00006D55" w:rsidRPr="0005480F" w:rsidRDefault="00006D55" w:rsidP="004370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5480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82" w:type="dxa"/>
            <w:vAlign w:val="bottom"/>
          </w:tcPr>
          <w:p w14:paraId="0DE9E9E0" w14:textId="77777777" w:rsidR="00006D55" w:rsidRPr="0005480F" w:rsidRDefault="00006D55" w:rsidP="004370F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61BDE7E7" w14:textId="77777777" w:rsidR="00006D55" w:rsidRPr="0005480F" w:rsidRDefault="00006D55" w:rsidP="004370F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5480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กลับรายการ</w:t>
            </w:r>
          </w:p>
        </w:tc>
        <w:tc>
          <w:tcPr>
            <w:tcW w:w="180" w:type="dxa"/>
          </w:tcPr>
          <w:p w14:paraId="4D76653B" w14:textId="77777777" w:rsidR="00006D55" w:rsidRPr="0005480F" w:rsidRDefault="00006D55" w:rsidP="004370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vAlign w:val="bottom"/>
          </w:tcPr>
          <w:p w14:paraId="521659E1" w14:textId="77777777" w:rsidR="00006D55" w:rsidRPr="0005480F" w:rsidRDefault="00006D55" w:rsidP="004370F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2" w:type="dxa"/>
            <w:vAlign w:val="bottom"/>
          </w:tcPr>
          <w:p w14:paraId="3E82F796" w14:textId="77777777" w:rsidR="00006D55" w:rsidRPr="0005480F" w:rsidRDefault="00006D55" w:rsidP="004370F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41611015" w14:textId="77777777" w:rsidR="00006D55" w:rsidRPr="0005480F" w:rsidRDefault="00006D55" w:rsidP="004370F4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5480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กลับรายการ</w:t>
            </w:r>
          </w:p>
        </w:tc>
      </w:tr>
      <w:tr w:rsidR="00006D55" w:rsidRPr="0005480F" w14:paraId="003E2FC4" w14:textId="77777777" w:rsidTr="00997FD6">
        <w:trPr>
          <w:cantSplit/>
          <w:trHeight w:val="338"/>
          <w:tblHeader/>
        </w:trPr>
        <w:tc>
          <w:tcPr>
            <w:tcW w:w="3960" w:type="dxa"/>
            <w:vAlign w:val="bottom"/>
            <w:hideMark/>
          </w:tcPr>
          <w:p w14:paraId="3B867A85" w14:textId="63AD6902" w:rsidR="00006D55" w:rsidRPr="0005480F" w:rsidRDefault="00006D55" w:rsidP="004370F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3117124A" w14:textId="77777777" w:rsidR="00006D55" w:rsidRPr="0005480F" w:rsidRDefault="00006D55" w:rsidP="004370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4559" w:type="dxa"/>
            <w:gridSpan w:val="7"/>
            <w:vAlign w:val="bottom"/>
            <w:hideMark/>
          </w:tcPr>
          <w:p w14:paraId="5D256FC8" w14:textId="2F605ACB" w:rsidR="00006D55" w:rsidRPr="0005480F" w:rsidRDefault="00006D55" w:rsidP="004370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E856D1" w:rsidRPr="0005480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05480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006D55" w:rsidRPr="0005480F" w14:paraId="465C8C01" w14:textId="77777777" w:rsidTr="00793668">
        <w:trPr>
          <w:cantSplit/>
          <w:trHeight w:val="323"/>
        </w:trPr>
        <w:tc>
          <w:tcPr>
            <w:tcW w:w="3960" w:type="dxa"/>
          </w:tcPr>
          <w:p w14:paraId="6CBB1917" w14:textId="77777777" w:rsidR="00006D55" w:rsidRPr="0005480F" w:rsidRDefault="00006D55" w:rsidP="004370F4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10" w:type="dxa"/>
            <w:shd w:val="clear" w:color="auto" w:fill="auto"/>
          </w:tcPr>
          <w:p w14:paraId="60BE6B9C" w14:textId="09BE5930" w:rsidR="00006D55" w:rsidRPr="0005480F" w:rsidRDefault="006E4E5D" w:rsidP="004370F4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990" w:type="dxa"/>
          </w:tcPr>
          <w:p w14:paraId="04332940" w14:textId="1370C97F" w:rsidR="00006D55" w:rsidRPr="0005480F" w:rsidRDefault="006C5C0C" w:rsidP="004370F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553</w:t>
            </w:r>
          </w:p>
        </w:tc>
        <w:tc>
          <w:tcPr>
            <w:tcW w:w="182" w:type="dxa"/>
          </w:tcPr>
          <w:p w14:paraId="39C22D1B" w14:textId="77777777" w:rsidR="00006D55" w:rsidRPr="0005480F" w:rsidRDefault="00006D55" w:rsidP="004370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694928C4" w14:textId="48C36088" w:rsidR="00006D55" w:rsidRPr="0005480F" w:rsidRDefault="004F541E" w:rsidP="00997FD6">
            <w:pPr>
              <w:pStyle w:val="acctfourfigures"/>
              <w:tabs>
                <w:tab w:val="decimal" w:pos="191"/>
              </w:tabs>
              <w:spacing w:line="240" w:lineRule="auto"/>
              <w:ind w:left="-83" w:right="289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6ADDDBE" w14:textId="77777777" w:rsidR="00006D55" w:rsidRPr="0005480F" w:rsidRDefault="00006D55" w:rsidP="004370F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47208323" w14:textId="1079CF29" w:rsidR="00006D55" w:rsidRPr="001565C2" w:rsidRDefault="004F541E" w:rsidP="00997FD6">
            <w:pPr>
              <w:pStyle w:val="acctfourfigures"/>
              <w:tabs>
                <w:tab w:val="decimal" w:pos="191"/>
              </w:tabs>
              <w:spacing w:line="240" w:lineRule="auto"/>
              <w:ind w:left="-83" w:right="289" w:firstLine="4"/>
              <w:jc w:val="right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4553A9A2" w14:textId="77777777" w:rsidR="00006D55" w:rsidRPr="0005480F" w:rsidRDefault="00006D55" w:rsidP="004370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359F967A" w14:textId="3BF0D5D1" w:rsidR="00006D55" w:rsidRPr="0005480F" w:rsidRDefault="001565C2" w:rsidP="00997FD6">
            <w:pPr>
              <w:pStyle w:val="acctfourfigures"/>
              <w:tabs>
                <w:tab w:val="decimal" w:pos="191"/>
              </w:tabs>
              <w:spacing w:line="240" w:lineRule="auto"/>
              <w:ind w:left="-83" w:right="289" w:firstLine="4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1</w:t>
            </w:r>
          </w:p>
        </w:tc>
      </w:tr>
      <w:tr w:rsidR="00006D55" w:rsidRPr="0005480F" w14:paraId="5B111FBE" w14:textId="77777777" w:rsidTr="00997FD6">
        <w:trPr>
          <w:cantSplit/>
          <w:trHeight w:val="338"/>
        </w:trPr>
        <w:tc>
          <w:tcPr>
            <w:tcW w:w="3960" w:type="dxa"/>
          </w:tcPr>
          <w:p w14:paraId="6773D95A" w14:textId="77777777" w:rsidR="00006D55" w:rsidRPr="0005480F" w:rsidRDefault="00006D55" w:rsidP="004370F4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810" w:type="dxa"/>
          </w:tcPr>
          <w:p w14:paraId="62664D7A" w14:textId="569553ED" w:rsidR="00006D55" w:rsidRPr="0005480F" w:rsidRDefault="00006D55" w:rsidP="004370F4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9B71DDC" w14:textId="6DD7377F" w:rsidR="00006D55" w:rsidRPr="0005480F" w:rsidRDefault="004F541E" w:rsidP="004370F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="00421C0E" w:rsidRPr="00421C0E">
              <w:rPr>
                <w:rFonts w:asciiTheme="majorBidi" w:hAnsiTheme="majorBidi" w:cs="Angsana New"/>
                <w:sz w:val="28"/>
                <w:szCs w:val="28"/>
                <w:lang w:val="en-US"/>
              </w:rPr>
              <w:t>0</w:t>
            </w:r>
            <w:r w:rsidRPr="0005480F">
              <w:rPr>
                <w:rFonts w:asciiTheme="majorBidi" w:hAnsiTheme="majorBidi" w:cs="Angsana New"/>
                <w:sz w:val="28"/>
                <w:szCs w:val="28"/>
              </w:rPr>
              <w:t>9</w:t>
            </w:r>
          </w:p>
        </w:tc>
        <w:tc>
          <w:tcPr>
            <w:tcW w:w="182" w:type="dxa"/>
          </w:tcPr>
          <w:p w14:paraId="510140E9" w14:textId="77777777" w:rsidR="00006D55" w:rsidRPr="0005480F" w:rsidRDefault="00006D55" w:rsidP="004370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38240921" w14:textId="5BB1A2C8" w:rsidR="00006D55" w:rsidRPr="0005480F" w:rsidRDefault="004F541E" w:rsidP="00997FD6">
            <w:pPr>
              <w:pStyle w:val="acctfourfigures"/>
              <w:tabs>
                <w:tab w:val="decimal" w:pos="191"/>
              </w:tabs>
              <w:spacing w:line="240" w:lineRule="auto"/>
              <w:ind w:left="-83" w:right="289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97F12B3" w14:textId="77777777" w:rsidR="00006D55" w:rsidRPr="0005480F" w:rsidRDefault="00006D55" w:rsidP="004370F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7AFD4373" w14:textId="56585EAB" w:rsidR="00006D55" w:rsidRPr="0005480F" w:rsidRDefault="004F541E" w:rsidP="00997FD6">
            <w:pPr>
              <w:pStyle w:val="acctfourfigures"/>
              <w:tabs>
                <w:tab w:val="decimal" w:pos="191"/>
              </w:tabs>
              <w:spacing w:line="240" w:lineRule="auto"/>
              <w:ind w:left="-83" w:right="289" w:firstLine="4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61119E98" w14:textId="77777777" w:rsidR="00006D55" w:rsidRPr="0005480F" w:rsidRDefault="00006D55" w:rsidP="004370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7BFE04F5" w14:textId="78B23FE7" w:rsidR="00006D55" w:rsidRPr="0005480F" w:rsidRDefault="004F541E" w:rsidP="00997FD6">
            <w:pPr>
              <w:pStyle w:val="acctfourfigures"/>
              <w:tabs>
                <w:tab w:val="decimal" w:pos="191"/>
              </w:tabs>
              <w:spacing w:line="240" w:lineRule="auto"/>
              <w:ind w:left="-83" w:right="289" w:firstLine="4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</w:tr>
      <w:tr w:rsidR="00006D55" w:rsidRPr="0005480F" w14:paraId="6B3AACC7" w14:textId="77777777" w:rsidTr="00997FD6">
        <w:trPr>
          <w:cantSplit/>
          <w:trHeight w:val="338"/>
        </w:trPr>
        <w:tc>
          <w:tcPr>
            <w:tcW w:w="3960" w:type="dxa"/>
          </w:tcPr>
          <w:p w14:paraId="49D1E4DB" w14:textId="5A675301" w:rsidR="00006D55" w:rsidRPr="0005480F" w:rsidRDefault="00006D55" w:rsidP="004370F4">
            <w:pPr>
              <w:tabs>
                <w:tab w:val="clear" w:pos="227"/>
                <w:tab w:val="clear" w:pos="454"/>
                <w:tab w:val="clear" w:pos="680"/>
                <w:tab w:val="left" w:pos="191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  <w:r w:rsidR="00C35474" w:rsidRPr="0005480F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ระยะยาวกับกิจการอื่น</w:t>
            </w:r>
          </w:p>
        </w:tc>
        <w:tc>
          <w:tcPr>
            <w:tcW w:w="810" w:type="dxa"/>
          </w:tcPr>
          <w:p w14:paraId="14457848" w14:textId="39C196EC" w:rsidR="00006D55" w:rsidRPr="0005480F" w:rsidRDefault="00006D55" w:rsidP="004370F4">
            <w:pPr>
              <w:pStyle w:val="acctfourfigures"/>
              <w:tabs>
                <w:tab w:val="decimal" w:pos="4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8242A03" w14:textId="109C625C" w:rsidR="00006D55" w:rsidRPr="00C824BE" w:rsidRDefault="00F2485A" w:rsidP="004370F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9,200</w:t>
            </w:r>
          </w:p>
        </w:tc>
        <w:tc>
          <w:tcPr>
            <w:tcW w:w="182" w:type="dxa"/>
          </w:tcPr>
          <w:p w14:paraId="2E6C9659" w14:textId="77777777" w:rsidR="00006D55" w:rsidRPr="0005480F" w:rsidRDefault="00006D55" w:rsidP="004370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16D0A555" w14:textId="43F60FB9" w:rsidR="00006D55" w:rsidRPr="0005480F" w:rsidRDefault="004F541E" w:rsidP="00997FD6">
            <w:pPr>
              <w:pStyle w:val="acctfourfigures"/>
              <w:tabs>
                <w:tab w:val="decimal" w:pos="191"/>
              </w:tabs>
              <w:spacing w:line="240" w:lineRule="auto"/>
              <w:ind w:left="-83" w:right="289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D636EEA" w14:textId="77777777" w:rsidR="00006D55" w:rsidRPr="0005480F" w:rsidRDefault="00006D55" w:rsidP="004370F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4AA2FA52" w14:textId="73DA7E6D" w:rsidR="00006D55" w:rsidRPr="0005480F" w:rsidRDefault="004F541E" w:rsidP="00997FD6">
            <w:pPr>
              <w:pStyle w:val="acctfourfigures"/>
              <w:tabs>
                <w:tab w:val="decimal" w:pos="191"/>
              </w:tabs>
              <w:spacing w:line="240" w:lineRule="auto"/>
              <w:ind w:left="-83" w:right="289" w:firstLine="4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696A0A88" w14:textId="77777777" w:rsidR="00006D55" w:rsidRPr="0005480F" w:rsidRDefault="00006D55" w:rsidP="004370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2422EF15" w14:textId="63580E8D" w:rsidR="00006D55" w:rsidRPr="0005480F" w:rsidRDefault="004F541E" w:rsidP="00997FD6">
            <w:pPr>
              <w:pStyle w:val="acctfourfigures"/>
              <w:tabs>
                <w:tab w:val="decimal" w:pos="191"/>
              </w:tabs>
              <w:spacing w:line="240" w:lineRule="auto"/>
              <w:ind w:left="-83" w:right="289" w:firstLine="4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05480F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</w:tr>
      <w:bookmarkEnd w:id="10"/>
    </w:tbl>
    <w:p w14:paraId="51434DF8" w14:textId="291DEE53" w:rsidR="00741CF8" w:rsidRPr="0005480F" w:rsidRDefault="00741CF8" w:rsidP="00945EE2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p w14:paraId="7C4CB174" w14:textId="77777777" w:rsidR="00741CF8" w:rsidRPr="0005480F" w:rsidRDefault="00741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bidi="ar-SA"/>
        </w:rPr>
      </w:pPr>
      <w:r w:rsidRPr="0005480F">
        <w:rPr>
          <w:rFonts w:asciiTheme="majorBidi" w:hAnsiTheme="majorBidi" w:cstheme="majorBidi"/>
          <w:sz w:val="28"/>
          <w:szCs w:val="28"/>
        </w:rPr>
        <w:br w:type="page"/>
      </w:r>
    </w:p>
    <w:p w14:paraId="6B8189F2" w14:textId="77777777" w:rsidR="00CE5F83" w:rsidRPr="0005480F" w:rsidRDefault="00CE5F83" w:rsidP="007242C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 w:rsidRPr="0005480F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49C4B61E" w14:textId="5BF9B413" w:rsidR="00CE5F83" w:rsidRPr="0005480F" w:rsidRDefault="00CE5F83" w:rsidP="00945EE2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46"/>
        <w:gridCol w:w="1350"/>
        <w:gridCol w:w="243"/>
        <w:gridCol w:w="1360"/>
      </w:tblGrid>
      <w:tr w:rsidR="003F3FBA" w:rsidRPr="0005480F" w14:paraId="4B4F3A9A" w14:textId="77777777" w:rsidTr="00C3321D">
        <w:trPr>
          <w:trHeight w:val="659"/>
          <w:tblHeader/>
        </w:trPr>
        <w:tc>
          <w:tcPr>
            <w:tcW w:w="3395" w:type="pct"/>
            <w:vAlign w:val="bottom"/>
          </w:tcPr>
          <w:p w14:paraId="1737D6EB" w14:textId="262881DE" w:rsidR="003F3FBA" w:rsidRPr="0005480F" w:rsidRDefault="003F3FBA" w:rsidP="00C3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77CF3"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421C0E" w:rsidRPr="00421C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0</w:t>
            </w:r>
            <w:r w:rsidR="00777CF3"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777CF3"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21C0E" w:rsidRPr="00421C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564</w:t>
            </w:r>
          </w:p>
        </w:tc>
        <w:tc>
          <w:tcPr>
            <w:tcW w:w="734" w:type="pct"/>
            <w:vAlign w:val="bottom"/>
          </w:tcPr>
          <w:p w14:paraId="543CB4C2" w14:textId="77777777" w:rsidR="003F3FBA" w:rsidRPr="0005480F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" w:type="pct"/>
            <w:vAlign w:val="bottom"/>
          </w:tcPr>
          <w:p w14:paraId="37EF69F1" w14:textId="77777777" w:rsidR="003F3FBA" w:rsidRPr="0005480F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9" w:type="pct"/>
            <w:vAlign w:val="bottom"/>
          </w:tcPr>
          <w:p w14:paraId="76C018DD" w14:textId="77777777" w:rsidR="003F3FBA" w:rsidRPr="0005480F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4286E014" w14:textId="77777777" w:rsidR="003F3FBA" w:rsidRPr="0005480F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เฉพาะกิจการ </w:t>
            </w:r>
          </w:p>
        </w:tc>
      </w:tr>
      <w:tr w:rsidR="003F3FBA" w:rsidRPr="0005480F" w14:paraId="4A8DB52F" w14:textId="77777777" w:rsidTr="00C3321D">
        <w:trPr>
          <w:tblHeader/>
        </w:trPr>
        <w:tc>
          <w:tcPr>
            <w:tcW w:w="3395" w:type="pct"/>
          </w:tcPr>
          <w:p w14:paraId="39880FE5" w14:textId="77777777" w:rsidR="003F3FBA" w:rsidRPr="0005480F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5" w:type="pct"/>
            <w:gridSpan w:val="3"/>
          </w:tcPr>
          <w:p w14:paraId="33D697E3" w14:textId="77777777" w:rsidR="003F3FBA" w:rsidRPr="0005480F" w:rsidRDefault="003F3FBA" w:rsidP="00C332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F3FBA" w:rsidRPr="0005480F" w14:paraId="29B16A5D" w14:textId="77777777" w:rsidTr="00C3321D">
        <w:tc>
          <w:tcPr>
            <w:tcW w:w="3395" w:type="pct"/>
          </w:tcPr>
          <w:p w14:paraId="396C9E1F" w14:textId="77777777" w:rsidR="003F3FBA" w:rsidRPr="0005480F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734" w:type="pct"/>
            <w:vAlign w:val="bottom"/>
          </w:tcPr>
          <w:p w14:paraId="16FAE122" w14:textId="77777777" w:rsidR="003F3FBA" w:rsidRPr="0005480F" w:rsidRDefault="003F3FBA" w:rsidP="00C3321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319B8EF9" w14:textId="77777777" w:rsidR="003F3FBA" w:rsidRPr="0005480F" w:rsidRDefault="003F3FBA" w:rsidP="00C3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37C8B415" w14:textId="77777777" w:rsidR="003F3FBA" w:rsidRPr="0005480F" w:rsidRDefault="003F3FBA" w:rsidP="00C3321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5C0C" w:rsidRPr="0005480F" w14:paraId="53F1367D" w14:textId="77777777" w:rsidTr="00C3321D">
        <w:tc>
          <w:tcPr>
            <w:tcW w:w="3395" w:type="pct"/>
          </w:tcPr>
          <w:p w14:paraId="164A385F" w14:textId="77777777" w:rsidR="006C5C0C" w:rsidRPr="0005480F" w:rsidRDefault="006C5C0C" w:rsidP="006C5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734" w:type="pct"/>
          </w:tcPr>
          <w:p w14:paraId="38614C09" w14:textId="6C34208D" w:rsidR="006C5C0C" w:rsidRPr="0005480F" w:rsidRDefault="006C5C0C" w:rsidP="006C5C0C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135,6</w:t>
            </w:r>
            <w:r w:rsidR="00421C0E" w:rsidRPr="00421C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0548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32" w:type="pct"/>
          </w:tcPr>
          <w:p w14:paraId="07AEBF9A" w14:textId="77777777" w:rsidR="006C5C0C" w:rsidRPr="0005480F" w:rsidRDefault="006C5C0C" w:rsidP="006C5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55F9319D" w14:textId="0DFC56DA" w:rsidR="006C5C0C" w:rsidRPr="0005480F" w:rsidRDefault="006C5C0C" w:rsidP="006C5C0C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</w:t>
            </w:r>
            <w:r w:rsidR="00421C0E" w:rsidRPr="00421C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</w:tr>
      <w:tr w:rsidR="006C5C0C" w:rsidRPr="0005480F" w14:paraId="4586DB7E" w14:textId="77777777" w:rsidTr="00C3321D">
        <w:tc>
          <w:tcPr>
            <w:tcW w:w="3395" w:type="pct"/>
          </w:tcPr>
          <w:p w14:paraId="67C44D2C" w14:textId="77777777" w:rsidR="006C5C0C" w:rsidRPr="0005480F" w:rsidRDefault="006C5C0C" w:rsidP="006C5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734" w:type="pct"/>
          </w:tcPr>
          <w:p w14:paraId="70D1832C" w14:textId="09D83681" w:rsidR="006C5C0C" w:rsidRPr="0005480F" w:rsidRDefault="006C5C0C" w:rsidP="006C5C0C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174,588</w:t>
            </w:r>
          </w:p>
        </w:tc>
        <w:tc>
          <w:tcPr>
            <w:tcW w:w="132" w:type="pct"/>
          </w:tcPr>
          <w:p w14:paraId="30A2284B" w14:textId="77777777" w:rsidR="006C5C0C" w:rsidRPr="0005480F" w:rsidRDefault="006C5C0C" w:rsidP="006C5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57F0A215" w14:textId="5B004F9D" w:rsidR="006C5C0C" w:rsidRPr="0005480F" w:rsidRDefault="006C5C0C" w:rsidP="006C5C0C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</w:t>
            </w:r>
          </w:p>
        </w:tc>
      </w:tr>
      <w:tr w:rsidR="006C5C0C" w:rsidRPr="0005480F" w14:paraId="5F8DF678" w14:textId="77777777" w:rsidTr="000B5DFC">
        <w:tc>
          <w:tcPr>
            <w:tcW w:w="3395" w:type="pct"/>
          </w:tcPr>
          <w:p w14:paraId="1D380924" w14:textId="77777777" w:rsidR="006C5C0C" w:rsidRPr="0005480F" w:rsidRDefault="006C5C0C" w:rsidP="006C5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C3602E" w14:textId="53D473EF" w:rsidR="006C5C0C" w:rsidRPr="0005480F" w:rsidRDefault="006C5C0C" w:rsidP="006C5C0C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</w:t>
            </w:r>
            <w:r w:rsidR="00421C0E" w:rsidRPr="00421C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421C0E" w:rsidRPr="00421C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420F7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</w:t>
            </w:r>
          </w:p>
        </w:tc>
        <w:tc>
          <w:tcPr>
            <w:tcW w:w="132" w:type="pct"/>
          </w:tcPr>
          <w:p w14:paraId="274D7DBC" w14:textId="77777777" w:rsidR="006C5C0C" w:rsidRPr="0005480F" w:rsidRDefault="006C5C0C" w:rsidP="006C5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DD518A" w14:textId="30CD4A01" w:rsidR="006C5C0C" w:rsidRPr="0005480F" w:rsidRDefault="00421C0E" w:rsidP="006C5C0C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21C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6C5C0C"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17</w:t>
            </w:r>
          </w:p>
        </w:tc>
      </w:tr>
      <w:tr w:rsidR="000B5DFC" w:rsidRPr="0005480F" w14:paraId="19C0541C" w14:textId="77777777" w:rsidTr="000B5DFC">
        <w:tc>
          <w:tcPr>
            <w:tcW w:w="3395" w:type="pct"/>
          </w:tcPr>
          <w:p w14:paraId="55DDCBD6" w14:textId="77777777" w:rsidR="000B5DFC" w:rsidRPr="0005480F" w:rsidRDefault="000B5DFC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4" w:type="pct"/>
            <w:tcBorders>
              <w:top w:val="double" w:sz="4" w:space="0" w:color="auto"/>
              <w:left w:val="nil"/>
              <w:right w:val="nil"/>
            </w:tcBorders>
          </w:tcPr>
          <w:p w14:paraId="38E1BAB1" w14:textId="77777777" w:rsidR="000B5DFC" w:rsidRPr="0005480F" w:rsidRDefault="000B5DFC" w:rsidP="00C3321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2" w:type="pct"/>
          </w:tcPr>
          <w:p w14:paraId="46C3EBFF" w14:textId="77777777" w:rsidR="000B5DFC" w:rsidRPr="0005480F" w:rsidRDefault="000B5DFC" w:rsidP="00C3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double" w:sz="4" w:space="0" w:color="auto"/>
              <w:left w:val="nil"/>
              <w:right w:val="nil"/>
            </w:tcBorders>
          </w:tcPr>
          <w:p w14:paraId="65416B5A" w14:textId="77777777" w:rsidR="000B5DFC" w:rsidRPr="0005480F" w:rsidRDefault="000B5DFC" w:rsidP="00A70949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3F3FBA" w:rsidRPr="0005480F" w14:paraId="1F3EF767" w14:textId="77777777" w:rsidTr="00C3321D">
        <w:tc>
          <w:tcPr>
            <w:tcW w:w="3395" w:type="pct"/>
          </w:tcPr>
          <w:p w14:paraId="26B92786" w14:textId="77777777" w:rsidR="003F3FBA" w:rsidRPr="0005480F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734" w:type="pct"/>
          </w:tcPr>
          <w:p w14:paraId="282E0956" w14:textId="77777777" w:rsidR="003F3FBA" w:rsidRPr="0005480F" w:rsidRDefault="003F3FBA" w:rsidP="00C3321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0928F0ED" w14:textId="77777777" w:rsidR="003F3FBA" w:rsidRPr="0005480F" w:rsidRDefault="003F3FBA" w:rsidP="00C3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02AF6EEC" w14:textId="77777777" w:rsidR="003F3FBA" w:rsidRPr="0005480F" w:rsidRDefault="003F3FBA" w:rsidP="00A70949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F3FBA" w:rsidRPr="0005480F" w14:paraId="78F0530F" w14:textId="77777777" w:rsidTr="00C3321D">
        <w:tc>
          <w:tcPr>
            <w:tcW w:w="3395" w:type="pct"/>
          </w:tcPr>
          <w:p w14:paraId="4DA5EF94" w14:textId="77777777" w:rsidR="003F3FBA" w:rsidRPr="0005480F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34" w:type="pct"/>
          </w:tcPr>
          <w:p w14:paraId="71E4E458" w14:textId="5F1E3E76" w:rsidR="003F3FBA" w:rsidRPr="0005480F" w:rsidRDefault="00102FDD" w:rsidP="00C3321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148,</w:t>
            </w:r>
            <w:r w:rsidR="00421C0E" w:rsidRPr="00421C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0548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56</w:t>
            </w:r>
          </w:p>
        </w:tc>
        <w:tc>
          <w:tcPr>
            <w:tcW w:w="132" w:type="pct"/>
          </w:tcPr>
          <w:p w14:paraId="7518ED2A" w14:textId="77777777" w:rsidR="003F3FBA" w:rsidRPr="0005480F" w:rsidRDefault="003F3FBA" w:rsidP="00C3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9" w:type="pct"/>
          </w:tcPr>
          <w:p w14:paraId="584F655C" w14:textId="704EBCB6" w:rsidR="003F3FBA" w:rsidRPr="0005480F" w:rsidRDefault="00102FDD" w:rsidP="00596466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="00421C0E" w:rsidRPr="00421C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0548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,765</w:t>
            </w:r>
          </w:p>
        </w:tc>
      </w:tr>
      <w:tr w:rsidR="003F3FBA" w:rsidRPr="0005480F" w14:paraId="1A79A867" w14:textId="77777777" w:rsidTr="00881CA2">
        <w:tc>
          <w:tcPr>
            <w:tcW w:w="3395" w:type="pct"/>
          </w:tcPr>
          <w:p w14:paraId="36AF6215" w14:textId="77777777" w:rsidR="003F3FBA" w:rsidRPr="0005480F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สัญญาอื่นๆ 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528E62" w14:textId="7F707AA9" w:rsidR="003F3FBA" w:rsidRPr="0005480F" w:rsidRDefault="00102FDD" w:rsidP="00C3321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93,896</w:t>
            </w:r>
          </w:p>
        </w:tc>
        <w:tc>
          <w:tcPr>
            <w:tcW w:w="132" w:type="pct"/>
          </w:tcPr>
          <w:p w14:paraId="572CF568" w14:textId="77777777" w:rsidR="003F3FBA" w:rsidRPr="0005480F" w:rsidRDefault="003F3FBA" w:rsidP="00C3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CF6C46" w14:textId="4F7CAB23" w:rsidR="003F3FBA" w:rsidRPr="0005480F" w:rsidRDefault="00102FDD" w:rsidP="00A70949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93,696</w:t>
            </w:r>
          </w:p>
        </w:tc>
      </w:tr>
      <w:tr w:rsidR="003F3FBA" w:rsidRPr="0005480F" w14:paraId="0D3C82DF" w14:textId="77777777" w:rsidTr="00881CA2">
        <w:trPr>
          <w:trHeight w:val="100"/>
        </w:trPr>
        <w:tc>
          <w:tcPr>
            <w:tcW w:w="3395" w:type="pct"/>
          </w:tcPr>
          <w:p w14:paraId="483E2B58" w14:textId="77777777" w:rsidR="003F3FBA" w:rsidRPr="0005480F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11A417" w14:textId="3CC54987" w:rsidR="003F3FBA" w:rsidRPr="0005480F" w:rsidRDefault="00421C0E" w:rsidP="00C3321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21C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102FDD"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41,95</w:t>
            </w:r>
            <w:r w:rsidRPr="00421C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32" w:type="pct"/>
            <w:vAlign w:val="bottom"/>
          </w:tcPr>
          <w:p w14:paraId="03D0C706" w14:textId="77777777" w:rsidR="003F3FBA" w:rsidRPr="0005480F" w:rsidRDefault="003F3FBA" w:rsidP="00C3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6FDB49" w14:textId="2FCF1A86" w:rsidR="003F3FBA" w:rsidRPr="0005480F" w:rsidRDefault="00102FDD" w:rsidP="00A70949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146,461</w:t>
            </w:r>
          </w:p>
        </w:tc>
      </w:tr>
      <w:tr w:rsidR="00881CA2" w:rsidRPr="0005480F" w14:paraId="043DD97C" w14:textId="77777777" w:rsidTr="00596466">
        <w:trPr>
          <w:trHeight w:val="71"/>
        </w:trPr>
        <w:tc>
          <w:tcPr>
            <w:tcW w:w="3395" w:type="pct"/>
          </w:tcPr>
          <w:p w14:paraId="5174A12B" w14:textId="77777777" w:rsidR="00881CA2" w:rsidRPr="0005480F" w:rsidRDefault="00881CA2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4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57CD1C" w14:textId="77777777" w:rsidR="00881CA2" w:rsidRPr="0005480F" w:rsidRDefault="00881CA2" w:rsidP="00C3321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2" w:type="pct"/>
            <w:vAlign w:val="bottom"/>
          </w:tcPr>
          <w:p w14:paraId="7D646084" w14:textId="77777777" w:rsidR="00881CA2" w:rsidRPr="0005480F" w:rsidRDefault="00881CA2" w:rsidP="00C3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D7B4C0" w14:textId="77777777" w:rsidR="00881CA2" w:rsidRPr="0005480F" w:rsidRDefault="00881CA2" w:rsidP="00A70949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</w:tbl>
    <w:p w14:paraId="09A586A4" w14:textId="32CE3218" w:rsidR="00756F98" w:rsidRPr="0005480F" w:rsidRDefault="009424AF" w:rsidP="00942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77CF3" w:rsidRPr="0005480F">
        <w:rPr>
          <w:rFonts w:asciiTheme="majorBidi" w:hAnsiTheme="majorBidi" w:cstheme="majorBidi"/>
          <w:sz w:val="28"/>
          <w:szCs w:val="28"/>
        </w:rPr>
        <w:t>3</w:t>
      </w:r>
      <w:r w:rsidR="00421C0E" w:rsidRPr="00421C0E">
        <w:rPr>
          <w:rFonts w:asciiTheme="majorBidi" w:hAnsiTheme="majorBidi" w:cstheme="majorBidi"/>
          <w:sz w:val="28"/>
          <w:szCs w:val="28"/>
        </w:rPr>
        <w:t>0</w:t>
      </w:r>
      <w:r w:rsidR="00777CF3"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="00777CF3" w:rsidRPr="0005480F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3F3FBA" w:rsidRPr="0005480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21C0E" w:rsidRPr="00421C0E">
        <w:rPr>
          <w:rFonts w:asciiTheme="majorBidi" w:hAnsiTheme="majorBidi" w:cstheme="majorBidi"/>
          <w:sz w:val="28"/>
          <w:szCs w:val="28"/>
        </w:rPr>
        <w:t>2</w:t>
      </w:r>
      <w:r w:rsidR="001F2771" w:rsidRPr="0005480F">
        <w:rPr>
          <w:rFonts w:asciiTheme="majorBidi" w:hAnsiTheme="majorBidi" w:cstheme="majorBidi"/>
          <w:sz w:val="28"/>
          <w:szCs w:val="28"/>
        </w:rPr>
        <w:t>564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>หนังสือค้ำประกันที่ออกโดยธนาคารของกลุ่มบริษัทและบริษัทค้ำประกันโดยการวางเงินฝากธนาคารออมทรัพย์ ที่ดินพร้อมสิ่งปลูกสร้าง</w:t>
      </w:r>
      <w:r w:rsidR="00EC7F5E" w:rsidRPr="0005480F">
        <w:rPr>
          <w:rFonts w:asciiTheme="majorBidi" w:hAnsiTheme="majorBidi" w:cstheme="majorBidi"/>
          <w:sz w:val="28"/>
          <w:szCs w:val="28"/>
          <w:cs/>
        </w:rPr>
        <w:t>และ</w:t>
      </w:r>
      <w:r w:rsidRPr="0005480F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อสังหาริมทรัพย์เพื่อการลงทุนเป็นหลักประกัน</w:t>
      </w:r>
    </w:p>
    <w:p w14:paraId="5113DED8" w14:textId="7A77F0CD" w:rsidR="00862853" w:rsidRPr="0005480F" w:rsidRDefault="00862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0F462C1C" w14:textId="59B80FFB" w:rsidR="00945EE2" w:rsidRPr="0005480F" w:rsidRDefault="00756F98" w:rsidP="00CF337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77CF3" w:rsidRPr="0005480F">
        <w:rPr>
          <w:rFonts w:asciiTheme="majorBidi" w:hAnsiTheme="majorBidi" w:cstheme="majorBidi"/>
          <w:sz w:val="28"/>
          <w:szCs w:val="28"/>
        </w:rPr>
        <w:t>3</w:t>
      </w:r>
      <w:r w:rsidR="00421C0E" w:rsidRPr="00421C0E">
        <w:rPr>
          <w:rFonts w:asciiTheme="majorBidi" w:hAnsiTheme="majorBidi" w:cstheme="majorBidi"/>
          <w:sz w:val="28"/>
          <w:szCs w:val="28"/>
        </w:rPr>
        <w:t>0</w:t>
      </w:r>
      <w:r w:rsidR="00777CF3"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="00777CF3" w:rsidRPr="0005480F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3F3FBA" w:rsidRPr="0005480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21C0E" w:rsidRPr="00421C0E">
        <w:rPr>
          <w:rFonts w:asciiTheme="majorBidi" w:hAnsiTheme="majorBidi" w:cstheme="majorBidi"/>
          <w:sz w:val="28"/>
          <w:szCs w:val="28"/>
        </w:rPr>
        <w:t>2</w:t>
      </w:r>
      <w:r w:rsidR="001F2771" w:rsidRPr="0005480F">
        <w:rPr>
          <w:rFonts w:asciiTheme="majorBidi" w:hAnsiTheme="majorBidi" w:cstheme="majorBidi"/>
          <w:sz w:val="28"/>
          <w:szCs w:val="28"/>
        </w:rPr>
        <w:t>564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เงินฝากธนาคารของกลุ่มบริษัทและบริษัทจำนวนเงิน</w:t>
      </w:r>
      <w:r w:rsidR="00CF3376" w:rsidRPr="0005480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21C0E" w:rsidRPr="00421C0E">
        <w:rPr>
          <w:rFonts w:asciiTheme="majorBidi" w:hAnsiTheme="majorBidi" w:cs="Angsana New"/>
          <w:sz w:val="28"/>
          <w:szCs w:val="28"/>
        </w:rPr>
        <w:t>2</w:t>
      </w:r>
      <w:r w:rsidR="00102FDD" w:rsidRPr="0005480F">
        <w:rPr>
          <w:rFonts w:asciiTheme="majorBidi" w:hAnsiTheme="majorBidi" w:cs="Angsana New"/>
          <w:sz w:val="28"/>
          <w:szCs w:val="28"/>
        </w:rPr>
        <w:t>6.99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ล้านบาท และ</w:t>
      </w:r>
      <w:r w:rsidR="00FB57AC"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="00102FDD" w:rsidRPr="0005480F">
        <w:rPr>
          <w:rFonts w:asciiTheme="majorBidi" w:hAnsiTheme="majorBidi" w:cs="Angsana New"/>
          <w:sz w:val="28"/>
          <w:szCs w:val="28"/>
        </w:rPr>
        <w:t>8.16</w:t>
      </w:r>
      <w:r w:rsidR="00FB57AC" w:rsidRPr="0005480F">
        <w:rPr>
          <w:rFonts w:asciiTheme="majorBidi" w:hAnsiTheme="majorBidi" w:cs="Angsana New"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>ล้านบา</w:t>
      </w:r>
      <w:r w:rsidR="00CF3376" w:rsidRPr="0005480F">
        <w:rPr>
          <w:rFonts w:asciiTheme="majorBidi" w:hAnsiTheme="majorBidi" w:cstheme="majorBidi" w:hint="cs"/>
          <w:sz w:val="28"/>
          <w:szCs w:val="28"/>
          <w:cs/>
        </w:rPr>
        <w:t>ท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ตามลำดับ ใช้เป็นหลักประกันหนังสือค้ำประกันจากธนาคารและอื่นๆ </w:t>
      </w:r>
      <w:r w:rsidRPr="0005480F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1F2771" w:rsidRPr="0005480F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AD3660" w:rsidRPr="0005480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AD3660" w:rsidRPr="0005480F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421C0E" w:rsidRPr="00421C0E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1F2771" w:rsidRPr="0005480F">
        <w:rPr>
          <w:rFonts w:asciiTheme="majorBidi" w:hAnsiTheme="majorBidi" w:cstheme="majorBidi"/>
          <w:i/>
          <w:iCs/>
          <w:sz w:val="28"/>
          <w:szCs w:val="28"/>
        </w:rPr>
        <w:t>563</w:t>
      </w:r>
      <w:r w:rsidRPr="0005480F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421C0E" w:rsidRPr="00421C0E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1F2771" w:rsidRPr="0005480F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05480F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1F2771" w:rsidRPr="0005480F">
        <w:rPr>
          <w:rFonts w:asciiTheme="majorBidi" w:hAnsiTheme="majorBidi" w:cstheme="majorBidi"/>
          <w:i/>
          <w:iCs/>
          <w:sz w:val="28"/>
          <w:szCs w:val="28"/>
        </w:rPr>
        <w:t>49</w:t>
      </w:r>
      <w:r w:rsidRPr="0005480F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 และ </w:t>
      </w:r>
      <w:r w:rsidR="005E3292" w:rsidRPr="0005480F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5E3292" w:rsidRPr="0005480F">
        <w:rPr>
          <w:rFonts w:asciiTheme="majorBidi" w:hAnsiTheme="majorBidi" w:cstheme="majorBidi"/>
          <w:i/>
          <w:iCs/>
          <w:sz w:val="28"/>
          <w:szCs w:val="28"/>
          <w:cs/>
        </w:rPr>
        <w:br/>
      </w:r>
      <w:r w:rsidR="001F2771" w:rsidRPr="0005480F">
        <w:rPr>
          <w:rFonts w:asciiTheme="majorBidi" w:hAnsiTheme="majorBidi" w:cstheme="majorBidi"/>
          <w:i/>
          <w:iCs/>
          <w:sz w:val="28"/>
          <w:szCs w:val="28"/>
        </w:rPr>
        <w:t>8</w:t>
      </w:r>
      <w:r w:rsidRPr="0005480F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1F2771" w:rsidRPr="0005480F">
        <w:rPr>
          <w:rFonts w:asciiTheme="majorBidi" w:hAnsiTheme="majorBidi" w:cstheme="majorBidi"/>
          <w:i/>
          <w:iCs/>
          <w:sz w:val="28"/>
          <w:szCs w:val="28"/>
        </w:rPr>
        <w:t>15</w:t>
      </w:r>
      <w:r w:rsidR="005E3292" w:rsidRPr="0005480F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Pr="0005480F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05480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i/>
          <w:iCs/>
          <w:sz w:val="28"/>
          <w:szCs w:val="28"/>
          <w:cs/>
        </w:rPr>
        <w:t>ตามลำดับ)</w:t>
      </w:r>
    </w:p>
    <w:p w14:paraId="643E3BCE" w14:textId="6D47AD7F" w:rsidR="00034B76" w:rsidRPr="0005480F" w:rsidRDefault="00034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397088A5" w14:textId="6AC6EEFF" w:rsidR="00FF5CEB" w:rsidRPr="0005480F" w:rsidRDefault="00FF5CEB" w:rsidP="007242C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 w:rsidRPr="0005480F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หนี้สินที่อาจเกิดขึ้น</w:t>
      </w:r>
    </w:p>
    <w:p w14:paraId="52FF5830" w14:textId="77777777" w:rsidR="005D539C" w:rsidRPr="0005480F" w:rsidRDefault="005D539C" w:rsidP="005D539C">
      <w:pPr>
        <w:jc w:val="thaiDistribute"/>
        <w:rPr>
          <w:rFonts w:asciiTheme="minorBidi" w:hAnsiTheme="minorBidi" w:cstheme="minorBidi"/>
        </w:rPr>
      </w:pPr>
    </w:p>
    <w:p w14:paraId="55D06B8F" w14:textId="03A30BD1" w:rsidR="005D539C" w:rsidRPr="0005480F" w:rsidRDefault="005D539C" w:rsidP="005D539C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05480F">
        <w:rPr>
          <w:rFonts w:asciiTheme="majorBidi" w:hAnsiTheme="majorBidi" w:cs="Angsana New" w:hint="cs"/>
          <w:sz w:val="28"/>
          <w:szCs w:val="28"/>
          <w:cs/>
        </w:rPr>
        <w:t>บริษัท</w:t>
      </w:r>
      <w:r w:rsidRPr="0005480F">
        <w:rPr>
          <w:rFonts w:asciiTheme="majorBidi" w:hAnsiTheme="majorBidi" w:cstheme="majorBidi" w:hint="cs"/>
          <w:sz w:val="28"/>
          <w:szCs w:val="28"/>
          <w:cs/>
        </w:rPr>
        <w:t>ย่อย</w:t>
      </w:r>
      <w:r w:rsidRPr="0005480F">
        <w:rPr>
          <w:rFonts w:asciiTheme="majorBidi" w:hAnsiTheme="majorBidi" w:cs="Angsana New" w:hint="cs"/>
          <w:sz w:val="28"/>
          <w:szCs w:val="28"/>
          <w:cs/>
        </w:rPr>
        <w:t>แห่งหนึ่ง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hAnsiTheme="majorBidi" w:cs="Angsana New"/>
          <w:sz w:val="28"/>
          <w:szCs w:val="28"/>
        </w:rPr>
        <w:t>(“</w:t>
      </w:r>
      <w:r w:rsidRPr="0005480F">
        <w:rPr>
          <w:rFonts w:asciiTheme="majorBidi" w:hAnsiTheme="majorBidi" w:cs="Angsana New" w:hint="cs"/>
          <w:sz w:val="28"/>
          <w:szCs w:val="28"/>
          <w:cs/>
        </w:rPr>
        <w:t>บริษัท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hAnsiTheme="majorBidi" w:cs="Angsana New" w:hint="cs"/>
          <w:sz w:val="28"/>
          <w:szCs w:val="28"/>
          <w:cs/>
        </w:rPr>
        <w:t>แปซิฟิค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hAnsiTheme="majorBidi" w:cs="Angsana New" w:hint="cs"/>
          <w:sz w:val="28"/>
          <w:szCs w:val="28"/>
          <w:cs/>
        </w:rPr>
        <w:t>ห้องเย็น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05480F">
        <w:rPr>
          <w:rFonts w:asciiTheme="majorBidi" w:hAnsiTheme="majorBidi" w:cs="Angsana New"/>
          <w:sz w:val="28"/>
          <w:szCs w:val="28"/>
        </w:rPr>
        <w:t>”)</w:t>
      </w:r>
      <w:r w:rsidRPr="0005480F">
        <w:rPr>
          <w:rFonts w:asciiTheme="majorBidi" w:hAnsiTheme="majorBidi" w:cs="Angsana New" w:hint="cs"/>
          <w:sz w:val="28"/>
          <w:szCs w:val="28"/>
          <w:cs/>
        </w:rPr>
        <w:t xml:space="preserve"> ได้ถูกเรียกค่าเสียหายจากบริษัทคู่ค้าแห่งหนึ่ง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hAnsiTheme="majorBidi" w:cs="Angsana New" w:hint="cs"/>
          <w:sz w:val="28"/>
          <w:szCs w:val="28"/>
          <w:cs/>
        </w:rPr>
        <w:t>เนื่องมาจาก</w:t>
      </w:r>
      <w:r w:rsidRPr="0005480F">
        <w:rPr>
          <w:rFonts w:asciiTheme="majorBidi" w:hAnsiTheme="majorBidi" w:cs="Angsana New"/>
          <w:sz w:val="28"/>
          <w:szCs w:val="28"/>
          <w:cs/>
        </w:rPr>
        <w:br/>
      </w:r>
      <w:r w:rsidRPr="0005480F">
        <w:rPr>
          <w:rFonts w:asciiTheme="majorBidi" w:hAnsiTheme="majorBidi" w:cs="Angsana New" w:hint="cs"/>
          <w:sz w:val="28"/>
          <w:szCs w:val="28"/>
          <w:cs/>
        </w:rPr>
        <w:t>ส่งมอบงานให้แก่บริษัทคู่ค้าไม่เรียบร้อยตามสัญญา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hAnsiTheme="majorBidi" w:cs="Angsana New" w:hint="cs"/>
          <w:sz w:val="28"/>
          <w:szCs w:val="28"/>
          <w:cs/>
        </w:rPr>
        <w:t>เป็นจำนวนเงิน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F01572" w:rsidRPr="0005480F">
        <w:rPr>
          <w:rFonts w:asciiTheme="majorBidi" w:hAnsiTheme="majorBidi" w:cs="Angsana New"/>
          <w:sz w:val="28"/>
          <w:szCs w:val="28"/>
        </w:rPr>
        <w:t>14.4</w:t>
      </w:r>
      <w:r w:rsidR="00421C0E" w:rsidRPr="00421C0E">
        <w:rPr>
          <w:rFonts w:asciiTheme="majorBidi" w:hAnsiTheme="majorBidi" w:cs="Angsana New"/>
          <w:sz w:val="28"/>
          <w:szCs w:val="28"/>
        </w:rPr>
        <w:t>0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150D3" w:rsidRPr="0005480F">
        <w:rPr>
          <w:rFonts w:asciiTheme="majorBidi" w:hAnsiTheme="majorBidi" w:cstheme="majorBidi"/>
          <w:sz w:val="28"/>
          <w:szCs w:val="28"/>
          <w:cs/>
        </w:rPr>
        <w:t>ข</w:t>
      </w:r>
      <w:r w:rsidR="004150D3" w:rsidRPr="0005480F">
        <w:rPr>
          <w:rFonts w:asciiTheme="majorBidi" w:hAnsiTheme="majorBidi" w:cstheme="majorBidi" w:hint="cs"/>
          <w:sz w:val="28"/>
          <w:szCs w:val="28"/>
          <w:cs/>
        </w:rPr>
        <w:t>ณะนี้</w:t>
      </w:r>
      <w:r w:rsidR="00DA2269" w:rsidRPr="0005480F">
        <w:rPr>
          <w:rFonts w:asciiTheme="majorBidi" w:hAnsiTheme="majorBidi" w:cs="Angsana New" w:hint="cs"/>
          <w:sz w:val="28"/>
          <w:szCs w:val="28"/>
          <w:cs/>
        </w:rPr>
        <w:t xml:space="preserve">ผู้บริหารคาดว่าความเสียหายไม่เกิน </w:t>
      </w:r>
      <w:r w:rsidR="00DA2269" w:rsidRPr="0005480F">
        <w:rPr>
          <w:rFonts w:asciiTheme="majorBidi" w:hAnsiTheme="majorBidi" w:cs="Angsana New"/>
          <w:sz w:val="28"/>
          <w:szCs w:val="28"/>
        </w:rPr>
        <w:t>1.</w:t>
      </w:r>
      <w:r w:rsidR="00421C0E" w:rsidRPr="00421C0E">
        <w:rPr>
          <w:rFonts w:asciiTheme="majorBidi" w:hAnsiTheme="majorBidi" w:cs="Angsana New"/>
          <w:sz w:val="28"/>
          <w:szCs w:val="28"/>
        </w:rPr>
        <w:t>2</w:t>
      </w:r>
      <w:r w:rsidR="00DA2269" w:rsidRPr="0005480F">
        <w:rPr>
          <w:rFonts w:asciiTheme="majorBidi" w:hAnsiTheme="majorBidi" w:cs="Angsana New"/>
          <w:sz w:val="28"/>
          <w:szCs w:val="28"/>
        </w:rPr>
        <w:t xml:space="preserve">4 </w:t>
      </w:r>
      <w:r w:rsidR="00DA2269" w:rsidRPr="0005480F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E3426" w:rsidRPr="0005480F">
        <w:rPr>
          <w:rFonts w:asciiTheme="majorBidi" w:hAnsiTheme="majorBidi" w:cs="Angsana New" w:hint="cs"/>
          <w:sz w:val="28"/>
          <w:szCs w:val="28"/>
          <w:cs/>
        </w:rPr>
        <w:t>อย่างไรก็ตาม</w:t>
      </w:r>
      <w:r w:rsidRPr="0005480F">
        <w:rPr>
          <w:rFonts w:asciiTheme="majorBidi" w:hAnsiTheme="majorBidi" w:cs="Angsana New" w:hint="cs"/>
          <w:sz w:val="28"/>
          <w:szCs w:val="28"/>
          <w:cs/>
        </w:rPr>
        <w:t>ผู้บริหารอยู่ในระหว่างการประเมินความเป็นไปได้ของมูลค่าความเสียหายที่ได้รับแจ้งจากบริษัทคู่ค้า</w:t>
      </w:r>
    </w:p>
    <w:p w14:paraId="144DCAA7" w14:textId="71D7DF2A" w:rsidR="00BC4AA9" w:rsidRPr="0005480F" w:rsidRDefault="00BC4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  <w:r w:rsidRPr="0005480F">
        <w:rPr>
          <w:rFonts w:cstheme="minorBidi"/>
          <w:cs/>
          <w:lang w:val="th-TH"/>
        </w:rPr>
        <w:br w:type="page"/>
      </w:r>
    </w:p>
    <w:p w14:paraId="42EE52D1" w14:textId="1E33E86B" w:rsidR="0009503D" w:rsidRPr="0005480F" w:rsidRDefault="001F71A3" w:rsidP="007242C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 w:rsidRPr="0005480F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เหตุการณ์ภายหลังรอบระยะเวลารายงาน</w:t>
      </w:r>
    </w:p>
    <w:p w14:paraId="4868234B" w14:textId="77777777" w:rsidR="00517C7C" w:rsidRPr="0005480F" w:rsidRDefault="00517C7C" w:rsidP="00517C7C">
      <w:pPr>
        <w:rPr>
          <w:rFonts w:cstheme="minorBidi"/>
          <w:cs/>
          <w:lang w:val="th-TH"/>
        </w:rPr>
      </w:pPr>
    </w:p>
    <w:p w14:paraId="3CE03FE5" w14:textId="4FF931D8" w:rsidR="00034B76" w:rsidRPr="0005480F" w:rsidRDefault="006B73B8" w:rsidP="00650972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05480F">
        <w:rPr>
          <w:rFonts w:asciiTheme="majorBidi" w:hAnsiTheme="majorBidi" w:cs="Angsana New" w:hint="cs"/>
          <w:sz w:val="28"/>
          <w:szCs w:val="28"/>
          <w:cs/>
        </w:rPr>
        <w:t>เมื่อวันที่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21C0E" w:rsidRPr="00421C0E">
        <w:rPr>
          <w:rFonts w:asciiTheme="majorBidi" w:hAnsiTheme="majorBidi" w:cs="Angsana New"/>
          <w:sz w:val="28"/>
          <w:szCs w:val="28"/>
        </w:rPr>
        <w:t>2</w:t>
      </w:r>
      <w:r w:rsidRPr="0005480F">
        <w:rPr>
          <w:rFonts w:asciiTheme="majorBidi" w:hAnsiTheme="majorBidi" w:cs="Angsana New"/>
          <w:sz w:val="28"/>
          <w:szCs w:val="28"/>
        </w:rPr>
        <w:t>6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hAnsiTheme="majorBidi" w:cs="Angsana New" w:hint="cs"/>
          <w:sz w:val="28"/>
          <w:szCs w:val="28"/>
          <w:cs/>
        </w:rPr>
        <w:t>ตุลาคม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21C0E" w:rsidRPr="00421C0E">
        <w:rPr>
          <w:rFonts w:asciiTheme="majorBidi" w:hAnsiTheme="majorBidi" w:cs="Angsana New"/>
          <w:sz w:val="28"/>
          <w:szCs w:val="28"/>
        </w:rPr>
        <w:t>2</w:t>
      </w:r>
      <w:r w:rsidRPr="0005480F">
        <w:rPr>
          <w:rFonts w:asciiTheme="majorBidi" w:hAnsiTheme="majorBidi" w:cs="Angsana New"/>
          <w:sz w:val="28"/>
          <w:szCs w:val="28"/>
        </w:rPr>
        <w:t>564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hAnsiTheme="majorBidi" w:cs="Angsana New" w:hint="cs"/>
          <w:sz w:val="28"/>
          <w:szCs w:val="28"/>
          <w:cs/>
        </w:rPr>
        <w:t>บริษัทย่อยแห่งหนึ่ง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(“</w:t>
      </w:r>
      <w:r w:rsidRPr="0005480F">
        <w:rPr>
          <w:rFonts w:asciiTheme="majorBidi" w:hAnsiTheme="majorBidi" w:cs="Angsana New" w:hint="cs"/>
          <w:sz w:val="28"/>
          <w:szCs w:val="28"/>
          <w:cs/>
        </w:rPr>
        <w:t>บริษัท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hAnsiTheme="majorBidi" w:cs="Angsana New" w:hint="cs"/>
          <w:sz w:val="28"/>
          <w:szCs w:val="28"/>
          <w:cs/>
        </w:rPr>
        <w:t>เจดับเบิ้ลยูดี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hAnsiTheme="majorBidi" w:cs="Angsana New" w:hint="cs"/>
          <w:sz w:val="28"/>
          <w:szCs w:val="28"/>
          <w:cs/>
        </w:rPr>
        <w:t>ทรานสปอร์ต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05480F">
        <w:rPr>
          <w:rFonts w:asciiTheme="majorBidi" w:hAnsiTheme="majorBidi" w:cs="Angsana New" w:hint="cs"/>
          <w:sz w:val="28"/>
          <w:szCs w:val="28"/>
          <w:cs/>
        </w:rPr>
        <w:t>ประเทศไทย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05480F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05480F">
        <w:rPr>
          <w:rFonts w:asciiTheme="majorBidi" w:hAnsiTheme="majorBidi" w:cs="Angsana New" w:hint="eastAsia"/>
          <w:sz w:val="28"/>
          <w:szCs w:val="28"/>
          <w:cs/>
        </w:rPr>
        <w:t>”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05480F">
        <w:rPr>
          <w:rFonts w:asciiTheme="majorBidi" w:hAnsiTheme="majorBidi" w:cs="Angsana New" w:hint="cs"/>
          <w:sz w:val="28"/>
          <w:szCs w:val="28"/>
          <w:cs/>
        </w:rPr>
        <w:t>ได้เข้าซื้อหุ้นสามัญในบริษัทสมายซัน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(“</w:t>
      </w:r>
      <w:proofErr w:type="spellStart"/>
      <w:r w:rsidRPr="0005480F">
        <w:rPr>
          <w:rFonts w:asciiTheme="majorBidi" w:hAnsiTheme="majorBidi" w:cstheme="majorBidi"/>
          <w:sz w:val="28"/>
          <w:szCs w:val="28"/>
        </w:rPr>
        <w:t>Smilesun</w:t>
      </w:r>
      <w:proofErr w:type="spellEnd"/>
      <w:r w:rsidRPr="0005480F">
        <w:rPr>
          <w:rFonts w:asciiTheme="majorBidi" w:hAnsiTheme="majorBidi" w:cstheme="majorBidi"/>
          <w:sz w:val="28"/>
          <w:szCs w:val="28"/>
        </w:rPr>
        <w:t xml:space="preserve">”) </w:t>
      </w:r>
      <w:r w:rsidRPr="0005480F">
        <w:rPr>
          <w:rFonts w:asciiTheme="majorBidi" w:hAnsiTheme="majorBidi" w:cs="Angsana New" w:hint="cs"/>
          <w:sz w:val="28"/>
          <w:szCs w:val="28"/>
          <w:cs/>
        </w:rPr>
        <w:t>จำนวน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hAnsiTheme="majorBidi" w:cs="Angsana New"/>
          <w:sz w:val="28"/>
          <w:szCs w:val="28"/>
        </w:rPr>
        <w:t>1,441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hAnsiTheme="majorBidi" w:cs="Angsana New" w:hint="cs"/>
          <w:sz w:val="28"/>
          <w:szCs w:val="28"/>
          <w:cs/>
        </w:rPr>
        <w:t>หุ้น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hAnsiTheme="majorBidi" w:cs="Angsana New" w:hint="cs"/>
          <w:sz w:val="28"/>
          <w:szCs w:val="28"/>
          <w:cs/>
        </w:rPr>
        <w:t>คิดเป็นร้อยละ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hAnsiTheme="majorBidi" w:cs="Angsana New"/>
          <w:sz w:val="28"/>
          <w:szCs w:val="28"/>
        </w:rPr>
        <w:t>14.</w:t>
      </w:r>
      <w:r w:rsidR="00D948E0">
        <w:rPr>
          <w:rFonts w:asciiTheme="majorBidi" w:hAnsiTheme="majorBidi" w:cs="Angsana New"/>
          <w:sz w:val="28"/>
          <w:szCs w:val="28"/>
        </w:rPr>
        <w:t>27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hAnsiTheme="majorBidi" w:cs="Angsana New" w:hint="cs"/>
          <w:sz w:val="28"/>
          <w:szCs w:val="28"/>
          <w:cs/>
        </w:rPr>
        <w:t>ของจำนวนหุ้นจดทะเบียนทั้งหมด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hAnsiTheme="majorBidi" w:cs="Angsana New" w:hint="cs"/>
          <w:sz w:val="28"/>
          <w:szCs w:val="28"/>
          <w:cs/>
        </w:rPr>
        <w:t>มูลค่ารวม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hAnsiTheme="majorBidi" w:cs="Angsana New"/>
          <w:sz w:val="28"/>
          <w:szCs w:val="28"/>
        </w:rPr>
        <w:t>495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hAnsiTheme="majorBidi" w:cs="Angsana New" w:hint="cs"/>
          <w:sz w:val="28"/>
          <w:szCs w:val="28"/>
          <w:cs/>
        </w:rPr>
        <w:t>ล้านบาท</w:t>
      </w:r>
    </w:p>
    <w:p w14:paraId="3E6C6E02" w14:textId="60C511C6" w:rsidR="006B73B8" w:rsidRPr="0005480F" w:rsidRDefault="006B73B8" w:rsidP="00650972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</w:p>
    <w:p w14:paraId="53D160FD" w14:textId="5B2B114E" w:rsidR="00034B76" w:rsidRDefault="00421C0E" w:rsidP="00650972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421C0E">
        <w:rPr>
          <w:rFonts w:asciiTheme="majorBidi" w:hAnsiTheme="majorBidi" w:cs="Angsana New" w:hint="cs"/>
          <w:sz w:val="28"/>
          <w:szCs w:val="28"/>
          <w:cs/>
        </w:rPr>
        <w:t>เมื่อวันที่</w:t>
      </w:r>
      <w:r w:rsidRPr="00421C0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E2EC2">
        <w:rPr>
          <w:rFonts w:asciiTheme="majorBidi" w:hAnsiTheme="majorBidi" w:cs="Angsana New"/>
          <w:sz w:val="28"/>
          <w:szCs w:val="28"/>
        </w:rPr>
        <w:t>27</w:t>
      </w:r>
      <w:r w:rsidRPr="00421C0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21C0E">
        <w:rPr>
          <w:rFonts w:asciiTheme="majorBidi" w:hAnsiTheme="majorBidi" w:cs="Angsana New" w:hint="cs"/>
          <w:sz w:val="28"/>
          <w:szCs w:val="28"/>
          <w:cs/>
        </w:rPr>
        <w:t>ตุลาคม</w:t>
      </w:r>
      <w:r w:rsidRPr="00421C0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E2EC2">
        <w:rPr>
          <w:rFonts w:asciiTheme="majorBidi" w:hAnsiTheme="majorBidi" w:cs="Angsana New"/>
          <w:sz w:val="28"/>
          <w:szCs w:val="28"/>
        </w:rPr>
        <w:t>2564</w:t>
      </w:r>
      <w:r w:rsidRPr="00421C0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21C0E">
        <w:rPr>
          <w:rFonts w:asciiTheme="majorBidi" w:hAnsiTheme="majorBidi" w:cs="Angsana New" w:hint="cs"/>
          <w:sz w:val="28"/>
          <w:szCs w:val="28"/>
          <w:cs/>
        </w:rPr>
        <w:t>บริษัทได้ทำสัญญาซื้อหุ้น</w:t>
      </w:r>
      <w:r w:rsidR="00D11A44">
        <w:rPr>
          <w:rFonts w:asciiTheme="majorBidi" w:hAnsiTheme="majorBidi" w:cs="Angsana New" w:hint="cs"/>
          <w:sz w:val="28"/>
          <w:szCs w:val="28"/>
          <w:cs/>
        </w:rPr>
        <w:t>ใน</w:t>
      </w:r>
      <w:r w:rsidRPr="00421C0E">
        <w:rPr>
          <w:rFonts w:asciiTheme="majorBidi" w:hAnsiTheme="majorBidi" w:cs="Angsana New" w:hint="cs"/>
          <w:sz w:val="28"/>
          <w:szCs w:val="28"/>
          <w:cs/>
        </w:rPr>
        <w:t>บริษัท</w:t>
      </w:r>
      <w:r w:rsidRPr="00421C0E">
        <w:rPr>
          <w:rFonts w:asciiTheme="majorBidi" w:hAnsiTheme="majorBidi" w:cs="Angsana New"/>
          <w:sz w:val="28"/>
          <w:szCs w:val="28"/>
          <w:cs/>
        </w:rPr>
        <w:t xml:space="preserve"> </w:t>
      </w:r>
      <w:proofErr w:type="spellStart"/>
      <w:r w:rsidRPr="00421C0E">
        <w:rPr>
          <w:rFonts w:asciiTheme="majorBidi" w:hAnsiTheme="majorBidi" w:cs="Angsana New"/>
          <w:sz w:val="28"/>
          <w:szCs w:val="28"/>
        </w:rPr>
        <w:t>MyCloud</w:t>
      </w:r>
      <w:proofErr w:type="spellEnd"/>
      <w:r w:rsidRPr="00421C0E">
        <w:rPr>
          <w:rFonts w:asciiTheme="majorBidi" w:hAnsiTheme="majorBidi" w:cs="Angsana New"/>
          <w:sz w:val="28"/>
          <w:szCs w:val="28"/>
        </w:rPr>
        <w:t xml:space="preserve"> Holdings Pte. Ltd. </w:t>
      </w:r>
      <w:r w:rsidRPr="00421C0E">
        <w:rPr>
          <w:rFonts w:asciiTheme="majorBidi" w:hAnsiTheme="majorBidi" w:cs="Angsana New" w:hint="cs"/>
          <w:sz w:val="28"/>
          <w:szCs w:val="28"/>
          <w:cs/>
        </w:rPr>
        <w:t>ซึ่งในสัญญาระบุว่าบริษัทได้เข้าซื้อหุ้น</w:t>
      </w:r>
      <w:r w:rsidR="00D948E0">
        <w:rPr>
          <w:rFonts w:asciiTheme="majorBidi" w:hAnsiTheme="majorBidi" w:cs="Angsana New" w:hint="cs"/>
          <w:sz w:val="28"/>
          <w:szCs w:val="28"/>
          <w:cs/>
        </w:rPr>
        <w:t>บุริมสิทธิ</w:t>
      </w:r>
      <w:r w:rsidRPr="00421C0E">
        <w:rPr>
          <w:rFonts w:asciiTheme="majorBidi" w:hAnsiTheme="majorBidi" w:cs="Angsana New" w:hint="cs"/>
          <w:sz w:val="28"/>
          <w:szCs w:val="28"/>
          <w:cs/>
        </w:rPr>
        <w:t>เป็นจำนวน</w:t>
      </w:r>
      <w:r w:rsidRPr="00421C0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E2EC2">
        <w:rPr>
          <w:rFonts w:asciiTheme="majorBidi" w:hAnsiTheme="majorBidi" w:cs="Angsana New"/>
          <w:sz w:val="28"/>
          <w:szCs w:val="28"/>
        </w:rPr>
        <w:t>67,516</w:t>
      </w:r>
      <w:r w:rsidRPr="00421C0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21C0E">
        <w:rPr>
          <w:rFonts w:asciiTheme="majorBidi" w:hAnsiTheme="majorBidi" w:cs="Angsana New" w:hint="cs"/>
          <w:sz w:val="28"/>
          <w:szCs w:val="28"/>
          <w:cs/>
        </w:rPr>
        <w:t>หุ้น</w:t>
      </w:r>
      <w:r w:rsidRPr="00421C0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21C0E">
        <w:rPr>
          <w:rFonts w:asciiTheme="majorBidi" w:hAnsiTheme="majorBidi" w:cs="Angsana New" w:hint="cs"/>
          <w:sz w:val="28"/>
          <w:szCs w:val="28"/>
          <w:cs/>
        </w:rPr>
        <w:t>หรือคิดเป็นร้อยละ</w:t>
      </w:r>
      <w:r w:rsidRPr="00421C0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E2EC2">
        <w:rPr>
          <w:rFonts w:asciiTheme="majorBidi" w:hAnsiTheme="majorBidi" w:cs="Angsana New"/>
          <w:sz w:val="28"/>
          <w:szCs w:val="28"/>
        </w:rPr>
        <w:t>19.75</w:t>
      </w:r>
      <w:r w:rsidRPr="00421C0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21C0E">
        <w:rPr>
          <w:rFonts w:asciiTheme="majorBidi" w:hAnsiTheme="majorBidi" w:cs="Angsana New" w:hint="cs"/>
          <w:sz w:val="28"/>
          <w:szCs w:val="28"/>
          <w:cs/>
        </w:rPr>
        <w:t>ของจำนวนหุ้นจดทะเบียนทั้งหมด</w:t>
      </w:r>
      <w:r w:rsidRPr="00421C0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21C0E">
        <w:rPr>
          <w:rFonts w:asciiTheme="majorBidi" w:hAnsiTheme="majorBidi" w:cs="Angsana New" w:hint="cs"/>
          <w:sz w:val="28"/>
          <w:szCs w:val="28"/>
          <w:cs/>
        </w:rPr>
        <w:t>เป็นจำนวนเงิน</w:t>
      </w:r>
      <w:r w:rsidRPr="00421C0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E2EC2">
        <w:rPr>
          <w:rFonts w:asciiTheme="majorBidi" w:hAnsiTheme="majorBidi" w:cs="Angsana New"/>
          <w:sz w:val="28"/>
          <w:szCs w:val="28"/>
        </w:rPr>
        <w:t>6.40</w:t>
      </w:r>
      <w:r w:rsidRPr="00421C0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21C0E">
        <w:rPr>
          <w:rFonts w:asciiTheme="majorBidi" w:hAnsiTheme="majorBidi" w:cs="Angsana New" w:hint="cs"/>
          <w:sz w:val="28"/>
          <w:szCs w:val="28"/>
          <w:cs/>
        </w:rPr>
        <w:t>ล้านเหรียญสหรัฐฯ</w:t>
      </w:r>
      <w:r w:rsidRPr="00421C0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21C0E">
        <w:rPr>
          <w:rFonts w:asciiTheme="majorBidi" w:hAnsiTheme="majorBidi" w:cs="Angsana New" w:hint="cs"/>
          <w:sz w:val="28"/>
          <w:szCs w:val="28"/>
          <w:cs/>
        </w:rPr>
        <w:t>เทียบเท่ากับเงินบาทจำนวน</w:t>
      </w:r>
      <w:r w:rsidRPr="00421C0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E2EC2">
        <w:rPr>
          <w:rFonts w:asciiTheme="majorBidi" w:hAnsiTheme="majorBidi" w:cs="Angsana New"/>
          <w:sz w:val="28"/>
          <w:szCs w:val="28"/>
        </w:rPr>
        <w:t>213.61</w:t>
      </w:r>
      <w:r w:rsidRPr="00421C0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21C0E">
        <w:rPr>
          <w:rFonts w:asciiTheme="majorBidi" w:hAnsiTheme="majorBidi" w:cs="Angsana New" w:hint="cs"/>
          <w:sz w:val="28"/>
          <w:szCs w:val="28"/>
          <w:cs/>
        </w:rPr>
        <w:t>ล้านบาท</w:t>
      </w:r>
    </w:p>
    <w:p w14:paraId="1E43C7D0" w14:textId="29552E50" w:rsidR="00E77F00" w:rsidRDefault="00E77F00" w:rsidP="00650972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</w:p>
    <w:p w14:paraId="11FD0431" w14:textId="2CEEF48F" w:rsidR="00AF3343" w:rsidRPr="00D40246" w:rsidRDefault="00CB3549" w:rsidP="00CB3549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CB3549">
        <w:rPr>
          <w:rFonts w:asciiTheme="majorBidi" w:hAnsiTheme="majorBidi" w:cs="Angsana New"/>
          <w:sz w:val="28"/>
          <w:szCs w:val="28"/>
          <w:cs/>
        </w:rPr>
        <w:t xml:space="preserve">ในเดือนตุลาคม </w:t>
      </w:r>
      <w:r w:rsidRPr="00CB3549">
        <w:rPr>
          <w:rFonts w:asciiTheme="majorBidi" w:hAnsiTheme="majorBidi" w:cs="Angsana New"/>
          <w:sz w:val="28"/>
          <w:szCs w:val="28"/>
        </w:rPr>
        <w:t xml:space="preserve">2564 </w:t>
      </w:r>
      <w:r w:rsidRPr="00CB3549">
        <w:rPr>
          <w:rFonts w:asciiTheme="majorBidi" w:hAnsiTheme="majorBidi" w:cs="Angsana New"/>
          <w:sz w:val="28"/>
          <w:szCs w:val="28"/>
          <w:cs/>
        </w:rPr>
        <w:t>กลุ่มบริษัทได้รับเงินปันผลและหุ้นปันผลจากเงินลงทุนในบริษัท</w:t>
      </w:r>
      <w:r w:rsidRPr="00CB3549">
        <w:rPr>
          <w:rFonts w:asciiTheme="majorBidi" w:hAnsiTheme="majorBidi" w:cs="Angsana New"/>
          <w:sz w:val="28"/>
          <w:szCs w:val="28"/>
        </w:rPr>
        <w:t xml:space="preserve"> TMS </w:t>
      </w:r>
      <w:r w:rsidRPr="00CB3549">
        <w:rPr>
          <w:rFonts w:asciiTheme="majorBidi" w:hAnsiTheme="majorBidi" w:cs="Angsana New"/>
          <w:sz w:val="28"/>
          <w:szCs w:val="28"/>
          <w:cs/>
        </w:rPr>
        <w:t xml:space="preserve">เป็นเงินจำนวน </w:t>
      </w:r>
      <w:r w:rsidRPr="00CB3549">
        <w:rPr>
          <w:rFonts w:asciiTheme="majorBidi" w:hAnsiTheme="majorBidi" w:cs="Angsana New"/>
          <w:sz w:val="28"/>
          <w:szCs w:val="28"/>
        </w:rPr>
        <w:t xml:space="preserve">10.03 </w:t>
      </w:r>
      <w:r w:rsidRPr="00CB3549">
        <w:rPr>
          <w:rFonts w:asciiTheme="majorBidi" w:hAnsiTheme="majorBidi" w:cs="Angsana New"/>
          <w:sz w:val="28"/>
          <w:szCs w:val="28"/>
          <w:cs/>
        </w:rPr>
        <w:t xml:space="preserve">พันล้านดองเวียดนาม เทียบเท่าเงินบาทจำนวน </w:t>
      </w:r>
      <w:r w:rsidRPr="00CB3549">
        <w:rPr>
          <w:rFonts w:asciiTheme="majorBidi" w:hAnsiTheme="majorBidi" w:cs="Angsana New"/>
          <w:sz w:val="28"/>
          <w:szCs w:val="28"/>
        </w:rPr>
        <w:t xml:space="preserve">14.85 </w:t>
      </w:r>
      <w:r w:rsidRPr="00CB3549">
        <w:rPr>
          <w:rFonts w:asciiTheme="majorBidi" w:hAnsiTheme="majorBidi" w:cs="Angsana New"/>
          <w:sz w:val="28"/>
          <w:szCs w:val="28"/>
          <w:cs/>
        </w:rPr>
        <w:t xml:space="preserve">ล้านบาท และหุ้นปันผลเป็นหุ้นสามัญจำนวน </w:t>
      </w:r>
      <w:r w:rsidRPr="00CB3549">
        <w:rPr>
          <w:rFonts w:asciiTheme="majorBidi" w:hAnsiTheme="majorBidi" w:cs="Angsana New"/>
          <w:sz w:val="28"/>
          <w:szCs w:val="28"/>
        </w:rPr>
        <w:t xml:space="preserve">3.01 </w:t>
      </w:r>
      <w:r w:rsidRPr="00CB3549">
        <w:rPr>
          <w:rFonts w:asciiTheme="majorBidi" w:hAnsiTheme="majorBidi" w:cs="Angsana New"/>
          <w:sz w:val="28"/>
          <w:szCs w:val="28"/>
          <w:cs/>
        </w:rPr>
        <w:t xml:space="preserve">ล้านหุ้น เทียบเท่ากับ </w:t>
      </w:r>
      <w:r w:rsidRPr="00CB3549">
        <w:rPr>
          <w:rFonts w:asciiTheme="majorBidi" w:hAnsiTheme="majorBidi" w:cs="Angsana New"/>
          <w:sz w:val="28"/>
          <w:szCs w:val="28"/>
        </w:rPr>
        <w:t xml:space="preserve">222.87 </w:t>
      </w:r>
      <w:r w:rsidRPr="00CB3549">
        <w:rPr>
          <w:rFonts w:asciiTheme="majorBidi" w:hAnsiTheme="majorBidi" w:cs="Angsana New"/>
          <w:sz w:val="28"/>
          <w:szCs w:val="28"/>
          <w:cs/>
        </w:rPr>
        <w:t xml:space="preserve">พันล้านดองเวียดนาม เทียบเท่าเงินบาทจำนวน </w:t>
      </w:r>
      <w:r w:rsidRPr="00CB3549">
        <w:rPr>
          <w:rFonts w:asciiTheme="majorBidi" w:hAnsiTheme="majorBidi" w:cs="Angsana New"/>
          <w:sz w:val="28"/>
          <w:szCs w:val="28"/>
        </w:rPr>
        <w:t xml:space="preserve">324.50 </w:t>
      </w:r>
      <w:r w:rsidRPr="00CB3549">
        <w:rPr>
          <w:rFonts w:asciiTheme="majorBidi" w:hAnsiTheme="majorBidi" w:cs="Angsana New"/>
          <w:sz w:val="28"/>
          <w:szCs w:val="28"/>
          <w:cs/>
        </w:rPr>
        <w:t>ล้านบาท</w:t>
      </w:r>
      <w:r w:rsidRPr="00CB3549">
        <w:rPr>
          <w:rFonts w:asciiTheme="majorBidi" w:hAnsiTheme="majorBidi" w:cs="Angsana New"/>
          <w:sz w:val="28"/>
          <w:szCs w:val="28"/>
        </w:rPr>
        <w:t> </w:t>
      </w:r>
      <w:r w:rsidRPr="00CB3549">
        <w:rPr>
          <w:rFonts w:asciiTheme="majorBidi" w:hAnsiTheme="majorBidi" w:cs="Angsana New"/>
          <w:sz w:val="28"/>
          <w:szCs w:val="28"/>
          <w:cs/>
        </w:rPr>
        <w:t>ตามลำดับ</w:t>
      </w:r>
    </w:p>
    <w:sectPr w:rsidR="00AF3343" w:rsidRPr="00D40246" w:rsidSect="0059240F">
      <w:headerReference w:type="default" r:id="rId27"/>
      <w:footerReference w:type="default" r:id="rId28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CAE961" w14:textId="77777777" w:rsidR="00684CE1" w:rsidRDefault="00684CE1">
      <w:r>
        <w:separator/>
      </w:r>
    </w:p>
  </w:endnote>
  <w:endnote w:type="continuationSeparator" w:id="0">
    <w:p w14:paraId="786C748A" w14:textId="77777777" w:rsidR="00684CE1" w:rsidRDefault="00684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A2236A" w14:textId="77777777" w:rsidR="00E77F00" w:rsidRDefault="00E77F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5025651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6B77E4E0" w14:textId="538178D4" w:rsidR="00E77F00" w:rsidRPr="00E42AFD" w:rsidRDefault="00E77F00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632A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3632A7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41</w:t>
        </w:r>
        <w:r w:rsidRPr="003632A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0F767B" w14:textId="5D65AB3F" w:rsidR="00E77F00" w:rsidRPr="00C827F6" w:rsidRDefault="00E77F00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9510D7">
      <w:rPr>
        <w:rFonts w:ascii="Angsana New" w:hAnsi="Angsana New"/>
        <w:noProof/>
        <w:sz w:val="30"/>
        <w:szCs w:val="30"/>
        <w:lang w:val="fr-FR"/>
      </w:rPr>
      <w:t>JWD Draft FS Q3'21 TH V10.11.21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Pr="001F2771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32414E76" w14:textId="77777777" w:rsidR="00E77F00" w:rsidRPr="00C827F6" w:rsidRDefault="00E77F00">
    <w:pPr>
      <w:pStyle w:val="Footer"/>
      <w:rPr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EC06AE" w14:textId="3D9CF039" w:rsidR="00E77F00" w:rsidRPr="00C827F6" w:rsidRDefault="00E77F00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9510D7">
      <w:rPr>
        <w:rFonts w:ascii="Angsana New" w:hAnsi="Angsana New"/>
        <w:noProof/>
        <w:sz w:val="30"/>
        <w:szCs w:val="30"/>
        <w:lang w:val="fr-FR"/>
      </w:rPr>
      <w:t>JWD Draft FS Q3'21 TH V10.11.21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Pr="001F2771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1DC93654" w14:textId="77777777" w:rsidR="00E77F00" w:rsidRPr="00C827F6" w:rsidRDefault="00E77F00">
    <w:pPr>
      <w:pStyle w:val="Footer"/>
      <w:rPr>
        <w:lang w:val="fr-FR"/>
      </w:rPr>
    </w:pPr>
  </w:p>
  <w:p w14:paraId="4B35E465" w14:textId="77777777" w:rsidR="00E77F00" w:rsidRDefault="00E77F00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0182214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77518787" w14:textId="67744982" w:rsidR="00E77F00" w:rsidRPr="00E42AFD" w:rsidRDefault="00E77F00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632A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3632A7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46</w:t>
        </w:r>
        <w:r w:rsidRPr="003632A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7548963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1CD93377" w14:textId="7111EDEE" w:rsidR="00E77F00" w:rsidRPr="00E42AFD" w:rsidRDefault="00E77F00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632A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3632A7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47</w:t>
        </w:r>
        <w:r w:rsidRPr="003632A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2618071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40523FE1" w14:textId="79075E72" w:rsidR="00E77F00" w:rsidRPr="00E42AFD" w:rsidRDefault="00E77F00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632A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3632A7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48</w:t>
        </w:r>
        <w:r w:rsidRPr="003632A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7713754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6F382169" w14:textId="66005E49" w:rsidR="00E77F00" w:rsidRPr="00E42AFD" w:rsidRDefault="00E77F00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632A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3632A7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50</w:t>
        </w:r>
        <w:r w:rsidRPr="003632A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704929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7667A286" w14:textId="01E7409C" w:rsidR="00E77F00" w:rsidRPr="00E42AFD" w:rsidRDefault="00E77F00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632A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3632A7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55</w:t>
        </w:r>
        <w:r w:rsidRPr="003632A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D6799C" w14:textId="77777777" w:rsidR="00684CE1" w:rsidRDefault="00684CE1">
      <w:r>
        <w:separator/>
      </w:r>
    </w:p>
  </w:footnote>
  <w:footnote w:type="continuationSeparator" w:id="0">
    <w:p w14:paraId="18521544" w14:textId="77777777" w:rsidR="00684CE1" w:rsidRDefault="00684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CF30CE" w14:textId="77777777" w:rsidR="00E77F00" w:rsidRPr="00FA7747" w:rsidRDefault="00E77F00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558FF6C6" w14:textId="77777777" w:rsidR="00E77F00" w:rsidRPr="00FA7747" w:rsidRDefault="00E77F00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0EFADCA7" w14:textId="23A174E9" w:rsidR="00E77F00" w:rsidRPr="00074891" w:rsidRDefault="00E77F00" w:rsidP="00713C50">
    <w:pPr>
      <w:pStyle w:val="acctmainheading"/>
      <w:spacing w:after="0" w:line="240" w:lineRule="atLeast"/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สำหรับงวดสามเดือนและเก้าเดือนสิ้นสุดวันที่ </w:t>
    </w:r>
    <w:r w:rsidRPr="001F2771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1F2771">
      <w:rPr>
        <w:rFonts w:ascii="Angsana New" w:hAnsi="Angsana New" w:cs="Angsana New"/>
        <w:b w:val="0"/>
        <w:bCs/>
        <w:sz w:val="32"/>
        <w:szCs w:val="32"/>
        <w:lang w:val="en-US"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2C0647" w14:textId="77777777" w:rsidR="00E77F00" w:rsidRPr="0025022B" w:rsidRDefault="00E77F00" w:rsidP="0045171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บริษัท เจดับเบิ้ลยูดี อินโฟโลจิสติกส์ จำกัด (มหาชน) และบริษัทย่อย</w:t>
    </w:r>
  </w:p>
  <w:p w14:paraId="1EF9B0E1" w14:textId="77777777" w:rsidR="00E77F00" w:rsidRPr="0025022B" w:rsidRDefault="00E77F00" w:rsidP="0045171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6C036E78" w14:textId="0C520FE2" w:rsidR="00E77F00" w:rsidRPr="0025022B" w:rsidRDefault="00E77F00" w:rsidP="00451710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6311AA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</w:t>
    </w:r>
    <w:r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เก้าเดือน</w:t>
    </w: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 xml:space="preserve">สิ้นสุดวันที่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30 </w:t>
    </w:r>
    <w:r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กันยายน</w:t>
    </w:r>
    <w:r>
      <w:rPr>
        <w:rFonts w:ascii="Angsana New" w:eastAsia="Cordia New" w:hAnsi="Angsana New" w:cs="Angsana New" w:hint="cs"/>
        <w:bCs/>
        <w:sz w:val="36"/>
        <w:szCs w:val="36"/>
        <w:cs/>
        <w:lang w:val="en-US" w:bidi="th-TH"/>
      </w:rPr>
      <w:t xml:space="preserve"> </w:t>
    </w:r>
    <w:r w:rsidRPr="00BF0225">
      <w:rPr>
        <w:rFonts w:asciiTheme="majorBidi" w:hAnsiTheme="majorBidi" w:cstheme="majorBidi"/>
        <w:sz w:val="30"/>
        <w:szCs w:val="30"/>
        <w:lang w:val="en-US" w:bidi="th-TH"/>
      </w:rPr>
      <w:t>256</w:t>
    </w:r>
    <w:r>
      <w:rPr>
        <w:rFonts w:asciiTheme="majorBidi" w:hAnsiTheme="majorBidi" w:cstheme="majorBidi"/>
        <w:sz w:val="30"/>
        <w:szCs w:val="30"/>
        <w:lang w:val="en-US" w:bidi="th-TH"/>
      </w:rPr>
      <w:t>4</w:t>
    </w:r>
    <w:r>
      <w:rPr>
        <w:rFonts w:asciiTheme="majorBidi" w:hAnsiTheme="majorBidi" w:cstheme="majorBidi"/>
        <w:b w:val="0"/>
        <w:bCs/>
        <w:sz w:val="30"/>
        <w:szCs w:val="30"/>
        <w:lang w:bidi="th-TH"/>
      </w:rPr>
      <w:t xml:space="preserve"> </w:t>
    </w:r>
    <w:r w:rsidRPr="00DC0DD7">
      <w:rPr>
        <w:rFonts w:asciiTheme="majorBidi" w:hAnsiTheme="majorBidi" w:cstheme="majorBidi"/>
        <w:bCs/>
        <w:sz w:val="30"/>
        <w:szCs w:val="30"/>
        <w:lang w:val="en-US" w:bidi="th-TH"/>
      </w:rPr>
      <w:t>(</w:t>
    </w:r>
    <w:r w:rsidRPr="00DC0DD7">
      <w:rPr>
        <w:rFonts w:asciiTheme="majorBidi" w:hAnsiTheme="majorBidi" w:cstheme="majorBidi"/>
        <w:bCs/>
        <w:sz w:val="30"/>
        <w:szCs w:val="30"/>
        <w:cs/>
        <w:lang w:val="en-US" w:bidi="th-TH"/>
      </w:rPr>
      <w:t>ไม่ได้</w:t>
    </w:r>
    <w:r w:rsidRPr="00DC0DD7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ตรวจสอบ</w:t>
    </w:r>
    <w:r w:rsidRPr="00DC0DD7">
      <w:rPr>
        <w:rFonts w:asciiTheme="majorBidi" w:hAnsiTheme="majorBidi" w:cstheme="majorBidi"/>
        <w:b w:val="0"/>
        <w:bCs/>
        <w:sz w:val="30"/>
        <w:szCs w:val="30"/>
        <w:lang w:bidi="th-TH"/>
      </w:rPr>
      <w:t>)</w:t>
    </w:r>
  </w:p>
  <w:p w14:paraId="5AB1DD6A" w14:textId="77777777" w:rsidR="00E77F00" w:rsidRPr="00410770" w:rsidRDefault="00E77F0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9BC147" w14:textId="49316CEF" w:rsidR="00E77F00" w:rsidRPr="007D32A3" w:rsidRDefault="00E77F00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7D32A3">
      <w:rPr>
        <w:rFonts w:ascii="Angsana New" w:hAnsi="Angsana New" w:cs="Angsana New"/>
        <w:b/>
        <w:bCs/>
        <w:sz w:val="30"/>
        <w:szCs w:val="30"/>
        <w:cs/>
      </w:rPr>
      <w:t>บริษัท เจดับเบิ้ลยูดี อินโฟโลจิสติกส์ จำกัด (มหาชน) และบริษัทย่อย</w:t>
    </w:r>
  </w:p>
  <w:p w14:paraId="2B526AAE" w14:textId="77777777" w:rsidR="00E77F00" w:rsidRPr="007D32A3" w:rsidRDefault="00E77F00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7D32A3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7D32A3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7D32A3">
      <w:rPr>
        <w:rFonts w:ascii="Angsana New" w:hAnsi="Angsana New" w:cs="Angsana New"/>
        <w:b/>
        <w:bCs/>
        <w:sz w:val="30"/>
        <w:szCs w:val="30"/>
        <w:cs/>
      </w:rPr>
      <w:t>การเงินระหว่างกาลแบบย่อ</w:t>
    </w:r>
  </w:p>
  <w:p w14:paraId="13D35D4C" w14:textId="59815780" w:rsidR="00E77F00" w:rsidRPr="007D32A3" w:rsidRDefault="00E77F0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6311AA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</w:t>
    </w:r>
    <w:r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เก้าเดือน</w:t>
    </w: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 xml:space="preserve">สิ้นสุดวันที่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30 </w:t>
    </w:r>
    <w:r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กันยายน</w:t>
    </w:r>
    <w:r>
      <w:rPr>
        <w:rFonts w:ascii="Angsana New" w:eastAsia="Cordia New" w:hAnsi="Angsana New" w:cs="Angsana New" w:hint="cs"/>
        <w:bCs/>
        <w:sz w:val="36"/>
        <w:szCs w:val="36"/>
        <w:cs/>
        <w:lang w:val="en-US" w:bidi="th-TH"/>
      </w:rPr>
      <w:t xml:space="preserve"> </w:t>
    </w:r>
    <w:r w:rsidRPr="00BF0225">
      <w:rPr>
        <w:rFonts w:asciiTheme="majorBidi" w:hAnsiTheme="majorBidi" w:cstheme="majorBidi"/>
        <w:sz w:val="30"/>
        <w:szCs w:val="30"/>
        <w:lang w:val="en-US" w:bidi="th-TH"/>
      </w:rPr>
      <w:t>256</w:t>
    </w:r>
    <w:r>
      <w:rPr>
        <w:rFonts w:asciiTheme="majorBidi" w:hAnsiTheme="majorBidi" w:cstheme="majorBidi"/>
        <w:sz w:val="30"/>
        <w:szCs w:val="30"/>
        <w:lang w:val="en-US" w:bidi="th-TH"/>
      </w:rPr>
      <w:t>4</w:t>
    </w:r>
    <w:r>
      <w:rPr>
        <w:rFonts w:asciiTheme="majorBidi" w:hAnsiTheme="majorBidi" w:cstheme="majorBidi"/>
        <w:b w:val="0"/>
        <w:bCs/>
        <w:sz w:val="30"/>
        <w:szCs w:val="30"/>
        <w:lang w:bidi="th-TH"/>
      </w:rPr>
      <w:t xml:space="preserve"> </w:t>
    </w:r>
    <w:r w:rsidRPr="00DC0DD7">
      <w:rPr>
        <w:rFonts w:asciiTheme="majorBidi" w:hAnsiTheme="majorBidi" w:cstheme="majorBidi"/>
        <w:bCs/>
        <w:sz w:val="30"/>
        <w:szCs w:val="30"/>
        <w:lang w:val="en-US" w:bidi="th-TH"/>
      </w:rPr>
      <w:t>(</w:t>
    </w:r>
    <w:r w:rsidRPr="00DC0DD7">
      <w:rPr>
        <w:rFonts w:asciiTheme="majorBidi" w:hAnsiTheme="majorBidi" w:cstheme="majorBidi"/>
        <w:bCs/>
        <w:sz w:val="30"/>
        <w:szCs w:val="30"/>
        <w:cs/>
        <w:lang w:val="en-US" w:bidi="th-TH"/>
      </w:rPr>
      <w:t>ไม่ได้</w:t>
    </w:r>
    <w:r w:rsidRPr="00DC0DD7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ตรวจสอบ</w:t>
    </w:r>
    <w:r w:rsidRPr="00DC0DD7">
      <w:rPr>
        <w:rFonts w:asciiTheme="majorBidi" w:hAnsiTheme="majorBidi" w:cstheme="majorBidi"/>
        <w:b w:val="0"/>
        <w:bCs/>
        <w:sz w:val="30"/>
        <w:szCs w:val="30"/>
        <w:lang w:bidi="th-TH"/>
      </w:rPr>
      <w:t>)</w:t>
    </w:r>
  </w:p>
  <w:p w14:paraId="2EAED60C" w14:textId="77777777" w:rsidR="00E77F00" w:rsidRPr="00410770" w:rsidRDefault="00E77F0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AA1829" w14:textId="77777777" w:rsidR="00E77F00" w:rsidRPr="007D32A3" w:rsidRDefault="00E77F00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7D32A3">
      <w:rPr>
        <w:rFonts w:ascii="Angsana New" w:hAnsi="Angsana New" w:cs="Angsana New"/>
        <w:b/>
        <w:bCs/>
        <w:sz w:val="30"/>
        <w:szCs w:val="30"/>
        <w:cs/>
      </w:rPr>
      <w:t>บริษัท เจดับเบิ้ลยูดี อินโฟโลจิสติกส์ จำกัด (มหาชน) และบริษัทย่อย</w:t>
    </w:r>
  </w:p>
  <w:p w14:paraId="516D9876" w14:textId="77777777" w:rsidR="00E77F00" w:rsidRPr="007D32A3" w:rsidRDefault="00E77F00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7D32A3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7D32A3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7D32A3">
      <w:rPr>
        <w:rFonts w:ascii="Angsana New" w:hAnsi="Angsana New" w:cs="Angsana New"/>
        <w:b/>
        <w:bCs/>
        <w:sz w:val="30"/>
        <w:szCs w:val="30"/>
        <w:cs/>
      </w:rPr>
      <w:t>การเงินระหว่างกาลแบบย่อ</w:t>
    </w:r>
  </w:p>
  <w:p w14:paraId="747ED037" w14:textId="68389E49" w:rsidR="00E77F00" w:rsidRPr="007D32A3" w:rsidRDefault="00E77F0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6311AA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</w:t>
    </w:r>
    <w:r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เก้าเดือน</w:t>
    </w: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 xml:space="preserve">สิ้นสุดวันที่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30 </w:t>
    </w:r>
    <w:r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กันยายน</w:t>
    </w:r>
    <w:r>
      <w:rPr>
        <w:rFonts w:ascii="Angsana New" w:eastAsia="Cordia New" w:hAnsi="Angsana New" w:cs="Angsana New" w:hint="cs"/>
        <w:bCs/>
        <w:sz w:val="36"/>
        <w:szCs w:val="36"/>
        <w:cs/>
        <w:lang w:val="en-US" w:bidi="th-TH"/>
      </w:rPr>
      <w:t xml:space="preserve"> </w:t>
    </w:r>
    <w:r w:rsidRPr="00BF0225">
      <w:rPr>
        <w:rFonts w:asciiTheme="majorBidi" w:hAnsiTheme="majorBidi" w:cstheme="majorBidi"/>
        <w:sz w:val="30"/>
        <w:szCs w:val="30"/>
        <w:lang w:val="en-US" w:bidi="th-TH"/>
      </w:rPr>
      <w:t>256</w:t>
    </w:r>
    <w:r>
      <w:rPr>
        <w:rFonts w:asciiTheme="majorBidi" w:hAnsiTheme="majorBidi" w:cstheme="majorBidi"/>
        <w:sz w:val="30"/>
        <w:szCs w:val="30"/>
        <w:lang w:val="en-US" w:bidi="th-TH"/>
      </w:rPr>
      <w:t>4</w:t>
    </w:r>
    <w:r>
      <w:rPr>
        <w:rFonts w:asciiTheme="majorBidi" w:hAnsiTheme="majorBidi" w:cstheme="majorBidi"/>
        <w:b w:val="0"/>
        <w:bCs/>
        <w:sz w:val="30"/>
        <w:szCs w:val="30"/>
        <w:lang w:bidi="th-TH"/>
      </w:rPr>
      <w:t xml:space="preserve"> </w:t>
    </w:r>
    <w:r w:rsidRPr="00DC0DD7">
      <w:rPr>
        <w:rFonts w:asciiTheme="majorBidi" w:hAnsiTheme="majorBidi" w:cstheme="majorBidi"/>
        <w:bCs/>
        <w:sz w:val="30"/>
        <w:szCs w:val="30"/>
        <w:lang w:val="en-US" w:bidi="th-TH"/>
      </w:rPr>
      <w:t>(</w:t>
    </w:r>
    <w:r w:rsidRPr="00DC0DD7">
      <w:rPr>
        <w:rFonts w:asciiTheme="majorBidi" w:hAnsiTheme="majorBidi" w:cstheme="majorBidi"/>
        <w:bCs/>
        <w:sz w:val="30"/>
        <w:szCs w:val="30"/>
        <w:cs/>
        <w:lang w:val="en-US" w:bidi="th-TH"/>
      </w:rPr>
      <w:t>ไม่ได้</w:t>
    </w:r>
    <w:r w:rsidRPr="00DC0DD7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ตรวจสอบ</w:t>
    </w:r>
    <w:r w:rsidRPr="00DC0DD7">
      <w:rPr>
        <w:rFonts w:asciiTheme="majorBidi" w:hAnsiTheme="majorBidi" w:cstheme="majorBidi"/>
        <w:b w:val="0"/>
        <w:bCs/>
        <w:sz w:val="30"/>
        <w:szCs w:val="30"/>
        <w:lang w:bidi="th-TH"/>
      </w:rPr>
      <w:t>)</w:t>
    </w:r>
  </w:p>
  <w:p w14:paraId="4006B6A8" w14:textId="77777777" w:rsidR="00E77F00" w:rsidRPr="00410770" w:rsidRDefault="00E77F0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D387F0" w14:textId="3855A922" w:rsidR="00E77F00" w:rsidRPr="00B206A1" w:rsidRDefault="00E77F00" w:rsidP="00B206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บ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ริษัท เจดับเบิ้ลยูดี อินโฟโลจิสติกส์ จำกัด (มหาชน) และบริษัทย่อย</w:t>
    </w:r>
  </w:p>
  <w:p w14:paraId="6112D32F" w14:textId="77777777" w:rsidR="00E77F00" w:rsidRPr="00B206A1" w:rsidRDefault="00E77F00" w:rsidP="00B206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B206A1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</w:t>
    </w:r>
    <w:r w:rsidRPr="00B206A1">
      <w:rPr>
        <w:rFonts w:asciiTheme="majorBidi" w:hAnsiTheme="majorBidi" w:cstheme="majorBidi" w:hint="cs"/>
        <w:b/>
        <w:bCs/>
        <w:sz w:val="30"/>
        <w:szCs w:val="30"/>
        <w:cs/>
      </w:rPr>
      <w:t>งบ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การเงินระหว่างกาลแบบย่อ</w:t>
    </w:r>
  </w:p>
  <w:p w14:paraId="2A3C997A" w14:textId="78B08168" w:rsidR="00E77F00" w:rsidRPr="00B206A1" w:rsidRDefault="00E77F00" w:rsidP="00B206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B206A1">
      <w:rPr>
        <w:rFonts w:asciiTheme="majorBidi" w:hAnsiTheme="majorBidi" w:cstheme="majorBidi"/>
        <w:b/>
        <w:bCs/>
        <w:sz w:val="30"/>
        <w:szCs w:val="30"/>
        <w:cs/>
      </w:rPr>
      <w:t>สำหรับงวด</w:t>
    </w:r>
    <w:r w:rsidRPr="00B206A1">
      <w:rPr>
        <w:rFonts w:asciiTheme="majorBidi" w:hAnsiTheme="majorBidi" w:cstheme="majorBidi" w:hint="cs"/>
        <w:b/>
        <w:bCs/>
        <w:sz w:val="30"/>
        <w:szCs w:val="30"/>
        <w:cs/>
      </w:rPr>
      <w:t>สามเดือนและ</w:t>
    </w:r>
    <w:r>
      <w:rPr>
        <w:rFonts w:asciiTheme="majorBidi" w:hAnsiTheme="majorBidi" w:cstheme="majorBidi"/>
        <w:b/>
        <w:bCs/>
        <w:sz w:val="30"/>
        <w:szCs w:val="30"/>
        <w:cs/>
      </w:rPr>
      <w:t>เก้าเดือน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 xml:space="preserve">สิ้นสุดวันที่ </w:t>
    </w:r>
    <w:r>
      <w:rPr>
        <w:rFonts w:asciiTheme="majorBidi" w:hAnsiTheme="majorBidi" w:cstheme="majorBidi"/>
        <w:b/>
        <w:bCs/>
        <w:sz w:val="30"/>
        <w:szCs w:val="30"/>
      </w:rPr>
      <w:t xml:space="preserve">30 </w:t>
    </w:r>
    <w:r>
      <w:rPr>
        <w:rFonts w:asciiTheme="majorBidi" w:hAnsiTheme="majorBidi" w:cstheme="majorBidi"/>
        <w:b/>
        <w:bCs/>
        <w:sz w:val="30"/>
        <w:szCs w:val="30"/>
        <w:cs/>
      </w:rPr>
      <w:t>กันยายน</w:t>
    </w:r>
    <w:r w:rsidRPr="00B206A1">
      <w:rPr>
        <w:rFonts w:asciiTheme="majorBidi" w:hAnsiTheme="majorBidi" w:cstheme="majorBidi" w:hint="cs"/>
        <w:b/>
        <w:bCs/>
        <w:sz w:val="30"/>
        <w:szCs w:val="30"/>
        <w:cs/>
      </w:rPr>
      <w:t xml:space="preserve"> </w:t>
    </w:r>
    <w:r w:rsidRPr="00B206A1">
      <w:rPr>
        <w:rFonts w:asciiTheme="majorBidi" w:hAnsiTheme="majorBidi" w:cstheme="majorBidi"/>
        <w:b/>
        <w:bCs/>
        <w:sz w:val="30"/>
        <w:szCs w:val="30"/>
      </w:rPr>
      <w:t>2564</w:t>
    </w:r>
    <w:r>
      <w:rPr>
        <w:rFonts w:asciiTheme="majorBidi" w:hAnsiTheme="majorBidi" w:cstheme="majorBidi"/>
        <w:b/>
        <w:bCs/>
        <w:sz w:val="30"/>
        <w:szCs w:val="30"/>
      </w:rPr>
      <w:t xml:space="preserve"> </w:t>
    </w:r>
    <w:r w:rsidRPr="00B206A1">
      <w:rPr>
        <w:rFonts w:asciiTheme="majorBidi" w:hAnsiTheme="majorBidi" w:cstheme="majorBidi"/>
        <w:b/>
        <w:bCs/>
        <w:sz w:val="30"/>
        <w:szCs w:val="30"/>
      </w:rPr>
      <w:t>(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ไม่ได้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ตรวจสอบ</w:t>
    </w:r>
    <w:r w:rsidRPr="00DC0DD7">
      <w:rPr>
        <w:rFonts w:asciiTheme="majorBidi" w:hAnsiTheme="majorBidi" w:cstheme="majorBidi"/>
        <w:b/>
        <w:bCs/>
        <w:sz w:val="30"/>
        <w:szCs w:val="30"/>
      </w:rPr>
      <w:t>)</w:t>
    </w:r>
  </w:p>
  <w:p w14:paraId="71D8AA45" w14:textId="77777777" w:rsidR="00E77F00" w:rsidRPr="00B206A1" w:rsidRDefault="00E77F00" w:rsidP="00B206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56ACDE" w14:textId="77777777" w:rsidR="00E77F00" w:rsidRDefault="00E77F0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665C56" w14:textId="77777777" w:rsidR="00E77F00" w:rsidRPr="00FA7747" w:rsidRDefault="00E77F00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3DF128EF" w14:textId="77777777" w:rsidR="00E77F00" w:rsidRPr="00FA7747" w:rsidRDefault="00E77F00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67BC1C8F" w14:textId="28E2F214" w:rsidR="00E77F00" w:rsidRPr="00410770" w:rsidRDefault="00E77F00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สำหรับงวดสามเดือนและเก้าเดือนสิ้นสุดวันที่ </w:t>
    </w:r>
    <w:r w:rsidRPr="001F2771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1F2771">
      <w:rPr>
        <w:rFonts w:ascii="Angsana New" w:hAnsi="Angsana New" w:cs="Angsana New"/>
        <w:b w:val="0"/>
        <w:bCs/>
        <w:sz w:val="32"/>
        <w:szCs w:val="32"/>
        <w:lang w:val="en-US"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36A07B95" w14:textId="77777777" w:rsidR="00E77F00" w:rsidRPr="00074891" w:rsidRDefault="00E77F00" w:rsidP="00713C50">
    <w:pPr>
      <w:pStyle w:val="Header"/>
      <w:rPr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9C9D1B" w14:textId="77777777" w:rsidR="00E77F00" w:rsidRPr="0025022B" w:rsidRDefault="00E77F00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บริษัท เจดับเบิ้ลยูดี อินโฟโลจิสติกส์ จำกัด (มหาชน) และบริษัทย่อย</w:t>
    </w:r>
  </w:p>
  <w:p w14:paraId="0043E3A3" w14:textId="77777777" w:rsidR="00E77F00" w:rsidRPr="0025022B" w:rsidRDefault="00E77F00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47809AFD" w14:textId="045C95AC" w:rsidR="00E77F00" w:rsidRPr="0025022B" w:rsidRDefault="00E77F00" w:rsidP="00D2557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6311AA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</w:t>
    </w:r>
    <w:r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เก้าเดือน</w:t>
    </w: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 xml:space="preserve">สิ้นสุดวันที่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30 </w:t>
    </w:r>
    <w:r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กันยายน</w:t>
    </w:r>
    <w:r>
      <w:rPr>
        <w:rFonts w:ascii="Angsana New" w:eastAsia="Cordia New" w:hAnsi="Angsana New" w:cs="Angsana New" w:hint="cs"/>
        <w:bCs/>
        <w:sz w:val="36"/>
        <w:szCs w:val="36"/>
        <w:cs/>
        <w:lang w:val="en-US" w:bidi="th-TH"/>
      </w:rPr>
      <w:t xml:space="preserve"> </w:t>
    </w:r>
    <w:r w:rsidRPr="00BF0225">
      <w:rPr>
        <w:rFonts w:asciiTheme="majorBidi" w:hAnsiTheme="majorBidi" w:cstheme="majorBidi"/>
        <w:sz w:val="30"/>
        <w:szCs w:val="30"/>
        <w:lang w:val="en-US" w:bidi="th-TH"/>
      </w:rPr>
      <w:t>256</w:t>
    </w:r>
    <w:r>
      <w:rPr>
        <w:rFonts w:asciiTheme="majorBidi" w:hAnsiTheme="majorBidi" w:cstheme="majorBidi"/>
        <w:sz w:val="30"/>
        <w:szCs w:val="30"/>
        <w:lang w:val="en-US" w:bidi="th-TH"/>
      </w:rPr>
      <w:t>4</w:t>
    </w:r>
    <w:r>
      <w:rPr>
        <w:rFonts w:asciiTheme="majorBidi" w:hAnsiTheme="majorBidi" w:cstheme="majorBidi"/>
        <w:b w:val="0"/>
        <w:bCs/>
        <w:sz w:val="30"/>
        <w:szCs w:val="30"/>
        <w:lang w:bidi="th-TH"/>
      </w:rPr>
      <w:t xml:space="preserve"> </w:t>
    </w:r>
    <w:r w:rsidRPr="00DC0DD7">
      <w:rPr>
        <w:rFonts w:asciiTheme="majorBidi" w:hAnsiTheme="majorBidi" w:cstheme="majorBidi"/>
        <w:bCs/>
        <w:sz w:val="30"/>
        <w:szCs w:val="30"/>
        <w:lang w:val="en-US" w:bidi="th-TH"/>
      </w:rPr>
      <w:t>(</w:t>
    </w:r>
    <w:r w:rsidRPr="00DC0DD7">
      <w:rPr>
        <w:rFonts w:asciiTheme="majorBidi" w:hAnsiTheme="majorBidi" w:cstheme="majorBidi"/>
        <w:bCs/>
        <w:sz w:val="30"/>
        <w:szCs w:val="30"/>
        <w:cs/>
        <w:lang w:val="en-US" w:bidi="th-TH"/>
      </w:rPr>
      <w:t>ไม่ได้</w:t>
    </w:r>
    <w:r w:rsidRPr="00DC0DD7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ตรวจสอบ</w:t>
    </w:r>
    <w:r w:rsidRPr="00DC0DD7">
      <w:rPr>
        <w:rFonts w:asciiTheme="majorBidi" w:hAnsiTheme="majorBidi" w:cstheme="majorBidi"/>
        <w:b w:val="0"/>
        <w:bCs/>
        <w:sz w:val="30"/>
        <w:szCs w:val="30"/>
        <w:lang w:bidi="th-TH"/>
      </w:rPr>
      <w:t>)</w:t>
    </w:r>
  </w:p>
  <w:p w14:paraId="2BC6AD49" w14:textId="77777777" w:rsidR="00E77F00" w:rsidRPr="00410770" w:rsidRDefault="00E77F0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5B2A27" w14:textId="77777777" w:rsidR="00E77F00" w:rsidRDefault="00E77F00" w:rsidP="00713C50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B329C3" w14:textId="5A5DC2D6" w:rsidR="00E77F00" w:rsidRPr="0025022B" w:rsidRDefault="00E77F00" w:rsidP="00CA1C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บริษัท เจดับเบิ้ลยูดี อินโฟโลจิสติกส์ จำกัด (มหาชน) และบริษัทย่อย</w:t>
    </w:r>
  </w:p>
  <w:p w14:paraId="2055E493" w14:textId="77777777" w:rsidR="00E77F00" w:rsidRPr="0025022B" w:rsidRDefault="00E77F00" w:rsidP="00CA1C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1A2EA0DD" w14:textId="2185AD83" w:rsidR="00E77F00" w:rsidRPr="0025022B" w:rsidRDefault="00E77F00" w:rsidP="00CA1C6E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6311AA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</w:t>
    </w:r>
    <w:r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เก้าเดือน</w:t>
    </w: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 xml:space="preserve">สิ้นสุดวันที่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30 </w:t>
    </w:r>
    <w:r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กันยายน</w:t>
    </w:r>
    <w:r>
      <w:rPr>
        <w:rFonts w:ascii="Angsana New" w:eastAsia="Cordia New" w:hAnsi="Angsana New" w:cs="Angsana New" w:hint="cs"/>
        <w:bCs/>
        <w:sz w:val="36"/>
        <w:szCs w:val="36"/>
        <w:cs/>
        <w:lang w:val="en-US" w:bidi="th-TH"/>
      </w:rPr>
      <w:t xml:space="preserve"> </w:t>
    </w:r>
    <w:r w:rsidRPr="00BF0225">
      <w:rPr>
        <w:rFonts w:asciiTheme="majorBidi" w:hAnsiTheme="majorBidi" w:cstheme="majorBidi"/>
        <w:sz w:val="30"/>
        <w:szCs w:val="30"/>
        <w:lang w:val="en-US" w:bidi="th-TH"/>
      </w:rPr>
      <w:t>256</w:t>
    </w:r>
    <w:r>
      <w:rPr>
        <w:rFonts w:asciiTheme="majorBidi" w:hAnsiTheme="majorBidi" w:cstheme="majorBidi"/>
        <w:sz w:val="30"/>
        <w:szCs w:val="30"/>
        <w:lang w:val="en-US" w:bidi="th-TH"/>
      </w:rPr>
      <w:t>4</w:t>
    </w:r>
    <w:r>
      <w:rPr>
        <w:rFonts w:asciiTheme="majorBidi" w:hAnsiTheme="majorBidi" w:cstheme="majorBidi"/>
        <w:b w:val="0"/>
        <w:bCs/>
        <w:sz w:val="30"/>
        <w:szCs w:val="30"/>
        <w:lang w:bidi="th-TH"/>
      </w:rPr>
      <w:t xml:space="preserve"> </w:t>
    </w:r>
    <w:r w:rsidRPr="00DC0DD7">
      <w:rPr>
        <w:rFonts w:asciiTheme="majorBidi" w:hAnsiTheme="majorBidi" w:cstheme="majorBidi"/>
        <w:bCs/>
        <w:sz w:val="30"/>
        <w:szCs w:val="30"/>
        <w:lang w:val="en-US" w:bidi="th-TH"/>
      </w:rPr>
      <w:t>(</w:t>
    </w:r>
    <w:r w:rsidRPr="00DC0DD7">
      <w:rPr>
        <w:rFonts w:asciiTheme="majorBidi" w:hAnsiTheme="majorBidi" w:cstheme="majorBidi"/>
        <w:bCs/>
        <w:sz w:val="30"/>
        <w:szCs w:val="30"/>
        <w:cs/>
        <w:lang w:val="en-US" w:bidi="th-TH"/>
      </w:rPr>
      <w:t>ไม่ได้</w:t>
    </w:r>
    <w:r w:rsidRPr="00DC0DD7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ตรวจสอบ</w:t>
    </w:r>
    <w:r w:rsidRPr="00DC0DD7">
      <w:rPr>
        <w:rFonts w:asciiTheme="majorBidi" w:hAnsiTheme="majorBidi" w:cstheme="majorBidi"/>
        <w:b w:val="0"/>
        <w:bCs/>
        <w:sz w:val="30"/>
        <w:szCs w:val="30"/>
        <w:lang w:bidi="th-TH"/>
      </w:rPr>
      <w:t>)</w:t>
    </w:r>
  </w:p>
  <w:p w14:paraId="09DE0060" w14:textId="77777777" w:rsidR="00E77F00" w:rsidRPr="00410770" w:rsidRDefault="00E77F0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724BDD" w14:textId="24B72B53" w:rsidR="00E77F00" w:rsidRPr="0025022B" w:rsidRDefault="00E77F00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บริษัท เจดับเบิ้ลยูดี อินโฟโลจิสติกส์ จำกัด (มหาชน) และบริษัทย่อย</w:t>
    </w:r>
  </w:p>
  <w:p w14:paraId="48D544E9" w14:textId="77777777" w:rsidR="00E77F00" w:rsidRPr="0025022B" w:rsidRDefault="00E77F00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38C18094" w14:textId="5C86A0E4" w:rsidR="00E77F00" w:rsidRPr="0025022B" w:rsidRDefault="00E77F00" w:rsidP="00D2557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6311AA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</w:t>
    </w:r>
    <w:r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เก้าเดือน</w:t>
    </w: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 xml:space="preserve">สิ้นสุดวันที่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30 </w:t>
    </w:r>
    <w:r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กันยายน</w:t>
    </w:r>
    <w:r>
      <w:rPr>
        <w:rFonts w:ascii="Angsana New" w:eastAsia="Cordia New" w:hAnsi="Angsana New" w:cs="Angsana New" w:hint="cs"/>
        <w:bCs/>
        <w:sz w:val="36"/>
        <w:szCs w:val="36"/>
        <w:cs/>
        <w:lang w:val="en-US" w:bidi="th-TH"/>
      </w:rPr>
      <w:t xml:space="preserve"> </w:t>
    </w:r>
    <w:r w:rsidRPr="00BF0225">
      <w:rPr>
        <w:rFonts w:asciiTheme="majorBidi" w:hAnsiTheme="majorBidi" w:cstheme="majorBidi"/>
        <w:sz w:val="30"/>
        <w:szCs w:val="30"/>
        <w:lang w:val="en-US" w:bidi="th-TH"/>
      </w:rPr>
      <w:t>256</w:t>
    </w:r>
    <w:r>
      <w:rPr>
        <w:rFonts w:asciiTheme="majorBidi" w:hAnsiTheme="majorBidi" w:cstheme="majorBidi"/>
        <w:sz w:val="30"/>
        <w:szCs w:val="30"/>
        <w:lang w:val="en-US" w:bidi="th-TH"/>
      </w:rPr>
      <w:t>4</w:t>
    </w:r>
    <w:r>
      <w:rPr>
        <w:rFonts w:asciiTheme="majorBidi" w:hAnsiTheme="majorBidi" w:cstheme="majorBidi"/>
        <w:b w:val="0"/>
        <w:bCs/>
        <w:sz w:val="30"/>
        <w:szCs w:val="30"/>
        <w:lang w:bidi="th-TH"/>
      </w:rPr>
      <w:t xml:space="preserve"> </w:t>
    </w:r>
    <w:r w:rsidRPr="00DC0DD7">
      <w:rPr>
        <w:rFonts w:asciiTheme="majorBidi" w:hAnsiTheme="majorBidi" w:cstheme="majorBidi"/>
        <w:bCs/>
        <w:sz w:val="30"/>
        <w:szCs w:val="30"/>
        <w:lang w:val="en-US" w:bidi="th-TH"/>
      </w:rPr>
      <w:t>(</w:t>
    </w:r>
    <w:r w:rsidRPr="00DC0DD7">
      <w:rPr>
        <w:rFonts w:asciiTheme="majorBidi" w:hAnsiTheme="majorBidi" w:cstheme="majorBidi"/>
        <w:bCs/>
        <w:sz w:val="30"/>
        <w:szCs w:val="30"/>
        <w:cs/>
        <w:lang w:val="en-US" w:bidi="th-TH"/>
      </w:rPr>
      <w:t>ไม่ได้</w:t>
    </w:r>
    <w:r w:rsidRPr="00DC0DD7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ตรวจสอบ</w:t>
    </w:r>
    <w:r w:rsidRPr="00DC0DD7">
      <w:rPr>
        <w:rFonts w:asciiTheme="majorBidi" w:hAnsiTheme="majorBidi" w:cstheme="majorBidi"/>
        <w:b w:val="0"/>
        <w:bCs/>
        <w:sz w:val="30"/>
        <w:szCs w:val="30"/>
        <w:lang w:bidi="th-TH"/>
      </w:rPr>
      <w:t>)</w:t>
    </w:r>
  </w:p>
  <w:p w14:paraId="726E70C0" w14:textId="77777777" w:rsidR="00E77F00" w:rsidRPr="00410770" w:rsidRDefault="00E77F0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BD0AB4" w14:textId="3C651424" w:rsidR="00E77F00" w:rsidRPr="0025022B" w:rsidRDefault="00E77F00" w:rsidP="0045171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บริษัท เจดับเบิ้ลยูดี อินโฟโลจิสติกส์ จำกัด (มหาชน) และบริษัทย่อย</w:t>
    </w:r>
  </w:p>
  <w:p w14:paraId="1B506A38" w14:textId="77777777" w:rsidR="00E77F00" w:rsidRPr="0025022B" w:rsidRDefault="00E77F00" w:rsidP="0045171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77079D1D" w14:textId="6377D9D2" w:rsidR="00E77F00" w:rsidRPr="0025022B" w:rsidRDefault="00E77F00" w:rsidP="00451710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6311AA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</w:t>
    </w:r>
    <w:r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เก้าเดือน</w:t>
    </w: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 xml:space="preserve">สิ้นสุดวันที่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30 </w:t>
    </w:r>
    <w:r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กันยายน</w:t>
    </w:r>
    <w:r>
      <w:rPr>
        <w:rFonts w:ascii="Angsana New" w:eastAsia="Cordia New" w:hAnsi="Angsana New" w:cs="Angsana New" w:hint="cs"/>
        <w:bCs/>
        <w:sz w:val="36"/>
        <w:szCs w:val="36"/>
        <w:cs/>
        <w:lang w:val="en-US" w:bidi="th-TH"/>
      </w:rPr>
      <w:t xml:space="preserve"> </w:t>
    </w:r>
    <w:r w:rsidRPr="00BF0225">
      <w:rPr>
        <w:rFonts w:asciiTheme="majorBidi" w:hAnsiTheme="majorBidi" w:cstheme="majorBidi"/>
        <w:sz w:val="30"/>
        <w:szCs w:val="30"/>
        <w:lang w:val="en-US" w:bidi="th-TH"/>
      </w:rPr>
      <w:t>256</w:t>
    </w:r>
    <w:r>
      <w:rPr>
        <w:rFonts w:asciiTheme="majorBidi" w:hAnsiTheme="majorBidi" w:cstheme="majorBidi"/>
        <w:sz w:val="30"/>
        <w:szCs w:val="30"/>
        <w:lang w:val="en-US" w:bidi="th-TH"/>
      </w:rPr>
      <w:t>4</w:t>
    </w:r>
    <w:r>
      <w:rPr>
        <w:rFonts w:asciiTheme="majorBidi" w:hAnsiTheme="majorBidi" w:cstheme="majorBidi"/>
        <w:b w:val="0"/>
        <w:bCs/>
        <w:sz w:val="30"/>
        <w:szCs w:val="30"/>
        <w:lang w:bidi="th-TH"/>
      </w:rPr>
      <w:t xml:space="preserve"> </w:t>
    </w:r>
    <w:r w:rsidRPr="00DC0DD7">
      <w:rPr>
        <w:rFonts w:asciiTheme="majorBidi" w:hAnsiTheme="majorBidi" w:cstheme="majorBidi"/>
        <w:bCs/>
        <w:sz w:val="30"/>
        <w:szCs w:val="30"/>
        <w:lang w:val="en-US" w:bidi="th-TH"/>
      </w:rPr>
      <w:t>(</w:t>
    </w:r>
    <w:r w:rsidRPr="00DC0DD7">
      <w:rPr>
        <w:rFonts w:asciiTheme="majorBidi" w:hAnsiTheme="majorBidi" w:cstheme="majorBidi"/>
        <w:bCs/>
        <w:sz w:val="30"/>
        <w:szCs w:val="30"/>
        <w:cs/>
        <w:lang w:val="en-US" w:bidi="th-TH"/>
      </w:rPr>
      <w:t>ไม่ได้</w:t>
    </w:r>
    <w:r w:rsidRPr="00DC0DD7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ตรวจสอบ</w:t>
    </w:r>
    <w:r w:rsidRPr="00DC0DD7">
      <w:rPr>
        <w:rFonts w:asciiTheme="majorBidi" w:hAnsiTheme="majorBidi" w:cstheme="majorBidi"/>
        <w:b w:val="0"/>
        <w:bCs/>
        <w:sz w:val="30"/>
        <w:szCs w:val="30"/>
        <w:lang w:bidi="th-TH"/>
      </w:rPr>
      <w:t>)</w:t>
    </w:r>
  </w:p>
  <w:p w14:paraId="7A235944" w14:textId="77777777" w:rsidR="00E77F00" w:rsidRPr="00410770" w:rsidRDefault="00E77F0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0FF65E1"/>
    <w:multiLevelType w:val="hybridMultilevel"/>
    <w:tmpl w:val="8426336C"/>
    <w:lvl w:ilvl="0" w:tplc="0409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2" w15:restartNumberingAfterBreak="0">
    <w:nsid w:val="013B5C98"/>
    <w:multiLevelType w:val="multilevel"/>
    <w:tmpl w:val="66986DA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lang w:val="en-US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6F225A4"/>
    <w:multiLevelType w:val="hybridMultilevel"/>
    <w:tmpl w:val="5FE40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8DEC334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C9950D9"/>
    <w:multiLevelType w:val="hybridMultilevel"/>
    <w:tmpl w:val="9FA856DC"/>
    <w:lvl w:ilvl="0" w:tplc="D8920B1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A5D7844"/>
    <w:multiLevelType w:val="hybridMultilevel"/>
    <w:tmpl w:val="4858C9A4"/>
    <w:lvl w:ilvl="0" w:tplc="E12E5226">
      <w:numFmt w:val="bullet"/>
      <w:lvlText w:val="•"/>
      <w:lvlJc w:val="left"/>
      <w:pPr>
        <w:ind w:left="1260" w:hanging="360"/>
      </w:pPr>
      <w:rPr>
        <w:rFonts w:ascii="Times New Roman" w:eastAsia="Times New Roman" w:hAnsi="Times New Roman" w:cs="Times New Roman" w:hint="default"/>
        <w:color w:val="auto"/>
        <w:sz w:val="24"/>
        <w:szCs w:val="36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CEC2364"/>
    <w:multiLevelType w:val="multilevel"/>
    <w:tmpl w:val="66986DA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lang w:val="en-US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2FEB7843"/>
    <w:multiLevelType w:val="hybridMultilevel"/>
    <w:tmpl w:val="0BB8EE7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9D4087"/>
    <w:multiLevelType w:val="singleLevel"/>
    <w:tmpl w:val="04090001"/>
    <w:lvl w:ilvl="0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color w:val="auto"/>
        <w:sz w:val="24"/>
      </w:rPr>
    </w:lvl>
  </w:abstractNum>
  <w:abstractNum w:abstractNumId="12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47263C93"/>
    <w:multiLevelType w:val="multilevel"/>
    <w:tmpl w:val="66986DA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lang w:val="en-US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6ECF5AE6"/>
    <w:multiLevelType w:val="hybridMultilevel"/>
    <w:tmpl w:val="840069AE"/>
    <w:lvl w:ilvl="0" w:tplc="A31AA136">
      <w:start w:val="1"/>
      <w:numFmt w:val="bullet"/>
      <w:lvlText w:val=""/>
      <w:lvlJc w:val="left"/>
      <w:pPr>
        <w:ind w:left="3621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71050BFE"/>
    <w:multiLevelType w:val="multilevel"/>
    <w:tmpl w:val="66986DA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lang w:val="en-US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756D245D"/>
    <w:multiLevelType w:val="hybridMultilevel"/>
    <w:tmpl w:val="5F62C56A"/>
    <w:lvl w:ilvl="0" w:tplc="2234A8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3"/>
  </w:num>
  <w:num w:numId="4">
    <w:abstractNumId w:val="16"/>
  </w:num>
  <w:num w:numId="5">
    <w:abstractNumId w:val="10"/>
  </w:num>
  <w:num w:numId="6">
    <w:abstractNumId w:val="18"/>
  </w:num>
  <w:num w:numId="7">
    <w:abstractNumId w:val="19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8"/>
  </w:num>
  <w:num w:numId="22">
    <w:abstractNumId w:val="0"/>
  </w:num>
  <w:num w:numId="23">
    <w:abstractNumId w:val="0"/>
  </w:num>
  <w:num w:numId="24">
    <w:abstractNumId w:val="5"/>
  </w:num>
  <w:num w:numId="25">
    <w:abstractNumId w:val="15"/>
  </w:num>
  <w:num w:numId="26">
    <w:abstractNumId w:val="6"/>
  </w:num>
  <w:num w:numId="27">
    <w:abstractNumId w:val="12"/>
  </w:num>
  <w:num w:numId="28">
    <w:abstractNumId w:val="7"/>
  </w:num>
  <w:num w:numId="29">
    <w:abstractNumId w:val="11"/>
  </w:num>
  <w:num w:numId="30">
    <w:abstractNumId w:val="17"/>
  </w:num>
  <w:num w:numId="31">
    <w:abstractNumId w:val="14"/>
  </w:num>
  <w:num w:numId="32">
    <w:abstractNumId w:val="9"/>
  </w:num>
  <w:num w:numId="33">
    <w:abstractNumId w:val="20"/>
  </w:num>
  <w:num w:numId="34">
    <w:abstractNumId w:val="1"/>
  </w:num>
  <w:num w:numId="35">
    <w:abstractNumId w:val="3"/>
  </w:num>
  <w:num w:numId="36">
    <w:abstractNumId w:val="2"/>
  </w:num>
  <w:num w:numId="37">
    <w:abstractNumId w:val="0"/>
  </w:num>
  <w:num w:numId="3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146"/>
    <w:rsid w:val="000006F0"/>
    <w:rsid w:val="00000779"/>
    <w:rsid w:val="0000085B"/>
    <w:rsid w:val="00000A99"/>
    <w:rsid w:val="00000AB6"/>
    <w:rsid w:val="00001221"/>
    <w:rsid w:val="000015A1"/>
    <w:rsid w:val="000015C7"/>
    <w:rsid w:val="0000190F"/>
    <w:rsid w:val="000019CD"/>
    <w:rsid w:val="00001BEF"/>
    <w:rsid w:val="0000200C"/>
    <w:rsid w:val="000023FF"/>
    <w:rsid w:val="000025CB"/>
    <w:rsid w:val="00002C59"/>
    <w:rsid w:val="00002D6B"/>
    <w:rsid w:val="00002F50"/>
    <w:rsid w:val="00003133"/>
    <w:rsid w:val="000032BA"/>
    <w:rsid w:val="000034F2"/>
    <w:rsid w:val="00003891"/>
    <w:rsid w:val="000039AE"/>
    <w:rsid w:val="0000435C"/>
    <w:rsid w:val="0000464A"/>
    <w:rsid w:val="00004819"/>
    <w:rsid w:val="00004A86"/>
    <w:rsid w:val="00005185"/>
    <w:rsid w:val="000052FA"/>
    <w:rsid w:val="00005434"/>
    <w:rsid w:val="000054E5"/>
    <w:rsid w:val="00005ACB"/>
    <w:rsid w:val="00005B7D"/>
    <w:rsid w:val="00005BAB"/>
    <w:rsid w:val="00005BB4"/>
    <w:rsid w:val="00005D4F"/>
    <w:rsid w:val="00005DC0"/>
    <w:rsid w:val="00005DE5"/>
    <w:rsid w:val="00006007"/>
    <w:rsid w:val="00006121"/>
    <w:rsid w:val="00006390"/>
    <w:rsid w:val="000064DE"/>
    <w:rsid w:val="00006518"/>
    <w:rsid w:val="00006690"/>
    <w:rsid w:val="00006B52"/>
    <w:rsid w:val="00006D55"/>
    <w:rsid w:val="000077D6"/>
    <w:rsid w:val="00007873"/>
    <w:rsid w:val="00007B57"/>
    <w:rsid w:val="00007D76"/>
    <w:rsid w:val="00007EA2"/>
    <w:rsid w:val="00007EE9"/>
    <w:rsid w:val="00007F8E"/>
    <w:rsid w:val="00010374"/>
    <w:rsid w:val="00010738"/>
    <w:rsid w:val="00010C07"/>
    <w:rsid w:val="00010F9D"/>
    <w:rsid w:val="000112EE"/>
    <w:rsid w:val="000115FB"/>
    <w:rsid w:val="0001192B"/>
    <w:rsid w:val="00011C60"/>
    <w:rsid w:val="00012208"/>
    <w:rsid w:val="0001251A"/>
    <w:rsid w:val="000126EE"/>
    <w:rsid w:val="00012BB4"/>
    <w:rsid w:val="00012E83"/>
    <w:rsid w:val="0001324D"/>
    <w:rsid w:val="000134F8"/>
    <w:rsid w:val="000135F7"/>
    <w:rsid w:val="0001364C"/>
    <w:rsid w:val="0001367E"/>
    <w:rsid w:val="0001370F"/>
    <w:rsid w:val="00013716"/>
    <w:rsid w:val="00013C02"/>
    <w:rsid w:val="00014411"/>
    <w:rsid w:val="00014598"/>
    <w:rsid w:val="00014A12"/>
    <w:rsid w:val="00014A4A"/>
    <w:rsid w:val="00014B3C"/>
    <w:rsid w:val="00014C07"/>
    <w:rsid w:val="0001562E"/>
    <w:rsid w:val="000159E2"/>
    <w:rsid w:val="00015C52"/>
    <w:rsid w:val="00015D55"/>
    <w:rsid w:val="000160A4"/>
    <w:rsid w:val="000167EF"/>
    <w:rsid w:val="00016879"/>
    <w:rsid w:val="00016C90"/>
    <w:rsid w:val="00016E14"/>
    <w:rsid w:val="0001707F"/>
    <w:rsid w:val="00017563"/>
    <w:rsid w:val="000179F5"/>
    <w:rsid w:val="00020021"/>
    <w:rsid w:val="00020144"/>
    <w:rsid w:val="0002055E"/>
    <w:rsid w:val="00020700"/>
    <w:rsid w:val="00020882"/>
    <w:rsid w:val="00020E2A"/>
    <w:rsid w:val="00020E35"/>
    <w:rsid w:val="00020F08"/>
    <w:rsid w:val="00020F55"/>
    <w:rsid w:val="00021255"/>
    <w:rsid w:val="00021837"/>
    <w:rsid w:val="00021A4A"/>
    <w:rsid w:val="00021FCB"/>
    <w:rsid w:val="0002207C"/>
    <w:rsid w:val="00022087"/>
    <w:rsid w:val="000221F6"/>
    <w:rsid w:val="000222A3"/>
    <w:rsid w:val="00022A5E"/>
    <w:rsid w:val="00022BB4"/>
    <w:rsid w:val="00022CE8"/>
    <w:rsid w:val="00023CE6"/>
    <w:rsid w:val="00023DFC"/>
    <w:rsid w:val="00024304"/>
    <w:rsid w:val="000243CE"/>
    <w:rsid w:val="00024953"/>
    <w:rsid w:val="00024B71"/>
    <w:rsid w:val="00024F30"/>
    <w:rsid w:val="00025287"/>
    <w:rsid w:val="000253C9"/>
    <w:rsid w:val="00025426"/>
    <w:rsid w:val="00025942"/>
    <w:rsid w:val="00025AA9"/>
    <w:rsid w:val="00025B1F"/>
    <w:rsid w:val="00025B80"/>
    <w:rsid w:val="00025EFE"/>
    <w:rsid w:val="00026132"/>
    <w:rsid w:val="00026146"/>
    <w:rsid w:val="000261DD"/>
    <w:rsid w:val="0002666D"/>
    <w:rsid w:val="00026B06"/>
    <w:rsid w:val="00026C1A"/>
    <w:rsid w:val="0002764F"/>
    <w:rsid w:val="00027A4F"/>
    <w:rsid w:val="00027BD5"/>
    <w:rsid w:val="00027E00"/>
    <w:rsid w:val="00027ED2"/>
    <w:rsid w:val="0003010E"/>
    <w:rsid w:val="00030329"/>
    <w:rsid w:val="000303F6"/>
    <w:rsid w:val="000305FA"/>
    <w:rsid w:val="000307FB"/>
    <w:rsid w:val="00030C23"/>
    <w:rsid w:val="00030E6B"/>
    <w:rsid w:val="00031583"/>
    <w:rsid w:val="000315C3"/>
    <w:rsid w:val="000316A7"/>
    <w:rsid w:val="00031980"/>
    <w:rsid w:val="00031A44"/>
    <w:rsid w:val="00031ADE"/>
    <w:rsid w:val="00031B57"/>
    <w:rsid w:val="00031F4C"/>
    <w:rsid w:val="00032236"/>
    <w:rsid w:val="000324D0"/>
    <w:rsid w:val="0003250C"/>
    <w:rsid w:val="00032716"/>
    <w:rsid w:val="00032ABF"/>
    <w:rsid w:val="00032DB7"/>
    <w:rsid w:val="0003340E"/>
    <w:rsid w:val="00033483"/>
    <w:rsid w:val="00033950"/>
    <w:rsid w:val="000339D5"/>
    <w:rsid w:val="00033B05"/>
    <w:rsid w:val="00033D3C"/>
    <w:rsid w:val="00033EFB"/>
    <w:rsid w:val="0003464D"/>
    <w:rsid w:val="00034A8A"/>
    <w:rsid w:val="00034B76"/>
    <w:rsid w:val="000350B5"/>
    <w:rsid w:val="000351D6"/>
    <w:rsid w:val="000351EC"/>
    <w:rsid w:val="00035579"/>
    <w:rsid w:val="000356B4"/>
    <w:rsid w:val="00035878"/>
    <w:rsid w:val="00035936"/>
    <w:rsid w:val="00035A15"/>
    <w:rsid w:val="00035BFA"/>
    <w:rsid w:val="00035D7C"/>
    <w:rsid w:val="00036143"/>
    <w:rsid w:val="00036576"/>
    <w:rsid w:val="00036714"/>
    <w:rsid w:val="000367E5"/>
    <w:rsid w:val="00036C21"/>
    <w:rsid w:val="00036C24"/>
    <w:rsid w:val="00036E95"/>
    <w:rsid w:val="00036F52"/>
    <w:rsid w:val="00037609"/>
    <w:rsid w:val="000378C7"/>
    <w:rsid w:val="000378D1"/>
    <w:rsid w:val="00037952"/>
    <w:rsid w:val="00037979"/>
    <w:rsid w:val="0004018B"/>
    <w:rsid w:val="00040331"/>
    <w:rsid w:val="000404E2"/>
    <w:rsid w:val="0004053B"/>
    <w:rsid w:val="00040549"/>
    <w:rsid w:val="0004060E"/>
    <w:rsid w:val="00040791"/>
    <w:rsid w:val="000407EC"/>
    <w:rsid w:val="00040952"/>
    <w:rsid w:val="00040E69"/>
    <w:rsid w:val="000410D5"/>
    <w:rsid w:val="00041597"/>
    <w:rsid w:val="000417FD"/>
    <w:rsid w:val="00041C82"/>
    <w:rsid w:val="00041E25"/>
    <w:rsid w:val="00041E72"/>
    <w:rsid w:val="00042021"/>
    <w:rsid w:val="0004220E"/>
    <w:rsid w:val="000425EC"/>
    <w:rsid w:val="00042931"/>
    <w:rsid w:val="00042ACF"/>
    <w:rsid w:val="00042B99"/>
    <w:rsid w:val="00042C2B"/>
    <w:rsid w:val="00042F74"/>
    <w:rsid w:val="0004334B"/>
    <w:rsid w:val="00043355"/>
    <w:rsid w:val="000434F1"/>
    <w:rsid w:val="000435C0"/>
    <w:rsid w:val="000437CB"/>
    <w:rsid w:val="00043DA7"/>
    <w:rsid w:val="00043DDD"/>
    <w:rsid w:val="00043EF5"/>
    <w:rsid w:val="000440BA"/>
    <w:rsid w:val="0004445C"/>
    <w:rsid w:val="000444A8"/>
    <w:rsid w:val="00044500"/>
    <w:rsid w:val="00044872"/>
    <w:rsid w:val="00044DAA"/>
    <w:rsid w:val="00044F32"/>
    <w:rsid w:val="00045154"/>
    <w:rsid w:val="00045740"/>
    <w:rsid w:val="00045BC3"/>
    <w:rsid w:val="00045E6A"/>
    <w:rsid w:val="000460FA"/>
    <w:rsid w:val="000463AC"/>
    <w:rsid w:val="00046429"/>
    <w:rsid w:val="00046759"/>
    <w:rsid w:val="00046B89"/>
    <w:rsid w:val="00046F33"/>
    <w:rsid w:val="00047017"/>
    <w:rsid w:val="000477AB"/>
    <w:rsid w:val="00047A74"/>
    <w:rsid w:val="00047FB1"/>
    <w:rsid w:val="0005031A"/>
    <w:rsid w:val="000505AE"/>
    <w:rsid w:val="0005062C"/>
    <w:rsid w:val="00050862"/>
    <w:rsid w:val="0005087C"/>
    <w:rsid w:val="000508D7"/>
    <w:rsid w:val="00050935"/>
    <w:rsid w:val="00050BEF"/>
    <w:rsid w:val="00050C98"/>
    <w:rsid w:val="00050DDE"/>
    <w:rsid w:val="00050FA1"/>
    <w:rsid w:val="00051417"/>
    <w:rsid w:val="000518C8"/>
    <w:rsid w:val="00051E25"/>
    <w:rsid w:val="00051F69"/>
    <w:rsid w:val="00052251"/>
    <w:rsid w:val="0005270F"/>
    <w:rsid w:val="000528EF"/>
    <w:rsid w:val="000529F4"/>
    <w:rsid w:val="00052EB3"/>
    <w:rsid w:val="00052FF6"/>
    <w:rsid w:val="00053483"/>
    <w:rsid w:val="00053ACF"/>
    <w:rsid w:val="00053B5C"/>
    <w:rsid w:val="00054026"/>
    <w:rsid w:val="00054433"/>
    <w:rsid w:val="00054663"/>
    <w:rsid w:val="0005480F"/>
    <w:rsid w:val="00054B07"/>
    <w:rsid w:val="00054D45"/>
    <w:rsid w:val="00054F67"/>
    <w:rsid w:val="000553C1"/>
    <w:rsid w:val="0005542F"/>
    <w:rsid w:val="00055589"/>
    <w:rsid w:val="00055592"/>
    <w:rsid w:val="000555B9"/>
    <w:rsid w:val="000558C4"/>
    <w:rsid w:val="00055CBD"/>
    <w:rsid w:val="00055ED0"/>
    <w:rsid w:val="00055F34"/>
    <w:rsid w:val="0005621A"/>
    <w:rsid w:val="0005638A"/>
    <w:rsid w:val="00056664"/>
    <w:rsid w:val="000569A6"/>
    <w:rsid w:val="00056B58"/>
    <w:rsid w:val="00056DFE"/>
    <w:rsid w:val="00056F2D"/>
    <w:rsid w:val="000570A0"/>
    <w:rsid w:val="0005782A"/>
    <w:rsid w:val="00057A0E"/>
    <w:rsid w:val="00057A80"/>
    <w:rsid w:val="00057AD1"/>
    <w:rsid w:val="00060AB1"/>
    <w:rsid w:val="00061270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9BD"/>
    <w:rsid w:val="00062B25"/>
    <w:rsid w:val="00062BB1"/>
    <w:rsid w:val="0006324D"/>
    <w:rsid w:val="000632B1"/>
    <w:rsid w:val="000632F6"/>
    <w:rsid w:val="000639A9"/>
    <w:rsid w:val="00063A6E"/>
    <w:rsid w:val="00063C4C"/>
    <w:rsid w:val="00063DC3"/>
    <w:rsid w:val="000640C2"/>
    <w:rsid w:val="000641F4"/>
    <w:rsid w:val="000643EC"/>
    <w:rsid w:val="00064837"/>
    <w:rsid w:val="00064DF1"/>
    <w:rsid w:val="00064F1D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106"/>
    <w:rsid w:val="00066144"/>
    <w:rsid w:val="00066202"/>
    <w:rsid w:val="000662DC"/>
    <w:rsid w:val="0006644C"/>
    <w:rsid w:val="0006646D"/>
    <w:rsid w:val="00066B40"/>
    <w:rsid w:val="00067218"/>
    <w:rsid w:val="000672DA"/>
    <w:rsid w:val="000672F9"/>
    <w:rsid w:val="00067335"/>
    <w:rsid w:val="000675C1"/>
    <w:rsid w:val="000675C4"/>
    <w:rsid w:val="0006774B"/>
    <w:rsid w:val="00067BEB"/>
    <w:rsid w:val="000704B7"/>
    <w:rsid w:val="00070559"/>
    <w:rsid w:val="000705CC"/>
    <w:rsid w:val="0007075C"/>
    <w:rsid w:val="000708C8"/>
    <w:rsid w:val="000708D6"/>
    <w:rsid w:val="00070C82"/>
    <w:rsid w:val="00070D1D"/>
    <w:rsid w:val="000719EE"/>
    <w:rsid w:val="00071C80"/>
    <w:rsid w:val="00071E82"/>
    <w:rsid w:val="00072132"/>
    <w:rsid w:val="0007245E"/>
    <w:rsid w:val="00072552"/>
    <w:rsid w:val="000726DB"/>
    <w:rsid w:val="0007286E"/>
    <w:rsid w:val="00072A47"/>
    <w:rsid w:val="000732DB"/>
    <w:rsid w:val="00073367"/>
    <w:rsid w:val="000736E0"/>
    <w:rsid w:val="00073C23"/>
    <w:rsid w:val="00073ED1"/>
    <w:rsid w:val="00074621"/>
    <w:rsid w:val="00074727"/>
    <w:rsid w:val="00074891"/>
    <w:rsid w:val="00074AF2"/>
    <w:rsid w:val="00074BBC"/>
    <w:rsid w:val="00074D50"/>
    <w:rsid w:val="00074EC9"/>
    <w:rsid w:val="00074F14"/>
    <w:rsid w:val="00074F69"/>
    <w:rsid w:val="00075041"/>
    <w:rsid w:val="00075099"/>
    <w:rsid w:val="000758AE"/>
    <w:rsid w:val="00075907"/>
    <w:rsid w:val="00075927"/>
    <w:rsid w:val="00075B2F"/>
    <w:rsid w:val="00075BC1"/>
    <w:rsid w:val="00075D21"/>
    <w:rsid w:val="00075FFE"/>
    <w:rsid w:val="00076170"/>
    <w:rsid w:val="00076211"/>
    <w:rsid w:val="00076943"/>
    <w:rsid w:val="00076ABC"/>
    <w:rsid w:val="00076BDC"/>
    <w:rsid w:val="00076E25"/>
    <w:rsid w:val="0007722B"/>
    <w:rsid w:val="00077245"/>
    <w:rsid w:val="00077C5C"/>
    <w:rsid w:val="00077E11"/>
    <w:rsid w:val="00077F9C"/>
    <w:rsid w:val="000804F3"/>
    <w:rsid w:val="00080A5F"/>
    <w:rsid w:val="00080AA6"/>
    <w:rsid w:val="0008106E"/>
    <w:rsid w:val="0008157C"/>
    <w:rsid w:val="00081947"/>
    <w:rsid w:val="000819B2"/>
    <w:rsid w:val="00081D57"/>
    <w:rsid w:val="00081F3B"/>
    <w:rsid w:val="00081F88"/>
    <w:rsid w:val="00082360"/>
    <w:rsid w:val="000826F9"/>
    <w:rsid w:val="00082881"/>
    <w:rsid w:val="00082944"/>
    <w:rsid w:val="00082EAE"/>
    <w:rsid w:val="00082F4B"/>
    <w:rsid w:val="00083497"/>
    <w:rsid w:val="00083A90"/>
    <w:rsid w:val="00083CD4"/>
    <w:rsid w:val="00083E1D"/>
    <w:rsid w:val="00083F9C"/>
    <w:rsid w:val="00083FAD"/>
    <w:rsid w:val="00084299"/>
    <w:rsid w:val="0008486A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13A"/>
    <w:rsid w:val="000861BA"/>
    <w:rsid w:val="00086220"/>
    <w:rsid w:val="00086754"/>
    <w:rsid w:val="00086EB9"/>
    <w:rsid w:val="00086FEE"/>
    <w:rsid w:val="00087195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EBA"/>
    <w:rsid w:val="00090F48"/>
    <w:rsid w:val="00091174"/>
    <w:rsid w:val="000911C3"/>
    <w:rsid w:val="000911E1"/>
    <w:rsid w:val="000913A0"/>
    <w:rsid w:val="00091CA0"/>
    <w:rsid w:val="00092224"/>
    <w:rsid w:val="00092435"/>
    <w:rsid w:val="000926A7"/>
    <w:rsid w:val="000926FD"/>
    <w:rsid w:val="000928C3"/>
    <w:rsid w:val="00092B09"/>
    <w:rsid w:val="00092EEE"/>
    <w:rsid w:val="0009316C"/>
    <w:rsid w:val="0009338A"/>
    <w:rsid w:val="000933E3"/>
    <w:rsid w:val="0009353D"/>
    <w:rsid w:val="00093AFC"/>
    <w:rsid w:val="00093B30"/>
    <w:rsid w:val="00093B78"/>
    <w:rsid w:val="000941C0"/>
    <w:rsid w:val="00094637"/>
    <w:rsid w:val="0009470A"/>
    <w:rsid w:val="00094BAF"/>
    <w:rsid w:val="00094D1B"/>
    <w:rsid w:val="00094FB4"/>
    <w:rsid w:val="0009503D"/>
    <w:rsid w:val="000953A9"/>
    <w:rsid w:val="00095A5F"/>
    <w:rsid w:val="00095B3D"/>
    <w:rsid w:val="00095E09"/>
    <w:rsid w:val="00095E95"/>
    <w:rsid w:val="000967D6"/>
    <w:rsid w:val="00096A7A"/>
    <w:rsid w:val="00096A8E"/>
    <w:rsid w:val="00096F65"/>
    <w:rsid w:val="00097067"/>
    <w:rsid w:val="000970FD"/>
    <w:rsid w:val="000974B3"/>
    <w:rsid w:val="00097659"/>
    <w:rsid w:val="00097EE3"/>
    <w:rsid w:val="00097F4A"/>
    <w:rsid w:val="000A0559"/>
    <w:rsid w:val="000A07B1"/>
    <w:rsid w:val="000A07D1"/>
    <w:rsid w:val="000A09EB"/>
    <w:rsid w:val="000A0BB9"/>
    <w:rsid w:val="000A0C9E"/>
    <w:rsid w:val="000A0CE7"/>
    <w:rsid w:val="000A0FBB"/>
    <w:rsid w:val="000A12A1"/>
    <w:rsid w:val="000A1423"/>
    <w:rsid w:val="000A1458"/>
    <w:rsid w:val="000A15E3"/>
    <w:rsid w:val="000A164C"/>
    <w:rsid w:val="000A171A"/>
    <w:rsid w:val="000A1CD9"/>
    <w:rsid w:val="000A1E4E"/>
    <w:rsid w:val="000A1F12"/>
    <w:rsid w:val="000A2199"/>
    <w:rsid w:val="000A2225"/>
    <w:rsid w:val="000A26A7"/>
    <w:rsid w:val="000A28AB"/>
    <w:rsid w:val="000A2BEC"/>
    <w:rsid w:val="000A2DC6"/>
    <w:rsid w:val="000A2F3D"/>
    <w:rsid w:val="000A3093"/>
    <w:rsid w:val="000A37E2"/>
    <w:rsid w:val="000A390B"/>
    <w:rsid w:val="000A398B"/>
    <w:rsid w:val="000A3A81"/>
    <w:rsid w:val="000A4114"/>
    <w:rsid w:val="000A42BF"/>
    <w:rsid w:val="000A4553"/>
    <w:rsid w:val="000A4B0B"/>
    <w:rsid w:val="000A4C2E"/>
    <w:rsid w:val="000A4C7F"/>
    <w:rsid w:val="000A4D19"/>
    <w:rsid w:val="000A534B"/>
    <w:rsid w:val="000A5401"/>
    <w:rsid w:val="000A56C5"/>
    <w:rsid w:val="000A590E"/>
    <w:rsid w:val="000A5D46"/>
    <w:rsid w:val="000A60BF"/>
    <w:rsid w:val="000A6842"/>
    <w:rsid w:val="000A69EF"/>
    <w:rsid w:val="000A6B33"/>
    <w:rsid w:val="000A6D5A"/>
    <w:rsid w:val="000A6D64"/>
    <w:rsid w:val="000A6E57"/>
    <w:rsid w:val="000A6F11"/>
    <w:rsid w:val="000A6F12"/>
    <w:rsid w:val="000A74A7"/>
    <w:rsid w:val="000A7635"/>
    <w:rsid w:val="000A78E1"/>
    <w:rsid w:val="000A79CC"/>
    <w:rsid w:val="000A7AB8"/>
    <w:rsid w:val="000A7B48"/>
    <w:rsid w:val="000A7C1C"/>
    <w:rsid w:val="000A7C89"/>
    <w:rsid w:val="000A7CD7"/>
    <w:rsid w:val="000A7DB4"/>
    <w:rsid w:val="000B00A5"/>
    <w:rsid w:val="000B0188"/>
    <w:rsid w:val="000B02D6"/>
    <w:rsid w:val="000B048B"/>
    <w:rsid w:val="000B07EC"/>
    <w:rsid w:val="000B09DC"/>
    <w:rsid w:val="000B0BD1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1CCD"/>
    <w:rsid w:val="000B1F53"/>
    <w:rsid w:val="000B21CA"/>
    <w:rsid w:val="000B2335"/>
    <w:rsid w:val="000B268E"/>
    <w:rsid w:val="000B287F"/>
    <w:rsid w:val="000B288E"/>
    <w:rsid w:val="000B2AAF"/>
    <w:rsid w:val="000B33FE"/>
    <w:rsid w:val="000B3600"/>
    <w:rsid w:val="000B360F"/>
    <w:rsid w:val="000B3CF5"/>
    <w:rsid w:val="000B3DCD"/>
    <w:rsid w:val="000B44E3"/>
    <w:rsid w:val="000B4D54"/>
    <w:rsid w:val="000B4D87"/>
    <w:rsid w:val="000B4F74"/>
    <w:rsid w:val="000B52DB"/>
    <w:rsid w:val="000B5306"/>
    <w:rsid w:val="000B5333"/>
    <w:rsid w:val="000B53AA"/>
    <w:rsid w:val="000B5589"/>
    <w:rsid w:val="000B57F9"/>
    <w:rsid w:val="000B599C"/>
    <w:rsid w:val="000B5A36"/>
    <w:rsid w:val="000B5DFC"/>
    <w:rsid w:val="000B5F3F"/>
    <w:rsid w:val="000B6244"/>
    <w:rsid w:val="000B68D0"/>
    <w:rsid w:val="000B698D"/>
    <w:rsid w:val="000B6A34"/>
    <w:rsid w:val="000B6A3B"/>
    <w:rsid w:val="000B6B2A"/>
    <w:rsid w:val="000B6C2A"/>
    <w:rsid w:val="000B6CDD"/>
    <w:rsid w:val="000B6D85"/>
    <w:rsid w:val="000B6FC3"/>
    <w:rsid w:val="000B6FD3"/>
    <w:rsid w:val="000B7081"/>
    <w:rsid w:val="000B7292"/>
    <w:rsid w:val="000B7375"/>
    <w:rsid w:val="000B74CF"/>
    <w:rsid w:val="000B7961"/>
    <w:rsid w:val="000B7AC0"/>
    <w:rsid w:val="000C0077"/>
    <w:rsid w:val="000C00BB"/>
    <w:rsid w:val="000C0354"/>
    <w:rsid w:val="000C0362"/>
    <w:rsid w:val="000C08E3"/>
    <w:rsid w:val="000C09D7"/>
    <w:rsid w:val="000C0B62"/>
    <w:rsid w:val="000C0CD4"/>
    <w:rsid w:val="000C0D1C"/>
    <w:rsid w:val="000C0DBC"/>
    <w:rsid w:val="000C0F33"/>
    <w:rsid w:val="000C0F89"/>
    <w:rsid w:val="000C1276"/>
    <w:rsid w:val="000C135C"/>
    <w:rsid w:val="000C1365"/>
    <w:rsid w:val="000C13EE"/>
    <w:rsid w:val="000C1494"/>
    <w:rsid w:val="000C154D"/>
    <w:rsid w:val="000C1616"/>
    <w:rsid w:val="000C1784"/>
    <w:rsid w:val="000C180A"/>
    <w:rsid w:val="000C18F1"/>
    <w:rsid w:val="000C199A"/>
    <w:rsid w:val="000C2074"/>
    <w:rsid w:val="000C21DB"/>
    <w:rsid w:val="000C2252"/>
    <w:rsid w:val="000C24E3"/>
    <w:rsid w:val="000C25AF"/>
    <w:rsid w:val="000C297A"/>
    <w:rsid w:val="000C2B77"/>
    <w:rsid w:val="000C2D08"/>
    <w:rsid w:val="000C2DF8"/>
    <w:rsid w:val="000C3023"/>
    <w:rsid w:val="000C3273"/>
    <w:rsid w:val="000C3693"/>
    <w:rsid w:val="000C38FA"/>
    <w:rsid w:val="000C3CF9"/>
    <w:rsid w:val="000C3DA0"/>
    <w:rsid w:val="000C41C4"/>
    <w:rsid w:val="000C431B"/>
    <w:rsid w:val="000C4356"/>
    <w:rsid w:val="000C451D"/>
    <w:rsid w:val="000C45B1"/>
    <w:rsid w:val="000C4700"/>
    <w:rsid w:val="000C49CD"/>
    <w:rsid w:val="000C4ACA"/>
    <w:rsid w:val="000C4CAA"/>
    <w:rsid w:val="000C4DF0"/>
    <w:rsid w:val="000C5074"/>
    <w:rsid w:val="000C5243"/>
    <w:rsid w:val="000C5376"/>
    <w:rsid w:val="000C539F"/>
    <w:rsid w:val="000C54AC"/>
    <w:rsid w:val="000C582A"/>
    <w:rsid w:val="000C5A46"/>
    <w:rsid w:val="000C5D19"/>
    <w:rsid w:val="000C600D"/>
    <w:rsid w:val="000C6070"/>
    <w:rsid w:val="000C6330"/>
    <w:rsid w:val="000C633A"/>
    <w:rsid w:val="000C681D"/>
    <w:rsid w:val="000C698D"/>
    <w:rsid w:val="000C6AB3"/>
    <w:rsid w:val="000C6AE2"/>
    <w:rsid w:val="000C6B0F"/>
    <w:rsid w:val="000C6B3B"/>
    <w:rsid w:val="000C6DDD"/>
    <w:rsid w:val="000C6F4B"/>
    <w:rsid w:val="000C6F4D"/>
    <w:rsid w:val="000C7237"/>
    <w:rsid w:val="000C7B97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65D"/>
    <w:rsid w:val="000D16F5"/>
    <w:rsid w:val="000D17C3"/>
    <w:rsid w:val="000D17CF"/>
    <w:rsid w:val="000D1837"/>
    <w:rsid w:val="000D1929"/>
    <w:rsid w:val="000D1947"/>
    <w:rsid w:val="000D1979"/>
    <w:rsid w:val="000D1F12"/>
    <w:rsid w:val="000D2246"/>
    <w:rsid w:val="000D245C"/>
    <w:rsid w:val="000D2500"/>
    <w:rsid w:val="000D262E"/>
    <w:rsid w:val="000D277E"/>
    <w:rsid w:val="000D27E9"/>
    <w:rsid w:val="000D2C41"/>
    <w:rsid w:val="000D2D38"/>
    <w:rsid w:val="000D2EF9"/>
    <w:rsid w:val="000D30D7"/>
    <w:rsid w:val="000D31E5"/>
    <w:rsid w:val="000D3327"/>
    <w:rsid w:val="000D33F9"/>
    <w:rsid w:val="000D3629"/>
    <w:rsid w:val="000D3725"/>
    <w:rsid w:val="000D3B7D"/>
    <w:rsid w:val="000D3D4E"/>
    <w:rsid w:val="000D3DC9"/>
    <w:rsid w:val="000D3E01"/>
    <w:rsid w:val="000D3EDE"/>
    <w:rsid w:val="000D3F3E"/>
    <w:rsid w:val="000D4738"/>
    <w:rsid w:val="000D4842"/>
    <w:rsid w:val="000D4881"/>
    <w:rsid w:val="000D4978"/>
    <w:rsid w:val="000D4AED"/>
    <w:rsid w:val="000D4CC2"/>
    <w:rsid w:val="000D4CEA"/>
    <w:rsid w:val="000D4E2B"/>
    <w:rsid w:val="000D51E8"/>
    <w:rsid w:val="000D5251"/>
    <w:rsid w:val="000D53AB"/>
    <w:rsid w:val="000D5565"/>
    <w:rsid w:val="000D5A9D"/>
    <w:rsid w:val="000D6054"/>
    <w:rsid w:val="000D614D"/>
    <w:rsid w:val="000D6183"/>
    <w:rsid w:val="000D6590"/>
    <w:rsid w:val="000D6696"/>
    <w:rsid w:val="000D66BA"/>
    <w:rsid w:val="000D6971"/>
    <w:rsid w:val="000D6FB3"/>
    <w:rsid w:val="000D7072"/>
    <w:rsid w:val="000D71CC"/>
    <w:rsid w:val="000D7C7C"/>
    <w:rsid w:val="000E0116"/>
    <w:rsid w:val="000E015E"/>
    <w:rsid w:val="000E0629"/>
    <w:rsid w:val="000E069E"/>
    <w:rsid w:val="000E075C"/>
    <w:rsid w:val="000E0BB8"/>
    <w:rsid w:val="000E0EDC"/>
    <w:rsid w:val="000E0F5D"/>
    <w:rsid w:val="000E0FA4"/>
    <w:rsid w:val="000E10DB"/>
    <w:rsid w:val="000E14C0"/>
    <w:rsid w:val="000E16D7"/>
    <w:rsid w:val="000E1BF7"/>
    <w:rsid w:val="000E23F3"/>
    <w:rsid w:val="000E28E6"/>
    <w:rsid w:val="000E2C49"/>
    <w:rsid w:val="000E2EAF"/>
    <w:rsid w:val="000E2EC2"/>
    <w:rsid w:val="000E2F85"/>
    <w:rsid w:val="000E2FA6"/>
    <w:rsid w:val="000E3283"/>
    <w:rsid w:val="000E3890"/>
    <w:rsid w:val="000E39D3"/>
    <w:rsid w:val="000E3C99"/>
    <w:rsid w:val="000E41ED"/>
    <w:rsid w:val="000E42B7"/>
    <w:rsid w:val="000E4370"/>
    <w:rsid w:val="000E44BF"/>
    <w:rsid w:val="000E4BC8"/>
    <w:rsid w:val="000E4BD7"/>
    <w:rsid w:val="000E4C92"/>
    <w:rsid w:val="000E54C4"/>
    <w:rsid w:val="000E56AF"/>
    <w:rsid w:val="000E5B32"/>
    <w:rsid w:val="000E5B65"/>
    <w:rsid w:val="000E5F52"/>
    <w:rsid w:val="000E5FA0"/>
    <w:rsid w:val="000E66D3"/>
    <w:rsid w:val="000E6788"/>
    <w:rsid w:val="000E69D1"/>
    <w:rsid w:val="000E6DE5"/>
    <w:rsid w:val="000E7766"/>
    <w:rsid w:val="000E7AEE"/>
    <w:rsid w:val="000E7C7D"/>
    <w:rsid w:val="000F0217"/>
    <w:rsid w:val="000F021D"/>
    <w:rsid w:val="000F0637"/>
    <w:rsid w:val="000F07BE"/>
    <w:rsid w:val="000F0832"/>
    <w:rsid w:val="000F08E2"/>
    <w:rsid w:val="000F0B7B"/>
    <w:rsid w:val="000F0BC6"/>
    <w:rsid w:val="000F0CD7"/>
    <w:rsid w:val="000F16A3"/>
    <w:rsid w:val="000F172B"/>
    <w:rsid w:val="000F173C"/>
    <w:rsid w:val="000F1A6F"/>
    <w:rsid w:val="000F1BC9"/>
    <w:rsid w:val="000F1C55"/>
    <w:rsid w:val="000F2239"/>
    <w:rsid w:val="000F2622"/>
    <w:rsid w:val="000F2770"/>
    <w:rsid w:val="000F28C8"/>
    <w:rsid w:val="000F2C64"/>
    <w:rsid w:val="000F2D2C"/>
    <w:rsid w:val="000F2DC7"/>
    <w:rsid w:val="000F2EE7"/>
    <w:rsid w:val="000F2F52"/>
    <w:rsid w:val="000F30C3"/>
    <w:rsid w:val="000F3123"/>
    <w:rsid w:val="000F3B1D"/>
    <w:rsid w:val="000F412F"/>
    <w:rsid w:val="000F48BF"/>
    <w:rsid w:val="000F4C73"/>
    <w:rsid w:val="000F4CA1"/>
    <w:rsid w:val="000F4D71"/>
    <w:rsid w:val="000F5352"/>
    <w:rsid w:val="000F55F7"/>
    <w:rsid w:val="000F5810"/>
    <w:rsid w:val="000F59B5"/>
    <w:rsid w:val="000F603B"/>
    <w:rsid w:val="000F6169"/>
    <w:rsid w:val="000F6231"/>
    <w:rsid w:val="000F65F5"/>
    <w:rsid w:val="000F6A8C"/>
    <w:rsid w:val="000F6F02"/>
    <w:rsid w:val="000F6F4B"/>
    <w:rsid w:val="000F6FBD"/>
    <w:rsid w:val="000F700F"/>
    <w:rsid w:val="000F71DD"/>
    <w:rsid w:val="000F7354"/>
    <w:rsid w:val="000F751A"/>
    <w:rsid w:val="000F78AF"/>
    <w:rsid w:val="00100142"/>
    <w:rsid w:val="001003C4"/>
    <w:rsid w:val="0010049A"/>
    <w:rsid w:val="0010067E"/>
    <w:rsid w:val="0010079F"/>
    <w:rsid w:val="00100A6A"/>
    <w:rsid w:val="00100F95"/>
    <w:rsid w:val="001011B7"/>
    <w:rsid w:val="00101A27"/>
    <w:rsid w:val="00101A8B"/>
    <w:rsid w:val="00101CFC"/>
    <w:rsid w:val="00101DCE"/>
    <w:rsid w:val="00101DD6"/>
    <w:rsid w:val="00101E1D"/>
    <w:rsid w:val="001028C1"/>
    <w:rsid w:val="00102987"/>
    <w:rsid w:val="00102FDD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667"/>
    <w:rsid w:val="00105BF0"/>
    <w:rsid w:val="00105CE9"/>
    <w:rsid w:val="00105E0E"/>
    <w:rsid w:val="00105E29"/>
    <w:rsid w:val="001060B0"/>
    <w:rsid w:val="00106136"/>
    <w:rsid w:val="00106190"/>
    <w:rsid w:val="001063D4"/>
    <w:rsid w:val="00107004"/>
    <w:rsid w:val="0010767C"/>
    <w:rsid w:val="00107748"/>
    <w:rsid w:val="0010779D"/>
    <w:rsid w:val="00107B8A"/>
    <w:rsid w:val="00107EA8"/>
    <w:rsid w:val="0011021A"/>
    <w:rsid w:val="00110B7B"/>
    <w:rsid w:val="00110C30"/>
    <w:rsid w:val="001111E1"/>
    <w:rsid w:val="00111498"/>
    <w:rsid w:val="00111815"/>
    <w:rsid w:val="001118E3"/>
    <w:rsid w:val="00111928"/>
    <w:rsid w:val="00111978"/>
    <w:rsid w:val="00111B59"/>
    <w:rsid w:val="00111B99"/>
    <w:rsid w:val="00112677"/>
    <w:rsid w:val="0011287F"/>
    <w:rsid w:val="00112D60"/>
    <w:rsid w:val="00112E35"/>
    <w:rsid w:val="00113150"/>
    <w:rsid w:val="001131B7"/>
    <w:rsid w:val="00113288"/>
    <w:rsid w:val="00113E35"/>
    <w:rsid w:val="00113FF0"/>
    <w:rsid w:val="00114277"/>
    <w:rsid w:val="0011430C"/>
    <w:rsid w:val="001144C8"/>
    <w:rsid w:val="00114D64"/>
    <w:rsid w:val="00114DEB"/>
    <w:rsid w:val="00115431"/>
    <w:rsid w:val="00115594"/>
    <w:rsid w:val="00115A1F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AC1"/>
    <w:rsid w:val="00116EC2"/>
    <w:rsid w:val="00116F60"/>
    <w:rsid w:val="001177D3"/>
    <w:rsid w:val="001179E6"/>
    <w:rsid w:val="00117BE6"/>
    <w:rsid w:val="00117D0F"/>
    <w:rsid w:val="001201B0"/>
    <w:rsid w:val="001202FD"/>
    <w:rsid w:val="001203E2"/>
    <w:rsid w:val="001205EF"/>
    <w:rsid w:val="001205F3"/>
    <w:rsid w:val="001209EF"/>
    <w:rsid w:val="00120A0C"/>
    <w:rsid w:val="00120B4C"/>
    <w:rsid w:val="00120C4E"/>
    <w:rsid w:val="00120CAD"/>
    <w:rsid w:val="00120DB4"/>
    <w:rsid w:val="00120E82"/>
    <w:rsid w:val="00120EDE"/>
    <w:rsid w:val="00120F23"/>
    <w:rsid w:val="001214B7"/>
    <w:rsid w:val="001214D9"/>
    <w:rsid w:val="001216E4"/>
    <w:rsid w:val="0012182C"/>
    <w:rsid w:val="00121944"/>
    <w:rsid w:val="00121A8A"/>
    <w:rsid w:val="0012295A"/>
    <w:rsid w:val="001229DD"/>
    <w:rsid w:val="00122A8E"/>
    <w:rsid w:val="00122B08"/>
    <w:rsid w:val="00122BAF"/>
    <w:rsid w:val="00122D3A"/>
    <w:rsid w:val="0012321A"/>
    <w:rsid w:val="00123587"/>
    <w:rsid w:val="001238A0"/>
    <w:rsid w:val="001239BC"/>
    <w:rsid w:val="00123D9D"/>
    <w:rsid w:val="00123DBE"/>
    <w:rsid w:val="001246CB"/>
    <w:rsid w:val="00124898"/>
    <w:rsid w:val="00124D32"/>
    <w:rsid w:val="00124FCF"/>
    <w:rsid w:val="0012508D"/>
    <w:rsid w:val="00125754"/>
    <w:rsid w:val="00125877"/>
    <w:rsid w:val="00125BFC"/>
    <w:rsid w:val="00126137"/>
    <w:rsid w:val="00126193"/>
    <w:rsid w:val="00126474"/>
    <w:rsid w:val="00126C48"/>
    <w:rsid w:val="00126D49"/>
    <w:rsid w:val="0012795F"/>
    <w:rsid w:val="00127973"/>
    <w:rsid w:val="0013011B"/>
    <w:rsid w:val="0013031C"/>
    <w:rsid w:val="00130588"/>
    <w:rsid w:val="001305BB"/>
    <w:rsid w:val="00130698"/>
    <w:rsid w:val="00130DA0"/>
    <w:rsid w:val="00131191"/>
    <w:rsid w:val="001311D3"/>
    <w:rsid w:val="001314A3"/>
    <w:rsid w:val="00131892"/>
    <w:rsid w:val="00131B88"/>
    <w:rsid w:val="00131C8D"/>
    <w:rsid w:val="00131E9B"/>
    <w:rsid w:val="00131EB2"/>
    <w:rsid w:val="00131F78"/>
    <w:rsid w:val="00131FEB"/>
    <w:rsid w:val="00132222"/>
    <w:rsid w:val="00132500"/>
    <w:rsid w:val="0013279A"/>
    <w:rsid w:val="00132980"/>
    <w:rsid w:val="00132B37"/>
    <w:rsid w:val="00132B72"/>
    <w:rsid w:val="00132F57"/>
    <w:rsid w:val="001333FA"/>
    <w:rsid w:val="00133659"/>
    <w:rsid w:val="0013387D"/>
    <w:rsid w:val="00133AF3"/>
    <w:rsid w:val="00133FEA"/>
    <w:rsid w:val="00134349"/>
    <w:rsid w:val="001345D6"/>
    <w:rsid w:val="001346D4"/>
    <w:rsid w:val="00134A6E"/>
    <w:rsid w:val="00134B38"/>
    <w:rsid w:val="00134D5F"/>
    <w:rsid w:val="00135009"/>
    <w:rsid w:val="00135135"/>
    <w:rsid w:val="00135138"/>
    <w:rsid w:val="0013549D"/>
    <w:rsid w:val="001354D0"/>
    <w:rsid w:val="00135511"/>
    <w:rsid w:val="0013557B"/>
    <w:rsid w:val="001357D9"/>
    <w:rsid w:val="001357F2"/>
    <w:rsid w:val="00135AB7"/>
    <w:rsid w:val="00135F5A"/>
    <w:rsid w:val="001362AB"/>
    <w:rsid w:val="001363AF"/>
    <w:rsid w:val="0013657B"/>
    <w:rsid w:val="00136640"/>
    <w:rsid w:val="001369B6"/>
    <w:rsid w:val="00136BC7"/>
    <w:rsid w:val="00136FA6"/>
    <w:rsid w:val="00137083"/>
    <w:rsid w:val="0013717D"/>
    <w:rsid w:val="0013742A"/>
    <w:rsid w:val="00137583"/>
    <w:rsid w:val="00137656"/>
    <w:rsid w:val="001377AE"/>
    <w:rsid w:val="00137846"/>
    <w:rsid w:val="00137954"/>
    <w:rsid w:val="0013796D"/>
    <w:rsid w:val="001379B1"/>
    <w:rsid w:val="0014000F"/>
    <w:rsid w:val="001400CC"/>
    <w:rsid w:val="001401E0"/>
    <w:rsid w:val="00140292"/>
    <w:rsid w:val="001403A2"/>
    <w:rsid w:val="00140BB9"/>
    <w:rsid w:val="001417B3"/>
    <w:rsid w:val="00141A20"/>
    <w:rsid w:val="00141A30"/>
    <w:rsid w:val="00141D2E"/>
    <w:rsid w:val="00141FC7"/>
    <w:rsid w:val="001422FE"/>
    <w:rsid w:val="0014236C"/>
    <w:rsid w:val="00142451"/>
    <w:rsid w:val="001424C2"/>
    <w:rsid w:val="00142672"/>
    <w:rsid w:val="00142953"/>
    <w:rsid w:val="00142A43"/>
    <w:rsid w:val="00142B35"/>
    <w:rsid w:val="00142C71"/>
    <w:rsid w:val="00143097"/>
    <w:rsid w:val="001430E7"/>
    <w:rsid w:val="0014329A"/>
    <w:rsid w:val="001435C0"/>
    <w:rsid w:val="00143A1A"/>
    <w:rsid w:val="00143A89"/>
    <w:rsid w:val="00143F40"/>
    <w:rsid w:val="001441A1"/>
    <w:rsid w:val="0014423D"/>
    <w:rsid w:val="001447D3"/>
    <w:rsid w:val="00144B7A"/>
    <w:rsid w:val="00144F2F"/>
    <w:rsid w:val="00144F79"/>
    <w:rsid w:val="0014507B"/>
    <w:rsid w:val="00145100"/>
    <w:rsid w:val="0014517B"/>
    <w:rsid w:val="0014529A"/>
    <w:rsid w:val="001452F7"/>
    <w:rsid w:val="00145522"/>
    <w:rsid w:val="001455E8"/>
    <w:rsid w:val="001457CD"/>
    <w:rsid w:val="001458F8"/>
    <w:rsid w:val="00145B06"/>
    <w:rsid w:val="00145CBB"/>
    <w:rsid w:val="00145D01"/>
    <w:rsid w:val="00146334"/>
    <w:rsid w:val="00146562"/>
    <w:rsid w:val="0014683D"/>
    <w:rsid w:val="001468E2"/>
    <w:rsid w:val="0014694E"/>
    <w:rsid w:val="00146C91"/>
    <w:rsid w:val="00146F44"/>
    <w:rsid w:val="0014738E"/>
    <w:rsid w:val="001476E8"/>
    <w:rsid w:val="0014774F"/>
    <w:rsid w:val="001478A7"/>
    <w:rsid w:val="00150273"/>
    <w:rsid w:val="0015060B"/>
    <w:rsid w:val="001508F8"/>
    <w:rsid w:val="00150A03"/>
    <w:rsid w:val="00151146"/>
    <w:rsid w:val="0015162A"/>
    <w:rsid w:val="00151734"/>
    <w:rsid w:val="00151AD7"/>
    <w:rsid w:val="00151CA8"/>
    <w:rsid w:val="00151CAE"/>
    <w:rsid w:val="001520E7"/>
    <w:rsid w:val="001525FB"/>
    <w:rsid w:val="0015288D"/>
    <w:rsid w:val="00152942"/>
    <w:rsid w:val="0015294C"/>
    <w:rsid w:val="00152E00"/>
    <w:rsid w:val="00152E38"/>
    <w:rsid w:val="00153A70"/>
    <w:rsid w:val="00153B37"/>
    <w:rsid w:val="00153B4E"/>
    <w:rsid w:val="00153B92"/>
    <w:rsid w:val="00153E26"/>
    <w:rsid w:val="00153FFB"/>
    <w:rsid w:val="001544E3"/>
    <w:rsid w:val="0015451C"/>
    <w:rsid w:val="001545E7"/>
    <w:rsid w:val="00154650"/>
    <w:rsid w:val="001546EA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B88"/>
    <w:rsid w:val="00155D02"/>
    <w:rsid w:val="00155D10"/>
    <w:rsid w:val="00156307"/>
    <w:rsid w:val="001565C2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0DDB"/>
    <w:rsid w:val="00161720"/>
    <w:rsid w:val="0016178C"/>
    <w:rsid w:val="00161810"/>
    <w:rsid w:val="00161866"/>
    <w:rsid w:val="0016195C"/>
    <w:rsid w:val="00161AC9"/>
    <w:rsid w:val="00161BDE"/>
    <w:rsid w:val="00161C6E"/>
    <w:rsid w:val="00162451"/>
    <w:rsid w:val="001628F9"/>
    <w:rsid w:val="00162E35"/>
    <w:rsid w:val="00162E95"/>
    <w:rsid w:val="00162FFC"/>
    <w:rsid w:val="001634A2"/>
    <w:rsid w:val="0016373D"/>
    <w:rsid w:val="001639BA"/>
    <w:rsid w:val="00163F77"/>
    <w:rsid w:val="00163FB1"/>
    <w:rsid w:val="001644CC"/>
    <w:rsid w:val="001647E3"/>
    <w:rsid w:val="00164BF3"/>
    <w:rsid w:val="00164FA7"/>
    <w:rsid w:val="00164FF7"/>
    <w:rsid w:val="0016501A"/>
    <w:rsid w:val="0016556C"/>
    <w:rsid w:val="00165663"/>
    <w:rsid w:val="001657B2"/>
    <w:rsid w:val="00165A2C"/>
    <w:rsid w:val="00165AFD"/>
    <w:rsid w:val="00165CD4"/>
    <w:rsid w:val="00166027"/>
    <w:rsid w:val="001662EE"/>
    <w:rsid w:val="00166940"/>
    <w:rsid w:val="00166BBF"/>
    <w:rsid w:val="00166E20"/>
    <w:rsid w:val="0016760F"/>
    <w:rsid w:val="00167728"/>
    <w:rsid w:val="00167E7A"/>
    <w:rsid w:val="00167EB5"/>
    <w:rsid w:val="00170371"/>
    <w:rsid w:val="00170380"/>
    <w:rsid w:val="00170451"/>
    <w:rsid w:val="0017045E"/>
    <w:rsid w:val="001704F4"/>
    <w:rsid w:val="00170693"/>
    <w:rsid w:val="001708FA"/>
    <w:rsid w:val="00170970"/>
    <w:rsid w:val="00170D50"/>
    <w:rsid w:val="00170EB5"/>
    <w:rsid w:val="0017111E"/>
    <w:rsid w:val="00171321"/>
    <w:rsid w:val="00171347"/>
    <w:rsid w:val="00171351"/>
    <w:rsid w:val="00171361"/>
    <w:rsid w:val="001713B2"/>
    <w:rsid w:val="0017166C"/>
    <w:rsid w:val="00171730"/>
    <w:rsid w:val="001717D4"/>
    <w:rsid w:val="00171880"/>
    <w:rsid w:val="001719AF"/>
    <w:rsid w:val="00171D7E"/>
    <w:rsid w:val="0017237B"/>
    <w:rsid w:val="001723F7"/>
    <w:rsid w:val="00172429"/>
    <w:rsid w:val="00172759"/>
    <w:rsid w:val="001728D0"/>
    <w:rsid w:val="00172BE0"/>
    <w:rsid w:val="00172D26"/>
    <w:rsid w:val="00173059"/>
    <w:rsid w:val="00173116"/>
    <w:rsid w:val="00173659"/>
    <w:rsid w:val="00173786"/>
    <w:rsid w:val="00173A44"/>
    <w:rsid w:val="00173A66"/>
    <w:rsid w:val="00173D47"/>
    <w:rsid w:val="00173F9B"/>
    <w:rsid w:val="00174060"/>
    <w:rsid w:val="00174161"/>
    <w:rsid w:val="0017439B"/>
    <w:rsid w:val="0017496D"/>
    <w:rsid w:val="00174AAC"/>
    <w:rsid w:val="00174BF5"/>
    <w:rsid w:val="001751A8"/>
    <w:rsid w:val="00175590"/>
    <w:rsid w:val="001757CF"/>
    <w:rsid w:val="001758A5"/>
    <w:rsid w:val="00175C89"/>
    <w:rsid w:val="00175E89"/>
    <w:rsid w:val="00175F1A"/>
    <w:rsid w:val="0017670E"/>
    <w:rsid w:val="001768D4"/>
    <w:rsid w:val="00176AC9"/>
    <w:rsid w:val="00176B89"/>
    <w:rsid w:val="00176C9D"/>
    <w:rsid w:val="001773E5"/>
    <w:rsid w:val="0017765D"/>
    <w:rsid w:val="00177EE2"/>
    <w:rsid w:val="00177FFA"/>
    <w:rsid w:val="001804E5"/>
    <w:rsid w:val="00180592"/>
    <w:rsid w:val="0018075B"/>
    <w:rsid w:val="00180BB5"/>
    <w:rsid w:val="00180D4B"/>
    <w:rsid w:val="00180DB8"/>
    <w:rsid w:val="00181088"/>
    <w:rsid w:val="0018127B"/>
    <w:rsid w:val="001816E8"/>
    <w:rsid w:val="001818DA"/>
    <w:rsid w:val="00181B40"/>
    <w:rsid w:val="00181B8C"/>
    <w:rsid w:val="00181D49"/>
    <w:rsid w:val="00182234"/>
    <w:rsid w:val="001826FA"/>
    <w:rsid w:val="001826FB"/>
    <w:rsid w:val="00182747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5E3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95F"/>
    <w:rsid w:val="001879C1"/>
    <w:rsid w:val="00187C40"/>
    <w:rsid w:val="00187C92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0F96"/>
    <w:rsid w:val="00191077"/>
    <w:rsid w:val="001914D8"/>
    <w:rsid w:val="00191564"/>
    <w:rsid w:val="00191823"/>
    <w:rsid w:val="00191940"/>
    <w:rsid w:val="0019198D"/>
    <w:rsid w:val="00191B7A"/>
    <w:rsid w:val="00191E5F"/>
    <w:rsid w:val="001921AD"/>
    <w:rsid w:val="001921AF"/>
    <w:rsid w:val="0019248E"/>
    <w:rsid w:val="00192946"/>
    <w:rsid w:val="00192AEA"/>
    <w:rsid w:val="00192F3E"/>
    <w:rsid w:val="00193035"/>
    <w:rsid w:val="00193725"/>
    <w:rsid w:val="00193BFA"/>
    <w:rsid w:val="00193E21"/>
    <w:rsid w:val="00193EE8"/>
    <w:rsid w:val="00193F4D"/>
    <w:rsid w:val="0019403B"/>
    <w:rsid w:val="001940EA"/>
    <w:rsid w:val="0019437F"/>
    <w:rsid w:val="001949BC"/>
    <w:rsid w:val="00194A18"/>
    <w:rsid w:val="00194B15"/>
    <w:rsid w:val="00194D35"/>
    <w:rsid w:val="00194D7B"/>
    <w:rsid w:val="00194DD2"/>
    <w:rsid w:val="00195149"/>
    <w:rsid w:val="00195304"/>
    <w:rsid w:val="001953B7"/>
    <w:rsid w:val="00195516"/>
    <w:rsid w:val="001955D8"/>
    <w:rsid w:val="00195741"/>
    <w:rsid w:val="00195772"/>
    <w:rsid w:val="0019592A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6E07"/>
    <w:rsid w:val="0019739F"/>
    <w:rsid w:val="001973AB"/>
    <w:rsid w:val="001973B5"/>
    <w:rsid w:val="00197591"/>
    <w:rsid w:val="0019762E"/>
    <w:rsid w:val="00197A22"/>
    <w:rsid w:val="00197E2D"/>
    <w:rsid w:val="00197EE5"/>
    <w:rsid w:val="001A0493"/>
    <w:rsid w:val="001A06E4"/>
    <w:rsid w:val="001A095B"/>
    <w:rsid w:val="001A0A40"/>
    <w:rsid w:val="001A0B1A"/>
    <w:rsid w:val="001A0B75"/>
    <w:rsid w:val="001A0DC4"/>
    <w:rsid w:val="001A0E1E"/>
    <w:rsid w:val="001A1C23"/>
    <w:rsid w:val="001A1FC0"/>
    <w:rsid w:val="001A2208"/>
    <w:rsid w:val="001A269D"/>
    <w:rsid w:val="001A2944"/>
    <w:rsid w:val="001A2ACE"/>
    <w:rsid w:val="001A2BD3"/>
    <w:rsid w:val="001A3281"/>
    <w:rsid w:val="001A339F"/>
    <w:rsid w:val="001A35BC"/>
    <w:rsid w:val="001A3648"/>
    <w:rsid w:val="001A442F"/>
    <w:rsid w:val="001A44B4"/>
    <w:rsid w:val="001A4825"/>
    <w:rsid w:val="001A485D"/>
    <w:rsid w:val="001A4A19"/>
    <w:rsid w:val="001A5651"/>
    <w:rsid w:val="001A5B12"/>
    <w:rsid w:val="001A5CAA"/>
    <w:rsid w:val="001A5E35"/>
    <w:rsid w:val="001A61B6"/>
    <w:rsid w:val="001A6578"/>
    <w:rsid w:val="001A65B3"/>
    <w:rsid w:val="001A6B60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87A"/>
    <w:rsid w:val="001B087C"/>
    <w:rsid w:val="001B09BC"/>
    <w:rsid w:val="001B0CF7"/>
    <w:rsid w:val="001B0F2E"/>
    <w:rsid w:val="001B0F87"/>
    <w:rsid w:val="001B127F"/>
    <w:rsid w:val="001B1480"/>
    <w:rsid w:val="001B15BE"/>
    <w:rsid w:val="001B1625"/>
    <w:rsid w:val="001B1B48"/>
    <w:rsid w:val="001B1BE6"/>
    <w:rsid w:val="001B1D03"/>
    <w:rsid w:val="001B1D5B"/>
    <w:rsid w:val="001B1EB9"/>
    <w:rsid w:val="001B1EFC"/>
    <w:rsid w:val="001B24DE"/>
    <w:rsid w:val="001B27CE"/>
    <w:rsid w:val="001B28B1"/>
    <w:rsid w:val="001B2937"/>
    <w:rsid w:val="001B2A75"/>
    <w:rsid w:val="001B2BFC"/>
    <w:rsid w:val="001B2CD4"/>
    <w:rsid w:val="001B33F9"/>
    <w:rsid w:val="001B375C"/>
    <w:rsid w:val="001B37F6"/>
    <w:rsid w:val="001B3E9F"/>
    <w:rsid w:val="001B4233"/>
    <w:rsid w:val="001B44F5"/>
    <w:rsid w:val="001B49E6"/>
    <w:rsid w:val="001B4F5D"/>
    <w:rsid w:val="001B4F5E"/>
    <w:rsid w:val="001B514E"/>
    <w:rsid w:val="001B53FA"/>
    <w:rsid w:val="001B5774"/>
    <w:rsid w:val="001B5871"/>
    <w:rsid w:val="001B5928"/>
    <w:rsid w:val="001B5B2B"/>
    <w:rsid w:val="001B5D2C"/>
    <w:rsid w:val="001B5F07"/>
    <w:rsid w:val="001B5F0C"/>
    <w:rsid w:val="001B5FAE"/>
    <w:rsid w:val="001B662B"/>
    <w:rsid w:val="001B6A47"/>
    <w:rsid w:val="001B6CBF"/>
    <w:rsid w:val="001B6D32"/>
    <w:rsid w:val="001B6DC0"/>
    <w:rsid w:val="001B6E98"/>
    <w:rsid w:val="001B70E3"/>
    <w:rsid w:val="001B71ED"/>
    <w:rsid w:val="001B7266"/>
    <w:rsid w:val="001B7369"/>
    <w:rsid w:val="001B749F"/>
    <w:rsid w:val="001B764F"/>
    <w:rsid w:val="001B7900"/>
    <w:rsid w:val="001B79FD"/>
    <w:rsid w:val="001B7B73"/>
    <w:rsid w:val="001B7E1F"/>
    <w:rsid w:val="001C036A"/>
    <w:rsid w:val="001C069E"/>
    <w:rsid w:val="001C0B25"/>
    <w:rsid w:val="001C0CE9"/>
    <w:rsid w:val="001C0FEA"/>
    <w:rsid w:val="001C1415"/>
    <w:rsid w:val="001C1823"/>
    <w:rsid w:val="001C19A2"/>
    <w:rsid w:val="001C1A36"/>
    <w:rsid w:val="001C1B7E"/>
    <w:rsid w:val="001C1C2B"/>
    <w:rsid w:val="001C2005"/>
    <w:rsid w:val="001C2034"/>
    <w:rsid w:val="001C2102"/>
    <w:rsid w:val="001C2307"/>
    <w:rsid w:val="001C246C"/>
    <w:rsid w:val="001C2816"/>
    <w:rsid w:val="001C28A3"/>
    <w:rsid w:val="001C2FF9"/>
    <w:rsid w:val="001C330C"/>
    <w:rsid w:val="001C351A"/>
    <w:rsid w:val="001C35E0"/>
    <w:rsid w:val="001C367A"/>
    <w:rsid w:val="001C3B09"/>
    <w:rsid w:val="001C3C91"/>
    <w:rsid w:val="001C4325"/>
    <w:rsid w:val="001C4995"/>
    <w:rsid w:val="001C4A99"/>
    <w:rsid w:val="001C4E8F"/>
    <w:rsid w:val="001C50F2"/>
    <w:rsid w:val="001C5927"/>
    <w:rsid w:val="001C5939"/>
    <w:rsid w:val="001C615F"/>
    <w:rsid w:val="001C6192"/>
    <w:rsid w:val="001C619F"/>
    <w:rsid w:val="001C65F2"/>
    <w:rsid w:val="001C6956"/>
    <w:rsid w:val="001C6A84"/>
    <w:rsid w:val="001C6B2D"/>
    <w:rsid w:val="001C6BAF"/>
    <w:rsid w:val="001C6D27"/>
    <w:rsid w:val="001C6D57"/>
    <w:rsid w:val="001C7210"/>
    <w:rsid w:val="001C7218"/>
    <w:rsid w:val="001C74C6"/>
    <w:rsid w:val="001C77A5"/>
    <w:rsid w:val="001C7E04"/>
    <w:rsid w:val="001D0217"/>
    <w:rsid w:val="001D0AA5"/>
    <w:rsid w:val="001D0DFC"/>
    <w:rsid w:val="001D0EFA"/>
    <w:rsid w:val="001D0FFF"/>
    <w:rsid w:val="001D13A9"/>
    <w:rsid w:val="001D1638"/>
    <w:rsid w:val="001D174E"/>
    <w:rsid w:val="001D17BF"/>
    <w:rsid w:val="001D1889"/>
    <w:rsid w:val="001D2450"/>
    <w:rsid w:val="001D2824"/>
    <w:rsid w:val="001D2C80"/>
    <w:rsid w:val="001D2FEC"/>
    <w:rsid w:val="001D38AB"/>
    <w:rsid w:val="001D3B5D"/>
    <w:rsid w:val="001D3DA4"/>
    <w:rsid w:val="001D3DFA"/>
    <w:rsid w:val="001D4174"/>
    <w:rsid w:val="001D5075"/>
    <w:rsid w:val="001D522E"/>
    <w:rsid w:val="001D5645"/>
    <w:rsid w:val="001D5663"/>
    <w:rsid w:val="001D5D99"/>
    <w:rsid w:val="001D65E4"/>
    <w:rsid w:val="001D6F41"/>
    <w:rsid w:val="001D73E2"/>
    <w:rsid w:val="001D792D"/>
    <w:rsid w:val="001D7DA1"/>
    <w:rsid w:val="001E060F"/>
    <w:rsid w:val="001E0976"/>
    <w:rsid w:val="001E0CE4"/>
    <w:rsid w:val="001E152F"/>
    <w:rsid w:val="001E16E3"/>
    <w:rsid w:val="001E177F"/>
    <w:rsid w:val="001E185E"/>
    <w:rsid w:val="001E1C32"/>
    <w:rsid w:val="001E1CD2"/>
    <w:rsid w:val="001E1F36"/>
    <w:rsid w:val="001E20AB"/>
    <w:rsid w:val="001E21B4"/>
    <w:rsid w:val="001E221E"/>
    <w:rsid w:val="001E24EC"/>
    <w:rsid w:val="001E2593"/>
    <w:rsid w:val="001E2AE6"/>
    <w:rsid w:val="001E2C14"/>
    <w:rsid w:val="001E2C30"/>
    <w:rsid w:val="001E2FAD"/>
    <w:rsid w:val="001E30B8"/>
    <w:rsid w:val="001E36BA"/>
    <w:rsid w:val="001E3A83"/>
    <w:rsid w:val="001E3F31"/>
    <w:rsid w:val="001E4517"/>
    <w:rsid w:val="001E45B6"/>
    <w:rsid w:val="001E45BD"/>
    <w:rsid w:val="001E4733"/>
    <w:rsid w:val="001E48AC"/>
    <w:rsid w:val="001E4992"/>
    <w:rsid w:val="001E4F51"/>
    <w:rsid w:val="001E4FB5"/>
    <w:rsid w:val="001E5203"/>
    <w:rsid w:val="001E528E"/>
    <w:rsid w:val="001E5570"/>
    <w:rsid w:val="001E56F2"/>
    <w:rsid w:val="001E5803"/>
    <w:rsid w:val="001E6380"/>
    <w:rsid w:val="001E656B"/>
    <w:rsid w:val="001E67A2"/>
    <w:rsid w:val="001E6CDC"/>
    <w:rsid w:val="001E6F38"/>
    <w:rsid w:val="001E7058"/>
    <w:rsid w:val="001E7168"/>
    <w:rsid w:val="001E7747"/>
    <w:rsid w:val="001E7A88"/>
    <w:rsid w:val="001E7EBB"/>
    <w:rsid w:val="001E7EF8"/>
    <w:rsid w:val="001F04DE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6C"/>
    <w:rsid w:val="001F18CF"/>
    <w:rsid w:val="001F1A85"/>
    <w:rsid w:val="001F1C27"/>
    <w:rsid w:val="001F1D3F"/>
    <w:rsid w:val="001F1EF5"/>
    <w:rsid w:val="001F1F39"/>
    <w:rsid w:val="001F1FA6"/>
    <w:rsid w:val="001F2043"/>
    <w:rsid w:val="001F21B2"/>
    <w:rsid w:val="001F21C6"/>
    <w:rsid w:val="001F2343"/>
    <w:rsid w:val="001F248C"/>
    <w:rsid w:val="001F2771"/>
    <w:rsid w:val="001F2870"/>
    <w:rsid w:val="001F2E68"/>
    <w:rsid w:val="001F2E8C"/>
    <w:rsid w:val="001F2ECD"/>
    <w:rsid w:val="001F2F98"/>
    <w:rsid w:val="001F3562"/>
    <w:rsid w:val="001F3A53"/>
    <w:rsid w:val="001F3A8F"/>
    <w:rsid w:val="001F3CD1"/>
    <w:rsid w:val="001F3D49"/>
    <w:rsid w:val="001F4ABA"/>
    <w:rsid w:val="001F568E"/>
    <w:rsid w:val="001F5B18"/>
    <w:rsid w:val="001F5C19"/>
    <w:rsid w:val="001F5C3D"/>
    <w:rsid w:val="001F6027"/>
    <w:rsid w:val="001F624B"/>
    <w:rsid w:val="001F624C"/>
    <w:rsid w:val="001F6556"/>
    <w:rsid w:val="001F663E"/>
    <w:rsid w:val="001F680F"/>
    <w:rsid w:val="001F69AD"/>
    <w:rsid w:val="001F6DAD"/>
    <w:rsid w:val="001F71A3"/>
    <w:rsid w:val="001F73DD"/>
    <w:rsid w:val="001F7627"/>
    <w:rsid w:val="001F7799"/>
    <w:rsid w:val="001F7BC6"/>
    <w:rsid w:val="001F7CA1"/>
    <w:rsid w:val="001F7ECB"/>
    <w:rsid w:val="001F7FFA"/>
    <w:rsid w:val="002005CE"/>
    <w:rsid w:val="00200685"/>
    <w:rsid w:val="00200861"/>
    <w:rsid w:val="002008E9"/>
    <w:rsid w:val="00200ACA"/>
    <w:rsid w:val="00200B51"/>
    <w:rsid w:val="00201088"/>
    <w:rsid w:val="002011EF"/>
    <w:rsid w:val="002013B1"/>
    <w:rsid w:val="00201484"/>
    <w:rsid w:val="002014D4"/>
    <w:rsid w:val="00201552"/>
    <w:rsid w:val="0020157D"/>
    <w:rsid w:val="002015A0"/>
    <w:rsid w:val="002018DF"/>
    <w:rsid w:val="00201AA0"/>
    <w:rsid w:val="00201CF8"/>
    <w:rsid w:val="00201D87"/>
    <w:rsid w:val="00201FB1"/>
    <w:rsid w:val="0020205A"/>
    <w:rsid w:val="002022E2"/>
    <w:rsid w:val="00202491"/>
    <w:rsid w:val="0020292E"/>
    <w:rsid w:val="00202B12"/>
    <w:rsid w:val="00202E26"/>
    <w:rsid w:val="00202E28"/>
    <w:rsid w:val="00202E9D"/>
    <w:rsid w:val="00203012"/>
    <w:rsid w:val="002031B0"/>
    <w:rsid w:val="002031BF"/>
    <w:rsid w:val="00203A1C"/>
    <w:rsid w:val="00203B9F"/>
    <w:rsid w:val="00203D30"/>
    <w:rsid w:val="00203E44"/>
    <w:rsid w:val="00204E6B"/>
    <w:rsid w:val="00204E7A"/>
    <w:rsid w:val="00204EA3"/>
    <w:rsid w:val="00204F5D"/>
    <w:rsid w:val="0020518E"/>
    <w:rsid w:val="0020533D"/>
    <w:rsid w:val="0020590F"/>
    <w:rsid w:val="00205A85"/>
    <w:rsid w:val="00206210"/>
    <w:rsid w:val="002065CB"/>
    <w:rsid w:val="00206652"/>
    <w:rsid w:val="0020690E"/>
    <w:rsid w:val="00206CB0"/>
    <w:rsid w:val="00206DEC"/>
    <w:rsid w:val="00206F4C"/>
    <w:rsid w:val="00207168"/>
    <w:rsid w:val="00207395"/>
    <w:rsid w:val="00207454"/>
    <w:rsid w:val="0020745F"/>
    <w:rsid w:val="0020748A"/>
    <w:rsid w:val="002076C9"/>
    <w:rsid w:val="00207773"/>
    <w:rsid w:val="00207C56"/>
    <w:rsid w:val="00210987"/>
    <w:rsid w:val="00210A44"/>
    <w:rsid w:val="00211165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2E26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3E20"/>
    <w:rsid w:val="00213E55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2C7"/>
    <w:rsid w:val="002153E0"/>
    <w:rsid w:val="0021589E"/>
    <w:rsid w:val="002158F7"/>
    <w:rsid w:val="00215947"/>
    <w:rsid w:val="00215A71"/>
    <w:rsid w:val="00215D9C"/>
    <w:rsid w:val="002160F0"/>
    <w:rsid w:val="002162A1"/>
    <w:rsid w:val="00216313"/>
    <w:rsid w:val="00216832"/>
    <w:rsid w:val="00216ADD"/>
    <w:rsid w:val="00217196"/>
    <w:rsid w:val="002175E4"/>
    <w:rsid w:val="00217890"/>
    <w:rsid w:val="0021790A"/>
    <w:rsid w:val="00217945"/>
    <w:rsid w:val="00217ABA"/>
    <w:rsid w:val="00217AC3"/>
    <w:rsid w:val="00217AF6"/>
    <w:rsid w:val="00217C0A"/>
    <w:rsid w:val="00217C2A"/>
    <w:rsid w:val="00217E08"/>
    <w:rsid w:val="00217F39"/>
    <w:rsid w:val="00220035"/>
    <w:rsid w:val="0022014A"/>
    <w:rsid w:val="0022048A"/>
    <w:rsid w:val="00220777"/>
    <w:rsid w:val="00220853"/>
    <w:rsid w:val="00220ACE"/>
    <w:rsid w:val="00220AF3"/>
    <w:rsid w:val="00220D28"/>
    <w:rsid w:val="00220F09"/>
    <w:rsid w:val="00220F81"/>
    <w:rsid w:val="00220FDE"/>
    <w:rsid w:val="0022127F"/>
    <w:rsid w:val="0022144C"/>
    <w:rsid w:val="0022159F"/>
    <w:rsid w:val="0022182F"/>
    <w:rsid w:val="00221C10"/>
    <w:rsid w:val="00221C3F"/>
    <w:rsid w:val="00221C45"/>
    <w:rsid w:val="00221D80"/>
    <w:rsid w:val="00221EB8"/>
    <w:rsid w:val="00221ECC"/>
    <w:rsid w:val="00221F0A"/>
    <w:rsid w:val="00222200"/>
    <w:rsid w:val="00222360"/>
    <w:rsid w:val="002223E2"/>
    <w:rsid w:val="00222558"/>
    <w:rsid w:val="00222634"/>
    <w:rsid w:val="00222661"/>
    <w:rsid w:val="00222793"/>
    <w:rsid w:val="0022283B"/>
    <w:rsid w:val="00222AB6"/>
    <w:rsid w:val="002232D8"/>
    <w:rsid w:val="00223650"/>
    <w:rsid w:val="002238A7"/>
    <w:rsid w:val="002238C4"/>
    <w:rsid w:val="0022392A"/>
    <w:rsid w:val="002239D8"/>
    <w:rsid w:val="00223AEC"/>
    <w:rsid w:val="00223CD5"/>
    <w:rsid w:val="00223D50"/>
    <w:rsid w:val="00223DD1"/>
    <w:rsid w:val="00223F8E"/>
    <w:rsid w:val="002241CE"/>
    <w:rsid w:val="002249DE"/>
    <w:rsid w:val="00224BB2"/>
    <w:rsid w:val="00224D67"/>
    <w:rsid w:val="00224E63"/>
    <w:rsid w:val="002254D7"/>
    <w:rsid w:val="00225627"/>
    <w:rsid w:val="002256F3"/>
    <w:rsid w:val="00225CB7"/>
    <w:rsid w:val="00225D4D"/>
    <w:rsid w:val="002264FF"/>
    <w:rsid w:val="002265D8"/>
    <w:rsid w:val="002268EA"/>
    <w:rsid w:val="002269D4"/>
    <w:rsid w:val="00226A18"/>
    <w:rsid w:val="00226B4A"/>
    <w:rsid w:val="00226C7A"/>
    <w:rsid w:val="00226F9A"/>
    <w:rsid w:val="00227207"/>
    <w:rsid w:val="0022736F"/>
    <w:rsid w:val="0022751A"/>
    <w:rsid w:val="0022756F"/>
    <w:rsid w:val="00227570"/>
    <w:rsid w:val="002277BF"/>
    <w:rsid w:val="00227969"/>
    <w:rsid w:val="00227E99"/>
    <w:rsid w:val="00230032"/>
    <w:rsid w:val="00230246"/>
    <w:rsid w:val="002308FD"/>
    <w:rsid w:val="00230FE6"/>
    <w:rsid w:val="00231045"/>
    <w:rsid w:val="0023112B"/>
    <w:rsid w:val="00231565"/>
    <w:rsid w:val="0023162B"/>
    <w:rsid w:val="00231736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53"/>
    <w:rsid w:val="002338AE"/>
    <w:rsid w:val="00233F08"/>
    <w:rsid w:val="00234014"/>
    <w:rsid w:val="0023412E"/>
    <w:rsid w:val="0023434C"/>
    <w:rsid w:val="00234B12"/>
    <w:rsid w:val="0023559E"/>
    <w:rsid w:val="002359D4"/>
    <w:rsid w:val="00235A02"/>
    <w:rsid w:val="00236096"/>
    <w:rsid w:val="00236430"/>
    <w:rsid w:val="0023668A"/>
    <w:rsid w:val="0023687A"/>
    <w:rsid w:val="00236EFF"/>
    <w:rsid w:val="00236F74"/>
    <w:rsid w:val="00237034"/>
    <w:rsid w:val="00237122"/>
    <w:rsid w:val="002371BD"/>
    <w:rsid w:val="00237317"/>
    <w:rsid w:val="00237580"/>
    <w:rsid w:val="00237D8A"/>
    <w:rsid w:val="00237DA6"/>
    <w:rsid w:val="00237EF0"/>
    <w:rsid w:val="00237FB0"/>
    <w:rsid w:val="00240089"/>
    <w:rsid w:val="00240277"/>
    <w:rsid w:val="002402EF"/>
    <w:rsid w:val="002403EE"/>
    <w:rsid w:val="002406FE"/>
    <w:rsid w:val="00240B99"/>
    <w:rsid w:val="00240E83"/>
    <w:rsid w:val="00240EE5"/>
    <w:rsid w:val="00240FB9"/>
    <w:rsid w:val="00241164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78"/>
    <w:rsid w:val="002425E4"/>
    <w:rsid w:val="00242804"/>
    <w:rsid w:val="00242AF0"/>
    <w:rsid w:val="00243234"/>
    <w:rsid w:val="0024351C"/>
    <w:rsid w:val="00243551"/>
    <w:rsid w:val="00243648"/>
    <w:rsid w:val="0024396F"/>
    <w:rsid w:val="0024399A"/>
    <w:rsid w:val="00243C61"/>
    <w:rsid w:val="002442ED"/>
    <w:rsid w:val="002443B7"/>
    <w:rsid w:val="002447E4"/>
    <w:rsid w:val="00244B90"/>
    <w:rsid w:val="00244D1A"/>
    <w:rsid w:val="00245271"/>
    <w:rsid w:val="00245379"/>
    <w:rsid w:val="0024593F"/>
    <w:rsid w:val="00245AA3"/>
    <w:rsid w:val="0024616C"/>
    <w:rsid w:val="002463B9"/>
    <w:rsid w:val="002469A7"/>
    <w:rsid w:val="00246C27"/>
    <w:rsid w:val="00246C64"/>
    <w:rsid w:val="00246EB1"/>
    <w:rsid w:val="00247039"/>
    <w:rsid w:val="0024704D"/>
    <w:rsid w:val="002470E8"/>
    <w:rsid w:val="00247214"/>
    <w:rsid w:val="00247D36"/>
    <w:rsid w:val="00247E7D"/>
    <w:rsid w:val="00247ED7"/>
    <w:rsid w:val="00247EE4"/>
    <w:rsid w:val="0025022B"/>
    <w:rsid w:val="00250290"/>
    <w:rsid w:val="002502F0"/>
    <w:rsid w:val="00250423"/>
    <w:rsid w:val="00250A7F"/>
    <w:rsid w:val="00250B66"/>
    <w:rsid w:val="0025105F"/>
    <w:rsid w:val="0025142D"/>
    <w:rsid w:val="0025164D"/>
    <w:rsid w:val="00251BB8"/>
    <w:rsid w:val="00251BEC"/>
    <w:rsid w:val="00251F58"/>
    <w:rsid w:val="00252647"/>
    <w:rsid w:val="00252A5D"/>
    <w:rsid w:val="00252F4A"/>
    <w:rsid w:val="00253264"/>
    <w:rsid w:val="0025326E"/>
    <w:rsid w:val="0025386D"/>
    <w:rsid w:val="002538E4"/>
    <w:rsid w:val="002539C6"/>
    <w:rsid w:val="00253ECD"/>
    <w:rsid w:val="00253F4A"/>
    <w:rsid w:val="002541E8"/>
    <w:rsid w:val="0025422D"/>
    <w:rsid w:val="002543A0"/>
    <w:rsid w:val="00254423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09C"/>
    <w:rsid w:val="002560A0"/>
    <w:rsid w:val="0025646A"/>
    <w:rsid w:val="00256729"/>
    <w:rsid w:val="0025686F"/>
    <w:rsid w:val="0025694E"/>
    <w:rsid w:val="00256AA4"/>
    <w:rsid w:val="00256CA6"/>
    <w:rsid w:val="002571B5"/>
    <w:rsid w:val="002571E3"/>
    <w:rsid w:val="0025731B"/>
    <w:rsid w:val="002573B5"/>
    <w:rsid w:val="002576D5"/>
    <w:rsid w:val="002578CE"/>
    <w:rsid w:val="002578D0"/>
    <w:rsid w:val="00257ACF"/>
    <w:rsid w:val="00260034"/>
    <w:rsid w:val="002600EF"/>
    <w:rsid w:val="002603B1"/>
    <w:rsid w:val="0026085C"/>
    <w:rsid w:val="002608C3"/>
    <w:rsid w:val="00260911"/>
    <w:rsid w:val="0026092F"/>
    <w:rsid w:val="00260AAB"/>
    <w:rsid w:val="00260CA0"/>
    <w:rsid w:val="00260F18"/>
    <w:rsid w:val="00261074"/>
    <w:rsid w:val="002610C5"/>
    <w:rsid w:val="00261DAB"/>
    <w:rsid w:val="00261E9B"/>
    <w:rsid w:val="00262497"/>
    <w:rsid w:val="0026256A"/>
    <w:rsid w:val="002626C0"/>
    <w:rsid w:val="00262814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4FF9"/>
    <w:rsid w:val="0026521A"/>
    <w:rsid w:val="002654B1"/>
    <w:rsid w:val="002657FA"/>
    <w:rsid w:val="00265F36"/>
    <w:rsid w:val="00265F65"/>
    <w:rsid w:val="002662D6"/>
    <w:rsid w:val="00266557"/>
    <w:rsid w:val="002665F4"/>
    <w:rsid w:val="00266610"/>
    <w:rsid w:val="00266628"/>
    <w:rsid w:val="00266762"/>
    <w:rsid w:val="0026680E"/>
    <w:rsid w:val="00266CF3"/>
    <w:rsid w:val="00267877"/>
    <w:rsid w:val="00267B76"/>
    <w:rsid w:val="00267BDE"/>
    <w:rsid w:val="00267F98"/>
    <w:rsid w:val="002700DB"/>
    <w:rsid w:val="002701B3"/>
    <w:rsid w:val="00270429"/>
    <w:rsid w:val="00270C49"/>
    <w:rsid w:val="00270E9F"/>
    <w:rsid w:val="00270F60"/>
    <w:rsid w:val="0027107E"/>
    <w:rsid w:val="00271216"/>
    <w:rsid w:val="002712A3"/>
    <w:rsid w:val="0027152F"/>
    <w:rsid w:val="00271EF5"/>
    <w:rsid w:val="00272031"/>
    <w:rsid w:val="0027215C"/>
    <w:rsid w:val="00272342"/>
    <w:rsid w:val="002726AD"/>
    <w:rsid w:val="002728C3"/>
    <w:rsid w:val="002729A7"/>
    <w:rsid w:val="00272C03"/>
    <w:rsid w:val="00272C26"/>
    <w:rsid w:val="00272D23"/>
    <w:rsid w:val="00272FC2"/>
    <w:rsid w:val="002734AC"/>
    <w:rsid w:val="00273574"/>
    <w:rsid w:val="0027358C"/>
    <w:rsid w:val="00273638"/>
    <w:rsid w:val="0027366A"/>
    <w:rsid w:val="0027370B"/>
    <w:rsid w:val="0027389A"/>
    <w:rsid w:val="00273967"/>
    <w:rsid w:val="00273C7F"/>
    <w:rsid w:val="00274B49"/>
    <w:rsid w:val="0027597A"/>
    <w:rsid w:val="002759A8"/>
    <w:rsid w:val="00275AD1"/>
    <w:rsid w:val="00275B69"/>
    <w:rsid w:val="00275C7F"/>
    <w:rsid w:val="00275D10"/>
    <w:rsid w:val="00275E19"/>
    <w:rsid w:val="0027604B"/>
    <w:rsid w:val="0027615A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8029D"/>
    <w:rsid w:val="002803F6"/>
    <w:rsid w:val="002806ED"/>
    <w:rsid w:val="002807E8"/>
    <w:rsid w:val="00280AB1"/>
    <w:rsid w:val="00280B2C"/>
    <w:rsid w:val="00280CB6"/>
    <w:rsid w:val="00280F3D"/>
    <w:rsid w:val="00280FFC"/>
    <w:rsid w:val="002811B8"/>
    <w:rsid w:val="00281317"/>
    <w:rsid w:val="00281832"/>
    <w:rsid w:val="00281D4E"/>
    <w:rsid w:val="0028220C"/>
    <w:rsid w:val="00282528"/>
    <w:rsid w:val="00282600"/>
    <w:rsid w:val="002826FE"/>
    <w:rsid w:val="00282798"/>
    <w:rsid w:val="00282AE8"/>
    <w:rsid w:val="002830BD"/>
    <w:rsid w:val="00283130"/>
    <w:rsid w:val="002831E2"/>
    <w:rsid w:val="00283275"/>
    <w:rsid w:val="0028327B"/>
    <w:rsid w:val="002835F6"/>
    <w:rsid w:val="00284070"/>
    <w:rsid w:val="00284671"/>
    <w:rsid w:val="00284E05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6A81"/>
    <w:rsid w:val="00287416"/>
    <w:rsid w:val="0028799B"/>
    <w:rsid w:val="00287BD2"/>
    <w:rsid w:val="00287FD5"/>
    <w:rsid w:val="002900A6"/>
    <w:rsid w:val="002900E7"/>
    <w:rsid w:val="002904B9"/>
    <w:rsid w:val="002905D2"/>
    <w:rsid w:val="00290683"/>
    <w:rsid w:val="002907CC"/>
    <w:rsid w:val="00290CF4"/>
    <w:rsid w:val="00290DFE"/>
    <w:rsid w:val="002915CC"/>
    <w:rsid w:val="002917D4"/>
    <w:rsid w:val="002917DD"/>
    <w:rsid w:val="00291853"/>
    <w:rsid w:val="0029199E"/>
    <w:rsid w:val="00291A03"/>
    <w:rsid w:val="00291D68"/>
    <w:rsid w:val="00291FC2"/>
    <w:rsid w:val="0029204D"/>
    <w:rsid w:val="0029226B"/>
    <w:rsid w:val="002925F7"/>
    <w:rsid w:val="00292D21"/>
    <w:rsid w:val="00292DF7"/>
    <w:rsid w:val="00292E76"/>
    <w:rsid w:val="00293041"/>
    <w:rsid w:val="0029306B"/>
    <w:rsid w:val="002930AE"/>
    <w:rsid w:val="002932B6"/>
    <w:rsid w:val="002934C9"/>
    <w:rsid w:val="00293609"/>
    <w:rsid w:val="00293648"/>
    <w:rsid w:val="002936B1"/>
    <w:rsid w:val="00293BE2"/>
    <w:rsid w:val="00293C8C"/>
    <w:rsid w:val="00293D22"/>
    <w:rsid w:val="00293EEF"/>
    <w:rsid w:val="00293F37"/>
    <w:rsid w:val="00294672"/>
    <w:rsid w:val="00294673"/>
    <w:rsid w:val="0029489D"/>
    <w:rsid w:val="00294959"/>
    <w:rsid w:val="00294B87"/>
    <w:rsid w:val="00294C8E"/>
    <w:rsid w:val="00294D99"/>
    <w:rsid w:val="00294F97"/>
    <w:rsid w:val="0029537C"/>
    <w:rsid w:val="0029563C"/>
    <w:rsid w:val="002956D5"/>
    <w:rsid w:val="00295919"/>
    <w:rsid w:val="00295FF9"/>
    <w:rsid w:val="00296054"/>
    <w:rsid w:val="00296182"/>
    <w:rsid w:val="0029640F"/>
    <w:rsid w:val="0029672F"/>
    <w:rsid w:val="002968DE"/>
    <w:rsid w:val="00296A92"/>
    <w:rsid w:val="00296B10"/>
    <w:rsid w:val="002970C9"/>
    <w:rsid w:val="00297291"/>
    <w:rsid w:val="002975B1"/>
    <w:rsid w:val="002977F9"/>
    <w:rsid w:val="0029797B"/>
    <w:rsid w:val="00297BE8"/>
    <w:rsid w:val="00297D7A"/>
    <w:rsid w:val="002A000B"/>
    <w:rsid w:val="002A0047"/>
    <w:rsid w:val="002A039F"/>
    <w:rsid w:val="002A03F0"/>
    <w:rsid w:val="002A09C2"/>
    <w:rsid w:val="002A10CD"/>
    <w:rsid w:val="002A11D5"/>
    <w:rsid w:val="002A1252"/>
    <w:rsid w:val="002A13A6"/>
    <w:rsid w:val="002A13CA"/>
    <w:rsid w:val="002A1436"/>
    <w:rsid w:val="002A16E9"/>
    <w:rsid w:val="002A1922"/>
    <w:rsid w:val="002A1F87"/>
    <w:rsid w:val="002A1F8B"/>
    <w:rsid w:val="002A27D5"/>
    <w:rsid w:val="002A28E1"/>
    <w:rsid w:val="002A2D02"/>
    <w:rsid w:val="002A2D24"/>
    <w:rsid w:val="002A2DBB"/>
    <w:rsid w:val="002A2FA5"/>
    <w:rsid w:val="002A370B"/>
    <w:rsid w:val="002A37C9"/>
    <w:rsid w:val="002A37CB"/>
    <w:rsid w:val="002A3A01"/>
    <w:rsid w:val="002A3DA2"/>
    <w:rsid w:val="002A3E74"/>
    <w:rsid w:val="002A443C"/>
    <w:rsid w:val="002A4469"/>
    <w:rsid w:val="002A447F"/>
    <w:rsid w:val="002A495F"/>
    <w:rsid w:val="002A4B3E"/>
    <w:rsid w:val="002A4C02"/>
    <w:rsid w:val="002A5647"/>
    <w:rsid w:val="002A5BFB"/>
    <w:rsid w:val="002A6176"/>
    <w:rsid w:val="002A6302"/>
    <w:rsid w:val="002A644B"/>
    <w:rsid w:val="002A6736"/>
    <w:rsid w:val="002A689B"/>
    <w:rsid w:val="002A6908"/>
    <w:rsid w:val="002A6930"/>
    <w:rsid w:val="002A6A65"/>
    <w:rsid w:val="002A6B2E"/>
    <w:rsid w:val="002A6B9A"/>
    <w:rsid w:val="002A6C0B"/>
    <w:rsid w:val="002A6C58"/>
    <w:rsid w:val="002A7162"/>
    <w:rsid w:val="002A742F"/>
    <w:rsid w:val="002A7516"/>
    <w:rsid w:val="002A7603"/>
    <w:rsid w:val="002A78B6"/>
    <w:rsid w:val="002A7BA5"/>
    <w:rsid w:val="002A7D0F"/>
    <w:rsid w:val="002A7D8F"/>
    <w:rsid w:val="002A7E48"/>
    <w:rsid w:val="002A7E5D"/>
    <w:rsid w:val="002A7FE4"/>
    <w:rsid w:val="002B002D"/>
    <w:rsid w:val="002B0129"/>
    <w:rsid w:val="002B0878"/>
    <w:rsid w:val="002B1773"/>
    <w:rsid w:val="002B1A76"/>
    <w:rsid w:val="002B1AAD"/>
    <w:rsid w:val="002B1C30"/>
    <w:rsid w:val="002B1EC1"/>
    <w:rsid w:val="002B2248"/>
    <w:rsid w:val="002B2354"/>
    <w:rsid w:val="002B238F"/>
    <w:rsid w:val="002B243E"/>
    <w:rsid w:val="002B245C"/>
    <w:rsid w:val="002B2B6C"/>
    <w:rsid w:val="002B2C8C"/>
    <w:rsid w:val="002B2D77"/>
    <w:rsid w:val="002B2E0A"/>
    <w:rsid w:val="002B3096"/>
    <w:rsid w:val="002B30A8"/>
    <w:rsid w:val="002B3323"/>
    <w:rsid w:val="002B351C"/>
    <w:rsid w:val="002B35D8"/>
    <w:rsid w:val="002B35E0"/>
    <w:rsid w:val="002B361E"/>
    <w:rsid w:val="002B3735"/>
    <w:rsid w:val="002B3B74"/>
    <w:rsid w:val="002B3CB7"/>
    <w:rsid w:val="002B3CF6"/>
    <w:rsid w:val="002B3EC7"/>
    <w:rsid w:val="002B3FF8"/>
    <w:rsid w:val="002B40E6"/>
    <w:rsid w:val="002B41AE"/>
    <w:rsid w:val="002B42FB"/>
    <w:rsid w:val="002B480F"/>
    <w:rsid w:val="002B4F5D"/>
    <w:rsid w:val="002B5240"/>
    <w:rsid w:val="002B52F1"/>
    <w:rsid w:val="002B547B"/>
    <w:rsid w:val="002B55C6"/>
    <w:rsid w:val="002B5715"/>
    <w:rsid w:val="002B57A1"/>
    <w:rsid w:val="002B5B00"/>
    <w:rsid w:val="002B5B13"/>
    <w:rsid w:val="002B5B7D"/>
    <w:rsid w:val="002B5B9A"/>
    <w:rsid w:val="002B5BD7"/>
    <w:rsid w:val="002B5DA6"/>
    <w:rsid w:val="002B6159"/>
    <w:rsid w:val="002B61BE"/>
    <w:rsid w:val="002B64A4"/>
    <w:rsid w:val="002B6660"/>
    <w:rsid w:val="002B66F2"/>
    <w:rsid w:val="002B6DED"/>
    <w:rsid w:val="002B6E2D"/>
    <w:rsid w:val="002B6EBE"/>
    <w:rsid w:val="002B7001"/>
    <w:rsid w:val="002B71F8"/>
    <w:rsid w:val="002B749D"/>
    <w:rsid w:val="002B750B"/>
    <w:rsid w:val="002B75DA"/>
    <w:rsid w:val="002B7981"/>
    <w:rsid w:val="002B7C5A"/>
    <w:rsid w:val="002C02AC"/>
    <w:rsid w:val="002C03D9"/>
    <w:rsid w:val="002C0607"/>
    <w:rsid w:val="002C08A2"/>
    <w:rsid w:val="002C0D6C"/>
    <w:rsid w:val="002C0E74"/>
    <w:rsid w:val="002C0EED"/>
    <w:rsid w:val="002C155B"/>
    <w:rsid w:val="002C17F3"/>
    <w:rsid w:val="002C22BA"/>
    <w:rsid w:val="002C23D0"/>
    <w:rsid w:val="002C2471"/>
    <w:rsid w:val="002C25B7"/>
    <w:rsid w:val="002C25C9"/>
    <w:rsid w:val="002C26CC"/>
    <w:rsid w:val="002C284C"/>
    <w:rsid w:val="002C2921"/>
    <w:rsid w:val="002C2954"/>
    <w:rsid w:val="002C29E4"/>
    <w:rsid w:val="002C35F7"/>
    <w:rsid w:val="002C36F6"/>
    <w:rsid w:val="002C387A"/>
    <w:rsid w:val="002C3C07"/>
    <w:rsid w:val="002C3C1D"/>
    <w:rsid w:val="002C3E42"/>
    <w:rsid w:val="002C3EDF"/>
    <w:rsid w:val="002C4417"/>
    <w:rsid w:val="002C461D"/>
    <w:rsid w:val="002C4AF6"/>
    <w:rsid w:val="002C519B"/>
    <w:rsid w:val="002C54A7"/>
    <w:rsid w:val="002C5778"/>
    <w:rsid w:val="002C57C6"/>
    <w:rsid w:val="002C583E"/>
    <w:rsid w:val="002C591E"/>
    <w:rsid w:val="002C5F67"/>
    <w:rsid w:val="002C60A7"/>
    <w:rsid w:val="002C6243"/>
    <w:rsid w:val="002C650D"/>
    <w:rsid w:val="002C7217"/>
    <w:rsid w:val="002C72F6"/>
    <w:rsid w:val="002C7691"/>
    <w:rsid w:val="002C7739"/>
    <w:rsid w:val="002C7A26"/>
    <w:rsid w:val="002C7B8D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94"/>
    <w:rsid w:val="002D18B5"/>
    <w:rsid w:val="002D19F2"/>
    <w:rsid w:val="002D1C3F"/>
    <w:rsid w:val="002D2609"/>
    <w:rsid w:val="002D27BD"/>
    <w:rsid w:val="002D2979"/>
    <w:rsid w:val="002D3026"/>
    <w:rsid w:val="002D304C"/>
    <w:rsid w:val="002D3165"/>
    <w:rsid w:val="002D3453"/>
    <w:rsid w:val="002D3582"/>
    <w:rsid w:val="002D369B"/>
    <w:rsid w:val="002D3CD8"/>
    <w:rsid w:val="002D456F"/>
    <w:rsid w:val="002D45A1"/>
    <w:rsid w:val="002D482A"/>
    <w:rsid w:val="002D4A98"/>
    <w:rsid w:val="002D4B58"/>
    <w:rsid w:val="002D4D22"/>
    <w:rsid w:val="002D4F70"/>
    <w:rsid w:val="002D53F4"/>
    <w:rsid w:val="002D54BA"/>
    <w:rsid w:val="002D54CF"/>
    <w:rsid w:val="002D55E7"/>
    <w:rsid w:val="002D5639"/>
    <w:rsid w:val="002D5678"/>
    <w:rsid w:val="002D56BF"/>
    <w:rsid w:val="002D5BE0"/>
    <w:rsid w:val="002D5F65"/>
    <w:rsid w:val="002D60BC"/>
    <w:rsid w:val="002D60EF"/>
    <w:rsid w:val="002D65D8"/>
    <w:rsid w:val="002D67C0"/>
    <w:rsid w:val="002D68C2"/>
    <w:rsid w:val="002D68ED"/>
    <w:rsid w:val="002D6D42"/>
    <w:rsid w:val="002D6D7E"/>
    <w:rsid w:val="002D7384"/>
    <w:rsid w:val="002D74C4"/>
    <w:rsid w:val="002D7570"/>
    <w:rsid w:val="002D7FA1"/>
    <w:rsid w:val="002E00A6"/>
    <w:rsid w:val="002E00E8"/>
    <w:rsid w:val="002E0128"/>
    <w:rsid w:val="002E0175"/>
    <w:rsid w:val="002E02A1"/>
    <w:rsid w:val="002E078F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1A9"/>
    <w:rsid w:val="002E12CB"/>
    <w:rsid w:val="002E1455"/>
    <w:rsid w:val="002E15C5"/>
    <w:rsid w:val="002E1CD5"/>
    <w:rsid w:val="002E22BF"/>
    <w:rsid w:val="002E2783"/>
    <w:rsid w:val="002E29E9"/>
    <w:rsid w:val="002E2AD3"/>
    <w:rsid w:val="002E2B73"/>
    <w:rsid w:val="002E2B9C"/>
    <w:rsid w:val="002E2C49"/>
    <w:rsid w:val="002E3010"/>
    <w:rsid w:val="002E301A"/>
    <w:rsid w:val="002E30DD"/>
    <w:rsid w:val="002E361D"/>
    <w:rsid w:val="002E38A6"/>
    <w:rsid w:val="002E3B80"/>
    <w:rsid w:val="002E3C5F"/>
    <w:rsid w:val="002E3FC1"/>
    <w:rsid w:val="002E433B"/>
    <w:rsid w:val="002E4442"/>
    <w:rsid w:val="002E4A9D"/>
    <w:rsid w:val="002E4C88"/>
    <w:rsid w:val="002E4D02"/>
    <w:rsid w:val="002E4D34"/>
    <w:rsid w:val="002E50A6"/>
    <w:rsid w:val="002E5D6C"/>
    <w:rsid w:val="002E5E86"/>
    <w:rsid w:val="002E6147"/>
    <w:rsid w:val="002E6263"/>
    <w:rsid w:val="002E654A"/>
    <w:rsid w:val="002E6591"/>
    <w:rsid w:val="002E69EB"/>
    <w:rsid w:val="002E6C5F"/>
    <w:rsid w:val="002E6C8E"/>
    <w:rsid w:val="002E6CAB"/>
    <w:rsid w:val="002E6D73"/>
    <w:rsid w:val="002E6EE9"/>
    <w:rsid w:val="002E6F62"/>
    <w:rsid w:val="002E71A4"/>
    <w:rsid w:val="002E729E"/>
    <w:rsid w:val="002E73A7"/>
    <w:rsid w:val="002E7852"/>
    <w:rsid w:val="002E7AF2"/>
    <w:rsid w:val="002E7B7D"/>
    <w:rsid w:val="002E7D2E"/>
    <w:rsid w:val="002F03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27A5"/>
    <w:rsid w:val="002F2ED6"/>
    <w:rsid w:val="002F2F86"/>
    <w:rsid w:val="002F33BD"/>
    <w:rsid w:val="002F373D"/>
    <w:rsid w:val="002F3F31"/>
    <w:rsid w:val="002F48A4"/>
    <w:rsid w:val="002F4B48"/>
    <w:rsid w:val="002F4C49"/>
    <w:rsid w:val="002F4D3F"/>
    <w:rsid w:val="002F516A"/>
    <w:rsid w:val="002F5220"/>
    <w:rsid w:val="002F54D6"/>
    <w:rsid w:val="002F54DF"/>
    <w:rsid w:val="002F573C"/>
    <w:rsid w:val="002F593C"/>
    <w:rsid w:val="002F5E95"/>
    <w:rsid w:val="002F6148"/>
    <w:rsid w:val="002F63E0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3E4"/>
    <w:rsid w:val="002F78A1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1D3C"/>
    <w:rsid w:val="00301DFD"/>
    <w:rsid w:val="0030205F"/>
    <w:rsid w:val="0030209C"/>
    <w:rsid w:val="00302130"/>
    <w:rsid w:val="003021AC"/>
    <w:rsid w:val="0030230B"/>
    <w:rsid w:val="00302395"/>
    <w:rsid w:val="003025D2"/>
    <w:rsid w:val="00302E85"/>
    <w:rsid w:val="00302EE6"/>
    <w:rsid w:val="00303409"/>
    <w:rsid w:val="003034E8"/>
    <w:rsid w:val="003035D9"/>
    <w:rsid w:val="00303D44"/>
    <w:rsid w:val="00303DFD"/>
    <w:rsid w:val="00303F71"/>
    <w:rsid w:val="00304718"/>
    <w:rsid w:val="0030490B"/>
    <w:rsid w:val="00304943"/>
    <w:rsid w:val="00304997"/>
    <w:rsid w:val="00304D2A"/>
    <w:rsid w:val="00304D39"/>
    <w:rsid w:val="00305255"/>
    <w:rsid w:val="00305581"/>
    <w:rsid w:val="003055F1"/>
    <w:rsid w:val="003056F8"/>
    <w:rsid w:val="003058D4"/>
    <w:rsid w:val="00305B15"/>
    <w:rsid w:val="00305B63"/>
    <w:rsid w:val="00305E7F"/>
    <w:rsid w:val="00305F00"/>
    <w:rsid w:val="0030636F"/>
    <w:rsid w:val="00306552"/>
    <w:rsid w:val="00306676"/>
    <w:rsid w:val="00306853"/>
    <w:rsid w:val="0030698E"/>
    <w:rsid w:val="00306DA0"/>
    <w:rsid w:val="00307352"/>
    <w:rsid w:val="003075E8"/>
    <w:rsid w:val="00307BC3"/>
    <w:rsid w:val="00307C65"/>
    <w:rsid w:val="00307EA0"/>
    <w:rsid w:val="00307F22"/>
    <w:rsid w:val="0031089B"/>
    <w:rsid w:val="00310AE4"/>
    <w:rsid w:val="00310B22"/>
    <w:rsid w:val="00310BAA"/>
    <w:rsid w:val="00310C8F"/>
    <w:rsid w:val="00310CC6"/>
    <w:rsid w:val="0031107C"/>
    <w:rsid w:val="0031116E"/>
    <w:rsid w:val="0031132B"/>
    <w:rsid w:val="0031155B"/>
    <w:rsid w:val="00311BDD"/>
    <w:rsid w:val="00311DC6"/>
    <w:rsid w:val="00311F22"/>
    <w:rsid w:val="00311F63"/>
    <w:rsid w:val="00312238"/>
    <w:rsid w:val="00312449"/>
    <w:rsid w:val="003125CC"/>
    <w:rsid w:val="00312CDE"/>
    <w:rsid w:val="00312D54"/>
    <w:rsid w:val="003130E3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12D"/>
    <w:rsid w:val="003147B4"/>
    <w:rsid w:val="00314834"/>
    <w:rsid w:val="003148A4"/>
    <w:rsid w:val="00314A06"/>
    <w:rsid w:val="00314AE2"/>
    <w:rsid w:val="00314B8A"/>
    <w:rsid w:val="00314D92"/>
    <w:rsid w:val="00315348"/>
    <w:rsid w:val="003160E9"/>
    <w:rsid w:val="003161E3"/>
    <w:rsid w:val="00316517"/>
    <w:rsid w:val="003166A7"/>
    <w:rsid w:val="003166CD"/>
    <w:rsid w:val="003168AE"/>
    <w:rsid w:val="00316A40"/>
    <w:rsid w:val="00316B91"/>
    <w:rsid w:val="00316DC3"/>
    <w:rsid w:val="003177CF"/>
    <w:rsid w:val="00317866"/>
    <w:rsid w:val="00317A6E"/>
    <w:rsid w:val="00317C3A"/>
    <w:rsid w:val="00317D07"/>
    <w:rsid w:val="00317D45"/>
    <w:rsid w:val="00317E7E"/>
    <w:rsid w:val="0032044C"/>
    <w:rsid w:val="00320792"/>
    <w:rsid w:val="0032083B"/>
    <w:rsid w:val="00320843"/>
    <w:rsid w:val="003209F0"/>
    <w:rsid w:val="00320D03"/>
    <w:rsid w:val="00320EB2"/>
    <w:rsid w:val="00321924"/>
    <w:rsid w:val="00322774"/>
    <w:rsid w:val="0032287A"/>
    <w:rsid w:val="003228CC"/>
    <w:rsid w:val="00322B55"/>
    <w:rsid w:val="00322BB6"/>
    <w:rsid w:val="00322CAA"/>
    <w:rsid w:val="00322CC6"/>
    <w:rsid w:val="00322E3E"/>
    <w:rsid w:val="003230CE"/>
    <w:rsid w:val="00323554"/>
    <w:rsid w:val="0032361C"/>
    <w:rsid w:val="00323A26"/>
    <w:rsid w:val="00323B28"/>
    <w:rsid w:val="00324055"/>
    <w:rsid w:val="00324478"/>
    <w:rsid w:val="003245D6"/>
    <w:rsid w:val="00324739"/>
    <w:rsid w:val="003249B8"/>
    <w:rsid w:val="00324AC9"/>
    <w:rsid w:val="00324B0E"/>
    <w:rsid w:val="003251D7"/>
    <w:rsid w:val="0032529C"/>
    <w:rsid w:val="0032538C"/>
    <w:rsid w:val="0032560E"/>
    <w:rsid w:val="00325833"/>
    <w:rsid w:val="00325C89"/>
    <w:rsid w:val="00325CF5"/>
    <w:rsid w:val="00325ED6"/>
    <w:rsid w:val="00325FA9"/>
    <w:rsid w:val="00326130"/>
    <w:rsid w:val="003261CD"/>
    <w:rsid w:val="003262C7"/>
    <w:rsid w:val="00326361"/>
    <w:rsid w:val="003267BF"/>
    <w:rsid w:val="00326801"/>
    <w:rsid w:val="00326C3F"/>
    <w:rsid w:val="00327557"/>
    <w:rsid w:val="00327683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A47"/>
    <w:rsid w:val="00331BDC"/>
    <w:rsid w:val="00331ECC"/>
    <w:rsid w:val="0033276F"/>
    <w:rsid w:val="00332962"/>
    <w:rsid w:val="00332D2E"/>
    <w:rsid w:val="003331FA"/>
    <w:rsid w:val="00333482"/>
    <w:rsid w:val="0033396E"/>
    <w:rsid w:val="00333CEF"/>
    <w:rsid w:val="00333E34"/>
    <w:rsid w:val="00333F6D"/>
    <w:rsid w:val="00334526"/>
    <w:rsid w:val="0033481B"/>
    <w:rsid w:val="00334EDE"/>
    <w:rsid w:val="003353E4"/>
    <w:rsid w:val="00335950"/>
    <w:rsid w:val="00335D0D"/>
    <w:rsid w:val="00335DF3"/>
    <w:rsid w:val="003360DD"/>
    <w:rsid w:val="00336141"/>
    <w:rsid w:val="003363E9"/>
    <w:rsid w:val="003365E6"/>
    <w:rsid w:val="00336636"/>
    <w:rsid w:val="003367A9"/>
    <w:rsid w:val="00336938"/>
    <w:rsid w:val="00336A5E"/>
    <w:rsid w:val="00336AC2"/>
    <w:rsid w:val="00336CE6"/>
    <w:rsid w:val="0033705D"/>
    <w:rsid w:val="003373F4"/>
    <w:rsid w:val="0033781D"/>
    <w:rsid w:val="00337D25"/>
    <w:rsid w:val="00337F2B"/>
    <w:rsid w:val="00340401"/>
    <w:rsid w:val="00340488"/>
    <w:rsid w:val="003405C6"/>
    <w:rsid w:val="00340952"/>
    <w:rsid w:val="00340AD1"/>
    <w:rsid w:val="00340B12"/>
    <w:rsid w:val="00341245"/>
    <w:rsid w:val="0034141D"/>
    <w:rsid w:val="003414C0"/>
    <w:rsid w:val="0034156A"/>
    <w:rsid w:val="00341605"/>
    <w:rsid w:val="003416B3"/>
    <w:rsid w:val="0034224C"/>
    <w:rsid w:val="00342477"/>
    <w:rsid w:val="0034250B"/>
    <w:rsid w:val="003425E9"/>
    <w:rsid w:val="00342AAD"/>
    <w:rsid w:val="00342B45"/>
    <w:rsid w:val="00342C77"/>
    <w:rsid w:val="00342E13"/>
    <w:rsid w:val="003431AF"/>
    <w:rsid w:val="00343324"/>
    <w:rsid w:val="0034350F"/>
    <w:rsid w:val="003435CE"/>
    <w:rsid w:val="003435E9"/>
    <w:rsid w:val="00343BD8"/>
    <w:rsid w:val="00344210"/>
    <w:rsid w:val="003448E6"/>
    <w:rsid w:val="00344BA3"/>
    <w:rsid w:val="00344E37"/>
    <w:rsid w:val="0034504C"/>
    <w:rsid w:val="00345374"/>
    <w:rsid w:val="0034562C"/>
    <w:rsid w:val="0034571E"/>
    <w:rsid w:val="0034576D"/>
    <w:rsid w:val="00345D2B"/>
    <w:rsid w:val="00345FDC"/>
    <w:rsid w:val="00346051"/>
    <w:rsid w:val="003463C0"/>
    <w:rsid w:val="003468CF"/>
    <w:rsid w:val="003469B9"/>
    <w:rsid w:val="00346AF1"/>
    <w:rsid w:val="00346CD7"/>
    <w:rsid w:val="00347000"/>
    <w:rsid w:val="003470F8"/>
    <w:rsid w:val="003473A4"/>
    <w:rsid w:val="003475AD"/>
    <w:rsid w:val="003475D0"/>
    <w:rsid w:val="00347618"/>
    <w:rsid w:val="003476F3"/>
    <w:rsid w:val="00347769"/>
    <w:rsid w:val="00347797"/>
    <w:rsid w:val="00347860"/>
    <w:rsid w:val="00347A5E"/>
    <w:rsid w:val="00347B16"/>
    <w:rsid w:val="00347C1D"/>
    <w:rsid w:val="003501A3"/>
    <w:rsid w:val="003502D7"/>
    <w:rsid w:val="003503B0"/>
    <w:rsid w:val="003503BC"/>
    <w:rsid w:val="003504ED"/>
    <w:rsid w:val="00350981"/>
    <w:rsid w:val="00350F0A"/>
    <w:rsid w:val="00351089"/>
    <w:rsid w:val="0035123D"/>
    <w:rsid w:val="0035154B"/>
    <w:rsid w:val="00351677"/>
    <w:rsid w:val="0035173D"/>
    <w:rsid w:val="00351862"/>
    <w:rsid w:val="00351A9E"/>
    <w:rsid w:val="00351D9F"/>
    <w:rsid w:val="00351E44"/>
    <w:rsid w:val="0035226E"/>
    <w:rsid w:val="00352377"/>
    <w:rsid w:val="0035264E"/>
    <w:rsid w:val="0035281F"/>
    <w:rsid w:val="003533B9"/>
    <w:rsid w:val="00353649"/>
    <w:rsid w:val="003536CF"/>
    <w:rsid w:val="00353730"/>
    <w:rsid w:val="00353BDC"/>
    <w:rsid w:val="00353E4D"/>
    <w:rsid w:val="00353EE4"/>
    <w:rsid w:val="00353FFB"/>
    <w:rsid w:val="00354205"/>
    <w:rsid w:val="0035424A"/>
    <w:rsid w:val="00354621"/>
    <w:rsid w:val="0035467C"/>
    <w:rsid w:val="00354744"/>
    <w:rsid w:val="003547D7"/>
    <w:rsid w:val="00354899"/>
    <w:rsid w:val="003549F5"/>
    <w:rsid w:val="00354A33"/>
    <w:rsid w:val="00354FD5"/>
    <w:rsid w:val="00355252"/>
    <w:rsid w:val="00355452"/>
    <w:rsid w:val="0035564A"/>
    <w:rsid w:val="0035585D"/>
    <w:rsid w:val="00355CA1"/>
    <w:rsid w:val="00355CA7"/>
    <w:rsid w:val="00355F44"/>
    <w:rsid w:val="003562E0"/>
    <w:rsid w:val="003563D0"/>
    <w:rsid w:val="003563FC"/>
    <w:rsid w:val="00356530"/>
    <w:rsid w:val="00356539"/>
    <w:rsid w:val="00357151"/>
    <w:rsid w:val="00357243"/>
    <w:rsid w:val="003572B2"/>
    <w:rsid w:val="003573C0"/>
    <w:rsid w:val="003573DD"/>
    <w:rsid w:val="003574C6"/>
    <w:rsid w:val="00357553"/>
    <w:rsid w:val="00357985"/>
    <w:rsid w:val="00357B5B"/>
    <w:rsid w:val="00357C5A"/>
    <w:rsid w:val="0036011A"/>
    <w:rsid w:val="00360161"/>
    <w:rsid w:val="0036067A"/>
    <w:rsid w:val="00360B28"/>
    <w:rsid w:val="00360CFD"/>
    <w:rsid w:val="00360D7C"/>
    <w:rsid w:val="003610A2"/>
    <w:rsid w:val="003613CA"/>
    <w:rsid w:val="00361401"/>
    <w:rsid w:val="003614E0"/>
    <w:rsid w:val="00361530"/>
    <w:rsid w:val="00361572"/>
    <w:rsid w:val="00361892"/>
    <w:rsid w:val="00361B11"/>
    <w:rsid w:val="00361BA2"/>
    <w:rsid w:val="003621D0"/>
    <w:rsid w:val="00362255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81"/>
    <w:rsid w:val="0036329E"/>
    <w:rsid w:val="003632A7"/>
    <w:rsid w:val="003633E2"/>
    <w:rsid w:val="00363629"/>
    <w:rsid w:val="003639AD"/>
    <w:rsid w:val="00363B9C"/>
    <w:rsid w:val="00363C35"/>
    <w:rsid w:val="00363E1A"/>
    <w:rsid w:val="003642E0"/>
    <w:rsid w:val="00364375"/>
    <w:rsid w:val="00364A19"/>
    <w:rsid w:val="00364B0C"/>
    <w:rsid w:val="00364BAC"/>
    <w:rsid w:val="00364ED1"/>
    <w:rsid w:val="00364FB3"/>
    <w:rsid w:val="003651FC"/>
    <w:rsid w:val="003652BB"/>
    <w:rsid w:val="00365305"/>
    <w:rsid w:val="003653F3"/>
    <w:rsid w:val="0036574B"/>
    <w:rsid w:val="0036579A"/>
    <w:rsid w:val="003657EC"/>
    <w:rsid w:val="003658D4"/>
    <w:rsid w:val="00365A9C"/>
    <w:rsid w:val="00365C7A"/>
    <w:rsid w:val="00365C86"/>
    <w:rsid w:val="00365F41"/>
    <w:rsid w:val="00366510"/>
    <w:rsid w:val="00366869"/>
    <w:rsid w:val="00366CA5"/>
    <w:rsid w:val="00366CF3"/>
    <w:rsid w:val="00367325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36"/>
    <w:rsid w:val="00370CD5"/>
    <w:rsid w:val="00370EEC"/>
    <w:rsid w:val="00371225"/>
    <w:rsid w:val="00371360"/>
    <w:rsid w:val="00371AC8"/>
    <w:rsid w:val="00371BBF"/>
    <w:rsid w:val="00371C96"/>
    <w:rsid w:val="0037226D"/>
    <w:rsid w:val="00372353"/>
    <w:rsid w:val="0037242C"/>
    <w:rsid w:val="0037248A"/>
    <w:rsid w:val="00372711"/>
    <w:rsid w:val="00372A4F"/>
    <w:rsid w:val="00372AAC"/>
    <w:rsid w:val="00372D8D"/>
    <w:rsid w:val="00372EFD"/>
    <w:rsid w:val="00373258"/>
    <w:rsid w:val="003732D7"/>
    <w:rsid w:val="0037352F"/>
    <w:rsid w:val="0037354E"/>
    <w:rsid w:val="003735D3"/>
    <w:rsid w:val="00373B0B"/>
    <w:rsid w:val="00373B9E"/>
    <w:rsid w:val="00373BAD"/>
    <w:rsid w:val="00373DBC"/>
    <w:rsid w:val="00373ED9"/>
    <w:rsid w:val="00373F74"/>
    <w:rsid w:val="003743F7"/>
    <w:rsid w:val="0037448C"/>
    <w:rsid w:val="003744FD"/>
    <w:rsid w:val="003748AA"/>
    <w:rsid w:val="00374AAD"/>
    <w:rsid w:val="00374AD2"/>
    <w:rsid w:val="00374B55"/>
    <w:rsid w:val="00374B66"/>
    <w:rsid w:val="00374C40"/>
    <w:rsid w:val="00374DD8"/>
    <w:rsid w:val="00375291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6CFB"/>
    <w:rsid w:val="003775C7"/>
    <w:rsid w:val="00377628"/>
    <w:rsid w:val="00377712"/>
    <w:rsid w:val="00377838"/>
    <w:rsid w:val="00377856"/>
    <w:rsid w:val="003779BF"/>
    <w:rsid w:val="00377CE9"/>
    <w:rsid w:val="00377DDD"/>
    <w:rsid w:val="00377F9E"/>
    <w:rsid w:val="00380491"/>
    <w:rsid w:val="0038051B"/>
    <w:rsid w:val="0038062D"/>
    <w:rsid w:val="00380948"/>
    <w:rsid w:val="00380D0D"/>
    <w:rsid w:val="00380FB9"/>
    <w:rsid w:val="0038139A"/>
    <w:rsid w:val="003815E8"/>
    <w:rsid w:val="0038165B"/>
    <w:rsid w:val="00381ACE"/>
    <w:rsid w:val="00381C16"/>
    <w:rsid w:val="00382179"/>
    <w:rsid w:val="003821E0"/>
    <w:rsid w:val="0038278D"/>
    <w:rsid w:val="00382906"/>
    <w:rsid w:val="00382ABB"/>
    <w:rsid w:val="00382BA0"/>
    <w:rsid w:val="00382C43"/>
    <w:rsid w:val="003830F0"/>
    <w:rsid w:val="00383118"/>
    <w:rsid w:val="00383184"/>
    <w:rsid w:val="00383390"/>
    <w:rsid w:val="00383766"/>
    <w:rsid w:val="00383858"/>
    <w:rsid w:val="00383A98"/>
    <w:rsid w:val="00383C48"/>
    <w:rsid w:val="0038408F"/>
    <w:rsid w:val="003841DC"/>
    <w:rsid w:val="0038462C"/>
    <w:rsid w:val="00384667"/>
    <w:rsid w:val="003849C8"/>
    <w:rsid w:val="00384B8F"/>
    <w:rsid w:val="00384CFF"/>
    <w:rsid w:val="00385469"/>
    <w:rsid w:val="003854F8"/>
    <w:rsid w:val="00385570"/>
    <w:rsid w:val="0038573F"/>
    <w:rsid w:val="00385781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6EBB"/>
    <w:rsid w:val="00387034"/>
    <w:rsid w:val="0038715F"/>
    <w:rsid w:val="003871CA"/>
    <w:rsid w:val="0038759D"/>
    <w:rsid w:val="00387720"/>
    <w:rsid w:val="003878E6"/>
    <w:rsid w:val="003879F1"/>
    <w:rsid w:val="00387E46"/>
    <w:rsid w:val="00387E76"/>
    <w:rsid w:val="00387FBD"/>
    <w:rsid w:val="00390943"/>
    <w:rsid w:val="0039094B"/>
    <w:rsid w:val="00390979"/>
    <w:rsid w:val="00390B1E"/>
    <w:rsid w:val="00390BE7"/>
    <w:rsid w:val="00390F37"/>
    <w:rsid w:val="00390FD4"/>
    <w:rsid w:val="003911A9"/>
    <w:rsid w:val="003913A6"/>
    <w:rsid w:val="00391515"/>
    <w:rsid w:val="00391A73"/>
    <w:rsid w:val="00391AC0"/>
    <w:rsid w:val="00391B41"/>
    <w:rsid w:val="00391CD1"/>
    <w:rsid w:val="00392195"/>
    <w:rsid w:val="003923AC"/>
    <w:rsid w:val="0039276B"/>
    <w:rsid w:val="00392AA4"/>
    <w:rsid w:val="00392BAB"/>
    <w:rsid w:val="00392CCB"/>
    <w:rsid w:val="00392E38"/>
    <w:rsid w:val="0039387A"/>
    <w:rsid w:val="00393EA9"/>
    <w:rsid w:val="00393F1F"/>
    <w:rsid w:val="00394291"/>
    <w:rsid w:val="0039456C"/>
    <w:rsid w:val="00394A24"/>
    <w:rsid w:val="00394C1B"/>
    <w:rsid w:val="00394C4C"/>
    <w:rsid w:val="003950C5"/>
    <w:rsid w:val="0039558C"/>
    <w:rsid w:val="003955B1"/>
    <w:rsid w:val="003959E1"/>
    <w:rsid w:val="00395D09"/>
    <w:rsid w:val="00395FF3"/>
    <w:rsid w:val="00396074"/>
    <w:rsid w:val="003964E8"/>
    <w:rsid w:val="00396930"/>
    <w:rsid w:val="003969BF"/>
    <w:rsid w:val="003969E7"/>
    <w:rsid w:val="00396B31"/>
    <w:rsid w:val="00396DDB"/>
    <w:rsid w:val="003974DD"/>
    <w:rsid w:val="003975C2"/>
    <w:rsid w:val="003976EF"/>
    <w:rsid w:val="00397B22"/>
    <w:rsid w:val="003A000F"/>
    <w:rsid w:val="003A00DB"/>
    <w:rsid w:val="003A01DA"/>
    <w:rsid w:val="003A02A1"/>
    <w:rsid w:val="003A0936"/>
    <w:rsid w:val="003A0B4F"/>
    <w:rsid w:val="003A0E2D"/>
    <w:rsid w:val="003A0EF4"/>
    <w:rsid w:val="003A1000"/>
    <w:rsid w:val="003A1095"/>
    <w:rsid w:val="003A10CE"/>
    <w:rsid w:val="003A1105"/>
    <w:rsid w:val="003A110D"/>
    <w:rsid w:val="003A1425"/>
    <w:rsid w:val="003A1648"/>
    <w:rsid w:val="003A1700"/>
    <w:rsid w:val="003A1892"/>
    <w:rsid w:val="003A1DAF"/>
    <w:rsid w:val="003A1E92"/>
    <w:rsid w:val="003A1FE0"/>
    <w:rsid w:val="003A20B0"/>
    <w:rsid w:val="003A24E7"/>
    <w:rsid w:val="003A2785"/>
    <w:rsid w:val="003A2800"/>
    <w:rsid w:val="003A28C9"/>
    <w:rsid w:val="003A2A67"/>
    <w:rsid w:val="003A2E84"/>
    <w:rsid w:val="003A3354"/>
    <w:rsid w:val="003A3567"/>
    <w:rsid w:val="003A3575"/>
    <w:rsid w:val="003A3763"/>
    <w:rsid w:val="003A3924"/>
    <w:rsid w:val="003A3B2C"/>
    <w:rsid w:val="003A3C1F"/>
    <w:rsid w:val="003A40E3"/>
    <w:rsid w:val="003A412D"/>
    <w:rsid w:val="003A42F1"/>
    <w:rsid w:val="003A4598"/>
    <w:rsid w:val="003A466D"/>
    <w:rsid w:val="003A4876"/>
    <w:rsid w:val="003A49D9"/>
    <w:rsid w:val="003A4C7C"/>
    <w:rsid w:val="003A4CF9"/>
    <w:rsid w:val="003A4FF8"/>
    <w:rsid w:val="003A52E8"/>
    <w:rsid w:val="003A545A"/>
    <w:rsid w:val="003A551C"/>
    <w:rsid w:val="003A560F"/>
    <w:rsid w:val="003A5627"/>
    <w:rsid w:val="003A5703"/>
    <w:rsid w:val="003A5CFF"/>
    <w:rsid w:val="003A61C3"/>
    <w:rsid w:val="003A6400"/>
    <w:rsid w:val="003A6475"/>
    <w:rsid w:val="003A6754"/>
    <w:rsid w:val="003A699A"/>
    <w:rsid w:val="003A6A6D"/>
    <w:rsid w:val="003A6AF3"/>
    <w:rsid w:val="003A6F0C"/>
    <w:rsid w:val="003A74C6"/>
    <w:rsid w:val="003A7A04"/>
    <w:rsid w:val="003A7F51"/>
    <w:rsid w:val="003B03DF"/>
    <w:rsid w:val="003B03F5"/>
    <w:rsid w:val="003B059C"/>
    <w:rsid w:val="003B060A"/>
    <w:rsid w:val="003B075D"/>
    <w:rsid w:val="003B08CE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22C4"/>
    <w:rsid w:val="003B2A0E"/>
    <w:rsid w:val="003B2B49"/>
    <w:rsid w:val="003B2CA7"/>
    <w:rsid w:val="003B314F"/>
    <w:rsid w:val="003B37EC"/>
    <w:rsid w:val="003B392D"/>
    <w:rsid w:val="003B3FDB"/>
    <w:rsid w:val="003B5005"/>
    <w:rsid w:val="003B507A"/>
    <w:rsid w:val="003B50D2"/>
    <w:rsid w:val="003B532E"/>
    <w:rsid w:val="003B5339"/>
    <w:rsid w:val="003B5403"/>
    <w:rsid w:val="003B580C"/>
    <w:rsid w:val="003B5936"/>
    <w:rsid w:val="003B5962"/>
    <w:rsid w:val="003B5A52"/>
    <w:rsid w:val="003B5C2B"/>
    <w:rsid w:val="003B6776"/>
    <w:rsid w:val="003B68AE"/>
    <w:rsid w:val="003B68CF"/>
    <w:rsid w:val="003B6B27"/>
    <w:rsid w:val="003B6DDD"/>
    <w:rsid w:val="003B6E66"/>
    <w:rsid w:val="003B6E9B"/>
    <w:rsid w:val="003B6FE6"/>
    <w:rsid w:val="003B70C3"/>
    <w:rsid w:val="003B7455"/>
    <w:rsid w:val="003B751A"/>
    <w:rsid w:val="003B78FE"/>
    <w:rsid w:val="003B7C45"/>
    <w:rsid w:val="003B7DB4"/>
    <w:rsid w:val="003B7F71"/>
    <w:rsid w:val="003C094B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2AA1"/>
    <w:rsid w:val="003C2F0C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A2"/>
    <w:rsid w:val="003C3DF1"/>
    <w:rsid w:val="003C414D"/>
    <w:rsid w:val="003C429D"/>
    <w:rsid w:val="003C42AA"/>
    <w:rsid w:val="003C4785"/>
    <w:rsid w:val="003C513B"/>
    <w:rsid w:val="003C5519"/>
    <w:rsid w:val="003C5F0F"/>
    <w:rsid w:val="003C602B"/>
    <w:rsid w:val="003C617E"/>
    <w:rsid w:val="003C62CC"/>
    <w:rsid w:val="003C675C"/>
    <w:rsid w:val="003C681F"/>
    <w:rsid w:val="003C6D9F"/>
    <w:rsid w:val="003C6FAF"/>
    <w:rsid w:val="003C71E0"/>
    <w:rsid w:val="003C7367"/>
    <w:rsid w:val="003C7386"/>
    <w:rsid w:val="003C763B"/>
    <w:rsid w:val="003C78F0"/>
    <w:rsid w:val="003C7FBB"/>
    <w:rsid w:val="003D032E"/>
    <w:rsid w:val="003D0875"/>
    <w:rsid w:val="003D08E1"/>
    <w:rsid w:val="003D0B8A"/>
    <w:rsid w:val="003D0DA6"/>
    <w:rsid w:val="003D1281"/>
    <w:rsid w:val="003D174A"/>
    <w:rsid w:val="003D1AF0"/>
    <w:rsid w:val="003D1C00"/>
    <w:rsid w:val="003D1E40"/>
    <w:rsid w:val="003D20A5"/>
    <w:rsid w:val="003D2105"/>
    <w:rsid w:val="003D23BB"/>
    <w:rsid w:val="003D2437"/>
    <w:rsid w:val="003D271B"/>
    <w:rsid w:val="003D276C"/>
    <w:rsid w:val="003D2D83"/>
    <w:rsid w:val="003D2F72"/>
    <w:rsid w:val="003D3339"/>
    <w:rsid w:val="003D337F"/>
    <w:rsid w:val="003D365B"/>
    <w:rsid w:val="003D36A5"/>
    <w:rsid w:val="003D36E9"/>
    <w:rsid w:val="003D3907"/>
    <w:rsid w:val="003D3B95"/>
    <w:rsid w:val="003D3BDA"/>
    <w:rsid w:val="003D3BFF"/>
    <w:rsid w:val="003D3D3C"/>
    <w:rsid w:val="003D49F3"/>
    <w:rsid w:val="003D4A53"/>
    <w:rsid w:val="003D4C0D"/>
    <w:rsid w:val="003D525F"/>
    <w:rsid w:val="003D5362"/>
    <w:rsid w:val="003D5472"/>
    <w:rsid w:val="003D5683"/>
    <w:rsid w:val="003D5B91"/>
    <w:rsid w:val="003D5F01"/>
    <w:rsid w:val="003D676A"/>
    <w:rsid w:val="003D6828"/>
    <w:rsid w:val="003D69E3"/>
    <w:rsid w:val="003D6BA4"/>
    <w:rsid w:val="003D7150"/>
    <w:rsid w:val="003D77F5"/>
    <w:rsid w:val="003D78FA"/>
    <w:rsid w:val="003D79DF"/>
    <w:rsid w:val="003D7C1B"/>
    <w:rsid w:val="003D7D08"/>
    <w:rsid w:val="003E00F9"/>
    <w:rsid w:val="003E0BCC"/>
    <w:rsid w:val="003E0FB3"/>
    <w:rsid w:val="003E10D2"/>
    <w:rsid w:val="003E12A9"/>
    <w:rsid w:val="003E148A"/>
    <w:rsid w:val="003E1490"/>
    <w:rsid w:val="003E1731"/>
    <w:rsid w:val="003E2001"/>
    <w:rsid w:val="003E2414"/>
    <w:rsid w:val="003E259B"/>
    <w:rsid w:val="003E265E"/>
    <w:rsid w:val="003E2695"/>
    <w:rsid w:val="003E276F"/>
    <w:rsid w:val="003E2849"/>
    <w:rsid w:val="003E2897"/>
    <w:rsid w:val="003E2A2F"/>
    <w:rsid w:val="003E2C31"/>
    <w:rsid w:val="003E3222"/>
    <w:rsid w:val="003E34A2"/>
    <w:rsid w:val="003E3602"/>
    <w:rsid w:val="003E3873"/>
    <w:rsid w:val="003E3B7C"/>
    <w:rsid w:val="003E3CB1"/>
    <w:rsid w:val="003E4295"/>
    <w:rsid w:val="003E44C3"/>
    <w:rsid w:val="003E45EC"/>
    <w:rsid w:val="003E46FA"/>
    <w:rsid w:val="003E4800"/>
    <w:rsid w:val="003E5835"/>
    <w:rsid w:val="003E5C38"/>
    <w:rsid w:val="003E5C63"/>
    <w:rsid w:val="003E5CA4"/>
    <w:rsid w:val="003E5D73"/>
    <w:rsid w:val="003E63A3"/>
    <w:rsid w:val="003E6412"/>
    <w:rsid w:val="003E6709"/>
    <w:rsid w:val="003E67CA"/>
    <w:rsid w:val="003E6A17"/>
    <w:rsid w:val="003E6A5C"/>
    <w:rsid w:val="003E6D58"/>
    <w:rsid w:val="003E71ED"/>
    <w:rsid w:val="003E7613"/>
    <w:rsid w:val="003E7D98"/>
    <w:rsid w:val="003F001F"/>
    <w:rsid w:val="003F022D"/>
    <w:rsid w:val="003F03B6"/>
    <w:rsid w:val="003F0524"/>
    <w:rsid w:val="003F06E0"/>
    <w:rsid w:val="003F078A"/>
    <w:rsid w:val="003F0C1C"/>
    <w:rsid w:val="003F0CE8"/>
    <w:rsid w:val="003F0E3B"/>
    <w:rsid w:val="003F148A"/>
    <w:rsid w:val="003F1579"/>
    <w:rsid w:val="003F1951"/>
    <w:rsid w:val="003F1A9F"/>
    <w:rsid w:val="003F1F53"/>
    <w:rsid w:val="003F20C7"/>
    <w:rsid w:val="003F226E"/>
    <w:rsid w:val="003F2371"/>
    <w:rsid w:val="003F2701"/>
    <w:rsid w:val="003F2751"/>
    <w:rsid w:val="003F2DC4"/>
    <w:rsid w:val="003F2FB2"/>
    <w:rsid w:val="003F31F5"/>
    <w:rsid w:val="003F3228"/>
    <w:rsid w:val="003F3325"/>
    <w:rsid w:val="003F34B5"/>
    <w:rsid w:val="003F34B6"/>
    <w:rsid w:val="003F3D32"/>
    <w:rsid w:val="003F3F16"/>
    <w:rsid w:val="003F3FAC"/>
    <w:rsid w:val="003F3FBA"/>
    <w:rsid w:val="003F415F"/>
    <w:rsid w:val="003F4A01"/>
    <w:rsid w:val="003F4B0E"/>
    <w:rsid w:val="003F4CA6"/>
    <w:rsid w:val="003F4D4E"/>
    <w:rsid w:val="003F51A4"/>
    <w:rsid w:val="003F52A6"/>
    <w:rsid w:val="003F5326"/>
    <w:rsid w:val="003F542D"/>
    <w:rsid w:val="003F553D"/>
    <w:rsid w:val="003F58F4"/>
    <w:rsid w:val="003F5A18"/>
    <w:rsid w:val="003F5A7F"/>
    <w:rsid w:val="003F5ED7"/>
    <w:rsid w:val="003F61FA"/>
    <w:rsid w:val="003F62FF"/>
    <w:rsid w:val="003F691F"/>
    <w:rsid w:val="003F6B7A"/>
    <w:rsid w:val="003F6F38"/>
    <w:rsid w:val="003F759B"/>
    <w:rsid w:val="003F7692"/>
    <w:rsid w:val="003F798C"/>
    <w:rsid w:val="003F7F3F"/>
    <w:rsid w:val="003F7FB3"/>
    <w:rsid w:val="0040004C"/>
    <w:rsid w:val="004003D7"/>
    <w:rsid w:val="004005F5"/>
    <w:rsid w:val="00400819"/>
    <w:rsid w:val="00400995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171"/>
    <w:rsid w:val="0040243D"/>
    <w:rsid w:val="004027F0"/>
    <w:rsid w:val="00402907"/>
    <w:rsid w:val="0040297E"/>
    <w:rsid w:val="0040306B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B9"/>
    <w:rsid w:val="004051D7"/>
    <w:rsid w:val="00405532"/>
    <w:rsid w:val="00405635"/>
    <w:rsid w:val="0040570A"/>
    <w:rsid w:val="00405A25"/>
    <w:rsid w:val="00405A7D"/>
    <w:rsid w:val="00405C7A"/>
    <w:rsid w:val="00405D95"/>
    <w:rsid w:val="004062E3"/>
    <w:rsid w:val="00406373"/>
    <w:rsid w:val="004065C3"/>
    <w:rsid w:val="00406A0B"/>
    <w:rsid w:val="00406B6D"/>
    <w:rsid w:val="00406BBA"/>
    <w:rsid w:val="00406C22"/>
    <w:rsid w:val="00406D0B"/>
    <w:rsid w:val="00406E82"/>
    <w:rsid w:val="00407035"/>
    <w:rsid w:val="00407303"/>
    <w:rsid w:val="004076E0"/>
    <w:rsid w:val="00407B9E"/>
    <w:rsid w:val="00407E36"/>
    <w:rsid w:val="0041069A"/>
    <w:rsid w:val="00410770"/>
    <w:rsid w:val="0041089C"/>
    <w:rsid w:val="00410966"/>
    <w:rsid w:val="004109B8"/>
    <w:rsid w:val="00410D3D"/>
    <w:rsid w:val="00410E02"/>
    <w:rsid w:val="0041106F"/>
    <w:rsid w:val="00411269"/>
    <w:rsid w:val="00411450"/>
    <w:rsid w:val="004119BC"/>
    <w:rsid w:val="004123F4"/>
    <w:rsid w:val="00412542"/>
    <w:rsid w:val="00412856"/>
    <w:rsid w:val="0041295F"/>
    <w:rsid w:val="0041299E"/>
    <w:rsid w:val="00412B1C"/>
    <w:rsid w:val="00412D7B"/>
    <w:rsid w:val="004133C9"/>
    <w:rsid w:val="004134AD"/>
    <w:rsid w:val="00413666"/>
    <w:rsid w:val="00413893"/>
    <w:rsid w:val="00413945"/>
    <w:rsid w:val="00413E23"/>
    <w:rsid w:val="00413F17"/>
    <w:rsid w:val="00414258"/>
    <w:rsid w:val="00414347"/>
    <w:rsid w:val="004146E0"/>
    <w:rsid w:val="00414843"/>
    <w:rsid w:val="004148AE"/>
    <w:rsid w:val="00414BD3"/>
    <w:rsid w:val="00415041"/>
    <w:rsid w:val="004150D3"/>
    <w:rsid w:val="0041541C"/>
    <w:rsid w:val="004156EF"/>
    <w:rsid w:val="004157CA"/>
    <w:rsid w:val="00415BA7"/>
    <w:rsid w:val="00415DFA"/>
    <w:rsid w:val="00415E1A"/>
    <w:rsid w:val="00415E3E"/>
    <w:rsid w:val="004161FE"/>
    <w:rsid w:val="004162A3"/>
    <w:rsid w:val="004162EB"/>
    <w:rsid w:val="0041648E"/>
    <w:rsid w:val="0041650A"/>
    <w:rsid w:val="00416AE5"/>
    <w:rsid w:val="00416BD0"/>
    <w:rsid w:val="004172D5"/>
    <w:rsid w:val="004172F8"/>
    <w:rsid w:val="0041771C"/>
    <w:rsid w:val="00417769"/>
    <w:rsid w:val="00417AF8"/>
    <w:rsid w:val="00417B69"/>
    <w:rsid w:val="00417E56"/>
    <w:rsid w:val="00417F29"/>
    <w:rsid w:val="00420121"/>
    <w:rsid w:val="00420591"/>
    <w:rsid w:val="0042064A"/>
    <w:rsid w:val="0042070F"/>
    <w:rsid w:val="00420763"/>
    <w:rsid w:val="00420884"/>
    <w:rsid w:val="004208A0"/>
    <w:rsid w:val="0042095D"/>
    <w:rsid w:val="00420EDC"/>
    <w:rsid w:val="00420F73"/>
    <w:rsid w:val="004210F2"/>
    <w:rsid w:val="00421243"/>
    <w:rsid w:val="00421340"/>
    <w:rsid w:val="00421498"/>
    <w:rsid w:val="00421508"/>
    <w:rsid w:val="00421814"/>
    <w:rsid w:val="00421AE1"/>
    <w:rsid w:val="00421C0E"/>
    <w:rsid w:val="00421D7F"/>
    <w:rsid w:val="00421E82"/>
    <w:rsid w:val="00421FDF"/>
    <w:rsid w:val="004221FD"/>
    <w:rsid w:val="00422743"/>
    <w:rsid w:val="0042290E"/>
    <w:rsid w:val="00422AAB"/>
    <w:rsid w:val="00422E9E"/>
    <w:rsid w:val="004230AE"/>
    <w:rsid w:val="0042329B"/>
    <w:rsid w:val="00423AB8"/>
    <w:rsid w:val="00423E39"/>
    <w:rsid w:val="00423E3A"/>
    <w:rsid w:val="00424154"/>
    <w:rsid w:val="00424225"/>
    <w:rsid w:val="00424279"/>
    <w:rsid w:val="0042436C"/>
    <w:rsid w:val="004243A9"/>
    <w:rsid w:val="0042444C"/>
    <w:rsid w:val="004244C1"/>
    <w:rsid w:val="0042468B"/>
    <w:rsid w:val="0042491D"/>
    <w:rsid w:val="00424FCC"/>
    <w:rsid w:val="0042534C"/>
    <w:rsid w:val="0042587C"/>
    <w:rsid w:val="00425A7C"/>
    <w:rsid w:val="00426127"/>
    <w:rsid w:val="0042657F"/>
    <w:rsid w:val="004266BF"/>
    <w:rsid w:val="004267FB"/>
    <w:rsid w:val="0042693F"/>
    <w:rsid w:val="00426BD2"/>
    <w:rsid w:val="00426CAC"/>
    <w:rsid w:val="00426D92"/>
    <w:rsid w:val="00426E45"/>
    <w:rsid w:val="004270FB"/>
    <w:rsid w:val="00427443"/>
    <w:rsid w:val="004274AC"/>
    <w:rsid w:val="004274B7"/>
    <w:rsid w:val="0042765C"/>
    <w:rsid w:val="00427724"/>
    <w:rsid w:val="0042781E"/>
    <w:rsid w:val="00427BE9"/>
    <w:rsid w:val="00427BF1"/>
    <w:rsid w:val="00427D4A"/>
    <w:rsid w:val="00427EB9"/>
    <w:rsid w:val="00427FCC"/>
    <w:rsid w:val="004301E6"/>
    <w:rsid w:val="00430AD3"/>
    <w:rsid w:val="00430C52"/>
    <w:rsid w:val="00430D53"/>
    <w:rsid w:val="00430D70"/>
    <w:rsid w:val="00431917"/>
    <w:rsid w:val="004319EC"/>
    <w:rsid w:val="00431EC7"/>
    <w:rsid w:val="00432632"/>
    <w:rsid w:val="00432B27"/>
    <w:rsid w:val="00432BBA"/>
    <w:rsid w:val="00432D2B"/>
    <w:rsid w:val="0043302F"/>
    <w:rsid w:val="0043308F"/>
    <w:rsid w:val="0043315F"/>
    <w:rsid w:val="004332E8"/>
    <w:rsid w:val="00433456"/>
    <w:rsid w:val="00433567"/>
    <w:rsid w:val="004336E0"/>
    <w:rsid w:val="00433753"/>
    <w:rsid w:val="00433893"/>
    <w:rsid w:val="00433BD3"/>
    <w:rsid w:val="00433D45"/>
    <w:rsid w:val="00433D8A"/>
    <w:rsid w:val="00433E84"/>
    <w:rsid w:val="00433F1F"/>
    <w:rsid w:val="0043416E"/>
    <w:rsid w:val="00434231"/>
    <w:rsid w:val="004342D5"/>
    <w:rsid w:val="0043454B"/>
    <w:rsid w:val="00434ECA"/>
    <w:rsid w:val="0043508A"/>
    <w:rsid w:val="004350AE"/>
    <w:rsid w:val="0043526D"/>
    <w:rsid w:val="00435C4D"/>
    <w:rsid w:val="00435D22"/>
    <w:rsid w:val="00435DC0"/>
    <w:rsid w:val="00436627"/>
    <w:rsid w:val="00436913"/>
    <w:rsid w:val="004369E5"/>
    <w:rsid w:val="00436BA2"/>
    <w:rsid w:val="00436E1F"/>
    <w:rsid w:val="004370F4"/>
    <w:rsid w:val="0043728C"/>
    <w:rsid w:val="004372CF"/>
    <w:rsid w:val="004373E7"/>
    <w:rsid w:val="0043740F"/>
    <w:rsid w:val="004374F2"/>
    <w:rsid w:val="00437BA7"/>
    <w:rsid w:val="00437C5D"/>
    <w:rsid w:val="00440002"/>
    <w:rsid w:val="00440222"/>
    <w:rsid w:val="004402DF"/>
    <w:rsid w:val="004403B5"/>
    <w:rsid w:val="00440684"/>
    <w:rsid w:val="004406AA"/>
    <w:rsid w:val="00440816"/>
    <w:rsid w:val="00440A6D"/>
    <w:rsid w:val="00440E84"/>
    <w:rsid w:val="004412A1"/>
    <w:rsid w:val="00441315"/>
    <w:rsid w:val="004414A1"/>
    <w:rsid w:val="00441C4C"/>
    <w:rsid w:val="00441D7D"/>
    <w:rsid w:val="00441E8F"/>
    <w:rsid w:val="004424A2"/>
    <w:rsid w:val="0044274C"/>
    <w:rsid w:val="0044275B"/>
    <w:rsid w:val="00442AFD"/>
    <w:rsid w:val="00442B5E"/>
    <w:rsid w:val="0044312A"/>
    <w:rsid w:val="0044317E"/>
    <w:rsid w:val="004434E0"/>
    <w:rsid w:val="004434FD"/>
    <w:rsid w:val="00443D82"/>
    <w:rsid w:val="0044411B"/>
    <w:rsid w:val="00444262"/>
    <w:rsid w:val="004442DF"/>
    <w:rsid w:val="004445E1"/>
    <w:rsid w:val="004448EA"/>
    <w:rsid w:val="00444939"/>
    <w:rsid w:val="00444A7C"/>
    <w:rsid w:val="00444AA2"/>
    <w:rsid w:val="00445196"/>
    <w:rsid w:val="00445271"/>
    <w:rsid w:val="0044534A"/>
    <w:rsid w:val="0044554D"/>
    <w:rsid w:val="0044595B"/>
    <w:rsid w:val="00445A9C"/>
    <w:rsid w:val="00445C45"/>
    <w:rsid w:val="00445D10"/>
    <w:rsid w:val="00446155"/>
    <w:rsid w:val="00446229"/>
    <w:rsid w:val="00446250"/>
    <w:rsid w:val="004464BE"/>
    <w:rsid w:val="004467E4"/>
    <w:rsid w:val="00446BE4"/>
    <w:rsid w:val="00446D10"/>
    <w:rsid w:val="00446DBB"/>
    <w:rsid w:val="004471CA"/>
    <w:rsid w:val="00447213"/>
    <w:rsid w:val="0044723A"/>
    <w:rsid w:val="004473B6"/>
    <w:rsid w:val="004474F9"/>
    <w:rsid w:val="004479A1"/>
    <w:rsid w:val="00447BB8"/>
    <w:rsid w:val="00447D84"/>
    <w:rsid w:val="00447DC2"/>
    <w:rsid w:val="00450012"/>
    <w:rsid w:val="004500F2"/>
    <w:rsid w:val="00450237"/>
    <w:rsid w:val="0045028F"/>
    <w:rsid w:val="00450356"/>
    <w:rsid w:val="00450590"/>
    <w:rsid w:val="0045074C"/>
    <w:rsid w:val="00450CFA"/>
    <w:rsid w:val="004511FA"/>
    <w:rsid w:val="0045141E"/>
    <w:rsid w:val="00451545"/>
    <w:rsid w:val="00451710"/>
    <w:rsid w:val="00451857"/>
    <w:rsid w:val="00451BC0"/>
    <w:rsid w:val="00451D16"/>
    <w:rsid w:val="00452011"/>
    <w:rsid w:val="0045203F"/>
    <w:rsid w:val="0045204D"/>
    <w:rsid w:val="0045207E"/>
    <w:rsid w:val="004520AF"/>
    <w:rsid w:val="0045211C"/>
    <w:rsid w:val="00452291"/>
    <w:rsid w:val="00452517"/>
    <w:rsid w:val="00453583"/>
    <w:rsid w:val="00453E77"/>
    <w:rsid w:val="00453F18"/>
    <w:rsid w:val="0045414E"/>
    <w:rsid w:val="00454215"/>
    <w:rsid w:val="00454289"/>
    <w:rsid w:val="00454455"/>
    <w:rsid w:val="0045490C"/>
    <w:rsid w:val="00454974"/>
    <w:rsid w:val="004550BD"/>
    <w:rsid w:val="004553B0"/>
    <w:rsid w:val="004553EC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2B5"/>
    <w:rsid w:val="004567A8"/>
    <w:rsid w:val="004568A2"/>
    <w:rsid w:val="00456B53"/>
    <w:rsid w:val="00456C36"/>
    <w:rsid w:val="00456D0B"/>
    <w:rsid w:val="00456D39"/>
    <w:rsid w:val="004570BD"/>
    <w:rsid w:val="0045716D"/>
    <w:rsid w:val="00457178"/>
    <w:rsid w:val="004573DB"/>
    <w:rsid w:val="0045771F"/>
    <w:rsid w:val="00457A9C"/>
    <w:rsid w:val="00457F9D"/>
    <w:rsid w:val="00460722"/>
    <w:rsid w:val="00460739"/>
    <w:rsid w:val="00460898"/>
    <w:rsid w:val="00461041"/>
    <w:rsid w:val="00461586"/>
    <w:rsid w:val="00461869"/>
    <w:rsid w:val="004619D1"/>
    <w:rsid w:val="00461B7F"/>
    <w:rsid w:val="00461D84"/>
    <w:rsid w:val="00462322"/>
    <w:rsid w:val="0046260A"/>
    <w:rsid w:val="00462970"/>
    <w:rsid w:val="00462B95"/>
    <w:rsid w:val="00462FA9"/>
    <w:rsid w:val="0046326D"/>
    <w:rsid w:val="0046377C"/>
    <w:rsid w:val="004638AA"/>
    <w:rsid w:val="0046397B"/>
    <w:rsid w:val="00463E9A"/>
    <w:rsid w:val="00463F27"/>
    <w:rsid w:val="00464215"/>
    <w:rsid w:val="004647C4"/>
    <w:rsid w:val="004648C8"/>
    <w:rsid w:val="00464CBA"/>
    <w:rsid w:val="00464E7B"/>
    <w:rsid w:val="00464EC3"/>
    <w:rsid w:val="00464FDC"/>
    <w:rsid w:val="004651B4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0D0"/>
    <w:rsid w:val="004661CA"/>
    <w:rsid w:val="004661DB"/>
    <w:rsid w:val="004664B3"/>
    <w:rsid w:val="00466578"/>
    <w:rsid w:val="004666EC"/>
    <w:rsid w:val="00466B47"/>
    <w:rsid w:val="00466D87"/>
    <w:rsid w:val="00466E04"/>
    <w:rsid w:val="0046758B"/>
    <w:rsid w:val="00467CF1"/>
    <w:rsid w:val="00467D5D"/>
    <w:rsid w:val="004701F8"/>
    <w:rsid w:val="0047042B"/>
    <w:rsid w:val="00470444"/>
    <w:rsid w:val="004705DD"/>
    <w:rsid w:val="00470992"/>
    <w:rsid w:val="00470A6E"/>
    <w:rsid w:val="00470AC8"/>
    <w:rsid w:val="00470E45"/>
    <w:rsid w:val="00470E49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627"/>
    <w:rsid w:val="00472BB2"/>
    <w:rsid w:val="00472CAD"/>
    <w:rsid w:val="00472CC8"/>
    <w:rsid w:val="00472DED"/>
    <w:rsid w:val="00473248"/>
    <w:rsid w:val="00473702"/>
    <w:rsid w:val="00473738"/>
    <w:rsid w:val="0047386D"/>
    <w:rsid w:val="00473AF2"/>
    <w:rsid w:val="0047402E"/>
    <w:rsid w:val="004740BC"/>
    <w:rsid w:val="00474313"/>
    <w:rsid w:val="004745E7"/>
    <w:rsid w:val="00474634"/>
    <w:rsid w:val="00474C5B"/>
    <w:rsid w:val="00475357"/>
    <w:rsid w:val="004758D4"/>
    <w:rsid w:val="00475F97"/>
    <w:rsid w:val="00476322"/>
    <w:rsid w:val="00476655"/>
    <w:rsid w:val="004768BE"/>
    <w:rsid w:val="0047722A"/>
    <w:rsid w:val="00477345"/>
    <w:rsid w:val="00477656"/>
    <w:rsid w:val="0047777E"/>
    <w:rsid w:val="00477904"/>
    <w:rsid w:val="00477B34"/>
    <w:rsid w:val="00480171"/>
    <w:rsid w:val="0048057C"/>
    <w:rsid w:val="0048094F"/>
    <w:rsid w:val="00480DC5"/>
    <w:rsid w:val="00480F35"/>
    <w:rsid w:val="00480FB9"/>
    <w:rsid w:val="0048106D"/>
    <w:rsid w:val="0048140E"/>
    <w:rsid w:val="00481826"/>
    <w:rsid w:val="004819C1"/>
    <w:rsid w:val="00481BE3"/>
    <w:rsid w:val="00481F41"/>
    <w:rsid w:val="004824D8"/>
    <w:rsid w:val="00482B18"/>
    <w:rsid w:val="00482D8E"/>
    <w:rsid w:val="00482DAC"/>
    <w:rsid w:val="00482E45"/>
    <w:rsid w:val="004830E6"/>
    <w:rsid w:val="00483120"/>
    <w:rsid w:val="00483359"/>
    <w:rsid w:val="004836C5"/>
    <w:rsid w:val="00483CAD"/>
    <w:rsid w:val="00483CC4"/>
    <w:rsid w:val="004840A6"/>
    <w:rsid w:val="00484833"/>
    <w:rsid w:val="00484A91"/>
    <w:rsid w:val="00484B3E"/>
    <w:rsid w:val="004850EE"/>
    <w:rsid w:val="00485432"/>
    <w:rsid w:val="004857EA"/>
    <w:rsid w:val="00485AA2"/>
    <w:rsid w:val="00485F1D"/>
    <w:rsid w:val="00485F7F"/>
    <w:rsid w:val="00486203"/>
    <w:rsid w:val="004862C4"/>
    <w:rsid w:val="00486725"/>
    <w:rsid w:val="00486847"/>
    <w:rsid w:val="00486BAC"/>
    <w:rsid w:val="00486BB9"/>
    <w:rsid w:val="004873C5"/>
    <w:rsid w:val="004876A8"/>
    <w:rsid w:val="004876E2"/>
    <w:rsid w:val="004878AA"/>
    <w:rsid w:val="00487A07"/>
    <w:rsid w:val="00487B1B"/>
    <w:rsid w:val="00487F3F"/>
    <w:rsid w:val="00490624"/>
    <w:rsid w:val="00490C34"/>
    <w:rsid w:val="00490F5C"/>
    <w:rsid w:val="004910CA"/>
    <w:rsid w:val="0049138A"/>
    <w:rsid w:val="00491395"/>
    <w:rsid w:val="004913CD"/>
    <w:rsid w:val="00491B2A"/>
    <w:rsid w:val="00491E6B"/>
    <w:rsid w:val="0049218C"/>
    <w:rsid w:val="004922FD"/>
    <w:rsid w:val="00492697"/>
    <w:rsid w:val="00492876"/>
    <w:rsid w:val="00492AC8"/>
    <w:rsid w:val="00492C09"/>
    <w:rsid w:val="00493061"/>
    <w:rsid w:val="00493080"/>
    <w:rsid w:val="004931CF"/>
    <w:rsid w:val="00493862"/>
    <w:rsid w:val="00493C57"/>
    <w:rsid w:val="00493EEC"/>
    <w:rsid w:val="00493FE9"/>
    <w:rsid w:val="0049401E"/>
    <w:rsid w:val="0049427C"/>
    <w:rsid w:val="00494348"/>
    <w:rsid w:val="0049470C"/>
    <w:rsid w:val="004947D4"/>
    <w:rsid w:val="00495214"/>
    <w:rsid w:val="004952F4"/>
    <w:rsid w:val="004953F4"/>
    <w:rsid w:val="00495765"/>
    <w:rsid w:val="0049602D"/>
    <w:rsid w:val="00496218"/>
    <w:rsid w:val="0049688E"/>
    <w:rsid w:val="00496913"/>
    <w:rsid w:val="00496B61"/>
    <w:rsid w:val="00496B87"/>
    <w:rsid w:val="00496C62"/>
    <w:rsid w:val="00497162"/>
    <w:rsid w:val="0049732C"/>
    <w:rsid w:val="004973AE"/>
    <w:rsid w:val="004975CC"/>
    <w:rsid w:val="00497E7B"/>
    <w:rsid w:val="004A0186"/>
    <w:rsid w:val="004A03B5"/>
    <w:rsid w:val="004A090A"/>
    <w:rsid w:val="004A0C45"/>
    <w:rsid w:val="004A0FA8"/>
    <w:rsid w:val="004A140B"/>
    <w:rsid w:val="004A15CF"/>
    <w:rsid w:val="004A18D8"/>
    <w:rsid w:val="004A195A"/>
    <w:rsid w:val="004A249F"/>
    <w:rsid w:val="004A2623"/>
    <w:rsid w:val="004A2683"/>
    <w:rsid w:val="004A276A"/>
    <w:rsid w:val="004A2BD8"/>
    <w:rsid w:val="004A2D51"/>
    <w:rsid w:val="004A339F"/>
    <w:rsid w:val="004A351E"/>
    <w:rsid w:val="004A3819"/>
    <w:rsid w:val="004A412F"/>
    <w:rsid w:val="004A4359"/>
    <w:rsid w:val="004A4778"/>
    <w:rsid w:val="004A4792"/>
    <w:rsid w:val="004A48D8"/>
    <w:rsid w:val="004A51EC"/>
    <w:rsid w:val="004A5300"/>
    <w:rsid w:val="004A533C"/>
    <w:rsid w:val="004A536C"/>
    <w:rsid w:val="004A5433"/>
    <w:rsid w:val="004A5676"/>
    <w:rsid w:val="004A577D"/>
    <w:rsid w:val="004A57EE"/>
    <w:rsid w:val="004A58F7"/>
    <w:rsid w:val="004A5F17"/>
    <w:rsid w:val="004A5F59"/>
    <w:rsid w:val="004A6075"/>
    <w:rsid w:val="004A651F"/>
    <w:rsid w:val="004A69B8"/>
    <w:rsid w:val="004A6A7D"/>
    <w:rsid w:val="004A6D26"/>
    <w:rsid w:val="004A6E6E"/>
    <w:rsid w:val="004A6EC1"/>
    <w:rsid w:val="004A71C1"/>
    <w:rsid w:val="004A72D3"/>
    <w:rsid w:val="004A75CD"/>
    <w:rsid w:val="004A7838"/>
    <w:rsid w:val="004A7997"/>
    <w:rsid w:val="004A79A3"/>
    <w:rsid w:val="004A7B84"/>
    <w:rsid w:val="004A7CDE"/>
    <w:rsid w:val="004A7CF8"/>
    <w:rsid w:val="004A7D06"/>
    <w:rsid w:val="004A7DF4"/>
    <w:rsid w:val="004A7EC2"/>
    <w:rsid w:val="004B076E"/>
    <w:rsid w:val="004B0A87"/>
    <w:rsid w:val="004B0B2C"/>
    <w:rsid w:val="004B0CFB"/>
    <w:rsid w:val="004B1A85"/>
    <w:rsid w:val="004B1A95"/>
    <w:rsid w:val="004B226C"/>
    <w:rsid w:val="004B234C"/>
    <w:rsid w:val="004B295E"/>
    <w:rsid w:val="004B2C1F"/>
    <w:rsid w:val="004B34A7"/>
    <w:rsid w:val="004B359E"/>
    <w:rsid w:val="004B35B1"/>
    <w:rsid w:val="004B3719"/>
    <w:rsid w:val="004B374D"/>
    <w:rsid w:val="004B37C0"/>
    <w:rsid w:val="004B37E7"/>
    <w:rsid w:val="004B3B45"/>
    <w:rsid w:val="004B3ECF"/>
    <w:rsid w:val="004B4180"/>
    <w:rsid w:val="004B419A"/>
    <w:rsid w:val="004B41CD"/>
    <w:rsid w:val="004B42BC"/>
    <w:rsid w:val="004B492A"/>
    <w:rsid w:val="004B4A25"/>
    <w:rsid w:val="004B4A44"/>
    <w:rsid w:val="004B4B6B"/>
    <w:rsid w:val="004B4C8D"/>
    <w:rsid w:val="004B5280"/>
    <w:rsid w:val="004B54A9"/>
    <w:rsid w:val="004B5840"/>
    <w:rsid w:val="004B5B8D"/>
    <w:rsid w:val="004B5C1C"/>
    <w:rsid w:val="004B5EF7"/>
    <w:rsid w:val="004B63B8"/>
    <w:rsid w:val="004B6776"/>
    <w:rsid w:val="004B67A3"/>
    <w:rsid w:val="004B6BB8"/>
    <w:rsid w:val="004B6C07"/>
    <w:rsid w:val="004B6C51"/>
    <w:rsid w:val="004B6CC9"/>
    <w:rsid w:val="004B6DD6"/>
    <w:rsid w:val="004B6E99"/>
    <w:rsid w:val="004B7296"/>
    <w:rsid w:val="004B7350"/>
    <w:rsid w:val="004B76A4"/>
    <w:rsid w:val="004B7795"/>
    <w:rsid w:val="004B77BA"/>
    <w:rsid w:val="004B794E"/>
    <w:rsid w:val="004B7950"/>
    <w:rsid w:val="004B7953"/>
    <w:rsid w:val="004B7957"/>
    <w:rsid w:val="004B7F7B"/>
    <w:rsid w:val="004C05CB"/>
    <w:rsid w:val="004C067E"/>
    <w:rsid w:val="004C08CA"/>
    <w:rsid w:val="004C0ADE"/>
    <w:rsid w:val="004C0BCC"/>
    <w:rsid w:val="004C0C97"/>
    <w:rsid w:val="004C1705"/>
    <w:rsid w:val="004C1D0F"/>
    <w:rsid w:val="004C218D"/>
    <w:rsid w:val="004C21DA"/>
    <w:rsid w:val="004C25C6"/>
    <w:rsid w:val="004C2742"/>
    <w:rsid w:val="004C2890"/>
    <w:rsid w:val="004C2936"/>
    <w:rsid w:val="004C2997"/>
    <w:rsid w:val="004C29C4"/>
    <w:rsid w:val="004C2BB0"/>
    <w:rsid w:val="004C331E"/>
    <w:rsid w:val="004C3578"/>
    <w:rsid w:val="004C3CA7"/>
    <w:rsid w:val="004C3E0C"/>
    <w:rsid w:val="004C3E2A"/>
    <w:rsid w:val="004C3F70"/>
    <w:rsid w:val="004C3F86"/>
    <w:rsid w:val="004C446A"/>
    <w:rsid w:val="004C44DC"/>
    <w:rsid w:val="004C455E"/>
    <w:rsid w:val="004C4660"/>
    <w:rsid w:val="004C48A2"/>
    <w:rsid w:val="004C49B3"/>
    <w:rsid w:val="004C4AD8"/>
    <w:rsid w:val="004C4B6E"/>
    <w:rsid w:val="004C4C74"/>
    <w:rsid w:val="004C4F7C"/>
    <w:rsid w:val="004C5026"/>
    <w:rsid w:val="004C50B5"/>
    <w:rsid w:val="004C521B"/>
    <w:rsid w:val="004C5C7E"/>
    <w:rsid w:val="004C6179"/>
    <w:rsid w:val="004C6184"/>
    <w:rsid w:val="004C6642"/>
    <w:rsid w:val="004C6A57"/>
    <w:rsid w:val="004C6B7E"/>
    <w:rsid w:val="004C7020"/>
    <w:rsid w:val="004C7B51"/>
    <w:rsid w:val="004D01C2"/>
    <w:rsid w:val="004D0255"/>
    <w:rsid w:val="004D051D"/>
    <w:rsid w:val="004D07F5"/>
    <w:rsid w:val="004D09B2"/>
    <w:rsid w:val="004D0D96"/>
    <w:rsid w:val="004D116E"/>
    <w:rsid w:val="004D142F"/>
    <w:rsid w:val="004D14A5"/>
    <w:rsid w:val="004D1B22"/>
    <w:rsid w:val="004D1DDC"/>
    <w:rsid w:val="004D1E33"/>
    <w:rsid w:val="004D1F6C"/>
    <w:rsid w:val="004D21E7"/>
    <w:rsid w:val="004D247A"/>
    <w:rsid w:val="004D2606"/>
    <w:rsid w:val="004D28AB"/>
    <w:rsid w:val="004D2947"/>
    <w:rsid w:val="004D2F54"/>
    <w:rsid w:val="004D303B"/>
    <w:rsid w:val="004D3953"/>
    <w:rsid w:val="004D3FA0"/>
    <w:rsid w:val="004D4008"/>
    <w:rsid w:val="004D43B4"/>
    <w:rsid w:val="004D45EB"/>
    <w:rsid w:val="004D478A"/>
    <w:rsid w:val="004D4C0F"/>
    <w:rsid w:val="004D5277"/>
    <w:rsid w:val="004D5762"/>
    <w:rsid w:val="004D67E8"/>
    <w:rsid w:val="004D69E8"/>
    <w:rsid w:val="004D6A80"/>
    <w:rsid w:val="004D74E8"/>
    <w:rsid w:val="004D7A1D"/>
    <w:rsid w:val="004D7A58"/>
    <w:rsid w:val="004D7CC1"/>
    <w:rsid w:val="004D7F6C"/>
    <w:rsid w:val="004E04DA"/>
    <w:rsid w:val="004E0550"/>
    <w:rsid w:val="004E085B"/>
    <w:rsid w:val="004E095C"/>
    <w:rsid w:val="004E0BCD"/>
    <w:rsid w:val="004E0CBC"/>
    <w:rsid w:val="004E1521"/>
    <w:rsid w:val="004E19AA"/>
    <w:rsid w:val="004E19BE"/>
    <w:rsid w:val="004E1CA1"/>
    <w:rsid w:val="004E1CD3"/>
    <w:rsid w:val="004E1F03"/>
    <w:rsid w:val="004E2035"/>
    <w:rsid w:val="004E2078"/>
    <w:rsid w:val="004E27A4"/>
    <w:rsid w:val="004E288B"/>
    <w:rsid w:val="004E2B41"/>
    <w:rsid w:val="004E2C12"/>
    <w:rsid w:val="004E2E23"/>
    <w:rsid w:val="004E2FA7"/>
    <w:rsid w:val="004E3406"/>
    <w:rsid w:val="004E3426"/>
    <w:rsid w:val="004E353C"/>
    <w:rsid w:val="004E35FC"/>
    <w:rsid w:val="004E390B"/>
    <w:rsid w:val="004E397A"/>
    <w:rsid w:val="004E3A1B"/>
    <w:rsid w:val="004E3D57"/>
    <w:rsid w:val="004E4070"/>
    <w:rsid w:val="004E4162"/>
    <w:rsid w:val="004E449A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7CC"/>
    <w:rsid w:val="004E68DF"/>
    <w:rsid w:val="004E69B8"/>
    <w:rsid w:val="004E70DA"/>
    <w:rsid w:val="004E790C"/>
    <w:rsid w:val="004E7A55"/>
    <w:rsid w:val="004E7C71"/>
    <w:rsid w:val="004F00B5"/>
    <w:rsid w:val="004F0116"/>
    <w:rsid w:val="004F03FB"/>
    <w:rsid w:val="004F04EA"/>
    <w:rsid w:val="004F06BB"/>
    <w:rsid w:val="004F11F7"/>
    <w:rsid w:val="004F128B"/>
    <w:rsid w:val="004F13B3"/>
    <w:rsid w:val="004F1647"/>
    <w:rsid w:val="004F16EF"/>
    <w:rsid w:val="004F1891"/>
    <w:rsid w:val="004F1D7C"/>
    <w:rsid w:val="004F1E7F"/>
    <w:rsid w:val="004F1F9A"/>
    <w:rsid w:val="004F23C7"/>
    <w:rsid w:val="004F255B"/>
    <w:rsid w:val="004F27EE"/>
    <w:rsid w:val="004F2971"/>
    <w:rsid w:val="004F2988"/>
    <w:rsid w:val="004F2D3F"/>
    <w:rsid w:val="004F2FA3"/>
    <w:rsid w:val="004F307C"/>
    <w:rsid w:val="004F354C"/>
    <w:rsid w:val="004F3823"/>
    <w:rsid w:val="004F39BB"/>
    <w:rsid w:val="004F3B29"/>
    <w:rsid w:val="004F3FA9"/>
    <w:rsid w:val="004F4BDF"/>
    <w:rsid w:val="004F4D50"/>
    <w:rsid w:val="004F50A8"/>
    <w:rsid w:val="004F5258"/>
    <w:rsid w:val="004F531E"/>
    <w:rsid w:val="004F53F4"/>
    <w:rsid w:val="004F541E"/>
    <w:rsid w:val="004F5648"/>
    <w:rsid w:val="004F5C8C"/>
    <w:rsid w:val="004F5F5E"/>
    <w:rsid w:val="004F6397"/>
    <w:rsid w:val="004F63BB"/>
    <w:rsid w:val="004F67FB"/>
    <w:rsid w:val="004F686B"/>
    <w:rsid w:val="004F7037"/>
    <w:rsid w:val="004F7223"/>
    <w:rsid w:val="004F72A9"/>
    <w:rsid w:val="004F7310"/>
    <w:rsid w:val="004F75CC"/>
    <w:rsid w:val="004F7A9B"/>
    <w:rsid w:val="004F7BB4"/>
    <w:rsid w:val="004F7EB8"/>
    <w:rsid w:val="004F7EDB"/>
    <w:rsid w:val="005004A7"/>
    <w:rsid w:val="005004C4"/>
    <w:rsid w:val="00500768"/>
    <w:rsid w:val="00500B7F"/>
    <w:rsid w:val="00500C77"/>
    <w:rsid w:val="00500D2C"/>
    <w:rsid w:val="00500E0C"/>
    <w:rsid w:val="00500F1C"/>
    <w:rsid w:val="0050129F"/>
    <w:rsid w:val="00501565"/>
    <w:rsid w:val="005015EB"/>
    <w:rsid w:val="005019BB"/>
    <w:rsid w:val="00501C87"/>
    <w:rsid w:val="00501ED5"/>
    <w:rsid w:val="005020EF"/>
    <w:rsid w:val="00502195"/>
    <w:rsid w:val="00502265"/>
    <w:rsid w:val="00502542"/>
    <w:rsid w:val="00502850"/>
    <w:rsid w:val="0050290E"/>
    <w:rsid w:val="00502BA9"/>
    <w:rsid w:val="00502CEB"/>
    <w:rsid w:val="00502DD0"/>
    <w:rsid w:val="005032F5"/>
    <w:rsid w:val="005038CE"/>
    <w:rsid w:val="00503A39"/>
    <w:rsid w:val="00503CF9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5ACE"/>
    <w:rsid w:val="00506248"/>
    <w:rsid w:val="0050643C"/>
    <w:rsid w:val="00506504"/>
    <w:rsid w:val="00506D78"/>
    <w:rsid w:val="00506FA6"/>
    <w:rsid w:val="005070F2"/>
    <w:rsid w:val="0050724E"/>
    <w:rsid w:val="0050744D"/>
    <w:rsid w:val="0050796D"/>
    <w:rsid w:val="00507CE0"/>
    <w:rsid w:val="0051012E"/>
    <w:rsid w:val="00510272"/>
    <w:rsid w:val="00510665"/>
    <w:rsid w:val="00510CCA"/>
    <w:rsid w:val="00510E28"/>
    <w:rsid w:val="0051161C"/>
    <w:rsid w:val="00511CF3"/>
    <w:rsid w:val="00511F29"/>
    <w:rsid w:val="00511F35"/>
    <w:rsid w:val="005127E5"/>
    <w:rsid w:val="0051291B"/>
    <w:rsid w:val="00512BB5"/>
    <w:rsid w:val="00512F27"/>
    <w:rsid w:val="00512FE9"/>
    <w:rsid w:val="00512FED"/>
    <w:rsid w:val="00513618"/>
    <w:rsid w:val="00513669"/>
    <w:rsid w:val="0051371B"/>
    <w:rsid w:val="00513B4E"/>
    <w:rsid w:val="00513D56"/>
    <w:rsid w:val="00513F65"/>
    <w:rsid w:val="005140D6"/>
    <w:rsid w:val="00514152"/>
    <w:rsid w:val="005141E6"/>
    <w:rsid w:val="0051421C"/>
    <w:rsid w:val="005144E4"/>
    <w:rsid w:val="00514626"/>
    <w:rsid w:val="005148FE"/>
    <w:rsid w:val="00514AF2"/>
    <w:rsid w:val="005151A9"/>
    <w:rsid w:val="005154AD"/>
    <w:rsid w:val="00515595"/>
    <w:rsid w:val="00515A9C"/>
    <w:rsid w:val="00516892"/>
    <w:rsid w:val="00516C5E"/>
    <w:rsid w:val="00516DAB"/>
    <w:rsid w:val="00516EF2"/>
    <w:rsid w:val="005170FF"/>
    <w:rsid w:val="00517106"/>
    <w:rsid w:val="005171A5"/>
    <w:rsid w:val="005174BA"/>
    <w:rsid w:val="00517632"/>
    <w:rsid w:val="00517A12"/>
    <w:rsid w:val="00517B65"/>
    <w:rsid w:val="00517C7C"/>
    <w:rsid w:val="00517CC6"/>
    <w:rsid w:val="005200AE"/>
    <w:rsid w:val="00520831"/>
    <w:rsid w:val="00520D97"/>
    <w:rsid w:val="00521054"/>
    <w:rsid w:val="005212C2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CFB"/>
    <w:rsid w:val="00522F35"/>
    <w:rsid w:val="00522FB2"/>
    <w:rsid w:val="005230C4"/>
    <w:rsid w:val="00523228"/>
    <w:rsid w:val="005237D8"/>
    <w:rsid w:val="00523DA1"/>
    <w:rsid w:val="00523DF7"/>
    <w:rsid w:val="005240BF"/>
    <w:rsid w:val="005242CE"/>
    <w:rsid w:val="005243D5"/>
    <w:rsid w:val="005245C2"/>
    <w:rsid w:val="0052466E"/>
    <w:rsid w:val="005249ED"/>
    <w:rsid w:val="00524B6E"/>
    <w:rsid w:val="00524CC1"/>
    <w:rsid w:val="00524CDA"/>
    <w:rsid w:val="005250BE"/>
    <w:rsid w:val="0052527F"/>
    <w:rsid w:val="00525463"/>
    <w:rsid w:val="00525BB3"/>
    <w:rsid w:val="00526E2F"/>
    <w:rsid w:val="0052765D"/>
    <w:rsid w:val="00530411"/>
    <w:rsid w:val="00530BAE"/>
    <w:rsid w:val="00530DC1"/>
    <w:rsid w:val="00530E34"/>
    <w:rsid w:val="00530FAC"/>
    <w:rsid w:val="0053154E"/>
    <w:rsid w:val="00531665"/>
    <w:rsid w:val="005318AF"/>
    <w:rsid w:val="005319C4"/>
    <w:rsid w:val="005319FF"/>
    <w:rsid w:val="00531A02"/>
    <w:rsid w:val="00531B44"/>
    <w:rsid w:val="00531D37"/>
    <w:rsid w:val="00531D5D"/>
    <w:rsid w:val="005321B6"/>
    <w:rsid w:val="00532490"/>
    <w:rsid w:val="00532874"/>
    <w:rsid w:val="00532C28"/>
    <w:rsid w:val="00532E62"/>
    <w:rsid w:val="00532F1D"/>
    <w:rsid w:val="0053366B"/>
    <w:rsid w:val="00533A59"/>
    <w:rsid w:val="00533A8F"/>
    <w:rsid w:val="00533D9A"/>
    <w:rsid w:val="00533EBD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1A4"/>
    <w:rsid w:val="005355FE"/>
    <w:rsid w:val="00535B7E"/>
    <w:rsid w:val="00535CFF"/>
    <w:rsid w:val="00535DB6"/>
    <w:rsid w:val="0053619C"/>
    <w:rsid w:val="005364D1"/>
    <w:rsid w:val="00536A54"/>
    <w:rsid w:val="00536B8E"/>
    <w:rsid w:val="005373A9"/>
    <w:rsid w:val="005373CE"/>
    <w:rsid w:val="005377F1"/>
    <w:rsid w:val="00537948"/>
    <w:rsid w:val="00537A61"/>
    <w:rsid w:val="00537E62"/>
    <w:rsid w:val="00537F8C"/>
    <w:rsid w:val="0054021D"/>
    <w:rsid w:val="0054080D"/>
    <w:rsid w:val="00540A38"/>
    <w:rsid w:val="00540AF3"/>
    <w:rsid w:val="005412CA"/>
    <w:rsid w:val="0054148D"/>
    <w:rsid w:val="00541A47"/>
    <w:rsid w:val="00541A72"/>
    <w:rsid w:val="00541B64"/>
    <w:rsid w:val="00541D7B"/>
    <w:rsid w:val="00541DCE"/>
    <w:rsid w:val="00541EC7"/>
    <w:rsid w:val="00542104"/>
    <w:rsid w:val="0054218D"/>
    <w:rsid w:val="005423A1"/>
    <w:rsid w:val="00542549"/>
    <w:rsid w:val="005425D6"/>
    <w:rsid w:val="00542903"/>
    <w:rsid w:val="00542944"/>
    <w:rsid w:val="00542E31"/>
    <w:rsid w:val="00542E8E"/>
    <w:rsid w:val="005432F4"/>
    <w:rsid w:val="00543436"/>
    <w:rsid w:val="005434C7"/>
    <w:rsid w:val="00543611"/>
    <w:rsid w:val="0054375A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A2"/>
    <w:rsid w:val="005478B5"/>
    <w:rsid w:val="005479FA"/>
    <w:rsid w:val="00547CB2"/>
    <w:rsid w:val="00547F02"/>
    <w:rsid w:val="0055005D"/>
    <w:rsid w:val="00550267"/>
    <w:rsid w:val="00550519"/>
    <w:rsid w:val="005505DF"/>
    <w:rsid w:val="00550851"/>
    <w:rsid w:val="0055096F"/>
    <w:rsid w:val="005509C1"/>
    <w:rsid w:val="00550B2A"/>
    <w:rsid w:val="00550B8A"/>
    <w:rsid w:val="00550C5E"/>
    <w:rsid w:val="00551221"/>
    <w:rsid w:val="00551353"/>
    <w:rsid w:val="00551A12"/>
    <w:rsid w:val="00551C78"/>
    <w:rsid w:val="00551FB4"/>
    <w:rsid w:val="00552099"/>
    <w:rsid w:val="005526C1"/>
    <w:rsid w:val="005528DF"/>
    <w:rsid w:val="00552C6E"/>
    <w:rsid w:val="005530FC"/>
    <w:rsid w:val="0055337A"/>
    <w:rsid w:val="00553810"/>
    <w:rsid w:val="00553D3B"/>
    <w:rsid w:val="00554523"/>
    <w:rsid w:val="0055491B"/>
    <w:rsid w:val="00554CEC"/>
    <w:rsid w:val="00554E22"/>
    <w:rsid w:val="00555292"/>
    <w:rsid w:val="00555547"/>
    <w:rsid w:val="005555A1"/>
    <w:rsid w:val="0055564D"/>
    <w:rsid w:val="00555659"/>
    <w:rsid w:val="0055565A"/>
    <w:rsid w:val="0055581C"/>
    <w:rsid w:val="00555A8A"/>
    <w:rsid w:val="00555EDF"/>
    <w:rsid w:val="00555F77"/>
    <w:rsid w:val="005563F9"/>
    <w:rsid w:val="005565FD"/>
    <w:rsid w:val="00556837"/>
    <w:rsid w:val="00556C74"/>
    <w:rsid w:val="00556E7E"/>
    <w:rsid w:val="00556F09"/>
    <w:rsid w:val="00556F39"/>
    <w:rsid w:val="00557086"/>
    <w:rsid w:val="00557124"/>
    <w:rsid w:val="00557203"/>
    <w:rsid w:val="0055747F"/>
    <w:rsid w:val="005578E0"/>
    <w:rsid w:val="00557B07"/>
    <w:rsid w:val="00557C9C"/>
    <w:rsid w:val="00557E92"/>
    <w:rsid w:val="00560059"/>
    <w:rsid w:val="005606B7"/>
    <w:rsid w:val="005609B3"/>
    <w:rsid w:val="00560E27"/>
    <w:rsid w:val="0056100B"/>
    <w:rsid w:val="00561043"/>
    <w:rsid w:val="00561060"/>
    <w:rsid w:val="00561125"/>
    <w:rsid w:val="00561430"/>
    <w:rsid w:val="005614B8"/>
    <w:rsid w:val="00561524"/>
    <w:rsid w:val="005617B0"/>
    <w:rsid w:val="0056195B"/>
    <w:rsid w:val="00561C66"/>
    <w:rsid w:val="00561E4B"/>
    <w:rsid w:val="00561E71"/>
    <w:rsid w:val="00562345"/>
    <w:rsid w:val="00562520"/>
    <w:rsid w:val="00562729"/>
    <w:rsid w:val="00562944"/>
    <w:rsid w:val="0056326D"/>
    <w:rsid w:val="005633C0"/>
    <w:rsid w:val="005635C5"/>
    <w:rsid w:val="005638F4"/>
    <w:rsid w:val="00563BDC"/>
    <w:rsid w:val="00563F2D"/>
    <w:rsid w:val="00563FAA"/>
    <w:rsid w:val="00563FD0"/>
    <w:rsid w:val="00564041"/>
    <w:rsid w:val="00564059"/>
    <w:rsid w:val="005642A6"/>
    <w:rsid w:val="005642BC"/>
    <w:rsid w:val="005643F2"/>
    <w:rsid w:val="0056454E"/>
    <w:rsid w:val="00564934"/>
    <w:rsid w:val="00564985"/>
    <w:rsid w:val="00564B1F"/>
    <w:rsid w:val="00564B30"/>
    <w:rsid w:val="005654C0"/>
    <w:rsid w:val="0056581F"/>
    <w:rsid w:val="00565B12"/>
    <w:rsid w:val="005662B9"/>
    <w:rsid w:val="0056643C"/>
    <w:rsid w:val="0056697F"/>
    <w:rsid w:val="00566DA0"/>
    <w:rsid w:val="00567442"/>
    <w:rsid w:val="00567C81"/>
    <w:rsid w:val="00567D07"/>
    <w:rsid w:val="00570123"/>
    <w:rsid w:val="00570159"/>
    <w:rsid w:val="005709DB"/>
    <w:rsid w:val="00570DF9"/>
    <w:rsid w:val="00570E22"/>
    <w:rsid w:val="0057161B"/>
    <w:rsid w:val="005716CB"/>
    <w:rsid w:val="00571D76"/>
    <w:rsid w:val="00571D9F"/>
    <w:rsid w:val="00572134"/>
    <w:rsid w:val="0057213F"/>
    <w:rsid w:val="00572333"/>
    <w:rsid w:val="0057240D"/>
    <w:rsid w:val="00572823"/>
    <w:rsid w:val="005728F5"/>
    <w:rsid w:val="00572AE8"/>
    <w:rsid w:val="00572BE0"/>
    <w:rsid w:val="00572D2A"/>
    <w:rsid w:val="00572E21"/>
    <w:rsid w:val="00572F22"/>
    <w:rsid w:val="00572F97"/>
    <w:rsid w:val="005734D5"/>
    <w:rsid w:val="00573AB8"/>
    <w:rsid w:val="00573AC4"/>
    <w:rsid w:val="00573D35"/>
    <w:rsid w:val="00573F6D"/>
    <w:rsid w:val="005745EA"/>
    <w:rsid w:val="00574611"/>
    <w:rsid w:val="005746CA"/>
    <w:rsid w:val="00574891"/>
    <w:rsid w:val="00574A0F"/>
    <w:rsid w:val="00574CEA"/>
    <w:rsid w:val="00575241"/>
    <w:rsid w:val="0057547F"/>
    <w:rsid w:val="005754FE"/>
    <w:rsid w:val="00575591"/>
    <w:rsid w:val="005755F7"/>
    <w:rsid w:val="00575839"/>
    <w:rsid w:val="0057590C"/>
    <w:rsid w:val="00575A81"/>
    <w:rsid w:val="00575EE3"/>
    <w:rsid w:val="005764CC"/>
    <w:rsid w:val="00576A47"/>
    <w:rsid w:val="00576CFD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BEC"/>
    <w:rsid w:val="00580C31"/>
    <w:rsid w:val="0058170F"/>
    <w:rsid w:val="00581A14"/>
    <w:rsid w:val="00581AAF"/>
    <w:rsid w:val="00581BA4"/>
    <w:rsid w:val="00581C95"/>
    <w:rsid w:val="0058204F"/>
    <w:rsid w:val="005821DB"/>
    <w:rsid w:val="0058234C"/>
    <w:rsid w:val="00582E51"/>
    <w:rsid w:val="005832BC"/>
    <w:rsid w:val="00583C2E"/>
    <w:rsid w:val="00583CF9"/>
    <w:rsid w:val="00583D32"/>
    <w:rsid w:val="0058435E"/>
    <w:rsid w:val="005843DB"/>
    <w:rsid w:val="00584474"/>
    <w:rsid w:val="00584A3F"/>
    <w:rsid w:val="00584D79"/>
    <w:rsid w:val="00585144"/>
    <w:rsid w:val="005852BB"/>
    <w:rsid w:val="00585537"/>
    <w:rsid w:val="00585881"/>
    <w:rsid w:val="00585A2B"/>
    <w:rsid w:val="00585D3B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9020A"/>
    <w:rsid w:val="00590634"/>
    <w:rsid w:val="00590857"/>
    <w:rsid w:val="005908FE"/>
    <w:rsid w:val="00590A11"/>
    <w:rsid w:val="00590CC3"/>
    <w:rsid w:val="00590DFA"/>
    <w:rsid w:val="005911E3"/>
    <w:rsid w:val="0059120C"/>
    <w:rsid w:val="00591749"/>
    <w:rsid w:val="0059192C"/>
    <w:rsid w:val="005919FE"/>
    <w:rsid w:val="00591A8D"/>
    <w:rsid w:val="00591B10"/>
    <w:rsid w:val="00591B87"/>
    <w:rsid w:val="00591EEF"/>
    <w:rsid w:val="0059240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93"/>
    <w:rsid w:val="005941B3"/>
    <w:rsid w:val="00594653"/>
    <w:rsid w:val="00594704"/>
    <w:rsid w:val="00594B93"/>
    <w:rsid w:val="0059526D"/>
    <w:rsid w:val="00595288"/>
    <w:rsid w:val="0059571B"/>
    <w:rsid w:val="005957C0"/>
    <w:rsid w:val="00595A86"/>
    <w:rsid w:val="00595C95"/>
    <w:rsid w:val="00595E8C"/>
    <w:rsid w:val="00596466"/>
    <w:rsid w:val="005967D1"/>
    <w:rsid w:val="005968BA"/>
    <w:rsid w:val="00596934"/>
    <w:rsid w:val="0059698A"/>
    <w:rsid w:val="00596CA5"/>
    <w:rsid w:val="00596D27"/>
    <w:rsid w:val="00597128"/>
    <w:rsid w:val="0059781B"/>
    <w:rsid w:val="005978E5"/>
    <w:rsid w:val="005979E3"/>
    <w:rsid w:val="00597D00"/>
    <w:rsid w:val="00597F53"/>
    <w:rsid w:val="00597FDD"/>
    <w:rsid w:val="005A0266"/>
    <w:rsid w:val="005A0990"/>
    <w:rsid w:val="005A1021"/>
    <w:rsid w:val="005A1437"/>
    <w:rsid w:val="005A16E0"/>
    <w:rsid w:val="005A1825"/>
    <w:rsid w:val="005A1978"/>
    <w:rsid w:val="005A1F71"/>
    <w:rsid w:val="005A21F3"/>
    <w:rsid w:val="005A2674"/>
    <w:rsid w:val="005A2C97"/>
    <w:rsid w:val="005A2CC4"/>
    <w:rsid w:val="005A2E8C"/>
    <w:rsid w:val="005A356F"/>
    <w:rsid w:val="005A362D"/>
    <w:rsid w:val="005A364F"/>
    <w:rsid w:val="005A388C"/>
    <w:rsid w:val="005A38B2"/>
    <w:rsid w:val="005A39FC"/>
    <w:rsid w:val="005A3D11"/>
    <w:rsid w:val="005A3E5F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291"/>
    <w:rsid w:val="005A6414"/>
    <w:rsid w:val="005A6502"/>
    <w:rsid w:val="005A65AF"/>
    <w:rsid w:val="005A662A"/>
    <w:rsid w:val="005A6673"/>
    <w:rsid w:val="005A68BF"/>
    <w:rsid w:val="005A6A70"/>
    <w:rsid w:val="005A6C9D"/>
    <w:rsid w:val="005A7400"/>
    <w:rsid w:val="005A7402"/>
    <w:rsid w:val="005A7500"/>
    <w:rsid w:val="005A7BB3"/>
    <w:rsid w:val="005B04D0"/>
    <w:rsid w:val="005B0A35"/>
    <w:rsid w:val="005B0C0C"/>
    <w:rsid w:val="005B0F57"/>
    <w:rsid w:val="005B0F64"/>
    <w:rsid w:val="005B112E"/>
    <w:rsid w:val="005B125A"/>
    <w:rsid w:val="005B1282"/>
    <w:rsid w:val="005B1578"/>
    <w:rsid w:val="005B16DD"/>
    <w:rsid w:val="005B16DF"/>
    <w:rsid w:val="005B17A9"/>
    <w:rsid w:val="005B1853"/>
    <w:rsid w:val="005B190F"/>
    <w:rsid w:val="005B1D3E"/>
    <w:rsid w:val="005B1DAB"/>
    <w:rsid w:val="005B1DE6"/>
    <w:rsid w:val="005B1E01"/>
    <w:rsid w:val="005B1F77"/>
    <w:rsid w:val="005B20B6"/>
    <w:rsid w:val="005B26AA"/>
    <w:rsid w:val="005B293A"/>
    <w:rsid w:val="005B294D"/>
    <w:rsid w:val="005B2A16"/>
    <w:rsid w:val="005B2D66"/>
    <w:rsid w:val="005B2DE1"/>
    <w:rsid w:val="005B32BD"/>
    <w:rsid w:val="005B3304"/>
    <w:rsid w:val="005B33F5"/>
    <w:rsid w:val="005B352A"/>
    <w:rsid w:val="005B353C"/>
    <w:rsid w:val="005B35AB"/>
    <w:rsid w:val="005B3852"/>
    <w:rsid w:val="005B3B56"/>
    <w:rsid w:val="005B3CE9"/>
    <w:rsid w:val="005B3DFA"/>
    <w:rsid w:val="005B40EA"/>
    <w:rsid w:val="005B4286"/>
    <w:rsid w:val="005B42A0"/>
    <w:rsid w:val="005B4420"/>
    <w:rsid w:val="005B459C"/>
    <w:rsid w:val="005B45C5"/>
    <w:rsid w:val="005B4701"/>
    <w:rsid w:val="005B49CC"/>
    <w:rsid w:val="005B4A00"/>
    <w:rsid w:val="005B4DA4"/>
    <w:rsid w:val="005B5143"/>
    <w:rsid w:val="005B537B"/>
    <w:rsid w:val="005B545E"/>
    <w:rsid w:val="005B5466"/>
    <w:rsid w:val="005B5476"/>
    <w:rsid w:val="005B5837"/>
    <w:rsid w:val="005B5840"/>
    <w:rsid w:val="005B5C62"/>
    <w:rsid w:val="005B631B"/>
    <w:rsid w:val="005B63D6"/>
    <w:rsid w:val="005B64A8"/>
    <w:rsid w:val="005B6585"/>
    <w:rsid w:val="005B677E"/>
    <w:rsid w:val="005B696F"/>
    <w:rsid w:val="005B6C6A"/>
    <w:rsid w:val="005B6E1D"/>
    <w:rsid w:val="005B6E9F"/>
    <w:rsid w:val="005B6EE0"/>
    <w:rsid w:val="005B6F42"/>
    <w:rsid w:val="005B6F5D"/>
    <w:rsid w:val="005B730D"/>
    <w:rsid w:val="005B7577"/>
    <w:rsid w:val="005B762D"/>
    <w:rsid w:val="005B76D1"/>
    <w:rsid w:val="005B7A78"/>
    <w:rsid w:val="005B7CBC"/>
    <w:rsid w:val="005C00AF"/>
    <w:rsid w:val="005C0329"/>
    <w:rsid w:val="005C0AA0"/>
    <w:rsid w:val="005C0C9E"/>
    <w:rsid w:val="005C0E8F"/>
    <w:rsid w:val="005C11FD"/>
    <w:rsid w:val="005C1245"/>
    <w:rsid w:val="005C162A"/>
    <w:rsid w:val="005C1997"/>
    <w:rsid w:val="005C19E7"/>
    <w:rsid w:val="005C1A3F"/>
    <w:rsid w:val="005C1A8A"/>
    <w:rsid w:val="005C1C2D"/>
    <w:rsid w:val="005C21F2"/>
    <w:rsid w:val="005C227D"/>
    <w:rsid w:val="005C240A"/>
    <w:rsid w:val="005C2437"/>
    <w:rsid w:val="005C2857"/>
    <w:rsid w:val="005C2A74"/>
    <w:rsid w:val="005C2AAD"/>
    <w:rsid w:val="005C2ADF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4C49"/>
    <w:rsid w:val="005C5030"/>
    <w:rsid w:val="005C55C6"/>
    <w:rsid w:val="005C55F6"/>
    <w:rsid w:val="005C5834"/>
    <w:rsid w:val="005C5AA5"/>
    <w:rsid w:val="005C5DCD"/>
    <w:rsid w:val="005C5EF2"/>
    <w:rsid w:val="005C5F06"/>
    <w:rsid w:val="005C6188"/>
    <w:rsid w:val="005C61A5"/>
    <w:rsid w:val="005C6436"/>
    <w:rsid w:val="005C650A"/>
    <w:rsid w:val="005C6663"/>
    <w:rsid w:val="005C68BA"/>
    <w:rsid w:val="005C68F0"/>
    <w:rsid w:val="005C6B86"/>
    <w:rsid w:val="005C6E7F"/>
    <w:rsid w:val="005C7039"/>
    <w:rsid w:val="005C76AF"/>
    <w:rsid w:val="005C76C7"/>
    <w:rsid w:val="005C77EF"/>
    <w:rsid w:val="005C7D79"/>
    <w:rsid w:val="005D00E6"/>
    <w:rsid w:val="005D01AE"/>
    <w:rsid w:val="005D01B5"/>
    <w:rsid w:val="005D02E1"/>
    <w:rsid w:val="005D0466"/>
    <w:rsid w:val="005D0508"/>
    <w:rsid w:val="005D06E4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2B"/>
    <w:rsid w:val="005D1475"/>
    <w:rsid w:val="005D16A9"/>
    <w:rsid w:val="005D1A55"/>
    <w:rsid w:val="005D21A4"/>
    <w:rsid w:val="005D2931"/>
    <w:rsid w:val="005D2E2B"/>
    <w:rsid w:val="005D36EC"/>
    <w:rsid w:val="005D3838"/>
    <w:rsid w:val="005D42BA"/>
    <w:rsid w:val="005D438D"/>
    <w:rsid w:val="005D465E"/>
    <w:rsid w:val="005D48CB"/>
    <w:rsid w:val="005D4981"/>
    <w:rsid w:val="005D4ED9"/>
    <w:rsid w:val="005D4F41"/>
    <w:rsid w:val="005D539C"/>
    <w:rsid w:val="005D5503"/>
    <w:rsid w:val="005D5728"/>
    <w:rsid w:val="005D585D"/>
    <w:rsid w:val="005D5FD6"/>
    <w:rsid w:val="005D6004"/>
    <w:rsid w:val="005D606D"/>
    <w:rsid w:val="005D6132"/>
    <w:rsid w:val="005D64CE"/>
    <w:rsid w:val="005D68B5"/>
    <w:rsid w:val="005D6B8D"/>
    <w:rsid w:val="005D7898"/>
    <w:rsid w:val="005D79B8"/>
    <w:rsid w:val="005D7BD7"/>
    <w:rsid w:val="005D7FD5"/>
    <w:rsid w:val="005E0682"/>
    <w:rsid w:val="005E07DC"/>
    <w:rsid w:val="005E0B4B"/>
    <w:rsid w:val="005E0D26"/>
    <w:rsid w:val="005E122B"/>
    <w:rsid w:val="005E1521"/>
    <w:rsid w:val="005E1636"/>
    <w:rsid w:val="005E18BF"/>
    <w:rsid w:val="005E1DE1"/>
    <w:rsid w:val="005E1E85"/>
    <w:rsid w:val="005E1ED1"/>
    <w:rsid w:val="005E2121"/>
    <w:rsid w:val="005E2219"/>
    <w:rsid w:val="005E22A5"/>
    <w:rsid w:val="005E2602"/>
    <w:rsid w:val="005E264A"/>
    <w:rsid w:val="005E2770"/>
    <w:rsid w:val="005E28E2"/>
    <w:rsid w:val="005E30D5"/>
    <w:rsid w:val="005E31D4"/>
    <w:rsid w:val="005E3292"/>
    <w:rsid w:val="005E3306"/>
    <w:rsid w:val="005E347D"/>
    <w:rsid w:val="005E39E2"/>
    <w:rsid w:val="005E3EB0"/>
    <w:rsid w:val="005E4112"/>
    <w:rsid w:val="005E44EB"/>
    <w:rsid w:val="005E4626"/>
    <w:rsid w:val="005E47BB"/>
    <w:rsid w:val="005E4C1E"/>
    <w:rsid w:val="005E4DC2"/>
    <w:rsid w:val="005E5183"/>
    <w:rsid w:val="005E51C3"/>
    <w:rsid w:val="005E538A"/>
    <w:rsid w:val="005E5773"/>
    <w:rsid w:val="005E578A"/>
    <w:rsid w:val="005E5A12"/>
    <w:rsid w:val="005E5A71"/>
    <w:rsid w:val="005E5B33"/>
    <w:rsid w:val="005E6027"/>
    <w:rsid w:val="005E618D"/>
    <w:rsid w:val="005E6289"/>
    <w:rsid w:val="005E64EF"/>
    <w:rsid w:val="005E6520"/>
    <w:rsid w:val="005E6853"/>
    <w:rsid w:val="005E68EB"/>
    <w:rsid w:val="005E6BC5"/>
    <w:rsid w:val="005E6EAE"/>
    <w:rsid w:val="005E6FFC"/>
    <w:rsid w:val="005E7152"/>
    <w:rsid w:val="005E7166"/>
    <w:rsid w:val="005E725E"/>
    <w:rsid w:val="005E7266"/>
    <w:rsid w:val="005E73A7"/>
    <w:rsid w:val="005E7466"/>
    <w:rsid w:val="005E749B"/>
    <w:rsid w:val="005E75EB"/>
    <w:rsid w:val="005E7705"/>
    <w:rsid w:val="005E7734"/>
    <w:rsid w:val="005E7A01"/>
    <w:rsid w:val="005E7AEE"/>
    <w:rsid w:val="005E7B4F"/>
    <w:rsid w:val="005E7D4F"/>
    <w:rsid w:val="005E7F0E"/>
    <w:rsid w:val="005F00A9"/>
    <w:rsid w:val="005F030E"/>
    <w:rsid w:val="005F0350"/>
    <w:rsid w:val="005F075B"/>
    <w:rsid w:val="005F1278"/>
    <w:rsid w:val="005F14E1"/>
    <w:rsid w:val="005F17FF"/>
    <w:rsid w:val="005F187E"/>
    <w:rsid w:val="005F1A71"/>
    <w:rsid w:val="005F1B1D"/>
    <w:rsid w:val="005F1B80"/>
    <w:rsid w:val="005F1CC2"/>
    <w:rsid w:val="005F1E8D"/>
    <w:rsid w:val="005F243E"/>
    <w:rsid w:val="005F25DA"/>
    <w:rsid w:val="005F278E"/>
    <w:rsid w:val="005F2EC0"/>
    <w:rsid w:val="005F2FB8"/>
    <w:rsid w:val="005F303F"/>
    <w:rsid w:val="005F347B"/>
    <w:rsid w:val="005F3E86"/>
    <w:rsid w:val="005F436A"/>
    <w:rsid w:val="005F4495"/>
    <w:rsid w:val="005F47CA"/>
    <w:rsid w:val="005F4884"/>
    <w:rsid w:val="005F4AEB"/>
    <w:rsid w:val="005F4C47"/>
    <w:rsid w:val="005F4D0A"/>
    <w:rsid w:val="005F5020"/>
    <w:rsid w:val="005F53C4"/>
    <w:rsid w:val="005F552C"/>
    <w:rsid w:val="005F578D"/>
    <w:rsid w:val="005F58DE"/>
    <w:rsid w:val="005F595B"/>
    <w:rsid w:val="005F5D64"/>
    <w:rsid w:val="005F5DA7"/>
    <w:rsid w:val="005F5DDB"/>
    <w:rsid w:val="005F61CD"/>
    <w:rsid w:val="005F6587"/>
    <w:rsid w:val="005F68DF"/>
    <w:rsid w:val="005F6B83"/>
    <w:rsid w:val="005F6E57"/>
    <w:rsid w:val="005F6F6F"/>
    <w:rsid w:val="005F7038"/>
    <w:rsid w:val="005F70A6"/>
    <w:rsid w:val="005F70F1"/>
    <w:rsid w:val="005F74ED"/>
    <w:rsid w:val="005F75F9"/>
    <w:rsid w:val="005F76CC"/>
    <w:rsid w:val="005F786D"/>
    <w:rsid w:val="005F7A59"/>
    <w:rsid w:val="005F7A65"/>
    <w:rsid w:val="005F7A85"/>
    <w:rsid w:val="005F7B16"/>
    <w:rsid w:val="005F7BF8"/>
    <w:rsid w:val="00600114"/>
    <w:rsid w:val="00600248"/>
    <w:rsid w:val="00600698"/>
    <w:rsid w:val="0060075A"/>
    <w:rsid w:val="00600957"/>
    <w:rsid w:val="006009CD"/>
    <w:rsid w:val="00600AE5"/>
    <w:rsid w:val="00600B2D"/>
    <w:rsid w:val="00600B31"/>
    <w:rsid w:val="00600FD2"/>
    <w:rsid w:val="006014EF"/>
    <w:rsid w:val="00601898"/>
    <w:rsid w:val="00601A14"/>
    <w:rsid w:val="00601A59"/>
    <w:rsid w:val="00601A61"/>
    <w:rsid w:val="00601B5A"/>
    <w:rsid w:val="00601BBB"/>
    <w:rsid w:val="006021B7"/>
    <w:rsid w:val="00602343"/>
    <w:rsid w:val="00602B2C"/>
    <w:rsid w:val="0060308F"/>
    <w:rsid w:val="00603102"/>
    <w:rsid w:val="00603295"/>
    <w:rsid w:val="00603468"/>
    <w:rsid w:val="00603A65"/>
    <w:rsid w:val="006040AC"/>
    <w:rsid w:val="006040EA"/>
    <w:rsid w:val="00604264"/>
    <w:rsid w:val="00604343"/>
    <w:rsid w:val="006046AE"/>
    <w:rsid w:val="00604977"/>
    <w:rsid w:val="00604DEE"/>
    <w:rsid w:val="00604FE8"/>
    <w:rsid w:val="006051C7"/>
    <w:rsid w:val="00605468"/>
    <w:rsid w:val="006055A7"/>
    <w:rsid w:val="006057E5"/>
    <w:rsid w:val="00605A61"/>
    <w:rsid w:val="00605E2D"/>
    <w:rsid w:val="006062BA"/>
    <w:rsid w:val="006065B7"/>
    <w:rsid w:val="00606970"/>
    <w:rsid w:val="00606B89"/>
    <w:rsid w:val="006073CA"/>
    <w:rsid w:val="00607480"/>
    <w:rsid w:val="00607A93"/>
    <w:rsid w:val="00607C19"/>
    <w:rsid w:val="00607C99"/>
    <w:rsid w:val="00607E3F"/>
    <w:rsid w:val="00610152"/>
    <w:rsid w:val="00610588"/>
    <w:rsid w:val="006105FB"/>
    <w:rsid w:val="0061071E"/>
    <w:rsid w:val="00610728"/>
    <w:rsid w:val="00610873"/>
    <w:rsid w:val="00610948"/>
    <w:rsid w:val="006109A5"/>
    <w:rsid w:val="00610AB2"/>
    <w:rsid w:val="00610BA6"/>
    <w:rsid w:val="00611069"/>
    <w:rsid w:val="00611081"/>
    <w:rsid w:val="006113B6"/>
    <w:rsid w:val="00611519"/>
    <w:rsid w:val="0061178A"/>
    <w:rsid w:val="00611C8D"/>
    <w:rsid w:val="00611D65"/>
    <w:rsid w:val="00611DBD"/>
    <w:rsid w:val="00611E19"/>
    <w:rsid w:val="00611F58"/>
    <w:rsid w:val="0061229C"/>
    <w:rsid w:val="006123C5"/>
    <w:rsid w:val="00612512"/>
    <w:rsid w:val="00612561"/>
    <w:rsid w:val="0061295F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0D"/>
    <w:rsid w:val="00615BEC"/>
    <w:rsid w:val="00615C4C"/>
    <w:rsid w:val="00615D6B"/>
    <w:rsid w:val="00615E7B"/>
    <w:rsid w:val="00615F52"/>
    <w:rsid w:val="00616002"/>
    <w:rsid w:val="00616581"/>
    <w:rsid w:val="0061672E"/>
    <w:rsid w:val="0061679B"/>
    <w:rsid w:val="006167B7"/>
    <w:rsid w:val="00616D01"/>
    <w:rsid w:val="00616D82"/>
    <w:rsid w:val="00617354"/>
    <w:rsid w:val="00617370"/>
    <w:rsid w:val="006179C5"/>
    <w:rsid w:val="00617B41"/>
    <w:rsid w:val="00620094"/>
    <w:rsid w:val="00620341"/>
    <w:rsid w:val="00620564"/>
    <w:rsid w:val="00620678"/>
    <w:rsid w:val="0062071B"/>
    <w:rsid w:val="00620955"/>
    <w:rsid w:val="00620E1D"/>
    <w:rsid w:val="00620FC9"/>
    <w:rsid w:val="00621012"/>
    <w:rsid w:val="00621781"/>
    <w:rsid w:val="00621CC1"/>
    <w:rsid w:val="00621FF2"/>
    <w:rsid w:val="00622540"/>
    <w:rsid w:val="006227D4"/>
    <w:rsid w:val="006228C5"/>
    <w:rsid w:val="0062292C"/>
    <w:rsid w:val="00622933"/>
    <w:rsid w:val="00622A8D"/>
    <w:rsid w:val="00622AD3"/>
    <w:rsid w:val="00622FCE"/>
    <w:rsid w:val="006230F8"/>
    <w:rsid w:val="0062318B"/>
    <w:rsid w:val="00623851"/>
    <w:rsid w:val="00624027"/>
    <w:rsid w:val="00624359"/>
    <w:rsid w:val="0062487C"/>
    <w:rsid w:val="006249EA"/>
    <w:rsid w:val="00624AF3"/>
    <w:rsid w:val="00624BC8"/>
    <w:rsid w:val="006250B8"/>
    <w:rsid w:val="00625123"/>
    <w:rsid w:val="00625389"/>
    <w:rsid w:val="00625701"/>
    <w:rsid w:val="00625A0F"/>
    <w:rsid w:val="00625C7C"/>
    <w:rsid w:val="00625E34"/>
    <w:rsid w:val="00625E9B"/>
    <w:rsid w:val="00626477"/>
    <w:rsid w:val="00626618"/>
    <w:rsid w:val="0062681D"/>
    <w:rsid w:val="00626B5A"/>
    <w:rsid w:val="00627184"/>
    <w:rsid w:val="00627223"/>
    <w:rsid w:val="00627335"/>
    <w:rsid w:val="0062743D"/>
    <w:rsid w:val="0062748B"/>
    <w:rsid w:val="0062761F"/>
    <w:rsid w:val="006276D9"/>
    <w:rsid w:val="0062771A"/>
    <w:rsid w:val="00627C7B"/>
    <w:rsid w:val="00627E26"/>
    <w:rsid w:val="00630149"/>
    <w:rsid w:val="006301F2"/>
    <w:rsid w:val="0063022F"/>
    <w:rsid w:val="00630245"/>
    <w:rsid w:val="00630C48"/>
    <w:rsid w:val="00630CCC"/>
    <w:rsid w:val="00631000"/>
    <w:rsid w:val="006311F1"/>
    <w:rsid w:val="0063134C"/>
    <w:rsid w:val="0063146B"/>
    <w:rsid w:val="0063167D"/>
    <w:rsid w:val="00631852"/>
    <w:rsid w:val="006318DA"/>
    <w:rsid w:val="00631B03"/>
    <w:rsid w:val="00631CA8"/>
    <w:rsid w:val="006323E4"/>
    <w:rsid w:val="00632EE5"/>
    <w:rsid w:val="00632FF1"/>
    <w:rsid w:val="006331CB"/>
    <w:rsid w:val="006339FB"/>
    <w:rsid w:val="00633DDC"/>
    <w:rsid w:val="00634010"/>
    <w:rsid w:val="00634018"/>
    <w:rsid w:val="00634118"/>
    <w:rsid w:val="00634258"/>
    <w:rsid w:val="006345A4"/>
    <w:rsid w:val="006345AA"/>
    <w:rsid w:val="00634C65"/>
    <w:rsid w:val="00634C7D"/>
    <w:rsid w:val="00634CFC"/>
    <w:rsid w:val="00634F15"/>
    <w:rsid w:val="00635521"/>
    <w:rsid w:val="006356C3"/>
    <w:rsid w:val="00635746"/>
    <w:rsid w:val="0063579A"/>
    <w:rsid w:val="00635BD3"/>
    <w:rsid w:val="00635D8A"/>
    <w:rsid w:val="00636039"/>
    <w:rsid w:val="006360FB"/>
    <w:rsid w:val="006361F4"/>
    <w:rsid w:val="00636374"/>
    <w:rsid w:val="006363D6"/>
    <w:rsid w:val="006365A9"/>
    <w:rsid w:val="006366C3"/>
    <w:rsid w:val="00636995"/>
    <w:rsid w:val="00636AC9"/>
    <w:rsid w:val="00636BAD"/>
    <w:rsid w:val="00636D59"/>
    <w:rsid w:val="00636DD8"/>
    <w:rsid w:val="00637294"/>
    <w:rsid w:val="00637573"/>
    <w:rsid w:val="00637578"/>
    <w:rsid w:val="00637766"/>
    <w:rsid w:val="006378B1"/>
    <w:rsid w:val="006378D3"/>
    <w:rsid w:val="00637970"/>
    <w:rsid w:val="00637A87"/>
    <w:rsid w:val="00637D2D"/>
    <w:rsid w:val="0064033C"/>
    <w:rsid w:val="00640547"/>
    <w:rsid w:val="0064078B"/>
    <w:rsid w:val="00640801"/>
    <w:rsid w:val="006409D1"/>
    <w:rsid w:val="00640A0A"/>
    <w:rsid w:val="00640BD8"/>
    <w:rsid w:val="00640C78"/>
    <w:rsid w:val="00640D25"/>
    <w:rsid w:val="00640D61"/>
    <w:rsid w:val="00640D85"/>
    <w:rsid w:val="00640FE2"/>
    <w:rsid w:val="00641286"/>
    <w:rsid w:val="0064163C"/>
    <w:rsid w:val="00641B33"/>
    <w:rsid w:val="00641E08"/>
    <w:rsid w:val="00641E6F"/>
    <w:rsid w:val="006423B5"/>
    <w:rsid w:val="006426F2"/>
    <w:rsid w:val="006427AD"/>
    <w:rsid w:val="00642E57"/>
    <w:rsid w:val="006431DA"/>
    <w:rsid w:val="006436BE"/>
    <w:rsid w:val="006439E4"/>
    <w:rsid w:val="00643A5B"/>
    <w:rsid w:val="00643C41"/>
    <w:rsid w:val="00643D35"/>
    <w:rsid w:val="00643E5C"/>
    <w:rsid w:val="00643F0D"/>
    <w:rsid w:val="006440B2"/>
    <w:rsid w:val="00644354"/>
    <w:rsid w:val="00644B04"/>
    <w:rsid w:val="00644E8D"/>
    <w:rsid w:val="00644FE7"/>
    <w:rsid w:val="00645069"/>
    <w:rsid w:val="00645243"/>
    <w:rsid w:val="00645A78"/>
    <w:rsid w:val="00645D38"/>
    <w:rsid w:val="00645EA9"/>
    <w:rsid w:val="00646221"/>
    <w:rsid w:val="006464B6"/>
    <w:rsid w:val="0064658C"/>
    <w:rsid w:val="006466BA"/>
    <w:rsid w:val="006469D5"/>
    <w:rsid w:val="00646A9E"/>
    <w:rsid w:val="00646B74"/>
    <w:rsid w:val="00646EB1"/>
    <w:rsid w:val="00646FCA"/>
    <w:rsid w:val="0064744B"/>
    <w:rsid w:val="006475F3"/>
    <w:rsid w:val="00647930"/>
    <w:rsid w:val="00647BE1"/>
    <w:rsid w:val="00647D38"/>
    <w:rsid w:val="00650006"/>
    <w:rsid w:val="0065000C"/>
    <w:rsid w:val="00650848"/>
    <w:rsid w:val="00650972"/>
    <w:rsid w:val="00650B17"/>
    <w:rsid w:val="00650D47"/>
    <w:rsid w:val="00651289"/>
    <w:rsid w:val="00651313"/>
    <w:rsid w:val="006513C5"/>
    <w:rsid w:val="00651410"/>
    <w:rsid w:val="006517E8"/>
    <w:rsid w:val="00651BE5"/>
    <w:rsid w:val="00651C2C"/>
    <w:rsid w:val="00651E4F"/>
    <w:rsid w:val="00652571"/>
    <w:rsid w:val="00652C79"/>
    <w:rsid w:val="0065301E"/>
    <w:rsid w:val="0065304C"/>
    <w:rsid w:val="006530AB"/>
    <w:rsid w:val="0065311D"/>
    <w:rsid w:val="00653284"/>
    <w:rsid w:val="006535BC"/>
    <w:rsid w:val="0065370E"/>
    <w:rsid w:val="00653930"/>
    <w:rsid w:val="00653AAD"/>
    <w:rsid w:val="006543DD"/>
    <w:rsid w:val="0065459B"/>
    <w:rsid w:val="0065473B"/>
    <w:rsid w:val="0065490D"/>
    <w:rsid w:val="00654A44"/>
    <w:rsid w:val="00654A8B"/>
    <w:rsid w:val="00654D6A"/>
    <w:rsid w:val="00654DCE"/>
    <w:rsid w:val="00654FAC"/>
    <w:rsid w:val="00655179"/>
    <w:rsid w:val="006552CD"/>
    <w:rsid w:val="00655467"/>
    <w:rsid w:val="006558FD"/>
    <w:rsid w:val="006559B3"/>
    <w:rsid w:val="006559B4"/>
    <w:rsid w:val="006560FF"/>
    <w:rsid w:val="006561BE"/>
    <w:rsid w:val="00656218"/>
    <w:rsid w:val="006564E9"/>
    <w:rsid w:val="0065659A"/>
    <w:rsid w:val="0065663B"/>
    <w:rsid w:val="00656684"/>
    <w:rsid w:val="0065677C"/>
    <w:rsid w:val="0065686E"/>
    <w:rsid w:val="00656B0B"/>
    <w:rsid w:val="00656CBA"/>
    <w:rsid w:val="00656F95"/>
    <w:rsid w:val="00657017"/>
    <w:rsid w:val="0065728B"/>
    <w:rsid w:val="0065739A"/>
    <w:rsid w:val="006574EF"/>
    <w:rsid w:val="00657634"/>
    <w:rsid w:val="006579FB"/>
    <w:rsid w:val="00657B15"/>
    <w:rsid w:val="00657D2D"/>
    <w:rsid w:val="00657F55"/>
    <w:rsid w:val="0066007E"/>
    <w:rsid w:val="006605CB"/>
    <w:rsid w:val="00660747"/>
    <w:rsid w:val="00660A56"/>
    <w:rsid w:val="00660D74"/>
    <w:rsid w:val="00660DC7"/>
    <w:rsid w:val="006610BF"/>
    <w:rsid w:val="006611E7"/>
    <w:rsid w:val="00661543"/>
    <w:rsid w:val="00661AA4"/>
    <w:rsid w:val="00661CFD"/>
    <w:rsid w:val="00661E49"/>
    <w:rsid w:val="00661ECC"/>
    <w:rsid w:val="00661F8D"/>
    <w:rsid w:val="00661F96"/>
    <w:rsid w:val="00662173"/>
    <w:rsid w:val="006621D3"/>
    <w:rsid w:val="006622F6"/>
    <w:rsid w:val="00662389"/>
    <w:rsid w:val="00662401"/>
    <w:rsid w:val="006626AF"/>
    <w:rsid w:val="006628A7"/>
    <w:rsid w:val="006629F0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374"/>
    <w:rsid w:val="00664481"/>
    <w:rsid w:val="00664A43"/>
    <w:rsid w:val="00664C33"/>
    <w:rsid w:val="006650DA"/>
    <w:rsid w:val="00665120"/>
    <w:rsid w:val="006654B7"/>
    <w:rsid w:val="00665596"/>
    <w:rsid w:val="006656A0"/>
    <w:rsid w:val="0066589B"/>
    <w:rsid w:val="00665B2F"/>
    <w:rsid w:val="00665FA7"/>
    <w:rsid w:val="0066608D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A"/>
    <w:rsid w:val="0067005C"/>
    <w:rsid w:val="0067024C"/>
    <w:rsid w:val="0067030A"/>
    <w:rsid w:val="00670791"/>
    <w:rsid w:val="00670838"/>
    <w:rsid w:val="00670DEB"/>
    <w:rsid w:val="00670EDC"/>
    <w:rsid w:val="00671468"/>
    <w:rsid w:val="006715B2"/>
    <w:rsid w:val="006715BF"/>
    <w:rsid w:val="00671822"/>
    <w:rsid w:val="00671C1C"/>
    <w:rsid w:val="006720D4"/>
    <w:rsid w:val="00672712"/>
    <w:rsid w:val="00672746"/>
    <w:rsid w:val="00672BC4"/>
    <w:rsid w:val="00672E94"/>
    <w:rsid w:val="00673438"/>
    <w:rsid w:val="00673582"/>
    <w:rsid w:val="006735DA"/>
    <w:rsid w:val="006736B9"/>
    <w:rsid w:val="006737C8"/>
    <w:rsid w:val="00673842"/>
    <w:rsid w:val="00673EB6"/>
    <w:rsid w:val="00673FCF"/>
    <w:rsid w:val="0067402B"/>
    <w:rsid w:val="006742B3"/>
    <w:rsid w:val="00674334"/>
    <w:rsid w:val="00674633"/>
    <w:rsid w:val="00674945"/>
    <w:rsid w:val="00674E6D"/>
    <w:rsid w:val="0067508B"/>
    <w:rsid w:val="006752B8"/>
    <w:rsid w:val="0067536C"/>
    <w:rsid w:val="0067542F"/>
    <w:rsid w:val="00675476"/>
    <w:rsid w:val="0067584C"/>
    <w:rsid w:val="00675B33"/>
    <w:rsid w:val="00675C8F"/>
    <w:rsid w:val="00675D39"/>
    <w:rsid w:val="00675E25"/>
    <w:rsid w:val="0067606B"/>
    <w:rsid w:val="006760FE"/>
    <w:rsid w:val="00676197"/>
    <w:rsid w:val="006764FA"/>
    <w:rsid w:val="00676683"/>
    <w:rsid w:val="006766F8"/>
    <w:rsid w:val="00676AB0"/>
    <w:rsid w:val="00676DE9"/>
    <w:rsid w:val="00676FEE"/>
    <w:rsid w:val="00677171"/>
    <w:rsid w:val="006776B0"/>
    <w:rsid w:val="0067782D"/>
    <w:rsid w:val="00677C9B"/>
    <w:rsid w:val="00677F93"/>
    <w:rsid w:val="0068018E"/>
    <w:rsid w:val="00680326"/>
    <w:rsid w:val="00680370"/>
    <w:rsid w:val="006803CE"/>
    <w:rsid w:val="00680409"/>
    <w:rsid w:val="0068049D"/>
    <w:rsid w:val="006804E2"/>
    <w:rsid w:val="006807C8"/>
    <w:rsid w:val="00680C1E"/>
    <w:rsid w:val="00680C67"/>
    <w:rsid w:val="00680D3C"/>
    <w:rsid w:val="00680E9A"/>
    <w:rsid w:val="00680F6D"/>
    <w:rsid w:val="00681003"/>
    <w:rsid w:val="0068109A"/>
    <w:rsid w:val="0068128C"/>
    <w:rsid w:val="006812E8"/>
    <w:rsid w:val="0068156C"/>
    <w:rsid w:val="0068160F"/>
    <w:rsid w:val="00681696"/>
    <w:rsid w:val="0068173F"/>
    <w:rsid w:val="00681FC8"/>
    <w:rsid w:val="0068229C"/>
    <w:rsid w:val="00682877"/>
    <w:rsid w:val="00682982"/>
    <w:rsid w:val="00682A48"/>
    <w:rsid w:val="00682B0F"/>
    <w:rsid w:val="00682D9D"/>
    <w:rsid w:val="006836CC"/>
    <w:rsid w:val="006837BA"/>
    <w:rsid w:val="00683869"/>
    <w:rsid w:val="00683FA9"/>
    <w:rsid w:val="00683FEA"/>
    <w:rsid w:val="006841EC"/>
    <w:rsid w:val="0068426B"/>
    <w:rsid w:val="00684291"/>
    <w:rsid w:val="00684642"/>
    <w:rsid w:val="006847C8"/>
    <w:rsid w:val="00684CE1"/>
    <w:rsid w:val="00684F1C"/>
    <w:rsid w:val="00685149"/>
    <w:rsid w:val="006853A1"/>
    <w:rsid w:val="0068540D"/>
    <w:rsid w:val="00685444"/>
    <w:rsid w:val="00685572"/>
    <w:rsid w:val="00685629"/>
    <w:rsid w:val="006856D1"/>
    <w:rsid w:val="006858A3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293"/>
    <w:rsid w:val="0069033F"/>
    <w:rsid w:val="00690435"/>
    <w:rsid w:val="006905A4"/>
    <w:rsid w:val="00690924"/>
    <w:rsid w:val="00690B03"/>
    <w:rsid w:val="00690CA1"/>
    <w:rsid w:val="006914C5"/>
    <w:rsid w:val="00691757"/>
    <w:rsid w:val="00691985"/>
    <w:rsid w:val="00691AC7"/>
    <w:rsid w:val="00691B32"/>
    <w:rsid w:val="00691B76"/>
    <w:rsid w:val="00692082"/>
    <w:rsid w:val="006921D8"/>
    <w:rsid w:val="0069256D"/>
    <w:rsid w:val="00692882"/>
    <w:rsid w:val="006928DC"/>
    <w:rsid w:val="00692E15"/>
    <w:rsid w:val="00692E75"/>
    <w:rsid w:val="00692EC8"/>
    <w:rsid w:val="00693147"/>
    <w:rsid w:val="00693263"/>
    <w:rsid w:val="00693537"/>
    <w:rsid w:val="0069381D"/>
    <w:rsid w:val="006939CF"/>
    <w:rsid w:val="00693A19"/>
    <w:rsid w:val="00693BA8"/>
    <w:rsid w:val="00693DAD"/>
    <w:rsid w:val="006941D4"/>
    <w:rsid w:val="006941FE"/>
    <w:rsid w:val="006945ED"/>
    <w:rsid w:val="006947E9"/>
    <w:rsid w:val="006949F4"/>
    <w:rsid w:val="00694AF9"/>
    <w:rsid w:val="00694B77"/>
    <w:rsid w:val="00694F4D"/>
    <w:rsid w:val="00695090"/>
    <w:rsid w:val="00695098"/>
    <w:rsid w:val="00695211"/>
    <w:rsid w:val="00695369"/>
    <w:rsid w:val="0069563B"/>
    <w:rsid w:val="00695900"/>
    <w:rsid w:val="00695AD3"/>
    <w:rsid w:val="00695B08"/>
    <w:rsid w:val="00695DCF"/>
    <w:rsid w:val="00695EFE"/>
    <w:rsid w:val="00696244"/>
    <w:rsid w:val="0069632C"/>
    <w:rsid w:val="00696376"/>
    <w:rsid w:val="00696A00"/>
    <w:rsid w:val="00696CA8"/>
    <w:rsid w:val="00696D7E"/>
    <w:rsid w:val="0069714C"/>
    <w:rsid w:val="0069765B"/>
    <w:rsid w:val="00697B2F"/>
    <w:rsid w:val="00697FAC"/>
    <w:rsid w:val="006A0094"/>
    <w:rsid w:val="006A0115"/>
    <w:rsid w:val="006A0451"/>
    <w:rsid w:val="006A0722"/>
    <w:rsid w:val="006A0E0F"/>
    <w:rsid w:val="006A10A5"/>
    <w:rsid w:val="006A1376"/>
    <w:rsid w:val="006A14CC"/>
    <w:rsid w:val="006A1667"/>
    <w:rsid w:val="006A18D5"/>
    <w:rsid w:val="006A1B0E"/>
    <w:rsid w:val="006A1B37"/>
    <w:rsid w:val="006A1DAE"/>
    <w:rsid w:val="006A1DD2"/>
    <w:rsid w:val="006A1F00"/>
    <w:rsid w:val="006A2326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86B"/>
    <w:rsid w:val="006A3A32"/>
    <w:rsid w:val="006A3DF3"/>
    <w:rsid w:val="006A3E5E"/>
    <w:rsid w:val="006A3ED8"/>
    <w:rsid w:val="006A43E3"/>
    <w:rsid w:val="006A45B7"/>
    <w:rsid w:val="006A4A3E"/>
    <w:rsid w:val="006A4D35"/>
    <w:rsid w:val="006A551C"/>
    <w:rsid w:val="006A5549"/>
    <w:rsid w:val="006A589D"/>
    <w:rsid w:val="006A5B98"/>
    <w:rsid w:val="006A5C5C"/>
    <w:rsid w:val="006A5D9D"/>
    <w:rsid w:val="006A5F54"/>
    <w:rsid w:val="006A6185"/>
    <w:rsid w:val="006A6298"/>
    <w:rsid w:val="006A643D"/>
    <w:rsid w:val="006A6615"/>
    <w:rsid w:val="006A68FB"/>
    <w:rsid w:val="006A6FA3"/>
    <w:rsid w:val="006A708F"/>
    <w:rsid w:val="006A70A9"/>
    <w:rsid w:val="006A756E"/>
    <w:rsid w:val="006A7903"/>
    <w:rsid w:val="006A7968"/>
    <w:rsid w:val="006A7B72"/>
    <w:rsid w:val="006A7BD2"/>
    <w:rsid w:val="006B0233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A5A"/>
    <w:rsid w:val="006B3B4D"/>
    <w:rsid w:val="006B3BE9"/>
    <w:rsid w:val="006B3E7C"/>
    <w:rsid w:val="006B4638"/>
    <w:rsid w:val="006B4B7E"/>
    <w:rsid w:val="006B4E32"/>
    <w:rsid w:val="006B520E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172"/>
    <w:rsid w:val="006B73B8"/>
    <w:rsid w:val="006B746B"/>
    <w:rsid w:val="006B7A1B"/>
    <w:rsid w:val="006B7DF2"/>
    <w:rsid w:val="006C0113"/>
    <w:rsid w:val="006C01F9"/>
    <w:rsid w:val="006C022F"/>
    <w:rsid w:val="006C027B"/>
    <w:rsid w:val="006C02AE"/>
    <w:rsid w:val="006C0369"/>
    <w:rsid w:val="006C09B5"/>
    <w:rsid w:val="006C09BB"/>
    <w:rsid w:val="006C0B2E"/>
    <w:rsid w:val="006C0B66"/>
    <w:rsid w:val="006C0EDD"/>
    <w:rsid w:val="006C0F0B"/>
    <w:rsid w:val="006C100A"/>
    <w:rsid w:val="006C1241"/>
    <w:rsid w:val="006C14CD"/>
    <w:rsid w:val="006C1557"/>
    <w:rsid w:val="006C15F6"/>
    <w:rsid w:val="006C1866"/>
    <w:rsid w:val="006C199A"/>
    <w:rsid w:val="006C19BE"/>
    <w:rsid w:val="006C1BCB"/>
    <w:rsid w:val="006C1C84"/>
    <w:rsid w:val="006C1D76"/>
    <w:rsid w:val="006C2077"/>
    <w:rsid w:val="006C2316"/>
    <w:rsid w:val="006C231B"/>
    <w:rsid w:val="006C2341"/>
    <w:rsid w:val="006C2465"/>
    <w:rsid w:val="006C27D0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C53"/>
    <w:rsid w:val="006C3F9D"/>
    <w:rsid w:val="006C41D3"/>
    <w:rsid w:val="006C4564"/>
    <w:rsid w:val="006C47B3"/>
    <w:rsid w:val="006C4E1F"/>
    <w:rsid w:val="006C4F22"/>
    <w:rsid w:val="006C4F56"/>
    <w:rsid w:val="006C566A"/>
    <w:rsid w:val="006C56F6"/>
    <w:rsid w:val="006C5943"/>
    <w:rsid w:val="006C5BEF"/>
    <w:rsid w:val="006C5C0C"/>
    <w:rsid w:val="006C5D8A"/>
    <w:rsid w:val="006C624D"/>
    <w:rsid w:val="006C6253"/>
    <w:rsid w:val="006C6284"/>
    <w:rsid w:val="006C6B9A"/>
    <w:rsid w:val="006C6E4C"/>
    <w:rsid w:val="006C753F"/>
    <w:rsid w:val="006C75BB"/>
    <w:rsid w:val="006C7AF0"/>
    <w:rsid w:val="006C7CA6"/>
    <w:rsid w:val="006C7D11"/>
    <w:rsid w:val="006C7D44"/>
    <w:rsid w:val="006C7DA1"/>
    <w:rsid w:val="006C7F33"/>
    <w:rsid w:val="006C7F83"/>
    <w:rsid w:val="006D02B0"/>
    <w:rsid w:val="006D03D2"/>
    <w:rsid w:val="006D0615"/>
    <w:rsid w:val="006D0C4B"/>
    <w:rsid w:val="006D0EFB"/>
    <w:rsid w:val="006D116F"/>
    <w:rsid w:val="006D1249"/>
    <w:rsid w:val="006D1512"/>
    <w:rsid w:val="006D15F0"/>
    <w:rsid w:val="006D17AE"/>
    <w:rsid w:val="006D196C"/>
    <w:rsid w:val="006D1BA6"/>
    <w:rsid w:val="006D1C18"/>
    <w:rsid w:val="006D1D2F"/>
    <w:rsid w:val="006D1DA4"/>
    <w:rsid w:val="006D25B9"/>
    <w:rsid w:val="006D25BB"/>
    <w:rsid w:val="006D2602"/>
    <w:rsid w:val="006D2BEB"/>
    <w:rsid w:val="006D2C41"/>
    <w:rsid w:val="006D2E0A"/>
    <w:rsid w:val="006D3009"/>
    <w:rsid w:val="006D32CA"/>
    <w:rsid w:val="006D32E8"/>
    <w:rsid w:val="006D33EF"/>
    <w:rsid w:val="006D3537"/>
    <w:rsid w:val="006D3608"/>
    <w:rsid w:val="006D376F"/>
    <w:rsid w:val="006D3918"/>
    <w:rsid w:val="006D3AA0"/>
    <w:rsid w:val="006D3EFC"/>
    <w:rsid w:val="006D4582"/>
    <w:rsid w:val="006D4A57"/>
    <w:rsid w:val="006D4E95"/>
    <w:rsid w:val="006D4F0A"/>
    <w:rsid w:val="006D50B9"/>
    <w:rsid w:val="006D53EA"/>
    <w:rsid w:val="006D548B"/>
    <w:rsid w:val="006D55D3"/>
    <w:rsid w:val="006D5691"/>
    <w:rsid w:val="006D5751"/>
    <w:rsid w:val="006D5992"/>
    <w:rsid w:val="006D5B79"/>
    <w:rsid w:val="006D5B97"/>
    <w:rsid w:val="006D5F10"/>
    <w:rsid w:val="006D6A93"/>
    <w:rsid w:val="006D6BDC"/>
    <w:rsid w:val="006D6F1A"/>
    <w:rsid w:val="006D72BF"/>
    <w:rsid w:val="006D7705"/>
    <w:rsid w:val="006D7DD8"/>
    <w:rsid w:val="006D7E58"/>
    <w:rsid w:val="006D7E97"/>
    <w:rsid w:val="006E0758"/>
    <w:rsid w:val="006E0A5A"/>
    <w:rsid w:val="006E0BE1"/>
    <w:rsid w:val="006E1138"/>
    <w:rsid w:val="006E141D"/>
    <w:rsid w:val="006E1428"/>
    <w:rsid w:val="006E1B98"/>
    <w:rsid w:val="006E1C63"/>
    <w:rsid w:val="006E1E18"/>
    <w:rsid w:val="006E1F18"/>
    <w:rsid w:val="006E2433"/>
    <w:rsid w:val="006E25D5"/>
    <w:rsid w:val="006E265D"/>
    <w:rsid w:val="006E2732"/>
    <w:rsid w:val="006E288C"/>
    <w:rsid w:val="006E2972"/>
    <w:rsid w:val="006E2DD8"/>
    <w:rsid w:val="006E2F21"/>
    <w:rsid w:val="006E2F6A"/>
    <w:rsid w:val="006E3065"/>
    <w:rsid w:val="006E328A"/>
    <w:rsid w:val="006E3452"/>
    <w:rsid w:val="006E34EB"/>
    <w:rsid w:val="006E3658"/>
    <w:rsid w:val="006E3AC6"/>
    <w:rsid w:val="006E3AE1"/>
    <w:rsid w:val="006E3AE3"/>
    <w:rsid w:val="006E3C77"/>
    <w:rsid w:val="006E4017"/>
    <w:rsid w:val="006E42E5"/>
    <w:rsid w:val="006E43AF"/>
    <w:rsid w:val="006E43C7"/>
    <w:rsid w:val="006E47ED"/>
    <w:rsid w:val="006E4A2C"/>
    <w:rsid w:val="006E4E4B"/>
    <w:rsid w:val="006E4E5D"/>
    <w:rsid w:val="006E5306"/>
    <w:rsid w:val="006E5361"/>
    <w:rsid w:val="006E5C1C"/>
    <w:rsid w:val="006E5CD9"/>
    <w:rsid w:val="006E60F2"/>
    <w:rsid w:val="006E616C"/>
    <w:rsid w:val="006E62AF"/>
    <w:rsid w:val="006E6698"/>
    <w:rsid w:val="006E66A2"/>
    <w:rsid w:val="006E6A4A"/>
    <w:rsid w:val="006E6A53"/>
    <w:rsid w:val="006E6FF8"/>
    <w:rsid w:val="006E75A5"/>
    <w:rsid w:val="006E7736"/>
    <w:rsid w:val="006E7928"/>
    <w:rsid w:val="006E79B6"/>
    <w:rsid w:val="006E7AA7"/>
    <w:rsid w:val="006E7FF5"/>
    <w:rsid w:val="006F01E1"/>
    <w:rsid w:val="006F03F0"/>
    <w:rsid w:val="006F0660"/>
    <w:rsid w:val="006F07C6"/>
    <w:rsid w:val="006F12B7"/>
    <w:rsid w:val="006F18C1"/>
    <w:rsid w:val="006F1B26"/>
    <w:rsid w:val="006F1BB5"/>
    <w:rsid w:val="006F1EC1"/>
    <w:rsid w:val="006F1EEB"/>
    <w:rsid w:val="006F23B4"/>
    <w:rsid w:val="006F27B9"/>
    <w:rsid w:val="006F2B1E"/>
    <w:rsid w:val="006F2BD6"/>
    <w:rsid w:val="006F2D5F"/>
    <w:rsid w:val="006F2DF9"/>
    <w:rsid w:val="006F2E17"/>
    <w:rsid w:val="006F30BF"/>
    <w:rsid w:val="006F32EC"/>
    <w:rsid w:val="006F347C"/>
    <w:rsid w:val="006F3A73"/>
    <w:rsid w:val="006F3F1C"/>
    <w:rsid w:val="006F41C1"/>
    <w:rsid w:val="006F4724"/>
    <w:rsid w:val="006F49F7"/>
    <w:rsid w:val="006F4FD7"/>
    <w:rsid w:val="006F514E"/>
    <w:rsid w:val="006F5280"/>
    <w:rsid w:val="006F5303"/>
    <w:rsid w:val="006F5506"/>
    <w:rsid w:val="006F5AB0"/>
    <w:rsid w:val="006F5CBC"/>
    <w:rsid w:val="006F5D80"/>
    <w:rsid w:val="006F66B2"/>
    <w:rsid w:val="006F6773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6F7C34"/>
    <w:rsid w:val="00700790"/>
    <w:rsid w:val="0070080E"/>
    <w:rsid w:val="00700847"/>
    <w:rsid w:val="00700B4F"/>
    <w:rsid w:val="00700BF4"/>
    <w:rsid w:val="007015DC"/>
    <w:rsid w:val="00701B4E"/>
    <w:rsid w:val="00701C8E"/>
    <w:rsid w:val="007024AC"/>
    <w:rsid w:val="0070264A"/>
    <w:rsid w:val="00702A9F"/>
    <w:rsid w:val="00702C10"/>
    <w:rsid w:val="00703290"/>
    <w:rsid w:val="0070380A"/>
    <w:rsid w:val="00703CBE"/>
    <w:rsid w:val="00703F3D"/>
    <w:rsid w:val="00704231"/>
    <w:rsid w:val="007043E8"/>
    <w:rsid w:val="0070444B"/>
    <w:rsid w:val="00704890"/>
    <w:rsid w:val="00704BEE"/>
    <w:rsid w:val="00704C79"/>
    <w:rsid w:val="00704CEF"/>
    <w:rsid w:val="00704E36"/>
    <w:rsid w:val="00705117"/>
    <w:rsid w:val="00705182"/>
    <w:rsid w:val="0070527A"/>
    <w:rsid w:val="00705300"/>
    <w:rsid w:val="0070555D"/>
    <w:rsid w:val="0070567E"/>
    <w:rsid w:val="007057D1"/>
    <w:rsid w:val="007059AD"/>
    <w:rsid w:val="00705B7F"/>
    <w:rsid w:val="00705BD2"/>
    <w:rsid w:val="00705C96"/>
    <w:rsid w:val="00705CF9"/>
    <w:rsid w:val="00705EFC"/>
    <w:rsid w:val="00705F7F"/>
    <w:rsid w:val="00705F9D"/>
    <w:rsid w:val="00706117"/>
    <w:rsid w:val="00706252"/>
    <w:rsid w:val="007063BB"/>
    <w:rsid w:val="00706534"/>
    <w:rsid w:val="00706CA1"/>
    <w:rsid w:val="00706D04"/>
    <w:rsid w:val="00706EA3"/>
    <w:rsid w:val="00706FAA"/>
    <w:rsid w:val="00707107"/>
    <w:rsid w:val="0070727B"/>
    <w:rsid w:val="00707617"/>
    <w:rsid w:val="007076E9"/>
    <w:rsid w:val="0070773F"/>
    <w:rsid w:val="007077B5"/>
    <w:rsid w:val="00707D69"/>
    <w:rsid w:val="00707F2F"/>
    <w:rsid w:val="007100B1"/>
    <w:rsid w:val="00710308"/>
    <w:rsid w:val="0071034B"/>
    <w:rsid w:val="00710403"/>
    <w:rsid w:val="007108B1"/>
    <w:rsid w:val="007108C2"/>
    <w:rsid w:val="00710A62"/>
    <w:rsid w:val="00710AA6"/>
    <w:rsid w:val="00710C38"/>
    <w:rsid w:val="00710D29"/>
    <w:rsid w:val="0071119A"/>
    <w:rsid w:val="00711215"/>
    <w:rsid w:val="00711316"/>
    <w:rsid w:val="00711598"/>
    <w:rsid w:val="00711848"/>
    <w:rsid w:val="00711B35"/>
    <w:rsid w:val="00712042"/>
    <w:rsid w:val="00712554"/>
    <w:rsid w:val="0071274F"/>
    <w:rsid w:val="007129EE"/>
    <w:rsid w:val="00712D37"/>
    <w:rsid w:val="00712F07"/>
    <w:rsid w:val="00712F60"/>
    <w:rsid w:val="007132DF"/>
    <w:rsid w:val="00713409"/>
    <w:rsid w:val="00713609"/>
    <w:rsid w:val="007139BC"/>
    <w:rsid w:val="00713BC1"/>
    <w:rsid w:val="00713C50"/>
    <w:rsid w:val="00713CA6"/>
    <w:rsid w:val="00713D42"/>
    <w:rsid w:val="00713D63"/>
    <w:rsid w:val="00714304"/>
    <w:rsid w:val="007145D9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5E66"/>
    <w:rsid w:val="00715FAB"/>
    <w:rsid w:val="007168E7"/>
    <w:rsid w:val="007169A9"/>
    <w:rsid w:val="00716A80"/>
    <w:rsid w:val="00716AA2"/>
    <w:rsid w:val="00716C7E"/>
    <w:rsid w:val="00716C88"/>
    <w:rsid w:val="00716DEE"/>
    <w:rsid w:val="00716E81"/>
    <w:rsid w:val="0071715F"/>
    <w:rsid w:val="007173CF"/>
    <w:rsid w:val="00717571"/>
    <w:rsid w:val="00717B70"/>
    <w:rsid w:val="00717CE9"/>
    <w:rsid w:val="00717E4A"/>
    <w:rsid w:val="00717E8E"/>
    <w:rsid w:val="00717FDD"/>
    <w:rsid w:val="00720177"/>
    <w:rsid w:val="00720458"/>
    <w:rsid w:val="00720995"/>
    <w:rsid w:val="007209C6"/>
    <w:rsid w:val="00720EA5"/>
    <w:rsid w:val="00721152"/>
    <w:rsid w:val="00721351"/>
    <w:rsid w:val="0072137A"/>
    <w:rsid w:val="00721483"/>
    <w:rsid w:val="00721723"/>
    <w:rsid w:val="0072199E"/>
    <w:rsid w:val="00721E6C"/>
    <w:rsid w:val="0072224F"/>
    <w:rsid w:val="007223FA"/>
    <w:rsid w:val="0072260F"/>
    <w:rsid w:val="00722D05"/>
    <w:rsid w:val="00722F58"/>
    <w:rsid w:val="007232D7"/>
    <w:rsid w:val="007233CB"/>
    <w:rsid w:val="00723470"/>
    <w:rsid w:val="007235FD"/>
    <w:rsid w:val="007236E6"/>
    <w:rsid w:val="00723710"/>
    <w:rsid w:val="0072383B"/>
    <w:rsid w:val="007238C9"/>
    <w:rsid w:val="00723937"/>
    <w:rsid w:val="007242CF"/>
    <w:rsid w:val="007243E5"/>
    <w:rsid w:val="0072440E"/>
    <w:rsid w:val="00724807"/>
    <w:rsid w:val="00724A34"/>
    <w:rsid w:val="00725188"/>
    <w:rsid w:val="007252F6"/>
    <w:rsid w:val="007254D0"/>
    <w:rsid w:val="0072560E"/>
    <w:rsid w:val="00725720"/>
    <w:rsid w:val="00726220"/>
    <w:rsid w:val="00726447"/>
    <w:rsid w:val="007265B0"/>
    <w:rsid w:val="0072680C"/>
    <w:rsid w:val="00726818"/>
    <w:rsid w:val="0072698B"/>
    <w:rsid w:val="00726A5E"/>
    <w:rsid w:val="00726E70"/>
    <w:rsid w:val="007270D8"/>
    <w:rsid w:val="007272AD"/>
    <w:rsid w:val="007275CC"/>
    <w:rsid w:val="00727C3E"/>
    <w:rsid w:val="00727CBD"/>
    <w:rsid w:val="0073032F"/>
    <w:rsid w:val="00730376"/>
    <w:rsid w:val="007305FB"/>
    <w:rsid w:val="00730615"/>
    <w:rsid w:val="007307DC"/>
    <w:rsid w:val="007309D5"/>
    <w:rsid w:val="00730B4D"/>
    <w:rsid w:val="00730B66"/>
    <w:rsid w:val="00730BF2"/>
    <w:rsid w:val="00730C91"/>
    <w:rsid w:val="00730C99"/>
    <w:rsid w:val="00731227"/>
    <w:rsid w:val="00731630"/>
    <w:rsid w:val="007316AD"/>
    <w:rsid w:val="007318F5"/>
    <w:rsid w:val="00731DBF"/>
    <w:rsid w:val="007320B0"/>
    <w:rsid w:val="00732268"/>
    <w:rsid w:val="007326CC"/>
    <w:rsid w:val="0073272A"/>
    <w:rsid w:val="0073278F"/>
    <w:rsid w:val="00732AB2"/>
    <w:rsid w:val="00732D89"/>
    <w:rsid w:val="0073350B"/>
    <w:rsid w:val="00733C2E"/>
    <w:rsid w:val="00733D96"/>
    <w:rsid w:val="00733E69"/>
    <w:rsid w:val="0073408A"/>
    <w:rsid w:val="007341DB"/>
    <w:rsid w:val="0073453D"/>
    <w:rsid w:val="007349C5"/>
    <w:rsid w:val="00735005"/>
    <w:rsid w:val="007351BE"/>
    <w:rsid w:val="0073581C"/>
    <w:rsid w:val="00735C62"/>
    <w:rsid w:val="00735FA2"/>
    <w:rsid w:val="00736188"/>
    <w:rsid w:val="007361C2"/>
    <w:rsid w:val="007362B4"/>
    <w:rsid w:val="00736598"/>
    <w:rsid w:val="00736801"/>
    <w:rsid w:val="00736F65"/>
    <w:rsid w:val="00736FAC"/>
    <w:rsid w:val="00737196"/>
    <w:rsid w:val="007372B7"/>
    <w:rsid w:val="00737909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9BA"/>
    <w:rsid w:val="007419DE"/>
    <w:rsid w:val="00741BE9"/>
    <w:rsid w:val="00741CF8"/>
    <w:rsid w:val="00741D8F"/>
    <w:rsid w:val="007420A7"/>
    <w:rsid w:val="00742117"/>
    <w:rsid w:val="0074217E"/>
    <w:rsid w:val="00742263"/>
    <w:rsid w:val="007423DA"/>
    <w:rsid w:val="007426DA"/>
    <w:rsid w:val="00742C89"/>
    <w:rsid w:val="00743187"/>
    <w:rsid w:val="0074334F"/>
    <w:rsid w:val="007436C9"/>
    <w:rsid w:val="00743A3C"/>
    <w:rsid w:val="00743A68"/>
    <w:rsid w:val="00743ABB"/>
    <w:rsid w:val="00743ADA"/>
    <w:rsid w:val="00743E72"/>
    <w:rsid w:val="0074414F"/>
    <w:rsid w:val="00744503"/>
    <w:rsid w:val="00744973"/>
    <w:rsid w:val="00744F2E"/>
    <w:rsid w:val="007451D0"/>
    <w:rsid w:val="00745527"/>
    <w:rsid w:val="00745534"/>
    <w:rsid w:val="007455AC"/>
    <w:rsid w:val="00745AAA"/>
    <w:rsid w:val="007464D0"/>
    <w:rsid w:val="00746634"/>
    <w:rsid w:val="007467B9"/>
    <w:rsid w:val="00746AAD"/>
    <w:rsid w:val="00746D72"/>
    <w:rsid w:val="00746F04"/>
    <w:rsid w:val="007471AB"/>
    <w:rsid w:val="007471D6"/>
    <w:rsid w:val="00747354"/>
    <w:rsid w:val="0074786B"/>
    <w:rsid w:val="0074797D"/>
    <w:rsid w:val="00747D37"/>
    <w:rsid w:val="00747D78"/>
    <w:rsid w:val="00747F02"/>
    <w:rsid w:val="007501BE"/>
    <w:rsid w:val="007503E4"/>
    <w:rsid w:val="007508BE"/>
    <w:rsid w:val="00750ADB"/>
    <w:rsid w:val="00750E34"/>
    <w:rsid w:val="00750EC8"/>
    <w:rsid w:val="00750ED8"/>
    <w:rsid w:val="00751058"/>
    <w:rsid w:val="00751BE6"/>
    <w:rsid w:val="0075201B"/>
    <w:rsid w:val="0075232B"/>
    <w:rsid w:val="007523E9"/>
    <w:rsid w:val="007525CC"/>
    <w:rsid w:val="00752741"/>
    <w:rsid w:val="00752892"/>
    <w:rsid w:val="00752B04"/>
    <w:rsid w:val="00752EC2"/>
    <w:rsid w:val="00753015"/>
    <w:rsid w:val="007531D6"/>
    <w:rsid w:val="00753237"/>
    <w:rsid w:val="007532AC"/>
    <w:rsid w:val="00753B4E"/>
    <w:rsid w:val="00754709"/>
    <w:rsid w:val="0075483B"/>
    <w:rsid w:val="00754A86"/>
    <w:rsid w:val="00754AD9"/>
    <w:rsid w:val="00754BC8"/>
    <w:rsid w:val="00754E32"/>
    <w:rsid w:val="00754FD8"/>
    <w:rsid w:val="00755249"/>
    <w:rsid w:val="0075526E"/>
    <w:rsid w:val="00755579"/>
    <w:rsid w:val="00755727"/>
    <w:rsid w:val="00755825"/>
    <w:rsid w:val="00755C02"/>
    <w:rsid w:val="007564C5"/>
    <w:rsid w:val="0075676B"/>
    <w:rsid w:val="00756834"/>
    <w:rsid w:val="00756CC1"/>
    <w:rsid w:val="00756F98"/>
    <w:rsid w:val="00756FCA"/>
    <w:rsid w:val="00757032"/>
    <w:rsid w:val="007574C2"/>
    <w:rsid w:val="00757547"/>
    <w:rsid w:val="0075760D"/>
    <w:rsid w:val="00757E1B"/>
    <w:rsid w:val="007601A2"/>
    <w:rsid w:val="007604FC"/>
    <w:rsid w:val="007607C0"/>
    <w:rsid w:val="00760F10"/>
    <w:rsid w:val="00760F31"/>
    <w:rsid w:val="00761310"/>
    <w:rsid w:val="00761378"/>
    <w:rsid w:val="007614C0"/>
    <w:rsid w:val="0076160F"/>
    <w:rsid w:val="00761715"/>
    <w:rsid w:val="007618E5"/>
    <w:rsid w:val="00761A87"/>
    <w:rsid w:val="00761FCF"/>
    <w:rsid w:val="00762034"/>
    <w:rsid w:val="007621D0"/>
    <w:rsid w:val="007622CB"/>
    <w:rsid w:val="00762588"/>
    <w:rsid w:val="00762654"/>
    <w:rsid w:val="0076290E"/>
    <w:rsid w:val="00762A03"/>
    <w:rsid w:val="00762D0F"/>
    <w:rsid w:val="007632FE"/>
    <w:rsid w:val="007633D6"/>
    <w:rsid w:val="0076385F"/>
    <w:rsid w:val="0076390A"/>
    <w:rsid w:val="00763B81"/>
    <w:rsid w:val="0076432E"/>
    <w:rsid w:val="007644B1"/>
    <w:rsid w:val="00764726"/>
    <w:rsid w:val="007649DC"/>
    <w:rsid w:val="00764A46"/>
    <w:rsid w:val="00764E6F"/>
    <w:rsid w:val="00764F19"/>
    <w:rsid w:val="00765145"/>
    <w:rsid w:val="007653A8"/>
    <w:rsid w:val="007658F3"/>
    <w:rsid w:val="00765B1C"/>
    <w:rsid w:val="00765D64"/>
    <w:rsid w:val="0076626D"/>
    <w:rsid w:val="007664DC"/>
    <w:rsid w:val="00766856"/>
    <w:rsid w:val="00766BC9"/>
    <w:rsid w:val="00766E2E"/>
    <w:rsid w:val="00767427"/>
    <w:rsid w:val="0076769E"/>
    <w:rsid w:val="007676DA"/>
    <w:rsid w:val="00767AED"/>
    <w:rsid w:val="00767B43"/>
    <w:rsid w:val="00767C41"/>
    <w:rsid w:val="00767EA6"/>
    <w:rsid w:val="00767F03"/>
    <w:rsid w:val="00767F9F"/>
    <w:rsid w:val="007704E8"/>
    <w:rsid w:val="007709FB"/>
    <w:rsid w:val="00770BFB"/>
    <w:rsid w:val="00770E7F"/>
    <w:rsid w:val="007711FC"/>
    <w:rsid w:val="007715FA"/>
    <w:rsid w:val="0077184B"/>
    <w:rsid w:val="00771B5D"/>
    <w:rsid w:val="00772168"/>
    <w:rsid w:val="007721DE"/>
    <w:rsid w:val="007722BE"/>
    <w:rsid w:val="00772693"/>
    <w:rsid w:val="0077290C"/>
    <w:rsid w:val="00772B69"/>
    <w:rsid w:val="00772F4F"/>
    <w:rsid w:val="0077328E"/>
    <w:rsid w:val="007732E0"/>
    <w:rsid w:val="00773441"/>
    <w:rsid w:val="007734C7"/>
    <w:rsid w:val="00773B22"/>
    <w:rsid w:val="0077413F"/>
    <w:rsid w:val="0077432E"/>
    <w:rsid w:val="00774686"/>
    <w:rsid w:val="00774723"/>
    <w:rsid w:val="00774752"/>
    <w:rsid w:val="007748C5"/>
    <w:rsid w:val="00774909"/>
    <w:rsid w:val="00774A42"/>
    <w:rsid w:val="00774A8E"/>
    <w:rsid w:val="00774D10"/>
    <w:rsid w:val="00774F22"/>
    <w:rsid w:val="00774FD1"/>
    <w:rsid w:val="00775281"/>
    <w:rsid w:val="007753B9"/>
    <w:rsid w:val="0077551E"/>
    <w:rsid w:val="007757D8"/>
    <w:rsid w:val="00775A5A"/>
    <w:rsid w:val="00775C73"/>
    <w:rsid w:val="00775C9F"/>
    <w:rsid w:val="00775D1D"/>
    <w:rsid w:val="00775E25"/>
    <w:rsid w:val="0077647D"/>
    <w:rsid w:val="00776D43"/>
    <w:rsid w:val="00776E11"/>
    <w:rsid w:val="00777195"/>
    <w:rsid w:val="00777339"/>
    <w:rsid w:val="007773CD"/>
    <w:rsid w:val="007776CC"/>
    <w:rsid w:val="00777B68"/>
    <w:rsid w:val="00777BE9"/>
    <w:rsid w:val="00777CB5"/>
    <w:rsid w:val="00777CF3"/>
    <w:rsid w:val="00777E80"/>
    <w:rsid w:val="00777EA8"/>
    <w:rsid w:val="00777FAD"/>
    <w:rsid w:val="00780304"/>
    <w:rsid w:val="007804F3"/>
    <w:rsid w:val="007807DB"/>
    <w:rsid w:val="007807DD"/>
    <w:rsid w:val="00780F39"/>
    <w:rsid w:val="00781068"/>
    <w:rsid w:val="007812BF"/>
    <w:rsid w:val="007814B0"/>
    <w:rsid w:val="00781554"/>
    <w:rsid w:val="007815AD"/>
    <w:rsid w:val="0078164B"/>
    <w:rsid w:val="00781B1E"/>
    <w:rsid w:val="007823EA"/>
    <w:rsid w:val="0078259F"/>
    <w:rsid w:val="00782642"/>
    <w:rsid w:val="00782899"/>
    <w:rsid w:val="00782BB6"/>
    <w:rsid w:val="00782D1C"/>
    <w:rsid w:val="00782DE7"/>
    <w:rsid w:val="00782EDE"/>
    <w:rsid w:val="00782F39"/>
    <w:rsid w:val="00782FAC"/>
    <w:rsid w:val="007830AB"/>
    <w:rsid w:val="0078344B"/>
    <w:rsid w:val="007834C4"/>
    <w:rsid w:val="00783963"/>
    <w:rsid w:val="00783DFC"/>
    <w:rsid w:val="007840E5"/>
    <w:rsid w:val="0078456B"/>
    <w:rsid w:val="00784597"/>
    <w:rsid w:val="00784B47"/>
    <w:rsid w:val="00784DBB"/>
    <w:rsid w:val="00784E75"/>
    <w:rsid w:val="007855B8"/>
    <w:rsid w:val="00785703"/>
    <w:rsid w:val="00785919"/>
    <w:rsid w:val="007859BE"/>
    <w:rsid w:val="00785C0F"/>
    <w:rsid w:val="00785CE9"/>
    <w:rsid w:val="00786018"/>
    <w:rsid w:val="0078614E"/>
    <w:rsid w:val="007863D2"/>
    <w:rsid w:val="00786729"/>
    <w:rsid w:val="0078692E"/>
    <w:rsid w:val="007869F8"/>
    <w:rsid w:val="00786B05"/>
    <w:rsid w:val="00786EDA"/>
    <w:rsid w:val="00787202"/>
    <w:rsid w:val="00787366"/>
    <w:rsid w:val="0078760C"/>
    <w:rsid w:val="007877BE"/>
    <w:rsid w:val="00787819"/>
    <w:rsid w:val="007878AD"/>
    <w:rsid w:val="00787ADC"/>
    <w:rsid w:val="00787AFB"/>
    <w:rsid w:val="00787C6A"/>
    <w:rsid w:val="00787DB0"/>
    <w:rsid w:val="00790626"/>
    <w:rsid w:val="00790919"/>
    <w:rsid w:val="00790DAF"/>
    <w:rsid w:val="00790DCD"/>
    <w:rsid w:val="00790DD1"/>
    <w:rsid w:val="00790E34"/>
    <w:rsid w:val="00791012"/>
    <w:rsid w:val="00791069"/>
    <w:rsid w:val="00791139"/>
    <w:rsid w:val="00791185"/>
    <w:rsid w:val="007916B1"/>
    <w:rsid w:val="007917B3"/>
    <w:rsid w:val="0079185B"/>
    <w:rsid w:val="00791B8A"/>
    <w:rsid w:val="00791D8F"/>
    <w:rsid w:val="00791DC6"/>
    <w:rsid w:val="0079210E"/>
    <w:rsid w:val="00792D74"/>
    <w:rsid w:val="00792F49"/>
    <w:rsid w:val="0079301C"/>
    <w:rsid w:val="00793293"/>
    <w:rsid w:val="007934E7"/>
    <w:rsid w:val="00793522"/>
    <w:rsid w:val="00793668"/>
    <w:rsid w:val="007938B5"/>
    <w:rsid w:val="00793A49"/>
    <w:rsid w:val="00793CC2"/>
    <w:rsid w:val="00793CF0"/>
    <w:rsid w:val="00793FBF"/>
    <w:rsid w:val="0079406C"/>
    <w:rsid w:val="00794259"/>
    <w:rsid w:val="007944E0"/>
    <w:rsid w:val="00794714"/>
    <w:rsid w:val="00794A7A"/>
    <w:rsid w:val="00794C37"/>
    <w:rsid w:val="00794FFB"/>
    <w:rsid w:val="00795621"/>
    <w:rsid w:val="00795880"/>
    <w:rsid w:val="00795A84"/>
    <w:rsid w:val="00795BE6"/>
    <w:rsid w:val="00795F9A"/>
    <w:rsid w:val="0079600D"/>
    <w:rsid w:val="0079650D"/>
    <w:rsid w:val="00796BD2"/>
    <w:rsid w:val="00796BDE"/>
    <w:rsid w:val="00796C65"/>
    <w:rsid w:val="0079709C"/>
    <w:rsid w:val="00797103"/>
    <w:rsid w:val="00797289"/>
    <w:rsid w:val="007976A3"/>
    <w:rsid w:val="00797AB8"/>
    <w:rsid w:val="00797C5D"/>
    <w:rsid w:val="007A015D"/>
    <w:rsid w:val="007A02BA"/>
    <w:rsid w:val="007A03BA"/>
    <w:rsid w:val="007A03FF"/>
    <w:rsid w:val="007A046F"/>
    <w:rsid w:val="007A04BF"/>
    <w:rsid w:val="007A0AF1"/>
    <w:rsid w:val="007A0B42"/>
    <w:rsid w:val="007A0CA8"/>
    <w:rsid w:val="007A0CB3"/>
    <w:rsid w:val="007A1058"/>
    <w:rsid w:val="007A111D"/>
    <w:rsid w:val="007A1297"/>
    <w:rsid w:val="007A1AB1"/>
    <w:rsid w:val="007A1DA3"/>
    <w:rsid w:val="007A1DDE"/>
    <w:rsid w:val="007A2141"/>
    <w:rsid w:val="007A2521"/>
    <w:rsid w:val="007A283F"/>
    <w:rsid w:val="007A2B25"/>
    <w:rsid w:val="007A2BED"/>
    <w:rsid w:val="007A31E6"/>
    <w:rsid w:val="007A3333"/>
    <w:rsid w:val="007A3770"/>
    <w:rsid w:val="007A3996"/>
    <w:rsid w:val="007A3BA2"/>
    <w:rsid w:val="007A3CD6"/>
    <w:rsid w:val="007A3DD1"/>
    <w:rsid w:val="007A3EDC"/>
    <w:rsid w:val="007A4132"/>
    <w:rsid w:val="007A41ED"/>
    <w:rsid w:val="007A465A"/>
    <w:rsid w:val="007A46A5"/>
    <w:rsid w:val="007A4883"/>
    <w:rsid w:val="007A4B8D"/>
    <w:rsid w:val="007A4C09"/>
    <w:rsid w:val="007A4C22"/>
    <w:rsid w:val="007A50F2"/>
    <w:rsid w:val="007A55B2"/>
    <w:rsid w:val="007A581F"/>
    <w:rsid w:val="007A5CD9"/>
    <w:rsid w:val="007A5FA5"/>
    <w:rsid w:val="007A614F"/>
    <w:rsid w:val="007A626D"/>
    <w:rsid w:val="007A646F"/>
    <w:rsid w:val="007A6A96"/>
    <w:rsid w:val="007A6AC6"/>
    <w:rsid w:val="007A6BAA"/>
    <w:rsid w:val="007A6C2A"/>
    <w:rsid w:val="007A73AA"/>
    <w:rsid w:val="007A7602"/>
    <w:rsid w:val="007B0348"/>
    <w:rsid w:val="007B051F"/>
    <w:rsid w:val="007B05D9"/>
    <w:rsid w:val="007B06F2"/>
    <w:rsid w:val="007B09B5"/>
    <w:rsid w:val="007B0C07"/>
    <w:rsid w:val="007B0D41"/>
    <w:rsid w:val="007B0D4A"/>
    <w:rsid w:val="007B0FB7"/>
    <w:rsid w:val="007B108A"/>
    <w:rsid w:val="007B12A7"/>
    <w:rsid w:val="007B12AC"/>
    <w:rsid w:val="007B12E7"/>
    <w:rsid w:val="007B1439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736"/>
    <w:rsid w:val="007B3AAB"/>
    <w:rsid w:val="007B3CD8"/>
    <w:rsid w:val="007B3E67"/>
    <w:rsid w:val="007B3ED8"/>
    <w:rsid w:val="007B4153"/>
    <w:rsid w:val="007B48C8"/>
    <w:rsid w:val="007B4A8B"/>
    <w:rsid w:val="007B4BE7"/>
    <w:rsid w:val="007B4FC6"/>
    <w:rsid w:val="007B520B"/>
    <w:rsid w:val="007B526F"/>
    <w:rsid w:val="007B5544"/>
    <w:rsid w:val="007B55D7"/>
    <w:rsid w:val="007B585C"/>
    <w:rsid w:val="007B5BCD"/>
    <w:rsid w:val="007B5EF0"/>
    <w:rsid w:val="007B5F61"/>
    <w:rsid w:val="007B603D"/>
    <w:rsid w:val="007B6323"/>
    <w:rsid w:val="007B6641"/>
    <w:rsid w:val="007B6654"/>
    <w:rsid w:val="007B6A57"/>
    <w:rsid w:val="007B6CCA"/>
    <w:rsid w:val="007B6DDF"/>
    <w:rsid w:val="007B6F97"/>
    <w:rsid w:val="007B6FFE"/>
    <w:rsid w:val="007B70FC"/>
    <w:rsid w:val="007B71BB"/>
    <w:rsid w:val="007B7257"/>
    <w:rsid w:val="007B745F"/>
    <w:rsid w:val="007B76AB"/>
    <w:rsid w:val="007B79B9"/>
    <w:rsid w:val="007B7AD3"/>
    <w:rsid w:val="007B7F18"/>
    <w:rsid w:val="007C031C"/>
    <w:rsid w:val="007C0D2F"/>
    <w:rsid w:val="007C109F"/>
    <w:rsid w:val="007C1236"/>
    <w:rsid w:val="007C1364"/>
    <w:rsid w:val="007C14D5"/>
    <w:rsid w:val="007C1574"/>
    <w:rsid w:val="007C2014"/>
    <w:rsid w:val="007C2168"/>
    <w:rsid w:val="007C2575"/>
    <w:rsid w:val="007C27C8"/>
    <w:rsid w:val="007C28B2"/>
    <w:rsid w:val="007C28D3"/>
    <w:rsid w:val="007C2A45"/>
    <w:rsid w:val="007C2CD6"/>
    <w:rsid w:val="007C3061"/>
    <w:rsid w:val="007C307B"/>
    <w:rsid w:val="007C34D0"/>
    <w:rsid w:val="007C38A7"/>
    <w:rsid w:val="007C3CEA"/>
    <w:rsid w:val="007C3E12"/>
    <w:rsid w:val="007C3E93"/>
    <w:rsid w:val="007C3F99"/>
    <w:rsid w:val="007C404B"/>
    <w:rsid w:val="007C413A"/>
    <w:rsid w:val="007C414F"/>
    <w:rsid w:val="007C417C"/>
    <w:rsid w:val="007C446B"/>
    <w:rsid w:val="007C448F"/>
    <w:rsid w:val="007C4A4A"/>
    <w:rsid w:val="007C4A74"/>
    <w:rsid w:val="007C4B59"/>
    <w:rsid w:val="007C4BDD"/>
    <w:rsid w:val="007C5207"/>
    <w:rsid w:val="007C53F2"/>
    <w:rsid w:val="007C5ACF"/>
    <w:rsid w:val="007C5CAE"/>
    <w:rsid w:val="007C5ED5"/>
    <w:rsid w:val="007C62F3"/>
    <w:rsid w:val="007C65DC"/>
    <w:rsid w:val="007C664B"/>
    <w:rsid w:val="007C6D03"/>
    <w:rsid w:val="007C6F6A"/>
    <w:rsid w:val="007C70B5"/>
    <w:rsid w:val="007C739E"/>
    <w:rsid w:val="007C7504"/>
    <w:rsid w:val="007C771A"/>
    <w:rsid w:val="007C7FAD"/>
    <w:rsid w:val="007D0109"/>
    <w:rsid w:val="007D01AE"/>
    <w:rsid w:val="007D07F0"/>
    <w:rsid w:val="007D0C9F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3C0"/>
    <w:rsid w:val="007D2454"/>
    <w:rsid w:val="007D2B1B"/>
    <w:rsid w:val="007D2B7F"/>
    <w:rsid w:val="007D2DB6"/>
    <w:rsid w:val="007D3285"/>
    <w:rsid w:val="007D32A3"/>
    <w:rsid w:val="007D3715"/>
    <w:rsid w:val="007D390C"/>
    <w:rsid w:val="007D3AE0"/>
    <w:rsid w:val="007D3C2B"/>
    <w:rsid w:val="007D3D1F"/>
    <w:rsid w:val="007D3FC2"/>
    <w:rsid w:val="007D40B6"/>
    <w:rsid w:val="007D40FA"/>
    <w:rsid w:val="007D4155"/>
    <w:rsid w:val="007D44C3"/>
    <w:rsid w:val="007D4894"/>
    <w:rsid w:val="007D4B06"/>
    <w:rsid w:val="007D4B78"/>
    <w:rsid w:val="007D4F86"/>
    <w:rsid w:val="007D552F"/>
    <w:rsid w:val="007D5B61"/>
    <w:rsid w:val="007D5D85"/>
    <w:rsid w:val="007D5FEC"/>
    <w:rsid w:val="007D60A5"/>
    <w:rsid w:val="007D60DD"/>
    <w:rsid w:val="007D61D9"/>
    <w:rsid w:val="007D6519"/>
    <w:rsid w:val="007D66A5"/>
    <w:rsid w:val="007D67E5"/>
    <w:rsid w:val="007D6808"/>
    <w:rsid w:val="007D6959"/>
    <w:rsid w:val="007D6B05"/>
    <w:rsid w:val="007D6D1B"/>
    <w:rsid w:val="007D6D9E"/>
    <w:rsid w:val="007D6DEA"/>
    <w:rsid w:val="007D6E06"/>
    <w:rsid w:val="007D6E2B"/>
    <w:rsid w:val="007D709A"/>
    <w:rsid w:val="007D76F8"/>
    <w:rsid w:val="007D781E"/>
    <w:rsid w:val="007D7AD0"/>
    <w:rsid w:val="007E026B"/>
    <w:rsid w:val="007E03D1"/>
    <w:rsid w:val="007E0578"/>
    <w:rsid w:val="007E0CD3"/>
    <w:rsid w:val="007E0E6D"/>
    <w:rsid w:val="007E0FB0"/>
    <w:rsid w:val="007E1056"/>
    <w:rsid w:val="007E1331"/>
    <w:rsid w:val="007E1976"/>
    <w:rsid w:val="007E19F7"/>
    <w:rsid w:val="007E1B50"/>
    <w:rsid w:val="007E1BBC"/>
    <w:rsid w:val="007E1C72"/>
    <w:rsid w:val="007E1CA3"/>
    <w:rsid w:val="007E1F44"/>
    <w:rsid w:val="007E1FE9"/>
    <w:rsid w:val="007E2097"/>
    <w:rsid w:val="007E2609"/>
    <w:rsid w:val="007E281E"/>
    <w:rsid w:val="007E2E6C"/>
    <w:rsid w:val="007E2EB7"/>
    <w:rsid w:val="007E32E8"/>
    <w:rsid w:val="007E34F2"/>
    <w:rsid w:val="007E35F5"/>
    <w:rsid w:val="007E36E3"/>
    <w:rsid w:val="007E39DF"/>
    <w:rsid w:val="007E3B3E"/>
    <w:rsid w:val="007E3DEC"/>
    <w:rsid w:val="007E3FF2"/>
    <w:rsid w:val="007E411D"/>
    <w:rsid w:val="007E42FC"/>
    <w:rsid w:val="007E43E7"/>
    <w:rsid w:val="007E4729"/>
    <w:rsid w:val="007E48D0"/>
    <w:rsid w:val="007E4A65"/>
    <w:rsid w:val="007E4DB7"/>
    <w:rsid w:val="007E4E13"/>
    <w:rsid w:val="007E5029"/>
    <w:rsid w:val="007E5398"/>
    <w:rsid w:val="007E5646"/>
    <w:rsid w:val="007E5777"/>
    <w:rsid w:val="007E5962"/>
    <w:rsid w:val="007E5B6B"/>
    <w:rsid w:val="007E5CC9"/>
    <w:rsid w:val="007E63AD"/>
    <w:rsid w:val="007E6534"/>
    <w:rsid w:val="007E6626"/>
    <w:rsid w:val="007E6906"/>
    <w:rsid w:val="007E6924"/>
    <w:rsid w:val="007E6B8E"/>
    <w:rsid w:val="007E6F26"/>
    <w:rsid w:val="007E6FA2"/>
    <w:rsid w:val="007E7559"/>
    <w:rsid w:val="007E760C"/>
    <w:rsid w:val="007E79C6"/>
    <w:rsid w:val="007E7E60"/>
    <w:rsid w:val="007F010C"/>
    <w:rsid w:val="007F02C2"/>
    <w:rsid w:val="007F0361"/>
    <w:rsid w:val="007F0396"/>
    <w:rsid w:val="007F03E4"/>
    <w:rsid w:val="007F0422"/>
    <w:rsid w:val="007F060C"/>
    <w:rsid w:val="007F0659"/>
    <w:rsid w:val="007F0AE3"/>
    <w:rsid w:val="007F0C17"/>
    <w:rsid w:val="007F0C47"/>
    <w:rsid w:val="007F0F90"/>
    <w:rsid w:val="007F1107"/>
    <w:rsid w:val="007F111C"/>
    <w:rsid w:val="007F1282"/>
    <w:rsid w:val="007F1A3C"/>
    <w:rsid w:val="007F1A89"/>
    <w:rsid w:val="007F1C60"/>
    <w:rsid w:val="007F1D57"/>
    <w:rsid w:val="007F2C6A"/>
    <w:rsid w:val="007F2E47"/>
    <w:rsid w:val="007F2FF7"/>
    <w:rsid w:val="007F3162"/>
    <w:rsid w:val="007F3382"/>
    <w:rsid w:val="007F35B5"/>
    <w:rsid w:val="007F372E"/>
    <w:rsid w:val="007F39D6"/>
    <w:rsid w:val="007F3A93"/>
    <w:rsid w:val="007F465D"/>
    <w:rsid w:val="007F46E0"/>
    <w:rsid w:val="007F4A8F"/>
    <w:rsid w:val="007F4AA1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078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800048"/>
    <w:rsid w:val="008001BA"/>
    <w:rsid w:val="0080054E"/>
    <w:rsid w:val="008007EF"/>
    <w:rsid w:val="00800931"/>
    <w:rsid w:val="00801BC3"/>
    <w:rsid w:val="00801C67"/>
    <w:rsid w:val="00801D91"/>
    <w:rsid w:val="0080231E"/>
    <w:rsid w:val="008023B6"/>
    <w:rsid w:val="00802769"/>
    <w:rsid w:val="00802A7B"/>
    <w:rsid w:val="00802ACA"/>
    <w:rsid w:val="0080375F"/>
    <w:rsid w:val="00803A47"/>
    <w:rsid w:val="00803DEF"/>
    <w:rsid w:val="008040B2"/>
    <w:rsid w:val="00804175"/>
    <w:rsid w:val="008043F2"/>
    <w:rsid w:val="008046B7"/>
    <w:rsid w:val="008048BF"/>
    <w:rsid w:val="00804AF0"/>
    <w:rsid w:val="00804E07"/>
    <w:rsid w:val="00804F0B"/>
    <w:rsid w:val="0080503D"/>
    <w:rsid w:val="008054F9"/>
    <w:rsid w:val="008059F6"/>
    <w:rsid w:val="00805C4A"/>
    <w:rsid w:val="00805C56"/>
    <w:rsid w:val="00805CCA"/>
    <w:rsid w:val="00805D1D"/>
    <w:rsid w:val="00805D93"/>
    <w:rsid w:val="00805EEE"/>
    <w:rsid w:val="00805FB7"/>
    <w:rsid w:val="00806129"/>
    <w:rsid w:val="008063B0"/>
    <w:rsid w:val="00806667"/>
    <w:rsid w:val="0080677D"/>
    <w:rsid w:val="00806D3E"/>
    <w:rsid w:val="00806E66"/>
    <w:rsid w:val="0080707E"/>
    <w:rsid w:val="00807431"/>
    <w:rsid w:val="008074E9"/>
    <w:rsid w:val="0080757A"/>
    <w:rsid w:val="00807B5A"/>
    <w:rsid w:val="00807BB4"/>
    <w:rsid w:val="00807C2E"/>
    <w:rsid w:val="00807D60"/>
    <w:rsid w:val="00807DCE"/>
    <w:rsid w:val="0081025D"/>
    <w:rsid w:val="00810596"/>
    <w:rsid w:val="008107C1"/>
    <w:rsid w:val="008108B0"/>
    <w:rsid w:val="0081098C"/>
    <w:rsid w:val="00810F7C"/>
    <w:rsid w:val="00811524"/>
    <w:rsid w:val="00811551"/>
    <w:rsid w:val="008116EC"/>
    <w:rsid w:val="008121E7"/>
    <w:rsid w:val="0081249E"/>
    <w:rsid w:val="0081250B"/>
    <w:rsid w:val="0081255B"/>
    <w:rsid w:val="00812767"/>
    <w:rsid w:val="0081281F"/>
    <w:rsid w:val="00812A4F"/>
    <w:rsid w:val="00812BDD"/>
    <w:rsid w:val="00812CF4"/>
    <w:rsid w:val="00812F12"/>
    <w:rsid w:val="00813066"/>
    <w:rsid w:val="008131BF"/>
    <w:rsid w:val="0081397B"/>
    <w:rsid w:val="00814209"/>
    <w:rsid w:val="008145C7"/>
    <w:rsid w:val="008145ED"/>
    <w:rsid w:val="0081465B"/>
    <w:rsid w:val="00814806"/>
    <w:rsid w:val="00814B6B"/>
    <w:rsid w:val="00815005"/>
    <w:rsid w:val="00815A61"/>
    <w:rsid w:val="00815AAE"/>
    <w:rsid w:val="00815BCC"/>
    <w:rsid w:val="00815BE1"/>
    <w:rsid w:val="008162C4"/>
    <w:rsid w:val="00816692"/>
    <w:rsid w:val="00816C38"/>
    <w:rsid w:val="00816CAA"/>
    <w:rsid w:val="00816E11"/>
    <w:rsid w:val="00817070"/>
    <w:rsid w:val="0081709E"/>
    <w:rsid w:val="008173D6"/>
    <w:rsid w:val="0081781A"/>
    <w:rsid w:val="00817A25"/>
    <w:rsid w:val="00817BCE"/>
    <w:rsid w:val="008201FB"/>
    <w:rsid w:val="00820553"/>
    <w:rsid w:val="008208A4"/>
    <w:rsid w:val="00820CE3"/>
    <w:rsid w:val="00820CEE"/>
    <w:rsid w:val="00820EBC"/>
    <w:rsid w:val="008212D5"/>
    <w:rsid w:val="0082143C"/>
    <w:rsid w:val="008217A3"/>
    <w:rsid w:val="00821AC9"/>
    <w:rsid w:val="00821B99"/>
    <w:rsid w:val="00821D1D"/>
    <w:rsid w:val="008220D2"/>
    <w:rsid w:val="00822146"/>
    <w:rsid w:val="0082228F"/>
    <w:rsid w:val="008222C0"/>
    <w:rsid w:val="008224C2"/>
    <w:rsid w:val="0082261C"/>
    <w:rsid w:val="008227BF"/>
    <w:rsid w:val="008228C4"/>
    <w:rsid w:val="00822989"/>
    <w:rsid w:val="00822A80"/>
    <w:rsid w:val="00822D4D"/>
    <w:rsid w:val="00822F74"/>
    <w:rsid w:val="008230DB"/>
    <w:rsid w:val="008232D0"/>
    <w:rsid w:val="00823AC9"/>
    <w:rsid w:val="00823F59"/>
    <w:rsid w:val="00824769"/>
    <w:rsid w:val="00824B74"/>
    <w:rsid w:val="00824F69"/>
    <w:rsid w:val="008252B1"/>
    <w:rsid w:val="008254EC"/>
    <w:rsid w:val="0082556F"/>
    <w:rsid w:val="008255DF"/>
    <w:rsid w:val="0082579E"/>
    <w:rsid w:val="0082585C"/>
    <w:rsid w:val="00825976"/>
    <w:rsid w:val="00825AED"/>
    <w:rsid w:val="00825C7C"/>
    <w:rsid w:val="00825CA8"/>
    <w:rsid w:val="008261E4"/>
    <w:rsid w:val="0082647A"/>
    <w:rsid w:val="0082668F"/>
    <w:rsid w:val="00826957"/>
    <w:rsid w:val="00826BC3"/>
    <w:rsid w:val="00826DA1"/>
    <w:rsid w:val="00826F9D"/>
    <w:rsid w:val="00827243"/>
    <w:rsid w:val="00827324"/>
    <w:rsid w:val="008273A6"/>
    <w:rsid w:val="008274AC"/>
    <w:rsid w:val="00827BC9"/>
    <w:rsid w:val="00827E45"/>
    <w:rsid w:val="00827F45"/>
    <w:rsid w:val="00827F7B"/>
    <w:rsid w:val="0083029E"/>
    <w:rsid w:val="00830608"/>
    <w:rsid w:val="00830C14"/>
    <w:rsid w:val="00830CCA"/>
    <w:rsid w:val="00830D2A"/>
    <w:rsid w:val="008311CC"/>
    <w:rsid w:val="008313E4"/>
    <w:rsid w:val="00831841"/>
    <w:rsid w:val="00831B32"/>
    <w:rsid w:val="00831EF5"/>
    <w:rsid w:val="008324F4"/>
    <w:rsid w:val="00832915"/>
    <w:rsid w:val="00832A5B"/>
    <w:rsid w:val="008331DC"/>
    <w:rsid w:val="00833880"/>
    <w:rsid w:val="00833AA5"/>
    <w:rsid w:val="0083411F"/>
    <w:rsid w:val="008341F6"/>
    <w:rsid w:val="00834312"/>
    <w:rsid w:val="00834359"/>
    <w:rsid w:val="008346D7"/>
    <w:rsid w:val="008349E8"/>
    <w:rsid w:val="00834C10"/>
    <w:rsid w:val="0083521C"/>
    <w:rsid w:val="00835253"/>
    <w:rsid w:val="008353E3"/>
    <w:rsid w:val="00835458"/>
    <w:rsid w:val="00835C7C"/>
    <w:rsid w:val="008363D5"/>
    <w:rsid w:val="008369CC"/>
    <w:rsid w:val="00836AF3"/>
    <w:rsid w:val="00836C77"/>
    <w:rsid w:val="00837473"/>
    <w:rsid w:val="008375B4"/>
    <w:rsid w:val="00837663"/>
    <w:rsid w:val="00837731"/>
    <w:rsid w:val="00837ED3"/>
    <w:rsid w:val="00837FCA"/>
    <w:rsid w:val="00840532"/>
    <w:rsid w:val="008407D1"/>
    <w:rsid w:val="008409B4"/>
    <w:rsid w:val="008409E1"/>
    <w:rsid w:val="00840DDA"/>
    <w:rsid w:val="008410C6"/>
    <w:rsid w:val="00841324"/>
    <w:rsid w:val="008415F4"/>
    <w:rsid w:val="0084162B"/>
    <w:rsid w:val="00841636"/>
    <w:rsid w:val="008416E3"/>
    <w:rsid w:val="00841875"/>
    <w:rsid w:val="008419DB"/>
    <w:rsid w:val="00841A8E"/>
    <w:rsid w:val="00841E6E"/>
    <w:rsid w:val="0084245F"/>
    <w:rsid w:val="00842534"/>
    <w:rsid w:val="008429E6"/>
    <w:rsid w:val="00842DAC"/>
    <w:rsid w:val="00842DD0"/>
    <w:rsid w:val="00843043"/>
    <w:rsid w:val="008432B4"/>
    <w:rsid w:val="008433BF"/>
    <w:rsid w:val="008435F0"/>
    <w:rsid w:val="008435F4"/>
    <w:rsid w:val="00843B82"/>
    <w:rsid w:val="00843BA4"/>
    <w:rsid w:val="00843D73"/>
    <w:rsid w:val="00843F71"/>
    <w:rsid w:val="0084412D"/>
    <w:rsid w:val="008441B3"/>
    <w:rsid w:val="00844579"/>
    <w:rsid w:val="00844611"/>
    <w:rsid w:val="0084473D"/>
    <w:rsid w:val="00844784"/>
    <w:rsid w:val="00844A89"/>
    <w:rsid w:val="00845663"/>
    <w:rsid w:val="008456F6"/>
    <w:rsid w:val="00845D47"/>
    <w:rsid w:val="00845F06"/>
    <w:rsid w:val="00845FF6"/>
    <w:rsid w:val="0084613E"/>
    <w:rsid w:val="00846243"/>
    <w:rsid w:val="0084644E"/>
    <w:rsid w:val="00846488"/>
    <w:rsid w:val="00846506"/>
    <w:rsid w:val="008465CE"/>
    <w:rsid w:val="00846609"/>
    <w:rsid w:val="008470F2"/>
    <w:rsid w:val="00847170"/>
    <w:rsid w:val="00847815"/>
    <w:rsid w:val="00847836"/>
    <w:rsid w:val="00847A71"/>
    <w:rsid w:val="00847EA7"/>
    <w:rsid w:val="00850030"/>
    <w:rsid w:val="00850177"/>
    <w:rsid w:val="008501C9"/>
    <w:rsid w:val="0085075D"/>
    <w:rsid w:val="00850982"/>
    <w:rsid w:val="00850D3B"/>
    <w:rsid w:val="00851069"/>
    <w:rsid w:val="0085144F"/>
    <w:rsid w:val="00851481"/>
    <w:rsid w:val="008516CD"/>
    <w:rsid w:val="00851861"/>
    <w:rsid w:val="008519B3"/>
    <w:rsid w:val="008519D8"/>
    <w:rsid w:val="00851AAD"/>
    <w:rsid w:val="00851C12"/>
    <w:rsid w:val="00851D33"/>
    <w:rsid w:val="00851D9B"/>
    <w:rsid w:val="00851F95"/>
    <w:rsid w:val="00851FF7"/>
    <w:rsid w:val="008520C6"/>
    <w:rsid w:val="008521AC"/>
    <w:rsid w:val="0085249E"/>
    <w:rsid w:val="008524F0"/>
    <w:rsid w:val="00852A8C"/>
    <w:rsid w:val="00852DCA"/>
    <w:rsid w:val="00853332"/>
    <w:rsid w:val="0085359C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53"/>
    <w:rsid w:val="0085643B"/>
    <w:rsid w:val="0085649F"/>
    <w:rsid w:val="0085663D"/>
    <w:rsid w:val="0085668C"/>
    <w:rsid w:val="0085675A"/>
    <w:rsid w:val="0085693A"/>
    <w:rsid w:val="00856D46"/>
    <w:rsid w:val="00856F0F"/>
    <w:rsid w:val="0085718A"/>
    <w:rsid w:val="0085730E"/>
    <w:rsid w:val="00857391"/>
    <w:rsid w:val="008573C8"/>
    <w:rsid w:val="0085758E"/>
    <w:rsid w:val="008576C5"/>
    <w:rsid w:val="00857781"/>
    <w:rsid w:val="008577F7"/>
    <w:rsid w:val="00857B46"/>
    <w:rsid w:val="00857F49"/>
    <w:rsid w:val="0086050C"/>
    <w:rsid w:val="00860832"/>
    <w:rsid w:val="0086083D"/>
    <w:rsid w:val="00860AA7"/>
    <w:rsid w:val="00860B0A"/>
    <w:rsid w:val="00860B3D"/>
    <w:rsid w:val="00860CF4"/>
    <w:rsid w:val="00860DF7"/>
    <w:rsid w:val="00861103"/>
    <w:rsid w:val="00861314"/>
    <w:rsid w:val="0086177C"/>
    <w:rsid w:val="00861A00"/>
    <w:rsid w:val="00861A6E"/>
    <w:rsid w:val="008620A9"/>
    <w:rsid w:val="008621D0"/>
    <w:rsid w:val="00862753"/>
    <w:rsid w:val="00862853"/>
    <w:rsid w:val="0086292C"/>
    <w:rsid w:val="00862A8A"/>
    <w:rsid w:val="00862B3A"/>
    <w:rsid w:val="00862C5F"/>
    <w:rsid w:val="00863281"/>
    <w:rsid w:val="0086328F"/>
    <w:rsid w:val="00863AB6"/>
    <w:rsid w:val="00863B65"/>
    <w:rsid w:val="00863C19"/>
    <w:rsid w:val="00863CC4"/>
    <w:rsid w:val="0086418B"/>
    <w:rsid w:val="008643B3"/>
    <w:rsid w:val="008644EF"/>
    <w:rsid w:val="0086471C"/>
    <w:rsid w:val="0086481B"/>
    <w:rsid w:val="00864A67"/>
    <w:rsid w:val="00864BAB"/>
    <w:rsid w:val="00864C83"/>
    <w:rsid w:val="00864E4E"/>
    <w:rsid w:val="00865518"/>
    <w:rsid w:val="0086554F"/>
    <w:rsid w:val="008659BC"/>
    <w:rsid w:val="00865B66"/>
    <w:rsid w:val="00866107"/>
    <w:rsid w:val="00866595"/>
    <w:rsid w:val="00866BA5"/>
    <w:rsid w:val="00866EED"/>
    <w:rsid w:val="00866F52"/>
    <w:rsid w:val="00867C8D"/>
    <w:rsid w:val="0087012C"/>
    <w:rsid w:val="0087099E"/>
    <w:rsid w:val="00870DA6"/>
    <w:rsid w:val="008710EC"/>
    <w:rsid w:val="0087113A"/>
    <w:rsid w:val="00871184"/>
    <w:rsid w:val="008712D9"/>
    <w:rsid w:val="0087135B"/>
    <w:rsid w:val="008714D3"/>
    <w:rsid w:val="0087151C"/>
    <w:rsid w:val="008715CA"/>
    <w:rsid w:val="00871879"/>
    <w:rsid w:val="008719F2"/>
    <w:rsid w:val="00871A4C"/>
    <w:rsid w:val="00871C01"/>
    <w:rsid w:val="00871F4D"/>
    <w:rsid w:val="0087241D"/>
    <w:rsid w:val="008726FD"/>
    <w:rsid w:val="00872944"/>
    <w:rsid w:val="00872BE2"/>
    <w:rsid w:val="008732D9"/>
    <w:rsid w:val="00873370"/>
    <w:rsid w:val="00873538"/>
    <w:rsid w:val="00873C66"/>
    <w:rsid w:val="00873FFE"/>
    <w:rsid w:val="00874016"/>
    <w:rsid w:val="0087449A"/>
    <w:rsid w:val="00874729"/>
    <w:rsid w:val="00874923"/>
    <w:rsid w:val="008749BC"/>
    <w:rsid w:val="008749E8"/>
    <w:rsid w:val="00874CB4"/>
    <w:rsid w:val="00874D28"/>
    <w:rsid w:val="00874FD5"/>
    <w:rsid w:val="00875397"/>
    <w:rsid w:val="008753BF"/>
    <w:rsid w:val="00875485"/>
    <w:rsid w:val="00875CDB"/>
    <w:rsid w:val="00875D06"/>
    <w:rsid w:val="00875E91"/>
    <w:rsid w:val="0087613F"/>
    <w:rsid w:val="008762E1"/>
    <w:rsid w:val="008763EB"/>
    <w:rsid w:val="0087672C"/>
    <w:rsid w:val="0087673B"/>
    <w:rsid w:val="008768F5"/>
    <w:rsid w:val="00876EEA"/>
    <w:rsid w:val="00876F09"/>
    <w:rsid w:val="00877002"/>
    <w:rsid w:val="00877572"/>
    <w:rsid w:val="00877641"/>
    <w:rsid w:val="0087765E"/>
    <w:rsid w:val="00877833"/>
    <w:rsid w:val="00877AE7"/>
    <w:rsid w:val="00877BE6"/>
    <w:rsid w:val="008800B4"/>
    <w:rsid w:val="00880240"/>
    <w:rsid w:val="00880584"/>
    <w:rsid w:val="008807BB"/>
    <w:rsid w:val="008807D8"/>
    <w:rsid w:val="008809BC"/>
    <w:rsid w:val="00880B58"/>
    <w:rsid w:val="00880C95"/>
    <w:rsid w:val="00880CAF"/>
    <w:rsid w:val="00880EF9"/>
    <w:rsid w:val="00881A10"/>
    <w:rsid w:val="00881AAB"/>
    <w:rsid w:val="00881C08"/>
    <w:rsid w:val="00881CA2"/>
    <w:rsid w:val="00881DE5"/>
    <w:rsid w:val="00881E3C"/>
    <w:rsid w:val="0088207D"/>
    <w:rsid w:val="008822F9"/>
    <w:rsid w:val="0088230B"/>
    <w:rsid w:val="00882472"/>
    <w:rsid w:val="00882488"/>
    <w:rsid w:val="008824AA"/>
    <w:rsid w:val="00882D64"/>
    <w:rsid w:val="00882E03"/>
    <w:rsid w:val="008832E2"/>
    <w:rsid w:val="008832ED"/>
    <w:rsid w:val="008834BE"/>
    <w:rsid w:val="0088383B"/>
    <w:rsid w:val="0088396D"/>
    <w:rsid w:val="00883D0A"/>
    <w:rsid w:val="00884310"/>
    <w:rsid w:val="00884721"/>
    <w:rsid w:val="00884BC6"/>
    <w:rsid w:val="00884EBB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D4F"/>
    <w:rsid w:val="00886F5C"/>
    <w:rsid w:val="00887951"/>
    <w:rsid w:val="00887A03"/>
    <w:rsid w:val="00887A9B"/>
    <w:rsid w:val="00887B46"/>
    <w:rsid w:val="00887C32"/>
    <w:rsid w:val="00887E44"/>
    <w:rsid w:val="008901F1"/>
    <w:rsid w:val="008902C8"/>
    <w:rsid w:val="00890A92"/>
    <w:rsid w:val="00890BAB"/>
    <w:rsid w:val="008910D4"/>
    <w:rsid w:val="0089113C"/>
    <w:rsid w:val="008911DD"/>
    <w:rsid w:val="00891318"/>
    <w:rsid w:val="008913DC"/>
    <w:rsid w:val="008914CE"/>
    <w:rsid w:val="008917DC"/>
    <w:rsid w:val="008918B1"/>
    <w:rsid w:val="00891AE3"/>
    <w:rsid w:val="00891E6B"/>
    <w:rsid w:val="00892596"/>
    <w:rsid w:val="008925E3"/>
    <w:rsid w:val="008927FE"/>
    <w:rsid w:val="0089297F"/>
    <w:rsid w:val="00892D9A"/>
    <w:rsid w:val="00893085"/>
    <w:rsid w:val="008930F4"/>
    <w:rsid w:val="008934F6"/>
    <w:rsid w:val="00893537"/>
    <w:rsid w:val="00893783"/>
    <w:rsid w:val="00893827"/>
    <w:rsid w:val="008938FD"/>
    <w:rsid w:val="008939C6"/>
    <w:rsid w:val="00893D9D"/>
    <w:rsid w:val="008940E7"/>
    <w:rsid w:val="008942F2"/>
    <w:rsid w:val="00894311"/>
    <w:rsid w:val="0089449A"/>
    <w:rsid w:val="008946EB"/>
    <w:rsid w:val="008947E5"/>
    <w:rsid w:val="008948C4"/>
    <w:rsid w:val="00894EEE"/>
    <w:rsid w:val="00894FA7"/>
    <w:rsid w:val="0089518D"/>
    <w:rsid w:val="008952C7"/>
    <w:rsid w:val="008952C9"/>
    <w:rsid w:val="00895419"/>
    <w:rsid w:val="0089569F"/>
    <w:rsid w:val="00895713"/>
    <w:rsid w:val="008957BE"/>
    <w:rsid w:val="008959A0"/>
    <w:rsid w:val="0089621A"/>
    <w:rsid w:val="00896426"/>
    <w:rsid w:val="00896465"/>
    <w:rsid w:val="008964FF"/>
    <w:rsid w:val="00896AF4"/>
    <w:rsid w:val="00896DC2"/>
    <w:rsid w:val="00896E11"/>
    <w:rsid w:val="00897262"/>
    <w:rsid w:val="00897341"/>
    <w:rsid w:val="00897795"/>
    <w:rsid w:val="008978FB"/>
    <w:rsid w:val="00897D55"/>
    <w:rsid w:val="00897F43"/>
    <w:rsid w:val="008A00E4"/>
    <w:rsid w:val="008A027F"/>
    <w:rsid w:val="008A085A"/>
    <w:rsid w:val="008A0869"/>
    <w:rsid w:val="008A0A0A"/>
    <w:rsid w:val="008A0B38"/>
    <w:rsid w:val="008A0B91"/>
    <w:rsid w:val="008A129D"/>
    <w:rsid w:val="008A14D8"/>
    <w:rsid w:val="008A152B"/>
    <w:rsid w:val="008A159E"/>
    <w:rsid w:val="008A178B"/>
    <w:rsid w:val="008A188D"/>
    <w:rsid w:val="008A1AC0"/>
    <w:rsid w:val="008A1BF0"/>
    <w:rsid w:val="008A1C9D"/>
    <w:rsid w:val="008A1CED"/>
    <w:rsid w:val="008A1E08"/>
    <w:rsid w:val="008A207C"/>
    <w:rsid w:val="008A228C"/>
    <w:rsid w:val="008A2327"/>
    <w:rsid w:val="008A2408"/>
    <w:rsid w:val="008A242D"/>
    <w:rsid w:val="008A26A5"/>
    <w:rsid w:val="008A29FD"/>
    <w:rsid w:val="008A2ABB"/>
    <w:rsid w:val="008A2BC7"/>
    <w:rsid w:val="008A2CB2"/>
    <w:rsid w:val="008A2D53"/>
    <w:rsid w:val="008A336B"/>
    <w:rsid w:val="008A352D"/>
    <w:rsid w:val="008A3BFB"/>
    <w:rsid w:val="008A3C4E"/>
    <w:rsid w:val="008A3F84"/>
    <w:rsid w:val="008A438E"/>
    <w:rsid w:val="008A4604"/>
    <w:rsid w:val="008A4659"/>
    <w:rsid w:val="008A4C4D"/>
    <w:rsid w:val="008A4E04"/>
    <w:rsid w:val="008A4F01"/>
    <w:rsid w:val="008A5A71"/>
    <w:rsid w:val="008A6214"/>
    <w:rsid w:val="008A6608"/>
    <w:rsid w:val="008A663B"/>
    <w:rsid w:val="008A7D7A"/>
    <w:rsid w:val="008B0059"/>
    <w:rsid w:val="008B0062"/>
    <w:rsid w:val="008B01C9"/>
    <w:rsid w:val="008B0324"/>
    <w:rsid w:val="008B0430"/>
    <w:rsid w:val="008B04FB"/>
    <w:rsid w:val="008B09A3"/>
    <w:rsid w:val="008B0A14"/>
    <w:rsid w:val="008B0D29"/>
    <w:rsid w:val="008B10F1"/>
    <w:rsid w:val="008B1252"/>
    <w:rsid w:val="008B14F6"/>
    <w:rsid w:val="008B169A"/>
    <w:rsid w:val="008B1BBE"/>
    <w:rsid w:val="008B1C3A"/>
    <w:rsid w:val="008B1DF8"/>
    <w:rsid w:val="008B1F18"/>
    <w:rsid w:val="008B224B"/>
    <w:rsid w:val="008B2275"/>
    <w:rsid w:val="008B22E8"/>
    <w:rsid w:val="008B24BC"/>
    <w:rsid w:val="008B2535"/>
    <w:rsid w:val="008B2636"/>
    <w:rsid w:val="008B2905"/>
    <w:rsid w:val="008B2EAA"/>
    <w:rsid w:val="008B2EE3"/>
    <w:rsid w:val="008B3393"/>
    <w:rsid w:val="008B3559"/>
    <w:rsid w:val="008B36E1"/>
    <w:rsid w:val="008B3969"/>
    <w:rsid w:val="008B3A33"/>
    <w:rsid w:val="008B3C3B"/>
    <w:rsid w:val="008B3EA1"/>
    <w:rsid w:val="008B403D"/>
    <w:rsid w:val="008B420E"/>
    <w:rsid w:val="008B4417"/>
    <w:rsid w:val="008B45C9"/>
    <w:rsid w:val="008B46BC"/>
    <w:rsid w:val="008B4FE6"/>
    <w:rsid w:val="008B5468"/>
    <w:rsid w:val="008B5885"/>
    <w:rsid w:val="008B5A83"/>
    <w:rsid w:val="008B5E77"/>
    <w:rsid w:val="008B60BE"/>
    <w:rsid w:val="008B6322"/>
    <w:rsid w:val="008B6A78"/>
    <w:rsid w:val="008B6D30"/>
    <w:rsid w:val="008B6D6D"/>
    <w:rsid w:val="008B6D83"/>
    <w:rsid w:val="008B6DD8"/>
    <w:rsid w:val="008B7177"/>
    <w:rsid w:val="008B7F76"/>
    <w:rsid w:val="008C01B0"/>
    <w:rsid w:val="008C0652"/>
    <w:rsid w:val="008C0857"/>
    <w:rsid w:val="008C0961"/>
    <w:rsid w:val="008C0C8C"/>
    <w:rsid w:val="008C0E3C"/>
    <w:rsid w:val="008C0EF0"/>
    <w:rsid w:val="008C1126"/>
    <w:rsid w:val="008C125D"/>
    <w:rsid w:val="008C1658"/>
    <w:rsid w:val="008C17A9"/>
    <w:rsid w:val="008C1928"/>
    <w:rsid w:val="008C1996"/>
    <w:rsid w:val="008C1A65"/>
    <w:rsid w:val="008C1AE2"/>
    <w:rsid w:val="008C1B7C"/>
    <w:rsid w:val="008C1D9F"/>
    <w:rsid w:val="008C2195"/>
    <w:rsid w:val="008C228F"/>
    <w:rsid w:val="008C2531"/>
    <w:rsid w:val="008C28AB"/>
    <w:rsid w:val="008C2C97"/>
    <w:rsid w:val="008C3452"/>
    <w:rsid w:val="008C3634"/>
    <w:rsid w:val="008C364C"/>
    <w:rsid w:val="008C3A64"/>
    <w:rsid w:val="008C3F66"/>
    <w:rsid w:val="008C425F"/>
    <w:rsid w:val="008C48AB"/>
    <w:rsid w:val="008C48AF"/>
    <w:rsid w:val="008C49A6"/>
    <w:rsid w:val="008C4A02"/>
    <w:rsid w:val="008C4BD5"/>
    <w:rsid w:val="008C4BD6"/>
    <w:rsid w:val="008C4BEF"/>
    <w:rsid w:val="008C4F96"/>
    <w:rsid w:val="008C50D1"/>
    <w:rsid w:val="008C5930"/>
    <w:rsid w:val="008C5CE7"/>
    <w:rsid w:val="008C5E39"/>
    <w:rsid w:val="008C63B6"/>
    <w:rsid w:val="008C6491"/>
    <w:rsid w:val="008C651F"/>
    <w:rsid w:val="008C6874"/>
    <w:rsid w:val="008C6A31"/>
    <w:rsid w:val="008C6AB4"/>
    <w:rsid w:val="008C6B48"/>
    <w:rsid w:val="008C6B65"/>
    <w:rsid w:val="008C709A"/>
    <w:rsid w:val="008C70E5"/>
    <w:rsid w:val="008C77A3"/>
    <w:rsid w:val="008C7D2E"/>
    <w:rsid w:val="008C7EDA"/>
    <w:rsid w:val="008C7F47"/>
    <w:rsid w:val="008D004C"/>
    <w:rsid w:val="008D047C"/>
    <w:rsid w:val="008D0565"/>
    <w:rsid w:val="008D06F6"/>
    <w:rsid w:val="008D0A34"/>
    <w:rsid w:val="008D0ACD"/>
    <w:rsid w:val="008D0CCA"/>
    <w:rsid w:val="008D10DE"/>
    <w:rsid w:val="008D12DF"/>
    <w:rsid w:val="008D13F7"/>
    <w:rsid w:val="008D14A2"/>
    <w:rsid w:val="008D154F"/>
    <w:rsid w:val="008D19C7"/>
    <w:rsid w:val="008D1B47"/>
    <w:rsid w:val="008D1CA0"/>
    <w:rsid w:val="008D1D9D"/>
    <w:rsid w:val="008D24D5"/>
    <w:rsid w:val="008D2582"/>
    <w:rsid w:val="008D29B8"/>
    <w:rsid w:val="008D29E7"/>
    <w:rsid w:val="008D2A21"/>
    <w:rsid w:val="008D2C15"/>
    <w:rsid w:val="008D2D1E"/>
    <w:rsid w:val="008D3706"/>
    <w:rsid w:val="008D3806"/>
    <w:rsid w:val="008D3D3C"/>
    <w:rsid w:val="008D41DA"/>
    <w:rsid w:val="008D4254"/>
    <w:rsid w:val="008D42DF"/>
    <w:rsid w:val="008D42EE"/>
    <w:rsid w:val="008D4409"/>
    <w:rsid w:val="008D4A3D"/>
    <w:rsid w:val="008D4E0F"/>
    <w:rsid w:val="008D51DB"/>
    <w:rsid w:val="008D53DC"/>
    <w:rsid w:val="008D53FE"/>
    <w:rsid w:val="008D5693"/>
    <w:rsid w:val="008D588A"/>
    <w:rsid w:val="008D5B84"/>
    <w:rsid w:val="008D5DB6"/>
    <w:rsid w:val="008D5EAC"/>
    <w:rsid w:val="008D5EE7"/>
    <w:rsid w:val="008D611E"/>
    <w:rsid w:val="008D6387"/>
    <w:rsid w:val="008D664C"/>
    <w:rsid w:val="008D679C"/>
    <w:rsid w:val="008D67FF"/>
    <w:rsid w:val="008D7981"/>
    <w:rsid w:val="008D7989"/>
    <w:rsid w:val="008D7FD8"/>
    <w:rsid w:val="008E027F"/>
    <w:rsid w:val="008E0440"/>
    <w:rsid w:val="008E0457"/>
    <w:rsid w:val="008E05A7"/>
    <w:rsid w:val="008E0AFE"/>
    <w:rsid w:val="008E0BF4"/>
    <w:rsid w:val="008E0D4B"/>
    <w:rsid w:val="008E0F73"/>
    <w:rsid w:val="008E105F"/>
    <w:rsid w:val="008E1511"/>
    <w:rsid w:val="008E16A6"/>
    <w:rsid w:val="008E1C50"/>
    <w:rsid w:val="008E1E2D"/>
    <w:rsid w:val="008E1EFE"/>
    <w:rsid w:val="008E1F7A"/>
    <w:rsid w:val="008E202E"/>
    <w:rsid w:val="008E2151"/>
    <w:rsid w:val="008E26C9"/>
    <w:rsid w:val="008E2A44"/>
    <w:rsid w:val="008E3094"/>
    <w:rsid w:val="008E320D"/>
    <w:rsid w:val="008E33B7"/>
    <w:rsid w:val="008E389A"/>
    <w:rsid w:val="008E3B21"/>
    <w:rsid w:val="008E3C1A"/>
    <w:rsid w:val="008E411C"/>
    <w:rsid w:val="008E43F9"/>
    <w:rsid w:val="008E443A"/>
    <w:rsid w:val="008E4A62"/>
    <w:rsid w:val="008E4EC4"/>
    <w:rsid w:val="008E5A95"/>
    <w:rsid w:val="008E5B59"/>
    <w:rsid w:val="008E5D2E"/>
    <w:rsid w:val="008E5DD5"/>
    <w:rsid w:val="008E5EF5"/>
    <w:rsid w:val="008E609C"/>
    <w:rsid w:val="008E6196"/>
    <w:rsid w:val="008E6251"/>
    <w:rsid w:val="008E629F"/>
    <w:rsid w:val="008E6372"/>
    <w:rsid w:val="008E64ED"/>
    <w:rsid w:val="008E666A"/>
    <w:rsid w:val="008E66C5"/>
    <w:rsid w:val="008E69B4"/>
    <w:rsid w:val="008E6DD4"/>
    <w:rsid w:val="008E6E0F"/>
    <w:rsid w:val="008E716F"/>
    <w:rsid w:val="008E72D2"/>
    <w:rsid w:val="008E77DC"/>
    <w:rsid w:val="008E77FF"/>
    <w:rsid w:val="008E795E"/>
    <w:rsid w:val="008E7DE7"/>
    <w:rsid w:val="008E7F7A"/>
    <w:rsid w:val="008F0650"/>
    <w:rsid w:val="008F09DC"/>
    <w:rsid w:val="008F0B05"/>
    <w:rsid w:val="008F0B59"/>
    <w:rsid w:val="008F0ED8"/>
    <w:rsid w:val="008F1006"/>
    <w:rsid w:val="008F1619"/>
    <w:rsid w:val="008F177C"/>
    <w:rsid w:val="008F17F3"/>
    <w:rsid w:val="008F1833"/>
    <w:rsid w:val="008F1A4A"/>
    <w:rsid w:val="008F1D2E"/>
    <w:rsid w:val="008F1FD5"/>
    <w:rsid w:val="008F22A0"/>
    <w:rsid w:val="008F24D4"/>
    <w:rsid w:val="008F25D5"/>
    <w:rsid w:val="008F26C0"/>
    <w:rsid w:val="008F2985"/>
    <w:rsid w:val="008F2A87"/>
    <w:rsid w:val="008F2E65"/>
    <w:rsid w:val="008F3135"/>
    <w:rsid w:val="008F32D5"/>
    <w:rsid w:val="008F336A"/>
    <w:rsid w:val="008F3667"/>
    <w:rsid w:val="008F3B58"/>
    <w:rsid w:val="008F3F48"/>
    <w:rsid w:val="008F4184"/>
    <w:rsid w:val="008F47A3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DF6"/>
    <w:rsid w:val="008F5F17"/>
    <w:rsid w:val="008F6047"/>
    <w:rsid w:val="008F6123"/>
    <w:rsid w:val="008F625B"/>
    <w:rsid w:val="008F6448"/>
    <w:rsid w:val="008F64FD"/>
    <w:rsid w:val="008F656C"/>
    <w:rsid w:val="008F6852"/>
    <w:rsid w:val="008F6884"/>
    <w:rsid w:val="008F68B7"/>
    <w:rsid w:val="008F6969"/>
    <w:rsid w:val="008F6A30"/>
    <w:rsid w:val="008F6DD9"/>
    <w:rsid w:val="008F6F36"/>
    <w:rsid w:val="008F7144"/>
    <w:rsid w:val="008F717B"/>
    <w:rsid w:val="008F7FAE"/>
    <w:rsid w:val="00900156"/>
    <w:rsid w:val="0090022D"/>
    <w:rsid w:val="009003EB"/>
    <w:rsid w:val="009005EB"/>
    <w:rsid w:val="009009EF"/>
    <w:rsid w:val="00900C3D"/>
    <w:rsid w:val="009010EC"/>
    <w:rsid w:val="00902538"/>
    <w:rsid w:val="00902541"/>
    <w:rsid w:val="009025FD"/>
    <w:rsid w:val="009027DB"/>
    <w:rsid w:val="00902CA0"/>
    <w:rsid w:val="00902D76"/>
    <w:rsid w:val="00903001"/>
    <w:rsid w:val="0090306A"/>
    <w:rsid w:val="0090324A"/>
    <w:rsid w:val="00903518"/>
    <w:rsid w:val="00903A54"/>
    <w:rsid w:val="00903DEC"/>
    <w:rsid w:val="00903EC7"/>
    <w:rsid w:val="009041B6"/>
    <w:rsid w:val="009042BE"/>
    <w:rsid w:val="009045F2"/>
    <w:rsid w:val="009047C1"/>
    <w:rsid w:val="00904B20"/>
    <w:rsid w:val="00904BF9"/>
    <w:rsid w:val="00904D07"/>
    <w:rsid w:val="00904E27"/>
    <w:rsid w:val="009050BF"/>
    <w:rsid w:val="00905199"/>
    <w:rsid w:val="00905A6B"/>
    <w:rsid w:val="00905D55"/>
    <w:rsid w:val="00905F9B"/>
    <w:rsid w:val="009061BF"/>
    <w:rsid w:val="00906245"/>
    <w:rsid w:val="00906405"/>
    <w:rsid w:val="00906416"/>
    <w:rsid w:val="009067CE"/>
    <w:rsid w:val="0090680E"/>
    <w:rsid w:val="009069CC"/>
    <w:rsid w:val="00906A07"/>
    <w:rsid w:val="00906D67"/>
    <w:rsid w:val="00906D79"/>
    <w:rsid w:val="00906E70"/>
    <w:rsid w:val="00906F4D"/>
    <w:rsid w:val="0090701E"/>
    <w:rsid w:val="009076FB"/>
    <w:rsid w:val="00907884"/>
    <w:rsid w:val="0090789C"/>
    <w:rsid w:val="009079E5"/>
    <w:rsid w:val="00907E44"/>
    <w:rsid w:val="00910161"/>
    <w:rsid w:val="00910230"/>
    <w:rsid w:val="0091054D"/>
    <w:rsid w:val="009106AA"/>
    <w:rsid w:val="00910792"/>
    <w:rsid w:val="00910B0F"/>
    <w:rsid w:val="00910D96"/>
    <w:rsid w:val="0091144B"/>
    <w:rsid w:val="00911699"/>
    <w:rsid w:val="009119E1"/>
    <w:rsid w:val="009119E7"/>
    <w:rsid w:val="00911CEC"/>
    <w:rsid w:val="00911DB1"/>
    <w:rsid w:val="00911EC9"/>
    <w:rsid w:val="009122D0"/>
    <w:rsid w:val="009123A2"/>
    <w:rsid w:val="009123B9"/>
    <w:rsid w:val="009126CD"/>
    <w:rsid w:val="009129CA"/>
    <w:rsid w:val="00912CD5"/>
    <w:rsid w:val="00912EEE"/>
    <w:rsid w:val="00913498"/>
    <w:rsid w:val="00913AF3"/>
    <w:rsid w:val="00914AC7"/>
    <w:rsid w:val="00914BF2"/>
    <w:rsid w:val="00914CE0"/>
    <w:rsid w:val="00914F63"/>
    <w:rsid w:val="00915350"/>
    <w:rsid w:val="009154FA"/>
    <w:rsid w:val="00915626"/>
    <w:rsid w:val="0091594B"/>
    <w:rsid w:val="00916274"/>
    <w:rsid w:val="009162CE"/>
    <w:rsid w:val="00916B48"/>
    <w:rsid w:val="00916C6E"/>
    <w:rsid w:val="00916E00"/>
    <w:rsid w:val="00916E8F"/>
    <w:rsid w:val="00916F05"/>
    <w:rsid w:val="00916F3D"/>
    <w:rsid w:val="00916F59"/>
    <w:rsid w:val="00917300"/>
    <w:rsid w:val="009174A7"/>
    <w:rsid w:val="00917866"/>
    <w:rsid w:val="00917C5F"/>
    <w:rsid w:val="00920455"/>
    <w:rsid w:val="0092077E"/>
    <w:rsid w:val="00920AFA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2B94"/>
    <w:rsid w:val="009230AA"/>
    <w:rsid w:val="009230E7"/>
    <w:rsid w:val="0092341B"/>
    <w:rsid w:val="009234F7"/>
    <w:rsid w:val="00924343"/>
    <w:rsid w:val="00924345"/>
    <w:rsid w:val="00924365"/>
    <w:rsid w:val="00924C1B"/>
    <w:rsid w:val="00924D01"/>
    <w:rsid w:val="00924E70"/>
    <w:rsid w:val="00924EBB"/>
    <w:rsid w:val="00924F5B"/>
    <w:rsid w:val="00924FFD"/>
    <w:rsid w:val="0092526C"/>
    <w:rsid w:val="00925529"/>
    <w:rsid w:val="00925623"/>
    <w:rsid w:val="009256B4"/>
    <w:rsid w:val="00925AFE"/>
    <w:rsid w:val="00925CB5"/>
    <w:rsid w:val="00925CF5"/>
    <w:rsid w:val="00925E21"/>
    <w:rsid w:val="00925F58"/>
    <w:rsid w:val="0092608C"/>
    <w:rsid w:val="009261A6"/>
    <w:rsid w:val="00926266"/>
    <w:rsid w:val="00926615"/>
    <w:rsid w:val="00926792"/>
    <w:rsid w:val="00926AFC"/>
    <w:rsid w:val="00926DB5"/>
    <w:rsid w:val="00926FFB"/>
    <w:rsid w:val="0092719E"/>
    <w:rsid w:val="00927635"/>
    <w:rsid w:val="009278C3"/>
    <w:rsid w:val="00927ABD"/>
    <w:rsid w:val="00927CB9"/>
    <w:rsid w:val="00927F84"/>
    <w:rsid w:val="0093000B"/>
    <w:rsid w:val="009301E8"/>
    <w:rsid w:val="00930459"/>
    <w:rsid w:val="00930489"/>
    <w:rsid w:val="00930746"/>
    <w:rsid w:val="00930934"/>
    <w:rsid w:val="00930CFA"/>
    <w:rsid w:val="00930E3E"/>
    <w:rsid w:val="00930EB7"/>
    <w:rsid w:val="00930FA1"/>
    <w:rsid w:val="00931016"/>
    <w:rsid w:val="00931777"/>
    <w:rsid w:val="00931ABE"/>
    <w:rsid w:val="00931C8F"/>
    <w:rsid w:val="00932050"/>
    <w:rsid w:val="0093210F"/>
    <w:rsid w:val="00932438"/>
    <w:rsid w:val="0093272B"/>
    <w:rsid w:val="00932E70"/>
    <w:rsid w:val="00932F6B"/>
    <w:rsid w:val="009334D2"/>
    <w:rsid w:val="009337FE"/>
    <w:rsid w:val="00933BD7"/>
    <w:rsid w:val="00934019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D1B"/>
    <w:rsid w:val="00935FF1"/>
    <w:rsid w:val="00936992"/>
    <w:rsid w:val="00936ADF"/>
    <w:rsid w:val="00936C89"/>
    <w:rsid w:val="00936E66"/>
    <w:rsid w:val="00937774"/>
    <w:rsid w:val="00937934"/>
    <w:rsid w:val="0093798B"/>
    <w:rsid w:val="00937AA8"/>
    <w:rsid w:val="00937C2B"/>
    <w:rsid w:val="00937C5D"/>
    <w:rsid w:val="00937CCD"/>
    <w:rsid w:val="00937DBF"/>
    <w:rsid w:val="00937E40"/>
    <w:rsid w:val="00937F80"/>
    <w:rsid w:val="00940101"/>
    <w:rsid w:val="00940339"/>
    <w:rsid w:val="0094036A"/>
    <w:rsid w:val="00940441"/>
    <w:rsid w:val="0094047D"/>
    <w:rsid w:val="009404E1"/>
    <w:rsid w:val="009405A4"/>
    <w:rsid w:val="00940617"/>
    <w:rsid w:val="009408F1"/>
    <w:rsid w:val="0094096D"/>
    <w:rsid w:val="00940A59"/>
    <w:rsid w:val="00940C72"/>
    <w:rsid w:val="00940D14"/>
    <w:rsid w:val="00940D21"/>
    <w:rsid w:val="0094155C"/>
    <w:rsid w:val="0094165C"/>
    <w:rsid w:val="00941A30"/>
    <w:rsid w:val="00941E9B"/>
    <w:rsid w:val="0094225A"/>
    <w:rsid w:val="009424AF"/>
    <w:rsid w:val="009424DD"/>
    <w:rsid w:val="0094265E"/>
    <w:rsid w:val="00942716"/>
    <w:rsid w:val="00942731"/>
    <w:rsid w:val="00942835"/>
    <w:rsid w:val="00942904"/>
    <w:rsid w:val="00943257"/>
    <w:rsid w:val="00943331"/>
    <w:rsid w:val="00943435"/>
    <w:rsid w:val="00943439"/>
    <w:rsid w:val="009436EF"/>
    <w:rsid w:val="00943A4A"/>
    <w:rsid w:val="00943CCF"/>
    <w:rsid w:val="00943E4C"/>
    <w:rsid w:val="00943E64"/>
    <w:rsid w:val="00943E7F"/>
    <w:rsid w:val="0094401A"/>
    <w:rsid w:val="0094433F"/>
    <w:rsid w:val="00944477"/>
    <w:rsid w:val="009444BA"/>
    <w:rsid w:val="00944727"/>
    <w:rsid w:val="009447D9"/>
    <w:rsid w:val="00944A9F"/>
    <w:rsid w:val="00944AD0"/>
    <w:rsid w:val="00944E1C"/>
    <w:rsid w:val="00944E2C"/>
    <w:rsid w:val="00944EB8"/>
    <w:rsid w:val="0094511A"/>
    <w:rsid w:val="00945295"/>
    <w:rsid w:val="009456E6"/>
    <w:rsid w:val="00945DE1"/>
    <w:rsid w:val="00945E72"/>
    <w:rsid w:val="00945EE2"/>
    <w:rsid w:val="009460FB"/>
    <w:rsid w:val="0094671C"/>
    <w:rsid w:val="009469A1"/>
    <w:rsid w:val="00946C8D"/>
    <w:rsid w:val="00946F34"/>
    <w:rsid w:val="00946F80"/>
    <w:rsid w:val="00947257"/>
    <w:rsid w:val="00947437"/>
    <w:rsid w:val="0094793C"/>
    <w:rsid w:val="009479CA"/>
    <w:rsid w:val="00947AA2"/>
    <w:rsid w:val="00947C9E"/>
    <w:rsid w:val="00947E39"/>
    <w:rsid w:val="00950015"/>
    <w:rsid w:val="00950027"/>
    <w:rsid w:val="009500FB"/>
    <w:rsid w:val="009501F4"/>
    <w:rsid w:val="00950215"/>
    <w:rsid w:val="009502C4"/>
    <w:rsid w:val="0095059B"/>
    <w:rsid w:val="00950A4B"/>
    <w:rsid w:val="009510D7"/>
    <w:rsid w:val="00951236"/>
    <w:rsid w:val="0095146C"/>
    <w:rsid w:val="00951492"/>
    <w:rsid w:val="00951844"/>
    <w:rsid w:val="00951A7E"/>
    <w:rsid w:val="00952351"/>
    <w:rsid w:val="00952367"/>
    <w:rsid w:val="00952372"/>
    <w:rsid w:val="009523C4"/>
    <w:rsid w:val="009526A7"/>
    <w:rsid w:val="009527FE"/>
    <w:rsid w:val="0095280E"/>
    <w:rsid w:val="009529E5"/>
    <w:rsid w:val="009529F3"/>
    <w:rsid w:val="00952E16"/>
    <w:rsid w:val="0095302A"/>
    <w:rsid w:val="009533D1"/>
    <w:rsid w:val="00953613"/>
    <w:rsid w:val="00953616"/>
    <w:rsid w:val="00953716"/>
    <w:rsid w:val="0095389F"/>
    <w:rsid w:val="00953A9A"/>
    <w:rsid w:val="00953F4F"/>
    <w:rsid w:val="0095424E"/>
    <w:rsid w:val="009543AF"/>
    <w:rsid w:val="009547E5"/>
    <w:rsid w:val="00954970"/>
    <w:rsid w:val="00954A37"/>
    <w:rsid w:val="00954C49"/>
    <w:rsid w:val="00954E28"/>
    <w:rsid w:val="0095538C"/>
    <w:rsid w:val="009553B2"/>
    <w:rsid w:val="009554A1"/>
    <w:rsid w:val="00955617"/>
    <w:rsid w:val="0095612C"/>
    <w:rsid w:val="00956384"/>
    <w:rsid w:val="009563FB"/>
    <w:rsid w:val="009564DD"/>
    <w:rsid w:val="009567A4"/>
    <w:rsid w:val="0095685C"/>
    <w:rsid w:val="00957082"/>
    <w:rsid w:val="009572CC"/>
    <w:rsid w:val="009573C6"/>
    <w:rsid w:val="009576B1"/>
    <w:rsid w:val="00957775"/>
    <w:rsid w:val="009579F4"/>
    <w:rsid w:val="00957B02"/>
    <w:rsid w:val="00957BC2"/>
    <w:rsid w:val="00957F1E"/>
    <w:rsid w:val="00957F81"/>
    <w:rsid w:val="00957FE8"/>
    <w:rsid w:val="009603F3"/>
    <w:rsid w:val="00960645"/>
    <w:rsid w:val="009610D0"/>
    <w:rsid w:val="00961100"/>
    <w:rsid w:val="0096119C"/>
    <w:rsid w:val="009611C1"/>
    <w:rsid w:val="009616AE"/>
    <w:rsid w:val="009616C4"/>
    <w:rsid w:val="00961853"/>
    <w:rsid w:val="0096189C"/>
    <w:rsid w:val="0096252B"/>
    <w:rsid w:val="0096265C"/>
    <w:rsid w:val="00962AA5"/>
    <w:rsid w:val="00962B86"/>
    <w:rsid w:val="00962BD6"/>
    <w:rsid w:val="00962CAD"/>
    <w:rsid w:val="0096318F"/>
    <w:rsid w:val="0096325F"/>
    <w:rsid w:val="0096329C"/>
    <w:rsid w:val="00963423"/>
    <w:rsid w:val="00963523"/>
    <w:rsid w:val="00963808"/>
    <w:rsid w:val="009642C4"/>
    <w:rsid w:val="0096449D"/>
    <w:rsid w:val="00964774"/>
    <w:rsid w:val="00964B1F"/>
    <w:rsid w:val="00964DCD"/>
    <w:rsid w:val="00965025"/>
    <w:rsid w:val="0096505E"/>
    <w:rsid w:val="009651AB"/>
    <w:rsid w:val="009651B2"/>
    <w:rsid w:val="00965493"/>
    <w:rsid w:val="009654B8"/>
    <w:rsid w:val="009659D7"/>
    <w:rsid w:val="00965A2C"/>
    <w:rsid w:val="00965EE7"/>
    <w:rsid w:val="0096604D"/>
    <w:rsid w:val="0096627A"/>
    <w:rsid w:val="0096673C"/>
    <w:rsid w:val="00966938"/>
    <w:rsid w:val="00966BE1"/>
    <w:rsid w:val="00966C0B"/>
    <w:rsid w:val="00966FF0"/>
    <w:rsid w:val="00967476"/>
    <w:rsid w:val="00967502"/>
    <w:rsid w:val="00967700"/>
    <w:rsid w:val="00967A82"/>
    <w:rsid w:val="00967B14"/>
    <w:rsid w:val="00967B27"/>
    <w:rsid w:val="009704F5"/>
    <w:rsid w:val="009709AD"/>
    <w:rsid w:val="00970A58"/>
    <w:rsid w:val="00970BB9"/>
    <w:rsid w:val="00971206"/>
    <w:rsid w:val="009713EE"/>
    <w:rsid w:val="00971413"/>
    <w:rsid w:val="00971A94"/>
    <w:rsid w:val="00971BB0"/>
    <w:rsid w:val="00971F7E"/>
    <w:rsid w:val="009723D3"/>
    <w:rsid w:val="0097260E"/>
    <w:rsid w:val="009726A6"/>
    <w:rsid w:val="009728D3"/>
    <w:rsid w:val="009729AA"/>
    <w:rsid w:val="00972B5A"/>
    <w:rsid w:val="00972CC9"/>
    <w:rsid w:val="00972ECF"/>
    <w:rsid w:val="0097305F"/>
    <w:rsid w:val="00973707"/>
    <w:rsid w:val="00973A74"/>
    <w:rsid w:val="00973C1A"/>
    <w:rsid w:val="0097445E"/>
    <w:rsid w:val="00974514"/>
    <w:rsid w:val="0097458D"/>
    <w:rsid w:val="00974AB7"/>
    <w:rsid w:val="00974B5C"/>
    <w:rsid w:val="00974C8D"/>
    <w:rsid w:val="00974D5D"/>
    <w:rsid w:val="0097506E"/>
    <w:rsid w:val="009756C4"/>
    <w:rsid w:val="00975769"/>
    <w:rsid w:val="009766C9"/>
    <w:rsid w:val="00976A1E"/>
    <w:rsid w:val="00976D77"/>
    <w:rsid w:val="00976DF4"/>
    <w:rsid w:val="00976ED2"/>
    <w:rsid w:val="00977017"/>
    <w:rsid w:val="009777AF"/>
    <w:rsid w:val="0097788C"/>
    <w:rsid w:val="009778DF"/>
    <w:rsid w:val="0097797E"/>
    <w:rsid w:val="00977AEC"/>
    <w:rsid w:val="00977F07"/>
    <w:rsid w:val="009801AA"/>
    <w:rsid w:val="00980495"/>
    <w:rsid w:val="009804D4"/>
    <w:rsid w:val="009809C9"/>
    <w:rsid w:val="00980B2B"/>
    <w:rsid w:val="00980C4A"/>
    <w:rsid w:val="00981383"/>
    <w:rsid w:val="00981477"/>
    <w:rsid w:val="009816AA"/>
    <w:rsid w:val="0098192E"/>
    <w:rsid w:val="00981B9E"/>
    <w:rsid w:val="00981D05"/>
    <w:rsid w:val="00981E0A"/>
    <w:rsid w:val="009822C5"/>
    <w:rsid w:val="00982385"/>
    <w:rsid w:val="00982C0C"/>
    <w:rsid w:val="00982C19"/>
    <w:rsid w:val="0098319B"/>
    <w:rsid w:val="009831AE"/>
    <w:rsid w:val="009831CD"/>
    <w:rsid w:val="00983693"/>
    <w:rsid w:val="009838D9"/>
    <w:rsid w:val="00983958"/>
    <w:rsid w:val="00983A20"/>
    <w:rsid w:val="00983AA5"/>
    <w:rsid w:val="00983ABA"/>
    <w:rsid w:val="00983B44"/>
    <w:rsid w:val="00983D89"/>
    <w:rsid w:val="00983FB3"/>
    <w:rsid w:val="009840FC"/>
    <w:rsid w:val="00984426"/>
    <w:rsid w:val="009846BF"/>
    <w:rsid w:val="009848B5"/>
    <w:rsid w:val="009849BE"/>
    <w:rsid w:val="00984BFA"/>
    <w:rsid w:val="00984CA9"/>
    <w:rsid w:val="00984FF9"/>
    <w:rsid w:val="009859AA"/>
    <w:rsid w:val="00985B41"/>
    <w:rsid w:val="00985EC8"/>
    <w:rsid w:val="00985FAB"/>
    <w:rsid w:val="00986140"/>
    <w:rsid w:val="009863D1"/>
    <w:rsid w:val="009865EE"/>
    <w:rsid w:val="00986632"/>
    <w:rsid w:val="0098691D"/>
    <w:rsid w:val="009869D7"/>
    <w:rsid w:val="00986A21"/>
    <w:rsid w:val="00986A30"/>
    <w:rsid w:val="00986F20"/>
    <w:rsid w:val="00986F42"/>
    <w:rsid w:val="009870DC"/>
    <w:rsid w:val="00987112"/>
    <w:rsid w:val="00987174"/>
    <w:rsid w:val="00987B67"/>
    <w:rsid w:val="00987DE5"/>
    <w:rsid w:val="0099003B"/>
    <w:rsid w:val="009902B1"/>
    <w:rsid w:val="009905B8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BEF"/>
    <w:rsid w:val="00992C2A"/>
    <w:rsid w:val="00992E9A"/>
    <w:rsid w:val="00992FAD"/>
    <w:rsid w:val="0099306C"/>
    <w:rsid w:val="009936B9"/>
    <w:rsid w:val="009936CE"/>
    <w:rsid w:val="009936F4"/>
    <w:rsid w:val="009938E5"/>
    <w:rsid w:val="0099397D"/>
    <w:rsid w:val="00993CCF"/>
    <w:rsid w:val="00994192"/>
    <w:rsid w:val="00994218"/>
    <w:rsid w:val="009946A0"/>
    <w:rsid w:val="00994967"/>
    <w:rsid w:val="009949BE"/>
    <w:rsid w:val="00994D83"/>
    <w:rsid w:val="00994F06"/>
    <w:rsid w:val="00994FA8"/>
    <w:rsid w:val="009955E2"/>
    <w:rsid w:val="00995815"/>
    <w:rsid w:val="00995C97"/>
    <w:rsid w:val="00995CF5"/>
    <w:rsid w:val="00995F08"/>
    <w:rsid w:val="00995FDA"/>
    <w:rsid w:val="00996307"/>
    <w:rsid w:val="009966A3"/>
    <w:rsid w:val="00996852"/>
    <w:rsid w:val="00996A0B"/>
    <w:rsid w:val="00996BAC"/>
    <w:rsid w:val="00996CD5"/>
    <w:rsid w:val="00996EBB"/>
    <w:rsid w:val="0099711C"/>
    <w:rsid w:val="009971A7"/>
    <w:rsid w:val="0099748B"/>
    <w:rsid w:val="00997697"/>
    <w:rsid w:val="0099778A"/>
    <w:rsid w:val="00997FD6"/>
    <w:rsid w:val="00997FF9"/>
    <w:rsid w:val="009A08F2"/>
    <w:rsid w:val="009A0AA6"/>
    <w:rsid w:val="009A0BB6"/>
    <w:rsid w:val="009A0E16"/>
    <w:rsid w:val="009A0E1E"/>
    <w:rsid w:val="009A0E33"/>
    <w:rsid w:val="009A1035"/>
    <w:rsid w:val="009A11A4"/>
    <w:rsid w:val="009A1244"/>
    <w:rsid w:val="009A15C0"/>
    <w:rsid w:val="009A17E6"/>
    <w:rsid w:val="009A1A9E"/>
    <w:rsid w:val="009A1C69"/>
    <w:rsid w:val="009A1D19"/>
    <w:rsid w:val="009A22AB"/>
    <w:rsid w:val="009A267F"/>
    <w:rsid w:val="009A26A1"/>
    <w:rsid w:val="009A295C"/>
    <w:rsid w:val="009A2978"/>
    <w:rsid w:val="009A29F8"/>
    <w:rsid w:val="009A2E97"/>
    <w:rsid w:val="009A2F00"/>
    <w:rsid w:val="009A3295"/>
    <w:rsid w:val="009A3330"/>
    <w:rsid w:val="009A3353"/>
    <w:rsid w:val="009A3933"/>
    <w:rsid w:val="009A3A41"/>
    <w:rsid w:val="009A3B8B"/>
    <w:rsid w:val="009A3C33"/>
    <w:rsid w:val="009A401E"/>
    <w:rsid w:val="009A414E"/>
    <w:rsid w:val="009A4328"/>
    <w:rsid w:val="009A44CF"/>
    <w:rsid w:val="009A4CA7"/>
    <w:rsid w:val="009A4CD3"/>
    <w:rsid w:val="009A513F"/>
    <w:rsid w:val="009A569D"/>
    <w:rsid w:val="009A57B8"/>
    <w:rsid w:val="009A5B16"/>
    <w:rsid w:val="009A5BC0"/>
    <w:rsid w:val="009A60C4"/>
    <w:rsid w:val="009A6189"/>
    <w:rsid w:val="009A620C"/>
    <w:rsid w:val="009A661F"/>
    <w:rsid w:val="009A6C6C"/>
    <w:rsid w:val="009A6E12"/>
    <w:rsid w:val="009A6F76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A7F9D"/>
    <w:rsid w:val="009B0235"/>
    <w:rsid w:val="009B0351"/>
    <w:rsid w:val="009B0CA1"/>
    <w:rsid w:val="009B0E72"/>
    <w:rsid w:val="009B1611"/>
    <w:rsid w:val="009B1809"/>
    <w:rsid w:val="009B196F"/>
    <w:rsid w:val="009B1CBA"/>
    <w:rsid w:val="009B1F57"/>
    <w:rsid w:val="009B1FCD"/>
    <w:rsid w:val="009B207A"/>
    <w:rsid w:val="009B276F"/>
    <w:rsid w:val="009B2795"/>
    <w:rsid w:val="009B2A89"/>
    <w:rsid w:val="009B2B80"/>
    <w:rsid w:val="009B2BC3"/>
    <w:rsid w:val="009B2D73"/>
    <w:rsid w:val="009B2EE9"/>
    <w:rsid w:val="009B2FF5"/>
    <w:rsid w:val="009B3032"/>
    <w:rsid w:val="009B306C"/>
    <w:rsid w:val="009B30E7"/>
    <w:rsid w:val="009B3235"/>
    <w:rsid w:val="009B32C8"/>
    <w:rsid w:val="009B34D6"/>
    <w:rsid w:val="009B34DB"/>
    <w:rsid w:val="009B3909"/>
    <w:rsid w:val="009B3C95"/>
    <w:rsid w:val="009B3DEB"/>
    <w:rsid w:val="009B4212"/>
    <w:rsid w:val="009B4213"/>
    <w:rsid w:val="009B42D6"/>
    <w:rsid w:val="009B4360"/>
    <w:rsid w:val="009B43CE"/>
    <w:rsid w:val="009B4899"/>
    <w:rsid w:val="009B491F"/>
    <w:rsid w:val="009B4B10"/>
    <w:rsid w:val="009B4B3D"/>
    <w:rsid w:val="009B4E0B"/>
    <w:rsid w:val="009B4F09"/>
    <w:rsid w:val="009B50AA"/>
    <w:rsid w:val="009B517D"/>
    <w:rsid w:val="009B564D"/>
    <w:rsid w:val="009B56FF"/>
    <w:rsid w:val="009B5A84"/>
    <w:rsid w:val="009B5B17"/>
    <w:rsid w:val="009B5CC1"/>
    <w:rsid w:val="009B5D72"/>
    <w:rsid w:val="009B5FDF"/>
    <w:rsid w:val="009B60B7"/>
    <w:rsid w:val="009B61AB"/>
    <w:rsid w:val="009B6341"/>
    <w:rsid w:val="009B64F2"/>
    <w:rsid w:val="009B65F6"/>
    <w:rsid w:val="009B6722"/>
    <w:rsid w:val="009B69C8"/>
    <w:rsid w:val="009B6DB6"/>
    <w:rsid w:val="009B70B2"/>
    <w:rsid w:val="009B71F8"/>
    <w:rsid w:val="009B7681"/>
    <w:rsid w:val="009B77F9"/>
    <w:rsid w:val="009B7A56"/>
    <w:rsid w:val="009B7C77"/>
    <w:rsid w:val="009C0325"/>
    <w:rsid w:val="009C033D"/>
    <w:rsid w:val="009C036C"/>
    <w:rsid w:val="009C0A7D"/>
    <w:rsid w:val="009C0CFD"/>
    <w:rsid w:val="009C0E78"/>
    <w:rsid w:val="009C0E8F"/>
    <w:rsid w:val="009C0FC6"/>
    <w:rsid w:val="009C114A"/>
    <w:rsid w:val="009C12AA"/>
    <w:rsid w:val="009C14CC"/>
    <w:rsid w:val="009C170F"/>
    <w:rsid w:val="009C1C22"/>
    <w:rsid w:val="009C1FCE"/>
    <w:rsid w:val="009C21E0"/>
    <w:rsid w:val="009C2518"/>
    <w:rsid w:val="009C30EC"/>
    <w:rsid w:val="009C3287"/>
    <w:rsid w:val="009C34DC"/>
    <w:rsid w:val="009C35D7"/>
    <w:rsid w:val="009C382E"/>
    <w:rsid w:val="009C384C"/>
    <w:rsid w:val="009C3859"/>
    <w:rsid w:val="009C451A"/>
    <w:rsid w:val="009C49AB"/>
    <w:rsid w:val="009C4EE8"/>
    <w:rsid w:val="009C5101"/>
    <w:rsid w:val="009C526E"/>
    <w:rsid w:val="009C59AA"/>
    <w:rsid w:val="009C5D1D"/>
    <w:rsid w:val="009C5E34"/>
    <w:rsid w:val="009C600B"/>
    <w:rsid w:val="009C6099"/>
    <w:rsid w:val="009C640B"/>
    <w:rsid w:val="009C6540"/>
    <w:rsid w:val="009C665B"/>
    <w:rsid w:val="009C6786"/>
    <w:rsid w:val="009C69EB"/>
    <w:rsid w:val="009C6A49"/>
    <w:rsid w:val="009C6DF7"/>
    <w:rsid w:val="009C7504"/>
    <w:rsid w:val="009C75A1"/>
    <w:rsid w:val="009C7A60"/>
    <w:rsid w:val="009C7CD0"/>
    <w:rsid w:val="009D01B6"/>
    <w:rsid w:val="009D04F1"/>
    <w:rsid w:val="009D051D"/>
    <w:rsid w:val="009D06B0"/>
    <w:rsid w:val="009D06C2"/>
    <w:rsid w:val="009D06E0"/>
    <w:rsid w:val="009D07F9"/>
    <w:rsid w:val="009D0FB6"/>
    <w:rsid w:val="009D16A3"/>
    <w:rsid w:val="009D170B"/>
    <w:rsid w:val="009D182E"/>
    <w:rsid w:val="009D1958"/>
    <w:rsid w:val="009D195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BFA"/>
    <w:rsid w:val="009D2C68"/>
    <w:rsid w:val="009D2E49"/>
    <w:rsid w:val="009D3602"/>
    <w:rsid w:val="009D39FC"/>
    <w:rsid w:val="009D3B01"/>
    <w:rsid w:val="009D4135"/>
    <w:rsid w:val="009D41CF"/>
    <w:rsid w:val="009D4749"/>
    <w:rsid w:val="009D4DE2"/>
    <w:rsid w:val="009D4E38"/>
    <w:rsid w:val="009D51BE"/>
    <w:rsid w:val="009D54F4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6D8D"/>
    <w:rsid w:val="009D70BC"/>
    <w:rsid w:val="009D7190"/>
    <w:rsid w:val="009D71EA"/>
    <w:rsid w:val="009D72D0"/>
    <w:rsid w:val="009D733E"/>
    <w:rsid w:val="009D7A5C"/>
    <w:rsid w:val="009D7E85"/>
    <w:rsid w:val="009E021A"/>
    <w:rsid w:val="009E043E"/>
    <w:rsid w:val="009E04D8"/>
    <w:rsid w:val="009E0744"/>
    <w:rsid w:val="009E0BB7"/>
    <w:rsid w:val="009E0C5C"/>
    <w:rsid w:val="009E0CB6"/>
    <w:rsid w:val="009E0E04"/>
    <w:rsid w:val="009E11EF"/>
    <w:rsid w:val="009E1249"/>
    <w:rsid w:val="009E17EB"/>
    <w:rsid w:val="009E1D4B"/>
    <w:rsid w:val="009E1F45"/>
    <w:rsid w:val="009E25BF"/>
    <w:rsid w:val="009E2763"/>
    <w:rsid w:val="009E278D"/>
    <w:rsid w:val="009E28DE"/>
    <w:rsid w:val="009E2BCC"/>
    <w:rsid w:val="009E2CC1"/>
    <w:rsid w:val="009E3146"/>
    <w:rsid w:val="009E3225"/>
    <w:rsid w:val="009E3765"/>
    <w:rsid w:val="009E3D85"/>
    <w:rsid w:val="009E3D8E"/>
    <w:rsid w:val="009E404B"/>
    <w:rsid w:val="009E42B1"/>
    <w:rsid w:val="009E43A6"/>
    <w:rsid w:val="009E4444"/>
    <w:rsid w:val="009E4611"/>
    <w:rsid w:val="009E4771"/>
    <w:rsid w:val="009E491C"/>
    <w:rsid w:val="009E4CE9"/>
    <w:rsid w:val="009E4F0F"/>
    <w:rsid w:val="009E4F57"/>
    <w:rsid w:val="009E5328"/>
    <w:rsid w:val="009E573D"/>
    <w:rsid w:val="009E57C4"/>
    <w:rsid w:val="009E5CCE"/>
    <w:rsid w:val="009E5DA7"/>
    <w:rsid w:val="009E5E2C"/>
    <w:rsid w:val="009E5E64"/>
    <w:rsid w:val="009E60BF"/>
    <w:rsid w:val="009E6117"/>
    <w:rsid w:val="009E640E"/>
    <w:rsid w:val="009E6D31"/>
    <w:rsid w:val="009E6EA9"/>
    <w:rsid w:val="009E70F5"/>
    <w:rsid w:val="009E719C"/>
    <w:rsid w:val="009E7306"/>
    <w:rsid w:val="009E73BA"/>
    <w:rsid w:val="009E7762"/>
    <w:rsid w:val="009E7818"/>
    <w:rsid w:val="009E78CB"/>
    <w:rsid w:val="009E78D5"/>
    <w:rsid w:val="009E7A12"/>
    <w:rsid w:val="009E7E22"/>
    <w:rsid w:val="009E7E2E"/>
    <w:rsid w:val="009F0516"/>
    <w:rsid w:val="009F0986"/>
    <w:rsid w:val="009F09FC"/>
    <w:rsid w:val="009F0D46"/>
    <w:rsid w:val="009F12BD"/>
    <w:rsid w:val="009F12BE"/>
    <w:rsid w:val="009F184D"/>
    <w:rsid w:val="009F1971"/>
    <w:rsid w:val="009F1D7F"/>
    <w:rsid w:val="009F1DB5"/>
    <w:rsid w:val="009F22DD"/>
    <w:rsid w:val="009F2421"/>
    <w:rsid w:val="009F2503"/>
    <w:rsid w:val="009F2C92"/>
    <w:rsid w:val="009F2C93"/>
    <w:rsid w:val="009F2DE0"/>
    <w:rsid w:val="009F3037"/>
    <w:rsid w:val="009F3426"/>
    <w:rsid w:val="009F380C"/>
    <w:rsid w:val="009F3829"/>
    <w:rsid w:val="009F39A8"/>
    <w:rsid w:val="009F3A05"/>
    <w:rsid w:val="009F3A06"/>
    <w:rsid w:val="009F3ABF"/>
    <w:rsid w:val="009F3F5E"/>
    <w:rsid w:val="009F43D7"/>
    <w:rsid w:val="009F443A"/>
    <w:rsid w:val="009F4446"/>
    <w:rsid w:val="009F47A8"/>
    <w:rsid w:val="009F494C"/>
    <w:rsid w:val="009F4969"/>
    <w:rsid w:val="009F4B99"/>
    <w:rsid w:val="009F503C"/>
    <w:rsid w:val="009F51D5"/>
    <w:rsid w:val="009F51E8"/>
    <w:rsid w:val="009F53B5"/>
    <w:rsid w:val="009F56FE"/>
    <w:rsid w:val="009F5BED"/>
    <w:rsid w:val="009F61F4"/>
    <w:rsid w:val="009F6763"/>
    <w:rsid w:val="009F6826"/>
    <w:rsid w:val="009F6835"/>
    <w:rsid w:val="009F69D3"/>
    <w:rsid w:val="009F6A28"/>
    <w:rsid w:val="009F6AC3"/>
    <w:rsid w:val="009F6C4F"/>
    <w:rsid w:val="009F721D"/>
    <w:rsid w:val="009F755A"/>
    <w:rsid w:val="009F7801"/>
    <w:rsid w:val="009F79DB"/>
    <w:rsid w:val="009F7B63"/>
    <w:rsid w:val="009F7BA1"/>
    <w:rsid w:val="00A00B77"/>
    <w:rsid w:val="00A00F21"/>
    <w:rsid w:val="00A00FB2"/>
    <w:rsid w:val="00A01130"/>
    <w:rsid w:val="00A011C1"/>
    <w:rsid w:val="00A0126B"/>
    <w:rsid w:val="00A01394"/>
    <w:rsid w:val="00A015E0"/>
    <w:rsid w:val="00A0162E"/>
    <w:rsid w:val="00A018B3"/>
    <w:rsid w:val="00A018D9"/>
    <w:rsid w:val="00A01A84"/>
    <w:rsid w:val="00A01E1E"/>
    <w:rsid w:val="00A01EB9"/>
    <w:rsid w:val="00A021BF"/>
    <w:rsid w:val="00A02254"/>
    <w:rsid w:val="00A02398"/>
    <w:rsid w:val="00A0268F"/>
    <w:rsid w:val="00A02B19"/>
    <w:rsid w:val="00A02CF7"/>
    <w:rsid w:val="00A031E2"/>
    <w:rsid w:val="00A03290"/>
    <w:rsid w:val="00A03847"/>
    <w:rsid w:val="00A03C44"/>
    <w:rsid w:val="00A04037"/>
    <w:rsid w:val="00A04674"/>
    <w:rsid w:val="00A04954"/>
    <w:rsid w:val="00A04BAD"/>
    <w:rsid w:val="00A04E3D"/>
    <w:rsid w:val="00A05249"/>
    <w:rsid w:val="00A05543"/>
    <w:rsid w:val="00A05779"/>
    <w:rsid w:val="00A05905"/>
    <w:rsid w:val="00A059B7"/>
    <w:rsid w:val="00A05A08"/>
    <w:rsid w:val="00A05B19"/>
    <w:rsid w:val="00A05FE9"/>
    <w:rsid w:val="00A064CD"/>
    <w:rsid w:val="00A06B1D"/>
    <w:rsid w:val="00A06BE3"/>
    <w:rsid w:val="00A06F53"/>
    <w:rsid w:val="00A0707C"/>
    <w:rsid w:val="00A07099"/>
    <w:rsid w:val="00A070B7"/>
    <w:rsid w:val="00A07460"/>
    <w:rsid w:val="00A0753A"/>
    <w:rsid w:val="00A07802"/>
    <w:rsid w:val="00A07804"/>
    <w:rsid w:val="00A07AC3"/>
    <w:rsid w:val="00A07AE2"/>
    <w:rsid w:val="00A07CAB"/>
    <w:rsid w:val="00A10101"/>
    <w:rsid w:val="00A10388"/>
    <w:rsid w:val="00A10555"/>
    <w:rsid w:val="00A107A2"/>
    <w:rsid w:val="00A108A2"/>
    <w:rsid w:val="00A109DD"/>
    <w:rsid w:val="00A10C6C"/>
    <w:rsid w:val="00A10CA4"/>
    <w:rsid w:val="00A11329"/>
    <w:rsid w:val="00A1137E"/>
    <w:rsid w:val="00A1139E"/>
    <w:rsid w:val="00A115E6"/>
    <w:rsid w:val="00A1188E"/>
    <w:rsid w:val="00A119E2"/>
    <w:rsid w:val="00A11A6D"/>
    <w:rsid w:val="00A11D2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34E5"/>
    <w:rsid w:val="00A1368A"/>
    <w:rsid w:val="00A13931"/>
    <w:rsid w:val="00A13D5D"/>
    <w:rsid w:val="00A13EE3"/>
    <w:rsid w:val="00A140E3"/>
    <w:rsid w:val="00A1443E"/>
    <w:rsid w:val="00A147C1"/>
    <w:rsid w:val="00A1491B"/>
    <w:rsid w:val="00A14949"/>
    <w:rsid w:val="00A14D84"/>
    <w:rsid w:val="00A152FB"/>
    <w:rsid w:val="00A1544E"/>
    <w:rsid w:val="00A15465"/>
    <w:rsid w:val="00A154CE"/>
    <w:rsid w:val="00A15691"/>
    <w:rsid w:val="00A156D5"/>
    <w:rsid w:val="00A158B2"/>
    <w:rsid w:val="00A158F9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A5"/>
    <w:rsid w:val="00A17ED2"/>
    <w:rsid w:val="00A200F9"/>
    <w:rsid w:val="00A203B3"/>
    <w:rsid w:val="00A20844"/>
    <w:rsid w:val="00A20A0A"/>
    <w:rsid w:val="00A21078"/>
    <w:rsid w:val="00A21200"/>
    <w:rsid w:val="00A215FE"/>
    <w:rsid w:val="00A21B2C"/>
    <w:rsid w:val="00A21BC1"/>
    <w:rsid w:val="00A21C94"/>
    <w:rsid w:val="00A21CF7"/>
    <w:rsid w:val="00A21D4E"/>
    <w:rsid w:val="00A21EFF"/>
    <w:rsid w:val="00A21F59"/>
    <w:rsid w:val="00A220A5"/>
    <w:rsid w:val="00A220C9"/>
    <w:rsid w:val="00A2215F"/>
    <w:rsid w:val="00A22430"/>
    <w:rsid w:val="00A2268E"/>
    <w:rsid w:val="00A226A6"/>
    <w:rsid w:val="00A22B96"/>
    <w:rsid w:val="00A22CEE"/>
    <w:rsid w:val="00A22E8C"/>
    <w:rsid w:val="00A22EE9"/>
    <w:rsid w:val="00A23218"/>
    <w:rsid w:val="00A2338F"/>
    <w:rsid w:val="00A234F3"/>
    <w:rsid w:val="00A23D21"/>
    <w:rsid w:val="00A23EFD"/>
    <w:rsid w:val="00A2483A"/>
    <w:rsid w:val="00A24897"/>
    <w:rsid w:val="00A24C4E"/>
    <w:rsid w:val="00A24E99"/>
    <w:rsid w:val="00A253B9"/>
    <w:rsid w:val="00A25418"/>
    <w:rsid w:val="00A256BB"/>
    <w:rsid w:val="00A25738"/>
    <w:rsid w:val="00A2584E"/>
    <w:rsid w:val="00A25911"/>
    <w:rsid w:val="00A25948"/>
    <w:rsid w:val="00A25A26"/>
    <w:rsid w:val="00A265CC"/>
    <w:rsid w:val="00A265FB"/>
    <w:rsid w:val="00A2669D"/>
    <w:rsid w:val="00A267D0"/>
    <w:rsid w:val="00A26D5A"/>
    <w:rsid w:val="00A27240"/>
    <w:rsid w:val="00A279B1"/>
    <w:rsid w:val="00A27A9E"/>
    <w:rsid w:val="00A27AC2"/>
    <w:rsid w:val="00A300AC"/>
    <w:rsid w:val="00A300F5"/>
    <w:rsid w:val="00A30160"/>
    <w:rsid w:val="00A301AA"/>
    <w:rsid w:val="00A30308"/>
    <w:rsid w:val="00A3084A"/>
    <w:rsid w:val="00A308B0"/>
    <w:rsid w:val="00A30CAB"/>
    <w:rsid w:val="00A3108F"/>
    <w:rsid w:val="00A3112D"/>
    <w:rsid w:val="00A317EE"/>
    <w:rsid w:val="00A31842"/>
    <w:rsid w:val="00A31936"/>
    <w:rsid w:val="00A319F3"/>
    <w:rsid w:val="00A31C87"/>
    <w:rsid w:val="00A31D15"/>
    <w:rsid w:val="00A31D8A"/>
    <w:rsid w:val="00A31EB4"/>
    <w:rsid w:val="00A3209A"/>
    <w:rsid w:val="00A320F8"/>
    <w:rsid w:val="00A321DF"/>
    <w:rsid w:val="00A32298"/>
    <w:rsid w:val="00A323FB"/>
    <w:rsid w:val="00A3268E"/>
    <w:rsid w:val="00A326B0"/>
    <w:rsid w:val="00A327C3"/>
    <w:rsid w:val="00A32AFD"/>
    <w:rsid w:val="00A32C3C"/>
    <w:rsid w:val="00A32D3B"/>
    <w:rsid w:val="00A33232"/>
    <w:rsid w:val="00A33301"/>
    <w:rsid w:val="00A335FE"/>
    <w:rsid w:val="00A3375C"/>
    <w:rsid w:val="00A337DA"/>
    <w:rsid w:val="00A33C9C"/>
    <w:rsid w:val="00A33E19"/>
    <w:rsid w:val="00A33FEF"/>
    <w:rsid w:val="00A34498"/>
    <w:rsid w:val="00A34CE9"/>
    <w:rsid w:val="00A34D66"/>
    <w:rsid w:val="00A34E7F"/>
    <w:rsid w:val="00A34ED6"/>
    <w:rsid w:val="00A350AA"/>
    <w:rsid w:val="00A35448"/>
    <w:rsid w:val="00A358CB"/>
    <w:rsid w:val="00A35A57"/>
    <w:rsid w:val="00A35D31"/>
    <w:rsid w:val="00A35E16"/>
    <w:rsid w:val="00A3603F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0"/>
    <w:rsid w:val="00A3742D"/>
    <w:rsid w:val="00A37552"/>
    <w:rsid w:val="00A3764D"/>
    <w:rsid w:val="00A3773E"/>
    <w:rsid w:val="00A37941"/>
    <w:rsid w:val="00A37BDE"/>
    <w:rsid w:val="00A37C7F"/>
    <w:rsid w:val="00A4007A"/>
    <w:rsid w:val="00A4007F"/>
    <w:rsid w:val="00A40396"/>
    <w:rsid w:val="00A404C4"/>
    <w:rsid w:val="00A407A5"/>
    <w:rsid w:val="00A408D6"/>
    <w:rsid w:val="00A40A4A"/>
    <w:rsid w:val="00A40C4D"/>
    <w:rsid w:val="00A41074"/>
    <w:rsid w:val="00A413D6"/>
    <w:rsid w:val="00A41630"/>
    <w:rsid w:val="00A416F3"/>
    <w:rsid w:val="00A41762"/>
    <w:rsid w:val="00A41E61"/>
    <w:rsid w:val="00A4230F"/>
    <w:rsid w:val="00A4250C"/>
    <w:rsid w:val="00A42EEA"/>
    <w:rsid w:val="00A43434"/>
    <w:rsid w:val="00A43ADA"/>
    <w:rsid w:val="00A43F2C"/>
    <w:rsid w:val="00A43F70"/>
    <w:rsid w:val="00A43F7E"/>
    <w:rsid w:val="00A44536"/>
    <w:rsid w:val="00A445EB"/>
    <w:rsid w:val="00A446FC"/>
    <w:rsid w:val="00A44AA2"/>
    <w:rsid w:val="00A44C38"/>
    <w:rsid w:val="00A44CDC"/>
    <w:rsid w:val="00A44EE2"/>
    <w:rsid w:val="00A44EEE"/>
    <w:rsid w:val="00A45425"/>
    <w:rsid w:val="00A4542E"/>
    <w:rsid w:val="00A454BC"/>
    <w:rsid w:val="00A45582"/>
    <w:rsid w:val="00A4585F"/>
    <w:rsid w:val="00A45A75"/>
    <w:rsid w:val="00A45AC5"/>
    <w:rsid w:val="00A45F8C"/>
    <w:rsid w:val="00A46028"/>
    <w:rsid w:val="00A461F7"/>
    <w:rsid w:val="00A46235"/>
    <w:rsid w:val="00A463C1"/>
    <w:rsid w:val="00A4645E"/>
    <w:rsid w:val="00A4649A"/>
    <w:rsid w:val="00A46657"/>
    <w:rsid w:val="00A46992"/>
    <w:rsid w:val="00A46A81"/>
    <w:rsid w:val="00A46B65"/>
    <w:rsid w:val="00A46E07"/>
    <w:rsid w:val="00A47079"/>
    <w:rsid w:val="00A471F1"/>
    <w:rsid w:val="00A47312"/>
    <w:rsid w:val="00A474A2"/>
    <w:rsid w:val="00A474BE"/>
    <w:rsid w:val="00A47AD7"/>
    <w:rsid w:val="00A47FA9"/>
    <w:rsid w:val="00A50766"/>
    <w:rsid w:val="00A50E7D"/>
    <w:rsid w:val="00A5134E"/>
    <w:rsid w:val="00A516F6"/>
    <w:rsid w:val="00A517F2"/>
    <w:rsid w:val="00A51AD3"/>
    <w:rsid w:val="00A51B78"/>
    <w:rsid w:val="00A520E3"/>
    <w:rsid w:val="00A52184"/>
    <w:rsid w:val="00A52441"/>
    <w:rsid w:val="00A528C8"/>
    <w:rsid w:val="00A52968"/>
    <w:rsid w:val="00A52AB3"/>
    <w:rsid w:val="00A52B64"/>
    <w:rsid w:val="00A52E9C"/>
    <w:rsid w:val="00A52F36"/>
    <w:rsid w:val="00A530B4"/>
    <w:rsid w:val="00A53306"/>
    <w:rsid w:val="00A53548"/>
    <w:rsid w:val="00A535B6"/>
    <w:rsid w:val="00A5411E"/>
    <w:rsid w:val="00A542A9"/>
    <w:rsid w:val="00A54405"/>
    <w:rsid w:val="00A545FC"/>
    <w:rsid w:val="00A54697"/>
    <w:rsid w:val="00A546F3"/>
    <w:rsid w:val="00A54914"/>
    <w:rsid w:val="00A5492B"/>
    <w:rsid w:val="00A54C75"/>
    <w:rsid w:val="00A54CC4"/>
    <w:rsid w:val="00A55101"/>
    <w:rsid w:val="00A5536E"/>
    <w:rsid w:val="00A553BB"/>
    <w:rsid w:val="00A55490"/>
    <w:rsid w:val="00A557C1"/>
    <w:rsid w:val="00A55833"/>
    <w:rsid w:val="00A56306"/>
    <w:rsid w:val="00A564AE"/>
    <w:rsid w:val="00A56875"/>
    <w:rsid w:val="00A57118"/>
    <w:rsid w:val="00A57189"/>
    <w:rsid w:val="00A57579"/>
    <w:rsid w:val="00A575B9"/>
    <w:rsid w:val="00A576AE"/>
    <w:rsid w:val="00A579ED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A76"/>
    <w:rsid w:val="00A61DEF"/>
    <w:rsid w:val="00A61EBC"/>
    <w:rsid w:val="00A62017"/>
    <w:rsid w:val="00A63007"/>
    <w:rsid w:val="00A630B5"/>
    <w:rsid w:val="00A6386B"/>
    <w:rsid w:val="00A638B9"/>
    <w:rsid w:val="00A63E4E"/>
    <w:rsid w:val="00A6404A"/>
    <w:rsid w:val="00A64670"/>
    <w:rsid w:val="00A64D13"/>
    <w:rsid w:val="00A64D20"/>
    <w:rsid w:val="00A64FC0"/>
    <w:rsid w:val="00A6508A"/>
    <w:rsid w:val="00A653FA"/>
    <w:rsid w:val="00A655A1"/>
    <w:rsid w:val="00A6567A"/>
    <w:rsid w:val="00A6587F"/>
    <w:rsid w:val="00A659A3"/>
    <w:rsid w:val="00A65A25"/>
    <w:rsid w:val="00A65A37"/>
    <w:rsid w:val="00A65ADB"/>
    <w:rsid w:val="00A65B15"/>
    <w:rsid w:val="00A65D2C"/>
    <w:rsid w:val="00A65E27"/>
    <w:rsid w:val="00A660CD"/>
    <w:rsid w:val="00A66268"/>
    <w:rsid w:val="00A669A5"/>
    <w:rsid w:val="00A66B59"/>
    <w:rsid w:val="00A66D49"/>
    <w:rsid w:val="00A66FB5"/>
    <w:rsid w:val="00A6734F"/>
    <w:rsid w:val="00A67833"/>
    <w:rsid w:val="00A679D0"/>
    <w:rsid w:val="00A67A0F"/>
    <w:rsid w:val="00A67E3F"/>
    <w:rsid w:val="00A67F40"/>
    <w:rsid w:val="00A700FB"/>
    <w:rsid w:val="00A7013A"/>
    <w:rsid w:val="00A7017B"/>
    <w:rsid w:val="00A70295"/>
    <w:rsid w:val="00A70419"/>
    <w:rsid w:val="00A705CB"/>
    <w:rsid w:val="00A705CC"/>
    <w:rsid w:val="00A70949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A82"/>
    <w:rsid w:val="00A72BD2"/>
    <w:rsid w:val="00A72CA4"/>
    <w:rsid w:val="00A72CE8"/>
    <w:rsid w:val="00A72D19"/>
    <w:rsid w:val="00A72F50"/>
    <w:rsid w:val="00A72FBA"/>
    <w:rsid w:val="00A73AB7"/>
    <w:rsid w:val="00A73DA4"/>
    <w:rsid w:val="00A73FF6"/>
    <w:rsid w:val="00A74005"/>
    <w:rsid w:val="00A742CB"/>
    <w:rsid w:val="00A74355"/>
    <w:rsid w:val="00A7445B"/>
    <w:rsid w:val="00A74461"/>
    <w:rsid w:val="00A7457F"/>
    <w:rsid w:val="00A74901"/>
    <w:rsid w:val="00A756CC"/>
    <w:rsid w:val="00A7579D"/>
    <w:rsid w:val="00A757D6"/>
    <w:rsid w:val="00A75847"/>
    <w:rsid w:val="00A75B6B"/>
    <w:rsid w:val="00A75C8E"/>
    <w:rsid w:val="00A75CB4"/>
    <w:rsid w:val="00A75EAB"/>
    <w:rsid w:val="00A75EE9"/>
    <w:rsid w:val="00A764D0"/>
    <w:rsid w:val="00A76663"/>
    <w:rsid w:val="00A766A1"/>
    <w:rsid w:val="00A766CE"/>
    <w:rsid w:val="00A76958"/>
    <w:rsid w:val="00A76D48"/>
    <w:rsid w:val="00A770A7"/>
    <w:rsid w:val="00A77B4C"/>
    <w:rsid w:val="00A77B4E"/>
    <w:rsid w:val="00A77B4F"/>
    <w:rsid w:val="00A77C15"/>
    <w:rsid w:val="00A77CB9"/>
    <w:rsid w:val="00A77E88"/>
    <w:rsid w:val="00A80141"/>
    <w:rsid w:val="00A8044A"/>
    <w:rsid w:val="00A8071B"/>
    <w:rsid w:val="00A80A1E"/>
    <w:rsid w:val="00A80D71"/>
    <w:rsid w:val="00A81222"/>
    <w:rsid w:val="00A8129C"/>
    <w:rsid w:val="00A813DD"/>
    <w:rsid w:val="00A81559"/>
    <w:rsid w:val="00A81883"/>
    <w:rsid w:val="00A81995"/>
    <w:rsid w:val="00A819DD"/>
    <w:rsid w:val="00A81C89"/>
    <w:rsid w:val="00A81ED9"/>
    <w:rsid w:val="00A8224B"/>
    <w:rsid w:val="00A824EC"/>
    <w:rsid w:val="00A82775"/>
    <w:rsid w:val="00A82A5A"/>
    <w:rsid w:val="00A82A8E"/>
    <w:rsid w:val="00A82EC3"/>
    <w:rsid w:val="00A8300B"/>
    <w:rsid w:val="00A8349D"/>
    <w:rsid w:val="00A836C8"/>
    <w:rsid w:val="00A83726"/>
    <w:rsid w:val="00A8374B"/>
    <w:rsid w:val="00A83A6D"/>
    <w:rsid w:val="00A83C1C"/>
    <w:rsid w:val="00A8429A"/>
    <w:rsid w:val="00A84419"/>
    <w:rsid w:val="00A8454C"/>
    <w:rsid w:val="00A8472B"/>
    <w:rsid w:val="00A8494E"/>
    <w:rsid w:val="00A84AD4"/>
    <w:rsid w:val="00A84B2C"/>
    <w:rsid w:val="00A84E98"/>
    <w:rsid w:val="00A859AA"/>
    <w:rsid w:val="00A859C6"/>
    <w:rsid w:val="00A85D30"/>
    <w:rsid w:val="00A861FA"/>
    <w:rsid w:val="00A86270"/>
    <w:rsid w:val="00A862AB"/>
    <w:rsid w:val="00A8674C"/>
    <w:rsid w:val="00A86987"/>
    <w:rsid w:val="00A86A05"/>
    <w:rsid w:val="00A86B46"/>
    <w:rsid w:val="00A86C1B"/>
    <w:rsid w:val="00A86D37"/>
    <w:rsid w:val="00A86E27"/>
    <w:rsid w:val="00A8737A"/>
    <w:rsid w:val="00A873A0"/>
    <w:rsid w:val="00A8747F"/>
    <w:rsid w:val="00A877DE"/>
    <w:rsid w:val="00A87E3C"/>
    <w:rsid w:val="00A87F98"/>
    <w:rsid w:val="00A90287"/>
    <w:rsid w:val="00A90312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867"/>
    <w:rsid w:val="00A9199A"/>
    <w:rsid w:val="00A91A8D"/>
    <w:rsid w:val="00A91B66"/>
    <w:rsid w:val="00A91B95"/>
    <w:rsid w:val="00A91D2D"/>
    <w:rsid w:val="00A91E16"/>
    <w:rsid w:val="00A92160"/>
    <w:rsid w:val="00A921E0"/>
    <w:rsid w:val="00A92228"/>
    <w:rsid w:val="00A92769"/>
    <w:rsid w:val="00A92EA7"/>
    <w:rsid w:val="00A931ED"/>
    <w:rsid w:val="00A9329F"/>
    <w:rsid w:val="00A933F1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4BF7"/>
    <w:rsid w:val="00A950DC"/>
    <w:rsid w:val="00A95165"/>
    <w:rsid w:val="00A95376"/>
    <w:rsid w:val="00A954BA"/>
    <w:rsid w:val="00A959AE"/>
    <w:rsid w:val="00A95A0A"/>
    <w:rsid w:val="00A95BAC"/>
    <w:rsid w:val="00A95C1E"/>
    <w:rsid w:val="00A95DE7"/>
    <w:rsid w:val="00A95EDA"/>
    <w:rsid w:val="00A960EF"/>
    <w:rsid w:val="00A96507"/>
    <w:rsid w:val="00A966EB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D9D"/>
    <w:rsid w:val="00AA0DF7"/>
    <w:rsid w:val="00AA1314"/>
    <w:rsid w:val="00AA14A3"/>
    <w:rsid w:val="00AA1513"/>
    <w:rsid w:val="00AA186B"/>
    <w:rsid w:val="00AA1A60"/>
    <w:rsid w:val="00AA1C99"/>
    <w:rsid w:val="00AA1CF4"/>
    <w:rsid w:val="00AA1D8A"/>
    <w:rsid w:val="00AA2019"/>
    <w:rsid w:val="00AA20E2"/>
    <w:rsid w:val="00AA21AF"/>
    <w:rsid w:val="00AA230F"/>
    <w:rsid w:val="00AA261F"/>
    <w:rsid w:val="00AA284E"/>
    <w:rsid w:val="00AA28E1"/>
    <w:rsid w:val="00AA2ABA"/>
    <w:rsid w:val="00AA2E89"/>
    <w:rsid w:val="00AA342C"/>
    <w:rsid w:val="00AA3477"/>
    <w:rsid w:val="00AA3C9F"/>
    <w:rsid w:val="00AA3F7C"/>
    <w:rsid w:val="00AA3F9D"/>
    <w:rsid w:val="00AA41C7"/>
    <w:rsid w:val="00AA43EE"/>
    <w:rsid w:val="00AA4B08"/>
    <w:rsid w:val="00AA4FE4"/>
    <w:rsid w:val="00AA5263"/>
    <w:rsid w:val="00AA54FE"/>
    <w:rsid w:val="00AA5555"/>
    <w:rsid w:val="00AA60CF"/>
    <w:rsid w:val="00AA61A9"/>
    <w:rsid w:val="00AA65D2"/>
    <w:rsid w:val="00AA6956"/>
    <w:rsid w:val="00AA6AB6"/>
    <w:rsid w:val="00AA6B6C"/>
    <w:rsid w:val="00AA6B7A"/>
    <w:rsid w:val="00AA6E41"/>
    <w:rsid w:val="00AA6EB5"/>
    <w:rsid w:val="00AA6EDF"/>
    <w:rsid w:val="00AA6FC8"/>
    <w:rsid w:val="00AA704D"/>
    <w:rsid w:val="00AA706A"/>
    <w:rsid w:val="00AA7325"/>
    <w:rsid w:val="00AA7590"/>
    <w:rsid w:val="00AA7664"/>
    <w:rsid w:val="00AA76D5"/>
    <w:rsid w:val="00AA7782"/>
    <w:rsid w:val="00AA7834"/>
    <w:rsid w:val="00AA78B0"/>
    <w:rsid w:val="00AA7C7B"/>
    <w:rsid w:val="00AB0319"/>
    <w:rsid w:val="00AB070D"/>
    <w:rsid w:val="00AB08D7"/>
    <w:rsid w:val="00AB0925"/>
    <w:rsid w:val="00AB0DB2"/>
    <w:rsid w:val="00AB0E72"/>
    <w:rsid w:val="00AB0F32"/>
    <w:rsid w:val="00AB0F6C"/>
    <w:rsid w:val="00AB0F92"/>
    <w:rsid w:val="00AB1263"/>
    <w:rsid w:val="00AB1713"/>
    <w:rsid w:val="00AB18D2"/>
    <w:rsid w:val="00AB212D"/>
    <w:rsid w:val="00AB26FC"/>
    <w:rsid w:val="00AB2A42"/>
    <w:rsid w:val="00AB336D"/>
    <w:rsid w:val="00AB359B"/>
    <w:rsid w:val="00AB3A3D"/>
    <w:rsid w:val="00AB3C9D"/>
    <w:rsid w:val="00AB3FD1"/>
    <w:rsid w:val="00AB4004"/>
    <w:rsid w:val="00AB4279"/>
    <w:rsid w:val="00AB46F2"/>
    <w:rsid w:val="00AB4F0F"/>
    <w:rsid w:val="00AB505B"/>
    <w:rsid w:val="00AB5300"/>
    <w:rsid w:val="00AB543B"/>
    <w:rsid w:val="00AB5443"/>
    <w:rsid w:val="00AB545A"/>
    <w:rsid w:val="00AB5A85"/>
    <w:rsid w:val="00AB5C4A"/>
    <w:rsid w:val="00AB5FC9"/>
    <w:rsid w:val="00AB6552"/>
    <w:rsid w:val="00AB6747"/>
    <w:rsid w:val="00AB6824"/>
    <w:rsid w:val="00AB724F"/>
    <w:rsid w:val="00AB76C0"/>
    <w:rsid w:val="00AB7AC3"/>
    <w:rsid w:val="00AB7DFE"/>
    <w:rsid w:val="00AB7EDA"/>
    <w:rsid w:val="00AC000B"/>
    <w:rsid w:val="00AC005A"/>
    <w:rsid w:val="00AC0296"/>
    <w:rsid w:val="00AC04A3"/>
    <w:rsid w:val="00AC07AA"/>
    <w:rsid w:val="00AC0849"/>
    <w:rsid w:val="00AC09E6"/>
    <w:rsid w:val="00AC1077"/>
    <w:rsid w:val="00AC1361"/>
    <w:rsid w:val="00AC16D0"/>
    <w:rsid w:val="00AC1D4D"/>
    <w:rsid w:val="00AC1E4D"/>
    <w:rsid w:val="00AC1F39"/>
    <w:rsid w:val="00AC2016"/>
    <w:rsid w:val="00AC2050"/>
    <w:rsid w:val="00AC23AE"/>
    <w:rsid w:val="00AC2663"/>
    <w:rsid w:val="00AC2BE9"/>
    <w:rsid w:val="00AC2CBF"/>
    <w:rsid w:val="00AC30B4"/>
    <w:rsid w:val="00AC31F8"/>
    <w:rsid w:val="00AC34FF"/>
    <w:rsid w:val="00AC3520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7C9"/>
    <w:rsid w:val="00AC594C"/>
    <w:rsid w:val="00AC5AEE"/>
    <w:rsid w:val="00AC5F44"/>
    <w:rsid w:val="00AC6072"/>
    <w:rsid w:val="00AC6167"/>
    <w:rsid w:val="00AC6218"/>
    <w:rsid w:val="00AC64B4"/>
    <w:rsid w:val="00AC64B5"/>
    <w:rsid w:val="00AC6D94"/>
    <w:rsid w:val="00AD01D3"/>
    <w:rsid w:val="00AD0387"/>
    <w:rsid w:val="00AD05AA"/>
    <w:rsid w:val="00AD0844"/>
    <w:rsid w:val="00AD087C"/>
    <w:rsid w:val="00AD0C61"/>
    <w:rsid w:val="00AD0D93"/>
    <w:rsid w:val="00AD1002"/>
    <w:rsid w:val="00AD105D"/>
    <w:rsid w:val="00AD1127"/>
    <w:rsid w:val="00AD1546"/>
    <w:rsid w:val="00AD1A1A"/>
    <w:rsid w:val="00AD1A1E"/>
    <w:rsid w:val="00AD1A66"/>
    <w:rsid w:val="00AD1B19"/>
    <w:rsid w:val="00AD1C5B"/>
    <w:rsid w:val="00AD1D25"/>
    <w:rsid w:val="00AD1D39"/>
    <w:rsid w:val="00AD1EA7"/>
    <w:rsid w:val="00AD1EBE"/>
    <w:rsid w:val="00AD2391"/>
    <w:rsid w:val="00AD25E2"/>
    <w:rsid w:val="00AD26EE"/>
    <w:rsid w:val="00AD27DC"/>
    <w:rsid w:val="00AD2A42"/>
    <w:rsid w:val="00AD2CF6"/>
    <w:rsid w:val="00AD3001"/>
    <w:rsid w:val="00AD31F9"/>
    <w:rsid w:val="00AD3248"/>
    <w:rsid w:val="00AD3338"/>
    <w:rsid w:val="00AD3660"/>
    <w:rsid w:val="00AD3699"/>
    <w:rsid w:val="00AD38CB"/>
    <w:rsid w:val="00AD41C2"/>
    <w:rsid w:val="00AD4318"/>
    <w:rsid w:val="00AD47A7"/>
    <w:rsid w:val="00AD4A52"/>
    <w:rsid w:val="00AD4B69"/>
    <w:rsid w:val="00AD4D63"/>
    <w:rsid w:val="00AD4D8E"/>
    <w:rsid w:val="00AD5401"/>
    <w:rsid w:val="00AD573E"/>
    <w:rsid w:val="00AD5972"/>
    <w:rsid w:val="00AD59F9"/>
    <w:rsid w:val="00AD5F7D"/>
    <w:rsid w:val="00AD6136"/>
    <w:rsid w:val="00AD6380"/>
    <w:rsid w:val="00AD6444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8DF"/>
    <w:rsid w:val="00AD7FFC"/>
    <w:rsid w:val="00AE0021"/>
    <w:rsid w:val="00AE003C"/>
    <w:rsid w:val="00AE02C6"/>
    <w:rsid w:val="00AE0428"/>
    <w:rsid w:val="00AE0553"/>
    <w:rsid w:val="00AE06D8"/>
    <w:rsid w:val="00AE095A"/>
    <w:rsid w:val="00AE099B"/>
    <w:rsid w:val="00AE0CD8"/>
    <w:rsid w:val="00AE104D"/>
    <w:rsid w:val="00AE13E6"/>
    <w:rsid w:val="00AE1422"/>
    <w:rsid w:val="00AE180A"/>
    <w:rsid w:val="00AE1ABD"/>
    <w:rsid w:val="00AE2166"/>
    <w:rsid w:val="00AE22AE"/>
    <w:rsid w:val="00AE23E2"/>
    <w:rsid w:val="00AE260B"/>
    <w:rsid w:val="00AE2782"/>
    <w:rsid w:val="00AE2842"/>
    <w:rsid w:val="00AE2B3E"/>
    <w:rsid w:val="00AE2BA8"/>
    <w:rsid w:val="00AE2FEA"/>
    <w:rsid w:val="00AE304C"/>
    <w:rsid w:val="00AE313D"/>
    <w:rsid w:val="00AE3254"/>
    <w:rsid w:val="00AE3404"/>
    <w:rsid w:val="00AE344D"/>
    <w:rsid w:val="00AE368A"/>
    <w:rsid w:val="00AE39AD"/>
    <w:rsid w:val="00AE3A62"/>
    <w:rsid w:val="00AE3A74"/>
    <w:rsid w:val="00AE3FD0"/>
    <w:rsid w:val="00AE4658"/>
    <w:rsid w:val="00AE467F"/>
    <w:rsid w:val="00AE4BFC"/>
    <w:rsid w:val="00AE4F6D"/>
    <w:rsid w:val="00AE4FFB"/>
    <w:rsid w:val="00AE505D"/>
    <w:rsid w:val="00AE523C"/>
    <w:rsid w:val="00AE52A6"/>
    <w:rsid w:val="00AE54F9"/>
    <w:rsid w:val="00AE58AA"/>
    <w:rsid w:val="00AE5C21"/>
    <w:rsid w:val="00AE5D55"/>
    <w:rsid w:val="00AE5ED4"/>
    <w:rsid w:val="00AE64E0"/>
    <w:rsid w:val="00AE653E"/>
    <w:rsid w:val="00AE66F1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964"/>
    <w:rsid w:val="00AE7A80"/>
    <w:rsid w:val="00AE7B1C"/>
    <w:rsid w:val="00AE7CEE"/>
    <w:rsid w:val="00AE7DA4"/>
    <w:rsid w:val="00AF0140"/>
    <w:rsid w:val="00AF0260"/>
    <w:rsid w:val="00AF0647"/>
    <w:rsid w:val="00AF06AE"/>
    <w:rsid w:val="00AF077E"/>
    <w:rsid w:val="00AF0800"/>
    <w:rsid w:val="00AF0DE4"/>
    <w:rsid w:val="00AF0F29"/>
    <w:rsid w:val="00AF0FAA"/>
    <w:rsid w:val="00AF1092"/>
    <w:rsid w:val="00AF1105"/>
    <w:rsid w:val="00AF1250"/>
    <w:rsid w:val="00AF17C0"/>
    <w:rsid w:val="00AF1852"/>
    <w:rsid w:val="00AF18FF"/>
    <w:rsid w:val="00AF1C2E"/>
    <w:rsid w:val="00AF1C93"/>
    <w:rsid w:val="00AF1CAC"/>
    <w:rsid w:val="00AF1E95"/>
    <w:rsid w:val="00AF1F64"/>
    <w:rsid w:val="00AF21F7"/>
    <w:rsid w:val="00AF2313"/>
    <w:rsid w:val="00AF2426"/>
    <w:rsid w:val="00AF256D"/>
    <w:rsid w:val="00AF2621"/>
    <w:rsid w:val="00AF2633"/>
    <w:rsid w:val="00AF28D7"/>
    <w:rsid w:val="00AF2A28"/>
    <w:rsid w:val="00AF311E"/>
    <w:rsid w:val="00AF316E"/>
    <w:rsid w:val="00AF3343"/>
    <w:rsid w:val="00AF33FD"/>
    <w:rsid w:val="00AF35D9"/>
    <w:rsid w:val="00AF367B"/>
    <w:rsid w:val="00AF371D"/>
    <w:rsid w:val="00AF395F"/>
    <w:rsid w:val="00AF3CD5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39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50F"/>
    <w:rsid w:val="00B005CD"/>
    <w:rsid w:val="00B00667"/>
    <w:rsid w:val="00B00A3E"/>
    <w:rsid w:val="00B00C33"/>
    <w:rsid w:val="00B00E8F"/>
    <w:rsid w:val="00B00F5A"/>
    <w:rsid w:val="00B00FC4"/>
    <w:rsid w:val="00B0101B"/>
    <w:rsid w:val="00B01345"/>
    <w:rsid w:val="00B013FB"/>
    <w:rsid w:val="00B016FF"/>
    <w:rsid w:val="00B0177D"/>
    <w:rsid w:val="00B02323"/>
    <w:rsid w:val="00B02437"/>
    <w:rsid w:val="00B025B7"/>
    <w:rsid w:val="00B02705"/>
    <w:rsid w:val="00B0297E"/>
    <w:rsid w:val="00B02C22"/>
    <w:rsid w:val="00B032B1"/>
    <w:rsid w:val="00B032D9"/>
    <w:rsid w:val="00B03318"/>
    <w:rsid w:val="00B034D6"/>
    <w:rsid w:val="00B03725"/>
    <w:rsid w:val="00B03BF5"/>
    <w:rsid w:val="00B03FC9"/>
    <w:rsid w:val="00B040BC"/>
    <w:rsid w:val="00B0423B"/>
    <w:rsid w:val="00B044E0"/>
    <w:rsid w:val="00B04523"/>
    <w:rsid w:val="00B045DA"/>
    <w:rsid w:val="00B048DB"/>
    <w:rsid w:val="00B04DB7"/>
    <w:rsid w:val="00B04DC2"/>
    <w:rsid w:val="00B0511F"/>
    <w:rsid w:val="00B05316"/>
    <w:rsid w:val="00B05467"/>
    <w:rsid w:val="00B05670"/>
    <w:rsid w:val="00B057FA"/>
    <w:rsid w:val="00B059AD"/>
    <w:rsid w:val="00B061EE"/>
    <w:rsid w:val="00B062AD"/>
    <w:rsid w:val="00B06475"/>
    <w:rsid w:val="00B06733"/>
    <w:rsid w:val="00B06C38"/>
    <w:rsid w:val="00B071DB"/>
    <w:rsid w:val="00B07FCE"/>
    <w:rsid w:val="00B10004"/>
    <w:rsid w:val="00B10278"/>
    <w:rsid w:val="00B102FA"/>
    <w:rsid w:val="00B10327"/>
    <w:rsid w:val="00B10542"/>
    <w:rsid w:val="00B1071D"/>
    <w:rsid w:val="00B10750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1F89"/>
    <w:rsid w:val="00B1224D"/>
    <w:rsid w:val="00B122B2"/>
    <w:rsid w:val="00B12319"/>
    <w:rsid w:val="00B12573"/>
    <w:rsid w:val="00B12AC4"/>
    <w:rsid w:val="00B12C6E"/>
    <w:rsid w:val="00B12D3B"/>
    <w:rsid w:val="00B12FC0"/>
    <w:rsid w:val="00B133DE"/>
    <w:rsid w:val="00B13444"/>
    <w:rsid w:val="00B1346D"/>
    <w:rsid w:val="00B134E2"/>
    <w:rsid w:val="00B13B2B"/>
    <w:rsid w:val="00B13C17"/>
    <w:rsid w:val="00B13C3F"/>
    <w:rsid w:val="00B13D58"/>
    <w:rsid w:val="00B13EE0"/>
    <w:rsid w:val="00B1401C"/>
    <w:rsid w:val="00B140F3"/>
    <w:rsid w:val="00B14162"/>
    <w:rsid w:val="00B1447A"/>
    <w:rsid w:val="00B144BD"/>
    <w:rsid w:val="00B14524"/>
    <w:rsid w:val="00B1486A"/>
    <w:rsid w:val="00B14FAE"/>
    <w:rsid w:val="00B14FD9"/>
    <w:rsid w:val="00B15053"/>
    <w:rsid w:val="00B1576D"/>
    <w:rsid w:val="00B158AD"/>
    <w:rsid w:val="00B1591A"/>
    <w:rsid w:val="00B15F66"/>
    <w:rsid w:val="00B160F5"/>
    <w:rsid w:val="00B162EE"/>
    <w:rsid w:val="00B166E7"/>
    <w:rsid w:val="00B16700"/>
    <w:rsid w:val="00B16898"/>
    <w:rsid w:val="00B16D1C"/>
    <w:rsid w:val="00B16E03"/>
    <w:rsid w:val="00B16F13"/>
    <w:rsid w:val="00B17120"/>
    <w:rsid w:val="00B171EF"/>
    <w:rsid w:val="00B17677"/>
    <w:rsid w:val="00B17828"/>
    <w:rsid w:val="00B179F9"/>
    <w:rsid w:val="00B17C59"/>
    <w:rsid w:val="00B17D53"/>
    <w:rsid w:val="00B20424"/>
    <w:rsid w:val="00B206A1"/>
    <w:rsid w:val="00B20772"/>
    <w:rsid w:val="00B20C61"/>
    <w:rsid w:val="00B20D54"/>
    <w:rsid w:val="00B20D8E"/>
    <w:rsid w:val="00B213E6"/>
    <w:rsid w:val="00B214CA"/>
    <w:rsid w:val="00B218BD"/>
    <w:rsid w:val="00B219FD"/>
    <w:rsid w:val="00B21D3F"/>
    <w:rsid w:val="00B22308"/>
    <w:rsid w:val="00B2249B"/>
    <w:rsid w:val="00B22555"/>
    <w:rsid w:val="00B22B46"/>
    <w:rsid w:val="00B22E67"/>
    <w:rsid w:val="00B23008"/>
    <w:rsid w:val="00B23046"/>
    <w:rsid w:val="00B232AF"/>
    <w:rsid w:val="00B234ED"/>
    <w:rsid w:val="00B23934"/>
    <w:rsid w:val="00B2399B"/>
    <w:rsid w:val="00B23C95"/>
    <w:rsid w:val="00B24107"/>
    <w:rsid w:val="00B246A7"/>
    <w:rsid w:val="00B24975"/>
    <w:rsid w:val="00B24AA4"/>
    <w:rsid w:val="00B24D16"/>
    <w:rsid w:val="00B25118"/>
    <w:rsid w:val="00B2562E"/>
    <w:rsid w:val="00B259A4"/>
    <w:rsid w:val="00B264F7"/>
    <w:rsid w:val="00B26709"/>
    <w:rsid w:val="00B26B3F"/>
    <w:rsid w:val="00B2785B"/>
    <w:rsid w:val="00B27934"/>
    <w:rsid w:val="00B27962"/>
    <w:rsid w:val="00B27E47"/>
    <w:rsid w:val="00B27F53"/>
    <w:rsid w:val="00B27FA1"/>
    <w:rsid w:val="00B3058B"/>
    <w:rsid w:val="00B3089B"/>
    <w:rsid w:val="00B30AF3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B83"/>
    <w:rsid w:val="00B32C1A"/>
    <w:rsid w:val="00B32F3E"/>
    <w:rsid w:val="00B33561"/>
    <w:rsid w:val="00B33911"/>
    <w:rsid w:val="00B33BB0"/>
    <w:rsid w:val="00B33BE2"/>
    <w:rsid w:val="00B33E8C"/>
    <w:rsid w:val="00B34031"/>
    <w:rsid w:val="00B34A48"/>
    <w:rsid w:val="00B34B59"/>
    <w:rsid w:val="00B34B8A"/>
    <w:rsid w:val="00B35052"/>
    <w:rsid w:val="00B357DF"/>
    <w:rsid w:val="00B35ACC"/>
    <w:rsid w:val="00B36135"/>
    <w:rsid w:val="00B3617E"/>
    <w:rsid w:val="00B36387"/>
    <w:rsid w:val="00B36414"/>
    <w:rsid w:val="00B36604"/>
    <w:rsid w:val="00B36681"/>
    <w:rsid w:val="00B36A5C"/>
    <w:rsid w:val="00B36AC4"/>
    <w:rsid w:val="00B36ACB"/>
    <w:rsid w:val="00B36AD2"/>
    <w:rsid w:val="00B36C29"/>
    <w:rsid w:val="00B36E8C"/>
    <w:rsid w:val="00B36FCA"/>
    <w:rsid w:val="00B4004D"/>
    <w:rsid w:val="00B400C5"/>
    <w:rsid w:val="00B400D5"/>
    <w:rsid w:val="00B40697"/>
    <w:rsid w:val="00B40B7F"/>
    <w:rsid w:val="00B40D65"/>
    <w:rsid w:val="00B411C3"/>
    <w:rsid w:val="00B41553"/>
    <w:rsid w:val="00B41646"/>
    <w:rsid w:val="00B41660"/>
    <w:rsid w:val="00B41A36"/>
    <w:rsid w:val="00B41C2A"/>
    <w:rsid w:val="00B41FDC"/>
    <w:rsid w:val="00B42252"/>
    <w:rsid w:val="00B422F9"/>
    <w:rsid w:val="00B42383"/>
    <w:rsid w:val="00B424F8"/>
    <w:rsid w:val="00B424FC"/>
    <w:rsid w:val="00B42823"/>
    <w:rsid w:val="00B428C2"/>
    <w:rsid w:val="00B42906"/>
    <w:rsid w:val="00B4295D"/>
    <w:rsid w:val="00B429EC"/>
    <w:rsid w:val="00B42BB9"/>
    <w:rsid w:val="00B42C99"/>
    <w:rsid w:val="00B42D85"/>
    <w:rsid w:val="00B42F86"/>
    <w:rsid w:val="00B431B6"/>
    <w:rsid w:val="00B43368"/>
    <w:rsid w:val="00B43594"/>
    <w:rsid w:val="00B436FB"/>
    <w:rsid w:val="00B43901"/>
    <w:rsid w:val="00B4399A"/>
    <w:rsid w:val="00B43E90"/>
    <w:rsid w:val="00B443CD"/>
    <w:rsid w:val="00B443ED"/>
    <w:rsid w:val="00B4468C"/>
    <w:rsid w:val="00B44793"/>
    <w:rsid w:val="00B447E1"/>
    <w:rsid w:val="00B448B1"/>
    <w:rsid w:val="00B44F7B"/>
    <w:rsid w:val="00B44FBF"/>
    <w:rsid w:val="00B450E4"/>
    <w:rsid w:val="00B45292"/>
    <w:rsid w:val="00B45295"/>
    <w:rsid w:val="00B45719"/>
    <w:rsid w:val="00B45830"/>
    <w:rsid w:val="00B458C2"/>
    <w:rsid w:val="00B45A80"/>
    <w:rsid w:val="00B45A9F"/>
    <w:rsid w:val="00B45D7B"/>
    <w:rsid w:val="00B45D84"/>
    <w:rsid w:val="00B4642D"/>
    <w:rsid w:val="00B4676E"/>
    <w:rsid w:val="00B4693C"/>
    <w:rsid w:val="00B47049"/>
    <w:rsid w:val="00B471D5"/>
    <w:rsid w:val="00B4737A"/>
    <w:rsid w:val="00B474D3"/>
    <w:rsid w:val="00B475A4"/>
    <w:rsid w:val="00B47633"/>
    <w:rsid w:val="00B476F0"/>
    <w:rsid w:val="00B4773C"/>
    <w:rsid w:val="00B478CB"/>
    <w:rsid w:val="00B47A05"/>
    <w:rsid w:val="00B47A77"/>
    <w:rsid w:val="00B47A87"/>
    <w:rsid w:val="00B47E97"/>
    <w:rsid w:val="00B50225"/>
    <w:rsid w:val="00B50256"/>
    <w:rsid w:val="00B50414"/>
    <w:rsid w:val="00B505C1"/>
    <w:rsid w:val="00B506B2"/>
    <w:rsid w:val="00B50AA1"/>
    <w:rsid w:val="00B50B36"/>
    <w:rsid w:val="00B50D2D"/>
    <w:rsid w:val="00B515CB"/>
    <w:rsid w:val="00B5192D"/>
    <w:rsid w:val="00B51A41"/>
    <w:rsid w:val="00B51DBC"/>
    <w:rsid w:val="00B5223B"/>
    <w:rsid w:val="00B522BB"/>
    <w:rsid w:val="00B52605"/>
    <w:rsid w:val="00B528DF"/>
    <w:rsid w:val="00B52992"/>
    <w:rsid w:val="00B52AEA"/>
    <w:rsid w:val="00B52BCC"/>
    <w:rsid w:val="00B52C01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E0A"/>
    <w:rsid w:val="00B53F72"/>
    <w:rsid w:val="00B54678"/>
    <w:rsid w:val="00B5470F"/>
    <w:rsid w:val="00B549F0"/>
    <w:rsid w:val="00B54A65"/>
    <w:rsid w:val="00B54B3C"/>
    <w:rsid w:val="00B54DC4"/>
    <w:rsid w:val="00B5514F"/>
    <w:rsid w:val="00B5521D"/>
    <w:rsid w:val="00B552A6"/>
    <w:rsid w:val="00B552AB"/>
    <w:rsid w:val="00B5556B"/>
    <w:rsid w:val="00B5565C"/>
    <w:rsid w:val="00B55687"/>
    <w:rsid w:val="00B55936"/>
    <w:rsid w:val="00B55B6E"/>
    <w:rsid w:val="00B5626F"/>
    <w:rsid w:val="00B566CF"/>
    <w:rsid w:val="00B56784"/>
    <w:rsid w:val="00B56BA5"/>
    <w:rsid w:val="00B56BF5"/>
    <w:rsid w:val="00B56C2A"/>
    <w:rsid w:val="00B56C55"/>
    <w:rsid w:val="00B56D68"/>
    <w:rsid w:val="00B56DE1"/>
    <w:rsid w:val="00B56E9F"/>
    <w:rsid w:val="00B574CE"/>
    <w:rsid w:val="00B579FC"/>
    <w:rsid w:val="00B57C76"/>
    <w:rsid w:val="00B57FE1"/>
    <w:rsid w:val="00B6022A"/>
    <w:rsid w:val="00B606AC"/>
    <w:rsid w:val="00B606EC"/>
    <w:rsid w:val="00B60C42"/>
    <w:rsid w:val="00B6126D"/>
    <w:rsid w:val="00B6187C"/>
    <w:rsid w:val="00B618F1"/>
    <w:rsid w:val="00B61ABC"/>
    <w:rsid w:val="00B61CAD"/>
    <w:rsid w:val="00B62023"/>
    <w:rsid w:val="00B62027"/>
    <w:rsid w:val="00B6207A"/>
    <w:rsid w:val="00B620BA"/>
    <w:rsid w:val="00B620EE"/>
    <w:rsid w:val="00B6222A"/>
    <w:rsid w:val="00B63054"/>
    <w:rsid w:val="00B6332F"/>
    <w:rsid w:val="00B634AD"/>
    <w:rsid w:val="00B635D5"/>
    <w:rsid w:val="00B6379A"/>
    <w:rsid w:val="00B63C74"/>
    <w:rsid w:val="00B644AA"/>
    <w:rsid w:val="00B645A7"/>
    <w:rsid w:val="00B64634"/>
    <w:rsid w:val="00B649C5"/>
    <w:rsid w:val="00B649F2"/>
    <w:rsid w:val="00B64ABC"/>
    <w:rsid w:val="00B64C6B"/>
    <w:rsid w:val="00B64E9E"/>
    <w:rsid w:val="00B659C3"/>
    <w:rsid w:val="00B65B2E"/>
    <w:rsid w:val="00B65C55"/>
    <w:rsid w:val="00B65CDF"/>
    <w:rsid w:val="00B660A8"/>
    <w:rsid w:val="00B661BE"/>
    <w:rsid w:val="00B662A4"/>
    <w:rsid w:val="00B66862"/>
    <w:rsid w:val="00B66B61"/>
    <w:rsid w:val="00B66D3E"/>
    <w:rsid w:val="00B66DDB"/>
    <w:rsid w:val="00B670DD"/>
    <w:rsid w:val="00B67668"/>
    <w:rsid w:val="00B6769B"/>
    <w:rsid w:val="00B677D5"/>
    <w:rsid w:val="00B677DA"/>
    <w:rsid w:val="00B678C0"/>
    <w:rsid w:val="00B67BC4"/>
    <w:rsid w:val="00B67C90"/>
    <w:rsid w:val="00B67D8D"/>
    <w:rsid w:val="00B7017C"/>
    <w:rsid w:val="00B70329"/>
    <w:rsid w:val="00B70335"/>
    <w:rsid w:val="00B70621"/>
    <w:rsid w:val="00B7083A"/>
    <w:rsid w:val="00B70988"/>
    <w:rsid w:val="00B709C4"/>
    <w:rsid w:val="00B70A0C"/>
    <w:rsid w:val="00B70A99"/>
    <w:rsid w:val="00B70BD7"/>
    <w:rsid w:val="00B711F4"/>
    <w:rsid w:val="00B71425"/>
    <w:rsid w:val="00B71610"/>
    <w:rsid w:val="00B7177C"/>
    <w:rsid w:val="00B71BAA"/>
    <w:rsid w:val="00B71C54"/>
    <w:rsid w:val="00B71E2A"/>
    <w:rsid w:val="00B72040"/>
    <w:rsid w:val="00B721CE"/>
    <w:rsid w:val="00B721EC"/>
    <w:rsid w:val="00B72364"/>
    <w:rsid w:val="00B7236E"/>
    <w:rsid w:val="00B72686"/>
    <w:rsid w:val="00B7287C"/>
    <w:rsid w:val="00B72D83"/>
    <w:rsid w:val="00B72D8F"/>
    <w:rsid w:val="00B72DEE"/>
    <w:rsid w:val="00B72E44"/>
    <w:rsid w:val="00B72E54"/>
    <w:rsid w:val="00B72F32"/>
    <w:rsid w:val="00B72FD8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4D3F"/>
    <w:rsid w:val="00B751E6"/>
    <w:rsid w:val="00B75964"/>
    <w:rsid w:val="00B759C8"/>
    <w:rsid w:val="00B75B12"/>
    <w:rsid w:val="00B75E26"/>
    <w:rsid w:val="00B76625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5FF"/>
    <w:rsid w:val="00B77901"/>
    <w:rsid w:val="00B80053"/>
    <w:rsid w:val="00B8058C"/>
    <w:rsid w:val="00B806C8"/>
    <w:rsid w:val="00B8071F"/>
    <w:rsid w:val="00B80AB1"/>
    <w:rsid w:val="00B80E64"/>
    <w:rsid w:val="00B80EDF"/>
    <w:rsid w:val="00B8140D"/>
    <w:rsid w:val="00B815E5"/>
    <w:rsid w:val="00B81625"/>
    <w:rsid w:val="00B81A94"/>
    <w:rsid w:val="00B81AD9"/>
    <w:rsid w:val="00B81C5A"/>
    <w:rsid w:val="00B81F82"/>
    <w:rsid w:val="00B82206"/>
    <w:rsid w:val="00B8226D"/>
    <w:rsid w:val="00B8241E"/>
    <w:rsid w:val="00B82826"/>
    <w:rsid w:val="00B829D9"/>
    <w:rsid w:val="00B82A2C"/>
    <w:rsid w:val="00B82E82"/>
    <w:rsid w:val="00B82F45"/>
    <w:rsid w:val="00B837CA"/>
    <w:rsid w:val="00B83C74"/>
    <w:rsid w:val="00B83E24"/>
    <w:rsid w:val="00B840CC"/>
    <w:rsid w:val="00B845E6"/>
    <w:rsid w:val="00B84898"/>
    <w:rsid w:val="00B848AF"/>
    <w:rsid w:val="00B84C53"/>
    <w:rsid w:val="00B84D43"/>
    <w:rsid w:val="00B851C3"/>
    <w:rsid w:val="00B85757"/>
    <w:rsid w:val="00B85792"/>
    <w:rsid w:val="00B8592E"/>
    <w:rsid w:val="00B85A41"/>
    <w:rsid w:val="00B85E4C"/>
    <w:rsid w:val="00B860AB"/>
    <w:rsid w:val="00B861A7"/>
    <w:rsid w:val="00B861E8"/>
    <w:rsid w:val="00B8655C"/>
    <w:rsid w:val="00B86702"/>
    <w:rsid w:val="00B86860"/>
    <w:rsid w:val="00B8686E"/>
    <w:rsid w:val="00B86BDD"/>
    <w:rsid w:val="00B86E04"/>
    <w:rsid w:val="00B86E2B"/>
    <w:rsid w:val="00B86F77"/>
    <w:rsid w:val="00B872C3"/>
    <w:rsid w:val="00B87317"/>
    <w:rsid w:val="00B87645"/>
    <w:rsid w:val="00B877A1"/>
    <w:rsid w:val="00B87E2B"/>
    <w:rsid w:val="00B903CF"/>
    <w:rsid w:val="00B9045B"/>
    <w:rsid w:val="00B90848"/>
    <w:rsid w:val="00B908B4"/>
    <w:rsid w:val="00B918FF"/>
    <w:rsid w:val="00B91A7E"/>
    <w:rsid w:val="00B91DE4"/>
    <w:rsid w:val="00B925BB"/>
    <w:rsid w:val="00B92765"/>
    <w:rsid w:val="00B9298D"/>
    <w:rsid w:val="00B92C4A"/>
    <w:rsid w:val="00B92C95"/>
    <w:rsid w:val="00B92E48"/>
    <w:rsid w:val="00B92E83"/>
    <w:rsid w:val="00B92FD4"/>
    <w:rsid w:val="00B9320A"/>
    <w:rsid w:val="00B933F6"/>
    <w:rsid w:val="00B939FE"/>
    <w:rsid w:val="00B940D7"/>
    <w:rsid w:val="00B943F5"/>
    <w:rsid w:val="00B94A34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6B7"/>
    <w:rsid w:val="00B9685A"/>
    <w:rsid w:val="00B96A52"/>
    <w:rsid w:val="00B96B92"/>
    <w:rsid w:val="00B96E6D"/>
    <w:rsid w:val="00B9736E"/>
    <w:rsid w:val="00B97568"/>
    <w:rsid w:val="00B97B34"/>
    <w:rsid w:val="00B97C6D"/>
    <w:rsid w:val="00B97D68"/>
    <w:rsid w:val="00B97E17"/>
    <w:rsid w:val="00BA0069"/>
    <w:rsid w:val="00BA00DC"/>
    <w:rsid w:val="00BA0210"/>
    <w:rsid w:val="00BA02B9"/>
    <w:rsid w:val="00BA082A"/>
    <w:rsid w:val="00BA0DFB"/>
    <w:rsid w:val="00BA10C3"/>
    <w:rsid w:val="00BA1341"/>
    <w:rsid w:val="00BA1599"/>
    <w:rsid w:val="00BA1E52"/>
    <w:rsid w:val="00BA2123"/>
    <w:rsid w:val="00BA212B"/>
    <w:rsid w:val="00BA2298"/>
    <w:rsid w:val="00BA2364"/>
    <w:rsid w:val="00BA23B3"/>
    <w:rsid w:val="00BA26CF"/>
    <w:rsid w:val="00BA28B5"/>
    <w:rsid w:val="00BA292D"/>
    <w:rsid w:val="00BA3318"/>
    <w:rsid w:val="00BA331C"/>
    <w:rsid w:val="00BA3BBE"/>
    <w:rsid w:val="00BA3E56"/>
    <w:rsid w:val="00BA3EFC"/>
    <w:rsid w:val="00BA404C"/>
    <w:rsid w:val="00BA40BD"/>
    <w:rsid w:val="00BA45C7"/>
    <w:rsid w:val="00BA4871"/>
    <w:rsid w:val="00BA4A81"/>
    <w:rsid w:val="00BA4EA7"/>
    <w:rsid w:val="00BA50BC"/>
    <w:rsid w:val="00BA51A4"/>
    <w:rsid w:val="00BA52D5"/>
    <w:rsid w:val="00BA5406"/>
    <w:rsid w:val="00BA54A3"/>
    <w:rsid w:val="00BA54E9"/>
    <w:rsid w:val="00BA568F"/>
    <w:rsid w:val="00BA5701"/>
    <w:rsid w:val="00BA5766"/>
    <w:rsid w:val="00BA580C"/>
    <w:rsid w:val="00BA5F81"/>
    <w:rsid w:val="00BA6276"/>
    <w:rsid w:val="00BA62AE"/>
    <w:rsid w:val="00BA630A"/>
    <w:rsid w:val="00BA647E"/>
    <w:rsid w:val="00BA64B1"/>
    <w:rsid w:val="00BA6505"/>
    <w:rsid w:val="00BA6577"/>
    <w:rsid w:val="00BA699B"/>
    <w:rsid w:val="00BA69EC"/>
    <w:rsid w:val="00BA6D33"/>
    <w:rsid w:val="00BA6E75"/>
    <w:rsid w:val="00BA70AD"/>
    <w:rsid w:val="00BA7100"/>
    <w:rsid w:val="00BA7663"/>
    <w:rsid w:val="00BA7B88"/>
    <w:rsid w:val="00BB0362"/>
    <w:rsid w:val="00BB03B8"/>
    <w:rsid w:val="00BB03D7"/>
    <w:rsid w:val="00BB049E"/>
    <w:rsid w:val="00BB0AEE"/>
    <w:rsid w:val="00BB0F2E"/>
    <w:rsid w:val="00BB1B88"/>
    <w:rsid w:val="00BB1BB8"/>
    <w:rsid w:val="00BB20FE"/>
    <w:rsid w:val="00BB227E"/>
    <w:rsid w:val="00BB22EA"/>
    <w:rsid w:val="00BB293C"/>
    <w:rsid w:val="00BB2B25"/>
    <w:rsid w:val="00BB2F31"/>
    <w:rsid w:val="00BB310A"/>
    <w:rsid w:val="00BB32E1"/>
    <w:rsid w:val="00BB36F4"/>
    <w:rsid w:val="00BB399A"/>
    <w:rsid w:val="00BB3CA0"/>
    <w:rsid w:val="00BB3F35"/>
    <w:rsid w:val="00BB4024"/>
    <w:rsid w:val="00BB4070"/>
    <w:rsid w:val="00BB40F1"/>
    <w:rsid w:val="00BB420D"/>
    <w:rsid w:val="00BB4588"/>
    <w:rsid w:val="00BB4641"/>
    <w:rsid w:val="00BB4AA7"/>
    <w:rsid w:val="00BB564D"/>
    <w:rsid w:val="00BB5B44"/>
    <w:rsid w:val="00BB5B8C"/>
    <w:rsid w:val="00BB5DA1"/>
    <w:rsid w:val="00BB61EB"/>
    <w:rsid w:val="00BB6396"/>
    <w:rsid w:val="00BB63DB"/>
    <w:rsid w:val="00BB6675"/>
    <w:rsid w:val="00BB66B1"/>
    <w:rsid w:val="00BB6873"/>
    <w:rsid w:val="00BB6AA8"/>
    <w:rsid w:val="00BB6D1A"/>
    <w:rsid w:val="00BB6EAE"/>
    <w:rsid w:val="00BB706F"/>
    <w:rsid w:val="00BB734A"/>
    <w:rsid w:val="00BB7820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32"/>
    <w:rsid w:val="00BC1453"/>
    <w:rsid w:val="00BC149D"/>
    <w:rsid w:val="00BC198A"/>
    <w:rsid w:val="00BC199A"/>
    <w:rsid w:val="00BC1C19"/>
    <w:rsid w:val="00BC226A"/>
    <w:rsid w:val="00BC2665"/>
    <w:rsid w:val="00BC2B8F"/>
    <w:rsid w:val="00BC2E1F"/>
    <w:rsid w:val="00BC3061"/>
    <w:rsid w:val="00BC31D6"/>
    <w:rsid w:val="00BC32A3"/>
    <w:rsid w:val="00BC3445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4AA9"/>
    <w:rsid w:val="00BC4E74"/>
    <w:rsid w:val="00BC4EF8"/>
    <w:rsid w:val="00BC53D5"/>
    <w:rsid w:val="00BC5964"/>
    <w:rsid w:val="00BC5A35"/>
    <w:rsid w:val="00BC5C47"/>
    <w:rsid w:val="00BC5F4D"/>
    <w:rsid w:val="00BC6317"/>
    <w:rsid w:val="00BC63F7"/>
    <w:rsid w:val="00BC65B3"/>
    <w:rsid w:val="00BC6D63"/>
    <w:rsid w:val="00BC6E23"/>
    <w:rsid w:val="00BC6EA1"/>
    <w:rsid w:val="00BC6F42"/>
    <w:rsid w:val="00BC7089"/>
    <w:rsid w:val="00BC7236"/>
    <w:rsid w:val="00BC723D"/>
    <w:rsid w:val="00BC761A"/>
    <w:rsid w:val="00BC7A3F"/>
    <w:rsid w:val="00BC7A78"/>
    <w:rsid w:val="00BC7CB9"/>
    <w:rsid w:val="00BC7CC9"/>
    <w:rsid w:val="00BC7E61"/>
    <w:rsid w:val="00BD06B8"/>
    <w:rsid w:val="00BD0837"/>
    <w:rsid w:val="00BD0ACA"/>
    <w:rsid w:val="00BD0EE4"/>
    <w:rsid w:val="00BD15E9"/>
    <w:rsid w:val="00BD16C9"/>
    <w:rsid w:val="00BD1769"/>
    <w:rsid w:val="00BD1BC9"/>
    <w:rsid w:val="00BD2011"/>
    <w:rsid w:val="00BD21E4"/>
    <w:rsid w:val="00BD2A3E"/>
    <w:rsid w:val="00BD2F66"/>
    <w:rsid w:val="00BD3166"/>
    <w:rsid w:val="00BD31A9"/>
    <w:rsid w:val="00BD3376"/>
    <w:rsid w:val="00BD361B"/>
    <w:rsid w:val="00BD3741"/>
    <w:rsid w:val="00BD399B"/>
    <w:rsid w:val="00BD39DE"/>
    <w:rsid w:val="00BD4314"/>
    <w:rsid w:val="00BD43E0"/>
    <w:rsid w:val="00BD43EA"/>
    <w:rsid w:val="00BD454A"/>
    <w:rsid w:val="00BD4674"/>
    <w:rsid w:val="00BD4A82"/>
    <w:rsid w:val="00BD50FC"/>
    <w:rsid w:val="00BD55B6"/>
    <w:rsid w:val="00BD574D"/>
    <w:rsid w:val="00BD5811"/>
    <w:rsid w:val="00BD5913"/>
    <w:rsid w:val="00BD5A52"/>
    <w:rsid w:val="00BD5B37"/>
    <w:rsid w:val="00BD5B4D"/>
    <w:rsid w:val="00BD5D64"/>
    <w:rsid w:val="00BD5EFA"/>
    <w:rsid w:val="00BD6064"/>
    <w:rsid w:val="00BD66D4"/>
    <w:rsid w:val="00BD6AB0"/>
    <w:rsid w:val="00BD6B70"/>
    <w:rsid w:val="00BD6D37"/>
    <w:rsid w:val="00BD6DED"/>
    <w:rsid w:val="00BD6EB7"/>
    <w:rsid w:val="00BD6F08"/>
    <w:rsid w:val="00BD6FDE"/>
    <w:rsid w:val="00BD700C"/>
    <w:rsid w:val="00BD7055"/>
    <w:rsid w:val="00BD70E0"/>
    <w:rsid w:val="00BD7B09"/>
    <w:rsid w:val="00BD7E1E"/>
    <w:rsid w:val="00BD7E29"/>
    <w:rsid w:val="00BD7E79"/>
    <w:rsid w:val="00BE02E6"/>
    <w:rsid w:val="00BE05DF"/>
    <w:rsid w:val="00BE08DD"/>
    <w:rsid w:val="00BE17DC"/>
    <w:rsid w:val="00BE1D6A"/>
    <w:rsid w:val="00BE1FC9"/>
    <w:rsid w:val="00BE2480"/>
    <w:rsid w:val="00BE24D6"/>
    <w:rsid w:val="00BE2858"/>
    <w:rsid w:val="00BE2AC1"/>
    <w:rsid w:val="00BE2B4F"/>
    <w:rsid w:val="00BE2C6C"/>
    <w:rsid w:val="00BE2D03"/>
    <w:rsid w:val="00BE2E17"/>
    <w:rsid w:val="00BE3758"/>
    <w:rsid w:val="00BE396E"/>
    <w:rsid w:val="00BE3B31"/>
    <w:rsid w:val="00BE3B48"/>
    <w:rsid w:val="00BE3E55"/>
    <w:rsid w:val="00BE4362"/>
    <w:rsid w:val="00BE441E"/>
    <w:rsid w:val="00BE485A"/>
    <w:rsid w:val="00BE48F9"/>
    <w:rsid w:val="00BE4A3C"/>
    <w:rsid w:val="00BE4AFB"/>
    <w:rsid w:val="00BE4D71"/>
    <w:rsid w:val="00BE4F63"/>
    <w:rsid w:val="00BE519A"/>
    <w:rsid w:val="00BE5301"/>
    <w:rsid w:val="00BE554B"/>
    <w:rsid w:val="00BE557C"/>
    <w:rsid w:val="00BE5B2C"/>
    <w:rsid w:val="00BE5C37"/>
    <w:rsid w:val="00BE5E65"/>
    <w:rsid w:val="00BE5E6A"/>
    <w:rsid w:val="00BE607B"/>
    <w:rsid w:val="00BE6136"/>
    <w:rsid w:val="00BE619C"/>
    <w:rsid w:val="00BE6328"/>
    <w:rsid w:val="00BE65C7"/>
    <w:rsid w:val="00BE6677"/>
    <w:rsid w:val="00BE667B"/>
    <w:rsid w:val="00BE6B09"/>
    <w:rsid w:val="00BE6CDC"/>
    <w:rsid w:val="00BE6E9C"/>
    <w:rsid w:val="00BE7805"/>
    <w:rsid w:val="00BE7AA7"/>
    <w:rsid w:val="00BE7D6D"/>
    <w:rsid w:val="00BE7E08"/>
    <w:rsid w:val="00BF0091"/>
    <w:rsid w:val="00BF014C"/>
    <w:rsid w:val="00BF0225"/>
    <w:rsid w:val="00BF0604"/>
    <w:rsid w:val="00BF066C"/>
    <w:rsid w:val="00BF0771"/>
    <w:rsid w:val="00BF08E3"/>
    <w:rsid w:val="00BF0927"/>
    <w:rsid w:val="00BF0B34"/>
    <w:rsid w:val="00BF0BF9"/>
    <w:rsid w:val="00BF0E06"/>
    <w:rsid w:val="00BF15E8"/>
    <w:rsid w:val="00BF1753"/>
    <w:rsid w:val="00BF183D"/>
    <w:rsid w:val="00BF19A1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2BB"/>
    <w:rsid w:val="00BF3331"/>
    <w:rsid w:val="00BF35BC"/>
    <w:rsid w:val="00BF3621"/>
    <w:rsid w:val="00BF36D7"/>
    <w:rsid w:val="00BF36EC"/>
    <w:rsid w:val="00BF4905"/>
    <w:rsid w:val="00BF4CC3"/>
    <w:rsid w:val="00BF4E62"/>
    <w:rsid w:val="00BF505F"/>
    <w:rsid w:val="00BF5111"/>
    <w:rsid w:val="00BF5366"/>
    <w:rsid w:val="00BF563A"/>
    <w:rsid w:val="00BF5791"/>
    <w:rsid w:val="00BF58A5"/>
    <w:rsid w:val="00BF5A0E"/>
    <w:rsid w:val="00BF5AF9"/>
    <w:rsid w:val="00BF5F4A"/>
    <w:rsid w:val="00BF608F"/>
    <w:rsid w:val="00BF64BA"/>
    <w:rsid w:val="00BF6680"/>
    <w:rsid w:val="00BF69AF"/>
    <w:rsid w:val="00BF69EF"/>
    <w:rsid w:val="00BF6ABE"/>
    <w:rsid w:val="00BF6B90"/>
    <w:rsid w:val="00BF6FEE"/>
    <w:rsid w:val="00BF745D"/>
    <w:rsid w:val="00BF74D4"/>
    <w:rsid w:val="00BF7892"/>
    <w:rsid w:val="00BF7B91"/>
    <w:rsid w:val="00BF7DDD"/>
    <w:rsid w:val="00C00195"/>
    <w:rsid w:val="00C00470"/>
    <w:rsid w:val="00C00496"/>
    <w:rsid w:val="00C0097A"/>
    <w:rsid w:val="00C00F2E"/>
    <w:rsid w:val="00C01255"/>
    <w:rsid w:val="00C01286"/>
    <w:rsid w:val="00C0156A"/>
    <w:rsid w:val="00C01593"/>
    <w:rsid w:val="00C01648"/>
    <w:rsid w:val="00C01E42"/>
    <w:rsid w:val="00C01E59"/>
    <w:rsid w:val="00C0201B"/>
    <w:rsid w:val="00C023A2"/>
    <w:rsid w:val="00C024D4"/>
    <w:rsid w:val="00C02794"/>
    <w:rsid w:val="00C027A4"/>
    <w:rsid w:val="00C02881"/>
    <w:rsid w:val="00C02BF3"/>
    <w:rsid w:val="00C03AD7"/>
    <w:rsid w:val="00C03AE0"/>
    <w:rsid w:val="00C04390"/>
    <w:rsid w:val="00C043AB"/>
    <w:rsid w:val="00C046DB"/>
    <w:rsid w:val="00C04937"/>
    <w:rsid w:val="00C049E9"/>
    <w:rsid w:val="00C04A1B"/>
    <w:rsid w:val="00C04B11"/>
    <w:rsid w:val="00C04DC9"/>
    <w:rsid w:val="00C04DE0"/>
    <w:rsid w:val="00C04DEE"/>
    <w:rsid w:val="00C05039"/>
    <w:rsid w:val="00C051C7"/>
    <w:rsid w:val="00C054E5"/>
    <w:rsid w:val="00C05553"/>
    <w:rsid w:val="00C0555D"/>
    <w:rsid w:val="00C055FC"/>
    <w:rsid w:val="00C05D8C"/>
    <w:rsid w:val="00C05F3F"/>
    <w:rsid w:val="00C06397"/>
    <w:rsid w:val="00C067D0"/>
    <w:rsid w:val="00C06966"/>
    <w:rsid w:val="00C0736D"/>
    <w:rsid w:val="00C07594"/>
    <w:rsid w:val="00C07696"/>
    <w:rsid w:val="00C076C3"/>
    <w:rsid w:val="00C07831"/>
    <w:rsid w:val="00C079B2"/>
    <w:rsid w:val="00C07B49"/>
    <w:rsid w:val="00C07BAC"/>
    <w:rsid w:val="00C07EA9"/>
    <w:rsid w:val="00C07F3A"/>
    <w:rsid w:val="00C07F5B"/>
    <w:rsid w:val="00C1003E"/>
    <w:rsid w:val="00C10519"/>
    <w:rsid w:val="00C10793"/>
    <w:rsid w:val="00C10B50"/>
    <w:rsid w:val="00C10B69"/>
    <w:rsid w:val="00C10C33"/>
    <w:rsid w:val="00C11167"/>
    <w:rsid w:val="00C111A9"/>
    <w:rsid w:val="00C116AD"/>
    <w:rsid w:val="00C11916"/>
    <w:rsid w:val="00C11933"/>
    <w:rsid w:val="00C11A43"/>
    <w:rsid w:val="00C11E56"/>
    <w:rsid w:val="00C1219E"/>
    <w:rsid w:val="00C126F8"/>
    <w:rsid w:val="00C12810"/>
    <w:rsid w:val="00C12B5D"/>
    <w:rsid w:val="00C12E2F"/>
    <w:rsid w:val="00C12EDD"/>
    <w:rsid w:val="00C130F0"/>
    <w:rsid w:val="00C134DA"/>
    <w:rsid w:val="00C13637"/>
    <w:rsid w:val="00C139D0"/>
    <w:rsid w:val="00C13A18"/>
    <w:rsid w:val="00C13D3D"/>
    <w:rsid w:val="00C13DA2"/>
    <w:rsid w:val="00C13DC7"/>
    <w:rsid w:val="00C13F48"/>
    <w:rsid w:val="00C1401D"/>
    <w:rsid w:val="00C14269"/>
    <w:rsid w:val="00C142AE"/>
    <w:rsid w:val="00C1453F"/>
    <w:rsid w:val="00C146CB"/>
    <w:rsid w:val="00C14BA7"/>
    <w:rsid w:val="00C14C2B"/>
    <w:rsid w:val="00C14C75"/>
    <w:rsid w:val="00C14D12"/>
    <w:rsid w:val="00C14DEE"/>
    <w:rsid w:val="00C150B1"/>
    <w:rsid w:val="00C153E3"/>
    <w:rsid w:val="00C154B6"/>
    <w:rsid w:val="00C158D6"/>
    <w:rsid w:val="00C158D7"/>
    <w:rsid w:val="00C15B5D"/>
    <w:rsid w:val="00C15CC9"/>
    <w:rsid w:val="00C16279"/>
    <w:rsid w:val="00C1674D"/>
    <w:rsid w:val="00C16857"/>
    <w:rsid w:val="00C16A54"/>
    <w:rsid w:val="00C16B4D"/>
    <w:rsid w:val="00C16BD3"/>
    <w:rsid w:val="00C16EF8"/>
    <w:rsid w:val="00C170A5"/>
    <w:rsid w:val="00C17253"/>
    <w:rsid w:val="00C1748A"/>
    <w:rsid w:val="00C1751B"/>
    <w:rsid w:val="00C17C65"/>
    <w:rsid w:val="00C17D33"/>
    <w:rsid w:val="00C17FDF"/>
    <w:rsid w:val="00C20033"/>
    <w:rsid w:val="00C202A4"/>
    <w:rsid w:val="00C2030C"/>
    <w:rsid w:val="00C203D6"/>
    <w:rsid w:val="00C204C2"/>
    <w:rsid w:val="00C207F4"/>
    <w:rsid w:val="00C21314"/>
    <w:rsid w:val="00C21416"/>
    <w:rsid w:val="00C21752"/>
    <w:rsid w:val="00C21AA9"/>
    <w:rsid w:val="00C21DE6"/>
    <w:rsid w:val="00C22207"/>
    <w:rsid w:val="00C223EF"/>
    <w:rsid w:val="00C22420"/>
    <w:rsid w:val="00C22657"/>
    <w:rsid w:val="00C22765"/>
    <w:rsid w:val="00C2291C"/>
    <w:rsid w:val="00C229F5"/>
    <w:rsid w:val="00C23036"/>
    <w:rsid w:val="00C23067"/>
    <w:rsid w:val="00C23145"/>
    <w:rsid w:val="00C237B9"/>
    <w:rsid w:val="00C23A18"/>
    <w:rsid w:val="00C23AD4"/>
    <w:rsid w:val="00C23C09"/>
    <w:rsid w:val="00C23F95"/>
    <w:rsid w:val="00C242B7"/>
    <w:rsid w:val="00C24346"/>
    <w:rsid w:val="00C24491"/>
    <w:rsid w:val="00C2482F"/>
    <w:rsid w:val="00C248BE"/>
    <w:rsid w:val="00C249DA"/>
    <w:rsid w:val="00C24E34"/>
    <w:rsid w:val="00C24ED8"/>
    <w:rsid w:val="00C256B3"/>
    <w:rsid w:val="00C2573F"/>
    <w:rsid w:val="00C25CAF"/>
    <w:rsid w:val="00C25CB1"/>
    <w:rsid w:val="00C25D01"/>
    <w:rsid w:val="00C25E10"/>
    <w:rsid w:val="00C25EBD"/>
    <w:rsid w:val="00C25EE1"/>
    <w:rsid w:val="00C261A2"/>
    <w:rsid w:val="00C26470"/>
    <w:rsid w:val="00C266C7"/>
    <w:rsid w:val="00C267C8"/>
    <w:rsid w:val="00C267CB"/>
    <w:rsid w:val="00C2686C"/>
    <w:rsid w:val="00C27235"/>
    <w:rsid w:val="00C27497"/>
    <w:rsid w:val="00C2781D"/>
    <w:rsid w:val="00C27B16"/>
    <w:rsid w:val="00C27BEC"/>
    <w:rsid w:val="00C30219"/>
    <w:rsid w:val="00C302B1"/>
    <w:rsid w:val="00C305B1"/>
    <w:rsid w:val="00C3092E"/>
    <w:rsid w:val="00C30CA1"/>
    <w:rsid w:val="00C310A1"/>
    <w:rsid w:val="00C31326"/>
    <w:rsid w:val="00C313C1"/>
    <w:rsid w:val="00C313C9"/>
    <w:rsid w:val="00C3169B"/>
    <w:rsid w:val="00C318C0"/>
    <w:rsid w:val="00C319B0"/>
    <w:rsid w:val="00C31A52"/>
    <w:rsid w:val="00C31A5D"/>
    <w:rsid w:val="00C31B3A"/>
    <w:rsid w:val="00C31B67"/>
    <w:rsid w:val="00C31BAD"/>
    <w:rsid w:val="00C31DA4"/>
    <w:rsid w:val="00C3221F"/>
    <w:rsid w:val="00C323B4"/>
    <w:rsid w:val="00C3260F"/>
    <w:rsid w:val="00C32630"/>
    <w:rsid w:val="00C326C7"/>
    <w:rsid w:val="00C3275F"/>
    <w:rsid w:val="00C32AAE"/>
    <w:rsid w:val="00C33152"/>
    <w:rsid w:val="00C3321D"/>
    <w:rsid w:val="00C332F7"/>
    <w:rsid w:val="00C334A7"/>
    <w:rsid w:val="00C33682"/>
    <w:rsid w:val="00C33799"/>
    <w:rsid w:val="00C33CCA"/>
    <w:rsid w:val="00C3402B"/>
    <w:rsid w:val="00C340C1"/>
    <w:rsid w:val="00C34496"/>
    <w:rsid w:val="00C344BC"/>
    <w:rsid w:val="00C34525"/>
    <w:rsid w:val="00C34844"/>
    <w:rsid w:val="00C348B1"/>
    <w:rsid w:val="00C348E7"/>
    <w:rsid w:val="00C35369"/>
    <w:rsid w:val="00C35397"/>
    <w:rsid w:val="00C35467"/>
    <w:rsid w:val="00C35474"/>
    <w:rsid w:val="00C35688"/>
    <w:rsid w:val="00C35AB8"/>
    <w:rsid w:val="00C35BD8"/>
    <w:rsid w:val="00C35F09"/>
    <w:rsid w:val="00C35F2E"/>
    <w:rsid w:val="00C35FC9"/>
    <w:rsid w:val="00C360C5"/>
    <w:rsid w:val="00C360E7"/>
    <w:rsid w:val="00C360EB"/>
    <w:rsid w:val="00C362FD"/>
    <w:rsid w:val="00C36401"/>
    <w:rsid w:val="00C36535"/>
    <w:rsid w:val="00C3663C"/>
    <w:rsid w:val="00C36E50"/>
    <w:rsid w:val="00C372D5"/>
    <w:rsid w:val="00C375A4"/>
    <w:rsid w:val="00C377C9"/>
    <w:rsid w:val="00C378FD"/>
    <w:rsid w:val="00C37B2F"/>
    <w:rsid w:val="00C37CBA"/>
    <w:rsid w:val="00C37F8D"/>
    <w:rsid w:val="00C40165"/>
    <w:rsid w:val="00C401A7"/>
    <w:rsid w:val="00C409F4"/>
    <w:rsid w:val="00C40A0C"/>
    <w:rsid w:val="00C40A61"/>
    <w:rsid w:val="00C40F9B"/>
    <w:rsid w:val="00C41427"/>
    <w:rsid w:val="00C41456"/>
    <w:rsid w:val="00C41825"/>
    <w:rsid w:val="00C41B9D"/>
    <w:rsid w:val="00C41BC6"/>
    <w:rsid w:val="00C41DED"/>
    <w:rsid w:val="00C4213B"/>
    <w:rsid w:val="00C42E1B"/>
    <w:rsid w:val="00C42F2B"/>
    <w:rsid w:val="00C431DC"/>
    <w:rsid w:val="00C432E7"/>
    <w:rsid w:val="00C435CB"/>
    <w:rsid w:val="00C4391F"/>
    <w:rsid w:val="00C43978"/>
    <w:rsid w:val="00C43E5D"/>
    <w:rsid w:val="00C43FE9"/>
    <w:rsid w:val="00C44140"/>
    <w:rsid w:val="00C444D8"/>
    <w:rsid w:val="00C44542"/>
    <w:rsid w:val="00C44622"/>
    <w:rsid w:val="00C447AE"/>
    <w:rsid w:val="00C44AA3"/>
    <w:rsid w:val="00C44CE9"/>
    <w:rsid w:val="00C44DAD"/>
    <w:rsid w:val="00C45914"/>
    <w:rsid w:val="00C45C9A"/>
    <w:rsid w:val="00C45D3A"/>
    <w:rsid w:val="00C46231"/>
    <w:rsid w:val="00C465D4"/>
    <w:rsid w:val="00C467FB"/>
    <w:rsid w:val="00C4698E"/>
    <w:rsid w:val="00C46E51"/>
    <w:rsid w:val="00C471B8"/>
    <w:rsid w:val="00C471BF"/>
    <w:rsid w:val="00C4726B"/>
    <w:rsid w:val="00C47384"/>
    <w:rsid w:val="00C474AD"/>
    <w:rsid w:val="00C47774"/>
    <w:rsid w:val="00C477B4"/>
    <w:rsid w:val="00C4791F"/>
    <w:rsid w:val="00C479BB"/>
    <w:rsid w:val="00C47A7A"/>
    <w:rsid w:val="00C47CE7"/>
    <w:rsid w:val="00C47EF0"/>
    <w:rsid w:val="00C50855"/>
    <w:rsid w:val="00C50A49"/>
    <w:rsid w:val="00C50B98"/>
    <w:rsid w:val="00C50E23"/>
    <w:rsid w:val="00C50F40"/>
    <w:rsid w:val="00C51395"/>
    <w:rsid w:val="00C51542"/>
    <w:rsid w:val="00C51B2F"/>
    <w:rsid w:val="00C51B5B"/>
    <w:rsid w:val="00C51D5C"/>
    <w:rsid w:val="00C51E7B"/>
    <w:rsid w:val="00C52363"/>
    <w:rsid w:val="00C52373"/>
    <w:rsid w:val="00C52DD0"/>
    <w:rsid w:val="00C53051"/>
    <w:rsid w:val="00C53091"/>
    <w:rsid w:val="00C53206"/>
    <w:rsid w:val="00C5320D"/>
    <w:rsid w:val="00C532A9"/>
    <w:rsid w:val="00C53429"/>
    <w:rsid w:val="00C53B91"/>
    <w:rsid w:val="00C53E6A"/>
    <w:rsid w:val="00C53EA5"/>
    <w:rsid w:val="00C5443B"/>
    <w:rsid w:val="00C544F6"/>
    <w:rsid w:val="00C54580"/>
    <w:rsid w:val="00C54591"/>
    <w:rsid w:val="00C548D9"/>
    <w:rsid w:val="00C54ACE"/>
    <w:rsid w:val="00C550A9"/>
    <w:rsid w:val="00C550F5"/>
    <w:rsid w:val="00C551C8"/>
    <w:rsid w:val="00C5553B"/>
    <w:rsid w:val="00C5584C"/>
    <w:rsid w:val="00C5592E"/>
    <w:rsid w:val="00C55B09"/>
    <w:rsid w:val="00C55BDE"/>
    <w:rsid w:val="00C55DC8"/>
    <w:rsid w:val="00C563F8"/>
    <w:rsid w:val="00C56F54"/>
    <w:rsid w:val="00C5707C"/>
    <w:rsid w:val="00C5712A"/>
    <w:rsid w:val="00C571A1"/>
    <w:rsid w:val="00C571B5"/>
    <w:rsid w:val="00C573ED"/>
    <w:rsid w:val="00C576CF"/>
    <w:rsid w:val="00C577AC"/>
    <w:rsid w:val="00C57F3F"/>
    <w:rsid w:val="00C6009B"/>
    <w:rsid w:val="00C6015B"/>
    <w:rsid w:val="00C6028F"/>
    <w:rsid w:val="00C6053D"/>
    <w:rsid w:val="00C61282"/>
    <w:rsid w:val="00C615A4"/>
    <w:rsid w:val="00C615DB"/>
    <w:rsid w:val="00C61646"/>
    <w:rsid w:val="00C6180E"/>
    <w:rsid w:val="00C61D1D"/>
    <w:rsid w:val="00C61DFE"/>
    <w:rsid w:val="00C62280"/>
    <w:rsid w:val="00C622F5"/>
    <w:rsid w:val="00C62528"/>
    <w:rsid w:val="00C625A4"/>
    <w:rsid w:val="00C62868"/>
    <w:rsid w:val="00C62D87"/>
    <w:rsid w:val="00C6354F"/>
    <w:rsid w:val="00C638DD"/>
    <w:rsid w:val="00C63E54"/>
    <w:rsid w:val="00C64077"/>
    <w:rsid w:val="00C642B6"/>
    <w:rsid w:val="00C64487"/>
    <w:rsid w:val="00C646A3"/>
    <w:rsid w:val="00C64F45"/>
    <w:rsid w:val="00C650C1"/>
    <w:rsid w:val="00C654C1"/>
    <w:rsid w:val="00C654ED"/>
    <w:rsid w:val="00C65610"/>
    <w:rsid w:val="00C656F1"/>
    <w:rsid w:val="00C65AF0"/>
    <w:rsid w:val="00C6616C"/>
    <w:rsid w:val="00C6618B"/>
    <w:rsid w:val="00C661DC"/>
    <w:rsid w:val="00C66356"/>
    <w:rsid w:val="00C6648F"/>
    <w:rsid w:val="00C66499"/>
    <w:rsid w:val="00C66921"/>
    <w:rsid w:val="00C66922"/>
    <w:rsid w:val="00C669BF"/>
    <w:rsid w:val="00C66A3B"/>
    <w:rsid w:val="00C66B12"/>
    <w:rsid w:val="00C66C65"/>
    <w:rsid w:val="00C66E40"/>
    <w:rsid w:val="00C67551"/>
    <w:rsid w:val="00C6795B"/>
    <w:rsid w:val="00C67D57"/>
    <w:rsid w:val="00C67E93"/>
    <w:rsid w:val="00C67FE9"/>
    <w:rsid w:val="00C700C1"/>
    <w:rsid w:val="00C706F0"/>
    <w:rsid w:val="00C707EB"/>
    <w:rsid w:val="00C70902"/>
    <w:rsid w:val="00C70903"/>
    <w:rsid w:val="00C70C17"/>
    <w:rsid w:val="00C70DC7"/>
    <w:rsid w:val="00C716A9"/>
    <w:rsid w:val="00C71961"/>
    <w:rsid w:val="00C719A4"/>
    <w:rsid w:val="00C71EEF"/>
    <w:rsid w:val="00C71FE1"/>
    <w:rsid w:val="00C72057"/>
    <w:rsid w:val="00C72135"/>
    <w:rsid w:val="00C7243E"/>
    <w:rsid w:val="00C72A69"/>
    <w:rsid w:val="00C734BD"/>
    <w:rsid w:val="00C73704"/>
    <w:rsid w:val="00C737B0"/>
    <w:rsid w:val="00C737F5"/>
    <w:rsid w:val="00C73BEE"/>
    <w:rsid w:val="00C73D6B"/>
    <w:rsid w:val="00C747C5"/>
    <w:rsid w:val="00C74817"/>
    <w:rsid w:val="00C74AEA"/>
    <w:rsid w:val="00C752DA"/>
    <w:rsid w:val="00C75552"/>
    <w:rsid w:val="00C758B4"/>
    <w:rsid w:val="00C75968"/>
    <w:rsid w:val="00C75A3E"/>
    <w:rsid w:val="00C75B95"/>
    <w:rsid w:val="00C75D7A"/>
    <w:rsid w:val="00C75F68"/>
    <w:rsid w:val="00C75FBF"/>
    <w:rsid w:val="00C760E3"/>
    <w:rsid w:val="00C764E7"/>
    <w:rsid w:val="00C767BC"/>
    <w:rsid w:val="00C76BEA"/>
    <w:rsid w:val="00C76ED6"/>
    <w:rsid w:val="00C76EDF"/>
    <w:rsid w:val="00C76F15"/>
    <w:rsid w:val="00C76F70"/>
    <w:rsid w:val="00C770C9"/>
    <w:rsid w:val="00C77218"/>
    <w:rsid w:val="00C77236"/>
    <w:rsid w:val="00C773CC"/>
    <w:rsid w:val="00C7748B"/>
    <w:rsid w:val="00C774EB"/>
    <w:rsid w:val="00C7776B"/>
    <w:rsid w:val="00C7790E"/>
    <w:rsid w:val="00C77BD3"/>
    <w:rsid w:val="00C77D6C"/>
    <w:rsid w:val="00C77ED7"/>
    <w:rsid w:val="00C8025B"/>
    <w:rsid w:val="00C804DD"/>
    <w:rsid w:val="00C80570"/>
    <w:rsid w:val="00C8060A"/>
    <w:rsid w:val="00C809DC"/>
    <w:rsid w:val="00C80AC8"/>
    <w:rsid w:val="00C80B91"/>
    <w:rsid w:val="00C80D63"/>
    <w:rsid w:val="00C813E1"/>
    <w:rsid w:val="00C815AB"/>
    <w:rsid w:val="00C819E7"/>
    <w:rsid w:val="00C81E76"/>
    <w:rsid w:val="00C824BE"/>
    <w:rsid w:val="00C827F6"/>
    <w:rsid w:val="00C82912"/>
    <w:rsid w:val="00C82D74"/>
    <w:rsid w:val="00C82E6F"/>
    <w:rsid w:val="00C830C3"/>
    <w:rsid w:val="00C83195"/>
    <w:rsid w:val="00C837DD"/>
    <w:rsid w:val="00C83F3E"/>
    <w:rsid w:val="00C841F1"/>
    <w:rsid w:val="00C845E7"/>
    <w:rsid w:val="00C8498B"/>
    <w:rsid w:val="00C85029"/>
    <w:rsid w:val="00C8503B"/>
    <w:rsid w:val="00C850BB"/>
    <w:rsid w:val="00C8538B"/>
    <w:rsid w:val="00C85403"/>
    <w:rsid w:val="00C85814"/>
    <w:rsid w:val="00C85898"/>
    <w:rsid w:val="00C8597C"/>
    <w:rsid w:val="00C85A09"/>
    <w:rsid w:val="00C85FE2"/>
    <w:rsid w:val="00C860AF"/>
    <w:rsid w:val="00C86579"/>
    <w:rsid w:val="00C869AE"/>
    <w:rsid w:val="00C86D76"/>
    <w:rsid w:val="00C8707E"/>
    <w:rsid w:val="00C870C3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367"/>
    <w:rsid w:val="00C90395"/>
    <w:rsid w:val="00C90551"/>
    <w:rsid w:val="00C90C44"/>
    <w:rsid w:val="00C90D36"/>
    <w:rsid w:val="00C910C5"/>
    <w:rsid w:val="00C91208"/>
    <w:rsid w:val="00C9146F"/>
    <w:rsid w:val="00C9159E"/>
    <w:rsid w:val="00C919E3"/>
    <w:rsid w:val="00C91A08"/>
    <w:rsid w:val="00C91AFB"/>
    <w:rsid w:val="00C91DBA"/>
    <w:rsid w:val="00C92358"/>
    <w:rsid w:val="00C923F7"/>
    <w:rsid w:val="00C92638"/>
    <w:rsid w:val="00C92B2E"/>
    <w:rsid w:val="00C92E34"/>
    <w:rsid w:val="00C92EB1"/>
    <w:rsid w:val="00C932AB"/>
    <w:rsid w:val="00C934D5"/>
    <w:rsid w:val="00C9368A"/>
    <w:rsid w:val="00C936C8"/>
    <w:rsid w:val="00C936ED"/>
    <w:rsid w:val="00C937BB"/>
    <w:rsid w:val="00C938D0"/>
    <w:rsid w:val="00C9390B"/>
    <w:rsid w:val="00C93980"/>
    <w:rsid w:val="00C93BB1"/>
    <w:rsid w:val="00C93F02"/>
    <w:rsid w:val="00C9400F"/>
    <w:rsid w:val="00C943F7"/>
    <w:rsid w:val="00C9458A"/>
    <w:rsid w:val="00C94683"/>
    <w:rsid w:val="00C94889"/>
    <w:rsid w:val="00C94C56"/>
    <w:rsid w:val="00C94C90"/>
    <w:rsid w:val="00C953E8"/>
    <w:rsid w:val="00C954C7"/>
    <w:rsid w:val="00C95DE6"/>
    <w:rsid w:val="00C96058"/>
    <w:rsid w:val="00C96320"/>
    <w:rsid w:val="00C96759"/>
    <w:rsid w:val="00C9680C"/>
    <w:rsid w:val="00C96A46"/>
    <w:rsid w:val="00C96D56"/>
    <w:rsid w:val="00C96F96"/>
    <w:rsid w:val="00C9700D"/>
    <w:rsid w:val="00C9731C"/>
    <w:rsid w:val="00C97811"/>
    <w:rsid w:val="00C97A64"/>
    <w:rsid w:val="00C97BB5"/>
    <w:rsid w:val="00C97D10"/>
    <w:rsid w:val="00C97D4A"/>
    <w:rsid w:val="00C97D53"/>
    <w:rsid w:val="00CA018C"/>
    <w:rsid w:val="00CA02AB"/>
    <w:rsid w:val="00CA0308"/>
    <w:rsid w:val="00CA04DE"/>
    <w:rsid w:val="00CA0595"/>
    <w:rsid w:val="00CA06AF"/>
    <w:rsid w:val="00CA07C7"/>
    <w:rsid w:val="00CA0972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C6E"/>
    <w:rsid w:val="00CA1DFB"/>
    <w:rsid w:val="00CA1E5B"/>
    <w:rsid w:val="00CA1E6E"/>
    <w:rsid w:val="00CA1EEC"/>
    <w:rsid w:val="00CA1F8C"/>
    <w:rsid w:val="00CA1FDB"/>
    <w:rsid w:val="00CA1FE4"/>
    <w:rsid w:val="00CA21AA"/>
    <w:rsid w:val="00CA28AB"/>
    <w:rsid w:val="00CA2B21"/>
    <w:rsid w:val="00CA2B5D"/>
    <w:rsid w:val="00CA325C"/>
    <w:rsid w:val="00CA3419"/>
    <w:rsid w:val="00CA34CF"/>
    <w:rsid w:val="00CA3B31"/>
    <w:rsid w:val="00CA3D09"/>
    <w:rsid w:val="00CA3DE0"/>
    <w:rsid w:val="00CA3F49"/>
    <w:rsid w:val="00CA4055"/>
    <w:rsid w:val="00CA4652"/>
    <w:rsid w:val="00CA46CA"/>
    <w:rsid w:val="00CA4721"/>
    <w:rsid w:val="00CA4974"/>
    <w:rsid w:val="00CA4A2D"/>
    <w:rsid w:val="00CA4B7A"/>
    <w:rsid w:val="00CA508D"/>
    <w:rsid w:val="00CA548D"/>
    <w:rsid w:val="00CA57FA"/>
    <w:rsid w:val="00CA59E8"/>
    <w:rsid w:val="00CA62DB"/>
    <w:rsid w:val="00CA671A"/>
    <w:rsid w:val="00CA6807"/>
    <w:rsid w:val="00CA68A1"/>
    <w:rsid w:val="00CA69D3"/>
    <w:rsid w:val="00CA6B0E"/>
    <w:rsid w:val="00CA71F0"/>
    <w:rsid w:val="00CA75E5"/>
    <w:rsid w:val="00CA75E7"/>
    <w:rsid w:val="00CA781F"/>
    <w:rsid w:val="00CA78E4"/>
    <w:rsid w:val="00CA79BB"/>
    <w:rsid w:val="00CA7A5A"/>
    <w:rsid w:val="00CA7AF2"/>
    <w:rsid w:val="00CA7DD7"/>
    <w:rsid w:val="00CB006A"/>
    <w:rsid w:val="00CB024D"/>
    <w:rsid w:val="00CB0F41"/>
    <w:rsid w:val="00CB1043"/>
    <w:rsid w:val="00CB15C7"/>
    <w:rsid w:val="00CB167E"/>
    <w:rsid w:val="00CB17C6"/>
    <w:rsid w:val="00CB19C0"/>
    <w:rsid w:val="00CB225F"/>
    <w:rsid w:val="00CB2567"/>
    <w:rsid w:val="00CB259C"/>
    <w:rsid w:val="00CB26C4"/>
    <w:rsid w:val="00CB27A8"/>
    <w:rsid w:val="00CB283C"/>
    <w:rsid w:val="00CB2A64"/>
    <w:rsid w:val="00CB2B7B"/>
    <w:rsid w:val="00CB2CAA"/>
    <w:rsid w:val="00CB2D64"/>
    <w:rsid w:val="00CB2E2F"/>
    <w:rsid w:val="00CB2E53"/>
    <w:rsid w:val="00CB2FEE"/>
    <w:rsid w:val="00CB30A2"/>
    <w:rsid w:val="00CB3549"/>
    <w:rsid w:val="00CB36E3"/>
    <w:rsid w:val="00CB3900"/>
    <w:rsid w:val="00CB3B09"/>
    <w:rsid w:val="00CB416F"/>
    <w:rsid w:val="00CB46DE"/>
    <w:rsid w:val="00CB4A07"/>
    <w:rsid w:val="00CB4B87"/>
    <w:rsid w:val="00CB504E"/>
    <w:rsid w:val="00CB520D"/>
    <w:rsid w:val="00CB5253"/>
    <w:rsid w:val="00CB534C"/>
    <w:rsid w:val="00CB5569"/>
    <w:rsid w:val="00CB55EC"/>
    <w:rsid w:val="00CB579E"/>
    <w:rsid w:val="00CB58EB"/>
    <w:rsid w:val="00CB5946"/>
    <w:rsid w:val="00CB5BB6"/>
    <w:rsid w:val="00CB5C83"/>
    <w:rsid w:val="00CB5C8A"/>
    <w:rsid w:val="00CB5D65"/>
    <w:rsid w:val="00CB61D9"/>
    <w:rsid w:val="00CB61EA"/>
    <w:rsid w:val="00CB6394"/>
    <w:rsid w:val="00CB66AC"/>
    <w:rsid w:val="00CB680B"/>
    <w:rsid w:val="00CB6867"/>
    <w:rsid w:val="00CB6CB2"/>
    <w:rsid w:val="00CB70CC"/>
    <w:rsid w:val="00CB7151"/>
    <w:rsid w:val="00CB71C8"/>
    <w:rsid w:val="00CB7277"/>
    <w:rsid w:val="00CB75F5"/>
    <w:rsid w:val="00CB771E"/>
    <w:rsid w:val="00CB7945"/>
    <w:rsid w:val="00CB7C17"/>
    <w:rsid w:val="00CB7C71"/>
    <w:rsid w:val="00CC0072"/>
    <w:rsid w:val="00CC0145"/>
    <w:rsid w:val="00CC018C"/>
    <w:rsid w:val="00CC025E"/>
    <w:rsid w:val="00CC04EE"/>
    <w:rsid w:val="00CC051D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BFC"/>
    <w:rsid w:val="00CC1CC1"/>
    <w:rsid w:val="00CC1E88"/>
    <w:rsid w:val="00CC24E2"/>
    <w:rsid w:val="00CC250C"/>
    <w:rsid w:val="00CC26D4"/>
    <w:rsid w:val="00CC277C"/>
    <w:rsid w:val="00CC2B16"/>
    <w:rsid w:val="00CC2B52"/>
    <w:rsid w:val="00CC2D44"/>
    <w:rsid w:val="00CC2ED9"/>
    <w:rsid w:val="00CC2F4D"/>
    <w:rsid w:val="00CC3292"/>
    <w:rsid w:val="00CC3A3B"/>
    <w:rsid w:val="00CC3BED"/>
    <w:rsid w:val="00CC3DB1"/>
    <w:rsid w:val="00CC3F2D"/>
    <w:rsid w:val="00CC4246"/>
    <w:rsid w:val="00CC4997"/>
    <w:rsid w:val="00CC513D"/>
    <w:rsid w:val="00CC516F"/>
    <w:rsid w:val="00CC52A8"/>
    <w:rsid w:val="00CC5663"/>
    <w:rsid w:val="00CC566C"/>
    <w:rsid w:val="00CC5777"/>
    <w:rsid w:val="00CC5921"/>
    <w:rsid w:val="00CC5CFA"/>
    <w:rsid w:val="00CC5D98"/>
    <w:rsid w:val="00CC5E8A"/>
    <w:rsid w:val="00CC5F68"/>
    <w:rsid w:val="00CC5FFE"/>
    <w:rsid w:val="00CC660C"/>
    <w:rsid w:val="00CC69B9"/>
    <w:rsid w:val="00CC6D0B"/>
    <w:rsid w:val="00CC6F0C"/>
    <w:rsid w:val="00CC7121"/>
    <w:rsid w:val="00CC712C"/>
    <w:rsid w:val="00CC72EE"/>
    <w:rsid w:val="00CC739A"/>
    <w:rsid w:val="00CC74A6"/>
    <w:rsid w:val="00CC7E4C"/>
    <w:rsid w:val="00CC7F1E"/>
    <w:rsid w:val="00CD0082"/>
    <w:rsid w:val="00CD01D9"/>
    <w:rsid w:val="00CD023B"/>
    <w:rsid w:val="00CD03B3"/>
    <w:rsid w:val="00CD04FE"/>
    <w:rsid w:val="00CD0602"/>
    <w:rsid w:val="00CD0611"/>
    <w:rsid w:val="00CD0748"/>
    <w:rsid w:val="00CD0B4E"/>
    <w:rsid w:val="00CD0BF5"/>
    <w:rsid w:val="00CD0CDF"/>
    <w:rsid w:val="00CD0EA8"/>
    <w:rsid w:val="00CD0FDE"/>
    <w:rsid w:val="00CD129C"/>
    <w:rsid w:val="00CD12A8"/>
    <w:rsid w:val="00CD1530"/>
    <w:rsid w:val="00CD15AF"/>
    <w:rsid w:val="00CD1935"/>
    <w:rsid w:val="00CD1E43"/>
    <w:rsid w:val="00CD23AB"/>
    <w:rsid w:val="00CD2A14"/>
    <w:rsid w:val="00CD2A23"/>
    <w:rsid w:val="00CD2BEE"/>
    <w:rsid w:val="00CD2FBA"/>
    <w:rsid w:val="00CD304E"/>
    <w:rsid w:val="00CD3155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D01"/>
    <w:rsid w:val="00CD4FFC"/>
    <w:rsid w:val="00CD5087"/>
    <w:rsid w:val="00CD526B"/>
    <w:rsid w:val="00CD5486"/>
    <w:rsid w:val="00CD54F6"/>
    <w:rsid w:val="00CD5694"/>
    <w:rsid w:val="00CD57C4"/>
    <w:rsid w:val="00CD5CDB"/>
    <w:rsid w:val="00CD5FDC"/>
    <w:rsid w:val="00CD6001"/>
    <w:rsid w:val="00CD649B"/>
    <w:rsid w:val="00CD66AE"/>
    <w:rsid w:val="00CD670A"/>
    <w:rsid w:val="00CD6854"/>
    <w:rsid w:val="00CD6BF6"/>
    <w:rsid w:val="00CD6CC8"/>
    <w:rsid w:val="00CD78BD"/>
    <w:rsid w:val="00CD7D7A"/>
    <w:rsid w:val="00CD7EF1"/>
    <w:rsid w:val="00CE0B27"/>
    <w:rsid w:val="00CE0C1C"/>
    <w:rsid w:val="00CE0E04"/>
    <w:rsid w:val="00CE10CD"/>
    <w:rsid w:val="00CE1345"/>
    <w:rsid w:val="00CE1400"/>
    <w:rsid w:val="00CE14A9"/>
    <w:rsid w:val="00CE1888"/>
    <w:rsid w:val="00CE18D9"/>
    <w:rsid w:val="00CE1910"/>
    <w:rsid w:val="00CE1CF9"/>
    <w:rsid w:val="00CE1E9E"/>
    <w:rsid w:val="00CE2205"/>
    <w:rsid w:val="00CE22D7"/>
    <w:rsid w:val="00CE23D6"/>
    <w:rsid w:val="00CE244F"/>
    <w:rsid w:val="00CE2462"/>
    <w:rsid w:val="00CE2483"/>
    <w:rsid w:val="00CE260B"/>
    <w:rsid w:val="00CE2625"/>
    <w:rsid w:val="00CE2FC5"/>
    <w:rsid w:val="00CE30F3"/>
    <w:rsid w:val="00CE37AF"/>
    <w:rsid w:val="00CE3925"/>
    <w:rsid w:val="00CE3C51"/>
    <w:rsid w:val="00CE4108"/>
    <w:rsid w:val="00CE4176"/>
    <w:rsid w:val="00CE4414"/>
    <w:rsid w:val="00CE4666"/>
    <w:rsid w:val="00CE48A4"/>
    <w:rsid w:val="00CE4CD3"/>
    <w:rsid w:val="00CE4E73"/>
    <w:rsid w:val="00CE51BC"/>
    <w:rsid w:val="00CE5253"/>
    <w:rsid w:val="00CE54F2"/>
    <w:rsid w:val="00CE550C"/>
    <w:rsid w:val="00CE551F"/>
    <w:rsid w:val="00CE56EC"/>
    <w:rsid w:val="00CE57E8"/>
    <w:rsid w:val="00CE5C77"/>
    <w:rsid w:val="00CE5F83"/>
    <w:rsid w:val="00CE6E09"/>
    <w:rsid w:val="00CE6ED5"/>
    <w:rsid w:val="00CE72F1"/>
    <w:rsid w:val="00CE7340"/>
    <w:rsid w:val="00CE73CA"/>
    <w:rsid w:val="00CE753A"/>
    <w:rsid w:val="00CE76D6"/>
    <w:rsid w:val="00CE7877"/>
    <w:rsid w:val="00CE78F9"/>
    <w:rsid w:val="00CE7A7D"/>
    <w:rsid w:val="00CE7ED6"/>
    <w:rsid w:val="00CE7F78"/>
    <w:rsid w:val="00CF0320"/>
    <w:rsid w:val="00CF0381"/>
    <w:rsid w:val="00CF062F"/>
    <w:rsid w:val="00CF07C8"/>
    <w:rsid w:val="00CF0E7C"/>
    <w:rsid w:val="00CF12A7"/>
    <w:rsid w:val="00CF1494"/>
    <w:rsid w:val="00CF14D3"/>
    <w:rsid w:val="00CF15D4"/>
    <w:rsid w:val="00CF1AB3"/>
    <w:rsid w:val="00CF1B80"/>
    <w:rsid w:val="00CF1D02"/>
    <w:rsid w:val="00CF2219"/>
    <w:rsid w:val="00CF23F3"/>
    <w:rsid w:val="00CF25EC"/>
    <w:rsid w:val="00CF28E8"/>
    <w:rsid w:val="00CF3230"/>
    <w:rsid w:val="00CF32C8"/>
    <w:rsid w:val="00CF3376"/>
    <w:rsid w:val="00CF34C0"/>
    <w:rsid w:val="00CF3992"/>
    <w:rsid w:val="00CF417F"/>
    <w:rsid w:val="00CF4414"/>
    <w:rsid w:val="00CF451F"/>
    <w:rsid w:val="00CF4697"/>
    <w:rsid w:val="00CF4AF3"/>
    <w:rsid w:val="00CF4F1E"/>
    <w:rsid w:val="00CF55A1"/>
    <w:rsid w:val="00CF55DC"/>
    <w:rsid w:val="00CF561F"/>
    <w:rsid w:val="00CF5805"/>
    <w:rsid w:val="00CF58D8"/>
    <w:rsid w:val="00CF5E81"/>
    <w:rsid w:val="00CF6019"/>
    <w:rsid w:val="00CF6370"/>
    <w:rsid w:val="00CF66E0"/>
    <w:rsid w:val="00CF6774"/>
    <w:rsid w:val="00CF6819"/>
    <w:rsid w:val="00CF6A53"/>
    <w:rsid w:val="00CF6DEC"/>
    <w:rsid w:val="00CF7037"/>
    <w:rsid w:val="00CF75D4"/>
    <w:rsid w:val="00CF77B7"/>
    <w:rsid w:val="00CF77EC"/>
    <w:rsid w:val="00CF78B8"/>
    <w:rsid w:val="00CF7945"/>
    <w:rsid w:val="00D0013F"/>
    <w:rsid w:val="00D002A4"/>
    <w:rsid w:val="00D00818"/>
    <w:rsid w:val="00D00B0B"/>
    <w:rsid w:val="00D00C9D"/>
    <w:rsid w:val="00D0100F"/>
    <w:rsid w:val="00D0125F"/>
    <w:rsid w:val="00D012AF"/>
    <w:rsid w:val="00D01312"/>
    <w:rsid w:val="00D01367"/>
    <w:rsid w:val="00D013AF"/>
    <w:rsid w:val="00D01442"/>
    <w:rsid w:val="00D01489"/>
    <w:rsid w:val="00D014CB"/>
    <w:rsid w:val="00D01665"/>
    <w:rsid w:val="00D0172F"/>
    <w:rsid w:val="00D01BAD"/>
    <w:rsid w:val="00D01DA0"/>
    <w:rsid w:val="00D01E08"/>
    <w:rsid w:val="00D01EDE"/>
    <w:rsid w:val="00D02411"/>
    <w:rsid w:val="00D02480"/>
    <w:rsid w:val="00D024A5"/>
    <w:rsid w:val="00D026E6"/>
    <w:rsid w:val="00D02C01"/>
    <w:rsid w:val="00D02F41"/>
    <w:rsid w:val="00D02FAB"/>
    <w:rsid w:val="00D03126"/>
    <w:rsid w:val="00D0322B"/>
    <w:rsid w:val="00D032D9"/>
    <w:rsid w:val="00D0338F"/>
    <w:rsid w:val="00D03FAE"/>
    <w:rsid w:val="00D0404E"/>
    <w:rsid w:val="00D0406D"/>
    <w:rsid w:val="00D0433E"/>
    <w:rsid w:val="00D0438F"/>
    <w:rsid w:val="00D04464"/>
    <w:rsid w:val="00D046EF"/>
    <w:rsid w:val="00D04DA4"/>
    <w:rsid w:val="00D04F83"/>
    <w:rsid w:val="00D050A4"/>
    <w:rsid w:val="00D05163"/>
    <w:rsid w:val="00D0518D"/>
    <w:rsid w:val="00D054C0"/>
    <w:rsid w:val="00D059D3"/>
    <w:rsid w:val="00D05B41"/>
    <w:rsid w:val="00D05CC3"/>
    <w:rsid w:val="00D061F4"/>
    <w:rsid w:val="00D0622D"/>
    <w:rsid w:val="00D0640E"/>
    <w:rsid w:val="00D06418"/>
    <w:rsid w:val="00D066AD"/>
    <w:rsid w:val="00D069E3"/>
    <w:rsid w:val="00D06AF5"/>
    <w:rsid w:val="00D0735B"/>
    <w:rsid w:val="00D074C6"/>
    <w:rsid w:val="00D07705"/>
    <w:rsid w:val="00D0770B"/>
    <w:rsid w:val="00D0790C"/>
    <w:rsid w:val="00D07975"/>
    <w:rsid w:val="00D07D5D"/>
    <w:rsid w:val="00D07E34"/>
    <w:rsid w:val="00D07F49"/>
    <w:rsid w:val="00D07F4F"/>
    <w:rsid w:val="00D103D5"/>
    <w:rsid w:val="00D104D0"/>
    <w:rsid w:val="00D1089A"/>
    <w:rsid w:val="00D10927"/>
    <w:rsid w:val="00D10B87"/>
    <w:rsid w:val="00D10C4A"/>
    <w:rsid w:val="00D112DC"/>
    <w:rsid w:val="00D112E0"/>
    <w:rsid w:val="00D11329"/>
    <w:rsid w:val="00D115C5"/>
    <w:rsid w:val="00D11775"/>
    <w:rsid w:val="00D11A44"/>
    <w:rsid w:val="00D11C8B"/>
    <w:rsid w:val="00D1204B"/>
    <w:rsid w:val="00D126D2"/>
    <w:rsid w:val="00D1276B"/>
    <w:rsid w:val="00D127F4"/>
    <w:rsid w:val="00D12B3B"/>
    <w:rsid w:val="00D1302A"/>
    <w:rsid w:val="00D13689"/>
    <w:rsid w:val="00D136E9"/>
    <w:rsid w:val="00D138CC"/>
    <w:rsid w:val="00D13D29"/>
    <w:rsid w:val="00D13DD3"/>
    <w:rsid w:val="00D13E9E"/>
    <w:rsid w:val="00D1400F"/>
    <w:rsid w:val="00D14071"/>
    <w:rsid w:val="00D142DE"/>
    <w:rsid w:val="00D14461"/>
    <w:rsid w:val="00D14584"/>
    <w:rsid w:val="00D145FE"/>
    <w:rsid w:val="00D14694"/>
    <w:rsid w:val="00D147B5"/>
    <w:rsid w:val="00D149F2"/>
    <w:rsid w:val="00D14AE9"/>
    <w:rsid w:val="00D14B37"/>
    <w:rsid w:val="00D14C6A"/>
    <w:rsid w:val="00D14D7A"/>
    <w:rsid w:val="00D14E19"/>
    <w:rsid w:val="00D15094"/>
    <w:rsid w:val="00D152F2"/>
    <w:rsid w:val="00D1532A"/>
    <w:rsid w:val="00D15BA8"/>
    <w:rsid w:val="00D15C9E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D93"/>
    <w:rsid w:val="00D17FC5"/>
    <w:rsid w:val="00D2000B"/>
    <w:rsid w:val="00D20098"/>
    <w:rsid w:val="00D202E0"/>
    <w:rsid w:val="00D20375"/>
    <w:rsid w:val="00D20504"/>
    <w:rsid w:val="00D20611"/>
    <w:rsid w:val="00D207DE"/>
    <w:rsid w:val="00D20B12"/>
    <w:rsid w:val="00D20C3F"/>
    <w:rsid w:val="00D20EE7"/>
    <w:rsid w:val="00D2144C"/>
    <w:rsid w:val="00D2159A"/>
    <w:rsid w:val="00D215AC"/>
    <w:rsid w:val="00D218A4"/>
    <w:rsid w:val="00D218C1"/>
    <w:rsid w:val="00D2191A"/>
    <w:rsid w:val="00D2195E"/>
    <w:rsid w:val="00D21996"/>
    <w:rsid w:val="00D219A6"/>
    <w:rsid w:val="00D21DA3"/>
    <w:rsid w:val="00D21DDA"/>
    <w:rsid w:val="00D21E32"/>
    <w:rsid w:val="00D221FD"/>
    <w:rsid w:val="00D225DC"/>
    <w:rsid w:val="00D226AC"/>
    <w:rsid w:val="00D22C44"/>
    <w:rsid w:val="00D22E09"/>
    <w:rsid w:val="00D2310C"/>
    <w:rsid w:val="00D2362B"/>
    <w:rsid w:val="00D23873"/>
    <w:rsid w:val="00D238F1"/>
    <w:rsid w:val="00D23945"/>
    <w:rsid w:val="00D23B34"/>
    <w:rsid w:val="00D23BDB"/>
    <w:rsid w:val="00D23E67"/>
    <w:rsid w:val="00D241EB"/>
    <w:rsid w:val="00D24270"/>
    <w:rsid w:val="00D244EC"/>
    <w:rsid w:val="00D2454A"/>
    <w:rsid w:val="00D2454E"/>
    <w:rsid w:val="00D24DE3"/>
    <w:rsid w:val="00D24F10"/>
    <w:rsid w:val="00D25073"/>
    <w:rsid w:val="00D254E9"/>
    <w:rsid w:val="00D25572"/>
    <w:rsid w:val="00D258D8"/>
    <w:rsid w:val="00D25DF1"/>
    <w:rsid w:val="00D25F4E"/>
    <w:rsid w:val="00D25F5D"/>
    <w:rsid w:val="00D2605C"/>
    <w:rsid w:val="00D260B8"/>
    <w:rsid w:val="00D262A5"/>
    <w:rsid w:val="00D263A4"/>
    <w:rsid w:val="00D265A6"/>
    <w:rsid w:val="00D26D8C"/>
    <w:rsid w:val="00D27009"/>
    <w:rsid w:val="00D270DF"/>
    <w:rsid w:val="00D27144"/>
    <w:rsid w:val="00D272E6"/>
    <w:rsid w:val="00D27799"/>
    <w:rsid w:val="00D278B6"/>
    <w:rsid w:val="00D2797B"/>
    <w:rsid w:val="00D27D6A"/>
    <w:rsid w:val="00D27E29"/>
    <w:rsid w:val="00D30050"/>
    <w:rsid w:val="00D3022D"/>
    <w:rsid w:val="00D30529"/>
    <w:rsid w:val="00D3053D"/>
    <w:rsid w:val="00D30716"/>
    <w:rsid w:val="00D30B5F"/>
    <w:rsid w:val="00D31117"/>
    <w:rsid w:val="00D31152"/>
    <w:rsid w:val="00D3119E"/>
    <w:rsid w:val="00D31286"/>
    <w:rsid w:val="00D31387"/>
    <w:rsid w:val="00D315F9"/>
    <w:rsid w:val="00D317E9"/>
    <w:rsid w:val="00D31877"/>
    <w:rsid w:val="00D31C69"/>
    <w:rsid w:val="00D31DDA"/>
    <w:rsid w:val="00D31EA3"/>
    <w:rsid w:val="00D32120"/>
    <w:rsid w:val="00D32171"/>
    <w:rsid w:val="00D323C3"/>
    <w:rsid w:val="00D3246D"/>
    <w:rsid w:val="00D32496"/>
    <w:rsid w:val="00D32842"/>
    <w:rsid w:val="00D32866"/>
    <w:rsid w:val="00D328CE"/>
    <w:rsid w:val="00D33068"/>
    <w:rsid w:val="00D33127"/>
    <w:rsid w:val="00D33192"/>
    <w:rsid w:val="00D331CA"/>
    <w:rsid w:val="00D334F4"/>
    <w:rsid w:val="00D335AA"/>
    <w:rsid w:val="00D33632"/>
    <w:rsid w:val="00D33741"/>
    <w:rsid w:val="00D3388B"/>
    <w:rsid w:val="00D33BDA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CE2"/>
    <w:rsid w:val="00D34EF7"/>
    <w:rsid w:val="00D34EFF"/>
    <w:rsid w:val="00D359A9"/>
    <w:rsid w:val="00D35A0C"/>
    <w:rsid w:val="00D35A3E"/>
    <w:rsid w:val="00D35F35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FC3"/>
    <w:rsid w:val="00D4000D"/>
    <w:rsid w:val="00D401A4"/>
    <w:rsid w:val="00D40246"/>
    <w:rsid w:val="00D40344"/>
    <w:rsid w:val="00D40381"/>
    <w:rsid w:val="00D408F8"/>
    <w:rsid w:val="00D40995"/>
    <w:rsid w:val="00D414C0"/>
    <w:rsid w:val="00D41D0B"/>
    <w:rsid w:val="00D41E75"/>
    <w:rsid w:val="00D424E0"/>
    <w:rsid w:val="00D4265E"/>
    <w:rsid w:val="00D427C4"/>
    <w:rsid w:val="00D427D4"/>
    <w:rsid w:val="00D42AAF"/>
    <w:rsid w:val="00D43094"/>
    <w:rsid w:val="00D4318E"/>
    <w:rsid w:val="00D431F6"/>
    <w:rsid w:val="00D43654"/>
    <w:rsid w:val="00D43BD6"/>
    <w:rsid w:val="00D43C35"/>
    <w:rsid w:val="00D43E7A"/>
    <w:rsid w:val="00D4436B"/>
    <w:rsid w:val="00D445A4"/>
    <w:rsid w:val="00D44603"/>
    <w:rsid w:val="00D44DCA"/>
    <w:rsid w:val="00D451EE"/>
    <w:rsid w:val="00D45297"/>
    <w:rsid w:val="00D45577"/>
    <w:rsid w:val="00D456A0"/>
    <w:rsid w:val="00D4597E"/>
    <w:rsid w:val="00D45B0A"/>
    <w:rsid w:val="00D45B20"/>
    <w:rsid w:val="00D45C47"/>
    <w:rsid w:val="00D4606A"/>
    <w:rsid w:val="00D46173"/>
    <w:rsid w:val="00D46367"/>
    <w:rsid w:val="00D463C8"/>
    <w:rsid w:val="00D464B9"/>
    <w:rsid w:val="00D46551"/>
    <w:rsid w:val="00D468B7"/>
    <w:rsid w:val="00D46C92"/>
    <w:rsid w:val="00D46D2F"/>
    <w:rsid w:val="00D46E5D"/>
    <w:rsid w:val="00D471DD"/>
    <w:rsid w:val="00D4749B"/>
    <w:rsid w:val="00D47869"/>
    <w:rsid w:val="00D47B3E"/>
    <w:rsid w:val="00D47CA2"/>
    <w:rsid w:val="00D50521"/>
    <w:rsid w:val="00D506B9"/>
    <w:rsid w:val="00D507B6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18"/>
    <w:rsid w:val="00D51FFA"/>
    <w:rsid w:val="00D520EE"/>
    <w:rsid w:val="00D5281D"/>
    <w:rsid w:val="00D52CCC"/>
    <w:rsid w:val="00D52F7C"/>
    <w:rsid w:val="00D532DA"/>
    <w:rsid w:val="00D535FE"/>
    <w:rsid w:val="00D53646"/>
    <w:rsid w:val="00D536A6"/>
    <w:rsid w:val="00D53C16"/>
    <w:rsid w:val="00D53E09"/>
    <w:rsid w:val="00D53FD0"/>
    <w:rsid w:val="00D54006"/>
    <w:rsid w:val="00D54348"/>
    <w:rsid w:val="00D54938"/>
    <w:rsid w:val="00D54A34"/>
    <w:rsid w:val="00D54AEB"/>
    <w:rsid w:val="00D54B18"/>
    <w:rsid w:val="00D54DCB"/>
    <w:rsid w:val="00D54F5F"/>
    <w:rsid w:val="00D55110"/>
    <w:rsid w:val="00D55265"/>
    <w:rsid w:val="00D552EE"/>
    <w:rsid w:val="00D55443"/>
    <w:rsid w:val="00D55469"/>
    <w:rsid w:val="00D55910"/>
    <w:rsid w:val="00D55ABA"/>
    <w:rsid w:val="00D55D8E"/>
    <w:rsid w:val="00D562E3"/>
    <w:rsid w:val="00D5644C"/>
    <w:rsid w:val="00D564CA"/>
    <w:rsid w:val="00D56689"/>
    <w:rsid w:val="00D567CC"/>
    <w:rsid w:val="00D568F6"/>
    <w:rsid w:val="00D56AFC"/>
    <w:rsid w:val="00D57427"/>
    <w:rsid w:val="00D57483"/>
    <w:rsid w:val="00D57961"/>
    <w:rsid w:val="00D57A0D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3A2"/>
    <w:rsid w:val="00D61418"/>
    <w:rsid w:val="00D61C09"/>
    <w:rsid w:val="00D62180"/>
    <w:rsid w:val="00D62423"/>
    <w:rsid w:val="00D624D4"/>
    <w:rsid w:val="00D628FE"/>
    <w:rsid w:val="00D62FF4"/>
    <w:rsid w:val="00D634FC"/>
    <w:rsid w:val="00D63524"/>
    <w:rsid w:val="00D63529"/>
    <w:rsid w:val="00D63A0E"/>
    <w:rsid w:val="00D63A62"/>
    <w:rsid w:val="00D63C8C"/>
    <w:rsid w:val="00D63CBB"/>
    <w:rsid w:val="00D63D40"/>
    <w:rsid w:val="00D6432F"/>
    <w:rsid w:val="00D64422"/>
    <w:rsid w:val="00D64657"/>
    <w:rsid w:val="00D64BE5"/>
    <w:rsid w:val="00D64DDF"/>
    <w:rsid w:val="00D64E65"/>
    <w:rsid w:val="00D65184"/>
    <w:rsid w:val="00D657D0"/>
    <w:rsid w:val="00D658E2"/>
    <w:rsid w:val="00D65A85"/>
    <w:rsid w:val="00D65F3A"/>
    <w:rsid w:val="00D66127"/>
    <w:rsid w:val="00D6616F"/>
    <w:rsid w:val="00D66206"/>
    <w:rsid w:val="00D66355"/>
    <w:rsid w:val="00D669EB"/>
    <w:rsid w:val="00D66CC7"/>
    <w:rsid w:val="00D66D73"/>
    <w:rsid w:val="00D67307"/>
    <w:rsid w:val="00D67320"/>
    <w:rsid w:val="00D679BD"/>
    <w:rsid w:val="00D67B8E"/>
    <w:rsid w:val="00D67E4B"/>
    <w:rsid w:val="00D67EA4"/>
    <w:rsid w:val="00D7013E"/>
    <w:rsid w:val="00D7047F"/>
    <w:rsid w:val="00D70494"/>
    <w:rsid w:val="00D70975"/>
    <w:rsid w:val="00D709D6"/>
    <w:rsid w:val="00D70A3C"/>
    <w:rsid w:val="00D71139"/>
    <w:rsid w:val="00D71471"/>
    <w:rsid w:val="00D71E36"/>
    <w:rsid w:val="00D72129"/>
    <w:rsid w:val="00D72292"/>
    <w:rsid w:val="00D72585"/>
    <w:rsid w:val="00D727C7"/>
    <w:rsid w:val="00D727F3"/>
    <w:rsid w:val="00D72A72"/>
    <w:rsid w:val="00D72B1F"/>
    <w:rsid w:val="00D72C24"/>
    <w:rsid w:val="00D72D48"/>
    <w:rsid w:val="00D72FDB"/>
    <w:rsid w:val="00D732C9"/>
    <w:rsid w:val="00D736B1"/>
    <w:rsid w:val="00D73BA8"/>
    <w:rsid w:val="00D73C2F"/>
    <w:rsid w:val="00D73C91"/>
    <w:rsid w:val="00D741FE"/>
    <w:rsid w:val="00D744A5"/>
    <w:rsid w:val="00D745C5"/>
    <w:rsid w:val="00D746EC"/>
    <w:rsid w:val="00D74D93"/>
    <w:rsid w:val="00D752AD"/>
    <w:rsid w:val="00D754C9"/>
    <w:rsid w:val="00D756AF"/>
    <w:rsid w:val="00D758FE"/>
    <w:rsid w:val="00D75CE8"/>
    <w:rsid w:val="00D75D6E"/>
    <w:rsid w:val="00D762AF"/>
    <w:rsid w:val="00D763CC"/>
    <w:rsid w:val="00D766C8"/>
    <w:rsid w:val="00D767A4"/>
    <w:rsid w:val="00D76863"/>
    <w:rsid w:val="00D7694B"/>
    <w:rsid w:val="00D76A39"/>
    <w:rsid w:val="00D76BB5"/>
    <w:rsid w:val="00D76D50"/>
    <w:rsid w:val="00D76F76"/>
    <w:rsid w:val="00D7755E"/>
    <w:rsid w:val="00D77772"/>
    <w:rsid w:val="00D778BE"/>
    <w:rsid w:val="00D7799A"/>
    <w:rsid w:val="00D779A1"/>
    <w:rsid w:val="00D77A7B"/>
    <w:rsid w:val="00D77D8D"/>
    <w:rsid w:val="00D77EF8"/>
    <w:rsid w:val="00D77F12"/>
    <w:rsid w:val="00D80619"/>
    <w:rsid w:val="00D8098D"/>
    <w:rsid w:val="00D8099E"/>
    <w:rsid w:val="00D809A7"/>
    <w:rsid w:val="00D80AD4"/>
    <w:rsid w:val="00D80C31"/>
    <w:rsid w:val="00D80E0E"/>
    <w:rsid w:val="00D8169B"/>
    <w:rsid w:val="00D81CEE"/>
    <w:rsid w:val="00D820D7"/>
    <w:rsid w:val="00D822C9"/>
    <w:rsid w:val="00D823E3"/>
    <w:rsid w:val="00D824DF"/>
    <w:rsid w:val="00D829B3"/>
    <w:rsid w:val="00D82F80"/>
    <w:rsid w:val="00D835B0"/>
    <w:rsid w:val="00D8369B"/>
    <w:rsid w:val="00D836E3"/>
    <w:rsid w:val="00D83768"/>
    <w:rsid w:val="00D8394C"/>
    <w:rsid w:val="00D84287"/>
    <w:rsid w:val="00D84586"/>
    <w:rsid w:val="00D848DD"/>
    <w:rsid w:val="00D84DA8"/>
    <w:rsid w:val="00D84ECD"/>
    <w:rsid w:val="00D85060"/>
    <w:rsid w:val="00D85228"/>
    <w:rsid w:val="00D85C12"/>
    <w:rsid w:val="00D85C82"/>
    <w:rsid w:val="00D85DD5"/>
    <w:rsid w:val="00D8648D"/>
    <w:rsid w:val="00D865B8"/>
    <w:rsid w:val="00D86AAC"/>
    <w:rsid w:val="00D86AF3"/>
    <w:rsid w:val="00D86C1F"/>
    <w:rsid w:val="00D871C9"/>
    <w:rsid w:val="00D871D9"/>
    <w:rsid w:val="00D87F95"/>
    <w:rsid w:val="00D90069"/>
    <w:rsid w:val="00D900F8"/>
    <w:rsid w:val="00D901A5"/>
    <w:rsid w:val="00D905BB"/>
    <w:rsid w:val="00D90955"/>
    <w:rsid w:val="00D90A48"/>
    <w:rsid w:val="00D90AEA"/>
    <w:rsid w:val="00D90D69"/>
    <w:rsid w:val="00D90F57"/>
    <w:rsid w:val="00D910CB"/>
    <w:rsid w:val="00D91220"/>
    <w:rsid w:val="00D913A3"/>
    <w:rsid w:val="00D9173C"/>
    <w:rsid w:val="00D9196E"/>
    <w:rsid w:val="00D91CA9"/>
    <w:rsid w:val="00D91E32"/>
    <w:rsid w:val="00D921EF"/>
    <w:rsid w:val="00D9237A"/>
    <w:rsid w:val="00D92692"/>
    <w:rsid w:val="00D92748"/>
    <w:rsid w:val="00D92F01"/>
    <w:rsid w:val="00D932D0"/>
    <w:rsid w:val="00D9338F"/>
    <w:rsid w:val="00D933C6"/>
    <w:rsid w:val="00D93586"/>
    <w:rsid w:val="00D935A7"/>
    <w:rsid w:val="00D937EB"/>
    <w:rsid w:val="00D9388C"/>
    <w:rsid w:val="00D939F0"/>
    <w:rsid w:val="00D93A0C"/>
    <w:rsid w:val="00D93D3A"/>
    <w:rsid w:val="00D94201"/>
    <w:rsid w:val="00D9424A"/>
    <w:rsid w:val="00D946AF"/>
    <w:rsid w:val="00D948E0"/>
    <w:rsid w:val="00D950BF"/>
    <w:rsid w:val="00D955B0"/>
    <w:rsid w:val="00D959AE"/>
    <w:rsid w:val="00D95A76"/>
    <w:rsid w:val="00D95EC4"/>
    <w:rsid w:val="00D95F74"/>
    <w:rsid w:val="00D960FB"/>
    <w:rsid w:val="00D96302"/>
    <w:rsid w:val="00D9698B"/>
    <w:rsid w:val="00D96C88"/>
    <w:rsid w:val="00D96DF5"/>
    <w:rsid w:val="00D96FE8"/>
    <w:rsid w:val="00D9710E"/>
    <w:rsid w:val="00D972DE"/>
    <w:rsid w:val="00D97314"/>
    <w:rsid w:val="00D97785"/>
    <w:rsid w:val="00D97790"/>
    <w:rsid w:val="00D977D4"/>
    <w:rsid w:val="00D97A15"/>
    <w:rsid w:val="00D97B45"/>
    <w:rsid w:val="00D97D5F"/>
    <w:rsid w:val="00D97ED2"/>
    <w:rsid w:val="00D97F22"/>
    <w:rsid w:val="00DA01BE"/>
    <w:rsid w:val="00DA056F"/>
    <w:rsid w:val="00DA0685"/>
    <w:rsid w:val="00DA0841"/>
    <w:rsid w:val="00DA0BDA"/>
    <w:rsid w:val="00DA0CC5"/>
    <w:rsid w:val="00DA109F"/>
    <w:rsid w:val="00DA1295"/>
    <w:rsid w:val="00DA1355"/>
    <w:rsid w:val="00DA20D7"/>
    <w:rsid w:val="00DA2167"/>
    <w:rsid w:val="00DA2269"/>
    <w:rsid w:val="00DA285E"/>
    <w:rsid w:val="00DA29AF"/>
    <w:rsid w:val="00DA2A8C"/>
    <w:rsid w:val="00DA32EE"/>
    <w:rsid w:val="00DA369F"/>
    <w:rsid w:val="00DA37F2"/>
    <w:rsid w:val="00DA395C"/>
    <w:rsid w:val="00DA3C5A"/>
    <w:rsid w:val="00DA3FD1"/>
    <w:rsid w:val="00DA3FDF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840"/>
    <w:rsid w:val="00DA5DFA"/>
    <w:rsid w:val="00DA5E19"/>
    <w:rsid w:val="00DA6510"/>
    <w:rsid w:val="00DA69E3"/>
    <w:rsid w:val="00DA6DAE"/>
    <w:rsid w:val="00DA7036"/>
    <w:rsid w:val="00DA72AA"/>
    <w:rsid w:val="00DA7895"/>
    <w:rsid w:val="00DA792B"/>
    <w:rsid w:val="00DA79DB"/>
    <w:rsid w:val="00DA7CC7"/>
    <w:rsid w:val="00DA7CF9"/>
    <w:rsid w:val="00DA7D3D"/>
    <w:rsid w:val="00DA7EDD"/>
    <w:rsid w:val="00DB008F"/>
    <w:rsid w:val="00DB00B5"/>
    <w:rsid w:val="00DB0120"/>
    <w:rsid w:val="00DB02D5"/>
    <w:rsid w:val="00DB10A0"/>
    <w:rsid w:val="00DB1B24"/>
    <w:rsid w:val="00DB215F"/>
    <w:rsid w:val="00DB2227"/>
    <w:rsid w:val="00DB242C"/>
    <w:rsid w:val="00DB2BFB"/>
    <w:rsid w:val="00DB2E1B"/>
    <w:rsid w:val="00DB2E88"/>
    <w:rsid w:val="00DB2EA9"/>
    <w:rsid w:val="00DB35C7"/>
    <w:rsid w:val="00DB39E3"/>
    <w:rsid w:val="00DB3FD7"/>
    <w:rsid w:val="00DB44A8"/>
    <w:rsid w:val="00DB48A3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97"/>
    <w:rsid w:val="00DB59AF"/>
    <w:rsid w:val="00DB5B49"/>
    <w:rsid w:val="00DB6234"/>
    <w:rsid w:val="00DB63F7"/>
    <w:rsid w:val="00DB66BD"/>
    <w:rsid w:val="00DB678D"/>
    <w:rsid w:val="00DB6B97"/>
    <w:rsid w:val="00DB6D39"/>
    <w:rsid w:val="00DB7181"/>
    <w:rsid w:val="00DB727B"/>
    <w:rsid w:val="00DB74F6"/>
    <w:rsid w:val="00DB7606"/>
    <w:rsid w:val="00DB7659"/>
    <w:rsid w:val="00DB783D"/>
    <w:rsid w:val="00DB7979"/>
    <w:rsid w:val="00DB7D30"/>
    <w:rsid w:val="00DC00E2"/>
    <w:rsid w:val="00DC020F"/>
    <w:rsid w:val="00DC0383"/>
    <w:rsid w:val="00DC06FB"/>
    <w:rsid w:val="00DC09FD"/>
    <w:rsid w:val="00DC0AB4"/>
    <w:rsid w:val="00DC0CE0"/>
    <w:rsid w:val="00DC0CE6"/>
    <w:rsid w:val="00DC0DD7"/>
    <w:rsid w:val="00DC0E85"/>
    <w:rsid w:val="00DC0FBE"/>
    <w:rsid w:val="00DC11A7"/>
    <w:rsid w:val="00DC13AC"/>
    <w:rsid w:val="00DC1C17"/>
    <w:rsid w:val="00DC1E57"/>
    <w:rsid w:val="00DC2351"/>
    <w:rsid w:val="00DC270B"/>
    <w:rsid w:val="00DC2794"/>
    <w:rsid w:val="00DC2893"/>
    <w:rsid w:val="00DC2C5E"/>
    <w:rsid w:val="00DC303D"/>
    <w:rsid w:val="00DC329F"/>
    <w:rsid w:val="00DC3455"/>
    <w:rsid w:val="00DC3461"/>
    <w:rsid w:val="00DC3676"/>
    <w:rsid w:val="00DC37E6"/>
    <w:rsid w:val="00DC3A02"/>
    <w:rsid w:val="00DC3AB3"/>
    <w:rsid w:val="00DC3CB9"/>
    <w:rsid w:val="00DC4063"/>
    <w:rsid w:val="00DC4083"/>
    <w:rsid w:val="00DC4089"/>
    <w:rsid w:val="00DC4284"/>
    <w:rsid w:val="00DC4866"/>
    <w:rsid w:val="00DC4994"/>
    <w:rsid w:val="00DC4F99"/>
    <w:rsid w:val="00DC522D"/>
    <w:rsid w:val="00DC5323"/>
    <w:rsid w:val="00DC539D"/>
    <w:rsid w:val="00DC5508"/>
    <w:rsid w:val="00DC5651"/>
    <w:rsid w:val="00DC56EC"/>
    <w:rsid w:val="00DC5970"/>
    <w:rsid w:val="00DC5A3E"/>
    <w:rsid w:val="00DC5A75"/>
    <w:rsid w:val="00DC5B55"/>
    <w:rsid w:val="00DC5BFF"/>
    <w:rsid w:val="00DC633D"/>
    <w:rsid w:val="00DC650E"/>
    <w:rsid w:val="00DC6545"/>
    <w:rsid w:val="00DC655C"/>
    <w:rsid w:val="00DC6645"/>
    <w:rsid w:val="00DC682B"/>
    <w:rsid w:val="00DC685D"/>
    <w:rsid w:val="00DC694B"/>
    <w:rsid w:val="00DC6BFC"/>
    <w:rsid w:val="00DC6C8C"/>
    <w:rsid w:val="00DC70B8"/>
    <w:rsid w:val="00DC70F1"/>
    <w:rsid w:val="00DC7904"/>
    <w:rsid w:val="00DC7DCC"/>
    <w:rsid w:val="00DD0140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AFF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61E"/>
    <w:rsid w:val="00DD36CC"/>
    <w:rsid w:val="00DD37DF"/>
    <w:rsid w:val="00DD3D22"/>
    <w:rsid w:val="00DD4793"/>
    <w:rsid w:val="00DD47DE"/>
    <w:rsid w:val="00DD4B89"/>
    <w:rsid w:val="00DD4BE9"/>
    <w:rsid w:val="00DD50E2"/>
    <w:rsid w:val="00DD514E"/>
    <w:rsid w:val="00DD5272"/>
    <w:rsid w:val="00DD52FB"/>
    <w:rsid w:val="00DD5564"/>
    <w:rsid w:val="00DD5581"/>
    <w:rsid w:val="00DD5A35"/>
    <w:rsid w:val="00DD5F1F"/>
    <w:rsid w:val="00DD5F3B"/>
    <w:rsid w:val="00DD6226"/>
    <w:rsid w:val="00DD6262"/>
    <w:rsid w:val="00DD638F"/>
    <w:rsid w:val="00DD650A"/>
    <w:rsid w:val="00DD682B"/>
    <w:rsid w:val="00DD73C0"/>
    <w:rsid w:val="00DD7670"/>
    <w:rsid w:val="00DD76B3"/>
    <w:rsid w:val="00DD776C"/>
    <w:rsid w:val="00DD78CB"/>
    <w:rsid w:val="00DD7AA9"/>
    <w:rsid w:val="00DD7C97"/>
    <w:rsid w:val="00DE008E"/>
    <w:rsid w:val="00DE015B"/>
    <w:rsid w:val="00DE0324"/>
    <w:rsid w:val="00DE03B4"/>
    <w:rsid w:val="00DE04AD"/>
    <w:rsid w:val="00DE055F"/>
    <w:rsid w:val="00DE06AC"/>
    <w:rsid w:val="00DE08DF"/>
    <w:rsid w:val="00DE098F"/>
    <w:rsid w:val="00DE0B8B"/>
    <w:rsid w:val="00DE0FF2"/>
    <w:rsid w:val="00DE1135"/>
    <w:rsid w:val="00DE1195"/>
    <w:rsid w:val="00DE11AA"/>
    <w:rsid w:val="00DE1305"/>
    <w:rsid w:val="00DE1417"/>
    <w:rsid w:val="00DE1463"/>
    <w:rsid w:val="00DE16A0"/>
    <w:rsid w:val="00DE1733"/>
    <w:rsid w:val="00DE1740"/>
    <w:rsid w:val="00DE1770"/>
    <w:rsid w:val="00DE1808"/>
    <w:rsid w:val="00DE185D"/>
    <w:rsid w:val="00DE1975"/>
    <w:rsid w:val="00DE1995"/>
    <w:rsid w:val="00DE1A32"/>
    <w:rsid w:val="00DE1F9B"/>
    <w:rsid w:val="00DE2402"/>
    <w:rsid w:val="00DE249A"/>
    <w:rsid w:val="00DE2A14"/>
    <w:rsid w:val="00DE2B9E"/>
    <w:rsid w:val="00DE2C1A"/>
    <w:rsid w:val="00DE2C5A"/>
    <w:rsid w:val="00DE2E4E"/>
    <w:rsid w:val="00DE2F47"/>
    <w:rsid w:val="00DE3298"/>
    <w:rsid w:val="00DE3517"/>
    <w:rsid w:val="00DE36B1"/>
    <w:rsid w:val="00DE3723"/>
    <w:rsid w:val="00DE376B"/>
    <w:rsid w:val="00DE37C1"/>
    <w:rsid w:val="00DE39E4"/>
    <w:rsid w:val="00DE3A3F"/>
    <w:rsid w:val="00DE3AA5"/>
    <w:rsid w:val="00DE3EBC"/>
    <w:rsid w:val="00DE3EFA"/>
    <w:rsid w:val="00DE4158"/>
    <w:rsid w:val="00DE4195"/>
    <w:rsid w:val="00DE450D"/>
    <w:rsid w:val="00DE4814"/>
    <w:rsid w:val="00DE4950"/>
    <w:rsid w:val="00DE4AEE"/>
    <w:rsid w:val="00DE4D22"/>
    <w:rsid w:val="00DE545D"/>
    <w:rsid w:val="00DE5971"/>
    <w:rsid w:val="00DE5DB7"/>
    <w:rsid w:val="00DE61FC"/>
    <w:rsid w:val="00DE65D6"/>
    <w:rsid w:val="00DE664F"/>
    <w:rsid w:val="00DE6660"/>
    <w:rsid w:val="00DE6686"/>
    <w:rsid w:val="00DE6726"/>
    <w:rsid w:val="00DE69A2"/>
    <w:rsid w:val="00DE6D8B"/>
    <w:rsid w:val="00DE6DFD"/>
    <w:rsid w:val="00DE6F9F"/>
    <w:rsid w:val="00DE7483"/>
    <w:rsid w:val="00DE74BA"/>
    <w:rsid w:val="00DE7C78"/>
    <w:rsid w:val="00DE7CC9"/>
    <w:rsid w:val="00DE7F27"/>
    <w:rsid w:val="00DF00EF"/>
    <w:rsid w:val="00DF00FD"/>
    <w:rsid w:val="00DF014A"/>
    <w:rsid w:val="00DF031C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931"/>
    <w:rsid w:val="00DF2D22"/>
    <w:rsid w:val="00DF3658"/>
    <w:rsid w:val="00DF38EA"/>
    <w:rsid w:val="00DF3A4E"/>
    <w:rsid w:val="00DF3D6B"/>
    <w:rsid w:val="00DF3E13"/>
    <w:rsid w:val="00DF3EEA"/>
    <w:rsid w:val="00DF4038"/>
    <w:rsid w:val="00DF4362"/>
    <w:rsid w:val="00DF4382"/>
    <w:rsid w:val="00DF4482"/>
    <w:rsid w:val="00DF44A5"/>
    <w:rsid w:val="00DF49FC"/>
    <w:rsid w:val="00DF50A7"/>
    <w:rsid w:val="00DF51A2"/>
    <w:rsid w:val="00DF57BC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A04"/>
    <w:rsid w:val="00DF6B97"/>
    <w:rsid w:val="00DF7010"/>
    <w:rsid w:val="00DF7460"/>
    <w:rsid w:val="00DF7ABE"/>
    <w:rsid w:val="00DF7B0A"/>
    <w:rsid w:val="00DF7B4E"/>
    <w:rsid w:val="00DF7B72"/>
    <w:rsid w:val="00DF7C3B"/>
    <w:rsid w:val="00DF7CB1"/>
    <w:rsid w:val="00DF7D61"/>
    <w:rsid w:val="00DF7DCB"/>
    <w:rsid w:val="00DF7FE6"/>
    <w:rsid w:val="00E00075"/>
    <w:rsid w:val="00E00233"/>
    <w:rsid w:val="00E0083E"/>
    <w:rsid w:val="00E00CE3"/>
    <w:rsid w:val="00E00F89"/>
    <w:rsid w:val="00E01BCD"/>
    <w:rsid w:val="00E01C9A"/>
    <w:rsid w:val="00E01CE7"/>
    <w:rsid w:val="00E01E6D"/>
    <w:rsid w:val="00E01F99"/>
    <w:rsid w:val="00E0210E"/>
    <w:rsid w:val="00E02142"/>
    <w:rsid w:val="00E0231A"/>
    <w:rsid w:val="00E02432"/>
    <w:rsid w:val="00E02748"/>
    <w:rsid w:val="00E0280A"/>
    <w:rsid w:val="00E0307E"/>
    <w:rsid w:val="00E0315A"/>
    <w:rsid w:val="00E035F4"/>
    <w:rsid w:val="00E03995"/>
    <w:rsid w:val="00E03C45"/>
    <w:rsid w:val="00E03C76"/>
    <w:rsid w:val="00E03DE5"/>
    <w:rsid w:val="00E03EC1"/>
    <w:rsid w:val="00E0406F"/>
    <w:rsid w:val="00E040DA"/>
    <w:rsid w:val="00E0429F"/>
    <w:rsid w:val="00E04896"/>
    <w:rsid w:val="00E04D19"/>
    <w:rsid w:val="00E05068"/>
    <w:rsid w:val="00E057B9"/>
    <w:rsid w:val="00E059E6"/>
    <w:rsid w:val="00E05CCB"/>
    <w:rsid w:val="00E05DA5"/>
    <w:rsid w:val="00E05DFD"/>
    <w:rsid w:val="00E05E98"/>
    <w:rsid w:val="00E05F7D"/>
    <w:rsid w:val="00E0646C"/>
    <w:rsid w:val="00E0691C"/>
    <w:rsid w:val="00E06A02"/>
    <w:rsid w:val="00E06CAC"/>
    <w:rsid w:val="00E0718F"/>
    <w:rsid w:val="00E0731F"/>
    <w:rsid w:val="00E0759A"/>
    <w:rsid w:val="00E075B1"/>
    <w:rsid w:val="00E075CD"/>
    <w:rsid w:val="00E076CC"/>
    <w:rsid w:val="00E077A8"/>
    <w:rsid w:val="00E07C7A"/>
    <w:rsid w:val="00E07F39"/>
    <w:rsid w:val="00E10370"/>
    <w:rsid w:val="00E10902"/>
    <w:rsid w:val="00E10B64"/>
    <w:rsid w:val="00E10F47"/>
    <w:rsid w:val="00E111D6"/>
    <w:rsid w:val="00E112DB"/>
    <w:rsid w:val="00E11527"/>
    <w:rsid w:val="00E116C5"/>
    <w:rsid w:val="00E11AED"/>
    <w:rsid w:val="00E11DD8"/>
    <w:rsid w:val="00E12266"/>
    <w:rsid w:val="00E12586"/>
    <w:rsid w:val="00E127CE"/>
    <w:rsid w:val="00E128D7"/>
    <w:rsid w:val="00E12DD3"/>
    <w:rsid w:val="00E13122"/>
    <w:rsid w:val="00E13145"/>
    <w:rsid w:val="00E137D6"/>
    <w:rsid w:val="00E138FD"/>
    <w:rsid w:val="00E13B63"/>
    <w:rsid w:val="00E13FBE"/>
    <w:rsid w:val="00E14556"/>
    <w:rsid w:val="00E14908"/>
    <w:rsid w:val="00E14C63"/>
    <w:rsid w:val="00E150B6"/>
    <w:rsid w:val="00E15864"/>
    <w:rsid w:val="00E16164"/>
    <w:rsid w:val="00E163C5"/>
    <w:rsid w:val="00E16569"/>
    <w:rsid w:val="00E168EC"/>
    <w:rsid w:val="00E16966"/>
    <w:rsid w:val="00E1697B"/>
    <w:rsid w:val="00E16A2A"/>
    <w:rsid w:val="00E16C20"/>
    <w:rsid w:val="00E171E6"/>
    <w:rsid w:val="00E17257"/>
    <w:rsid w:val="00E1754D"/>
    <w:rsid w:val="00E175E3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6ED"/>
    <w:rsid w:val="00E21A08"/>
    <w:rsid w:val="00E21AB0"/>
    <w:rsid w:val="00E21C4F"/>
    <w:rsid w:val="00E22347"/>
    <w:rsid w:val="00E2235D"/>
    <w:rsid w:val="00E22904"/>
    <w:rsid w:val="00E2293E"/>
    <w:rsid w:val="00E22ABD"/>
    <w:rsid w:val="00E23431"/>
    <w:rsid w:val="00E2378C"/>
    <w:rsid w:val="00E23850"/>
    <w:rsid w:val="00E23970"/>
    <w:rsid w:val="00E23AE1"/>
    <w:rsid w:val="00E23DE1"/>
    <w:rsid w:val="00E23E1B"/>
    <w:rsid w:val="00E245EE"/>
    <w:rsid w:val="00E248DF"/>
    <w:rsid w:val="00E248FD"/>
    <w:rsid w:val="00E24CDA"/>
    <w:rsid w:val="00E24DBB"/>
    <w:rsid w:val="00E24E76"/>
    <w:rsid w:val="00E25039"/>
    <w:rsid w:val="00E255DB"/>
    <w:rsid w:val="00E258C6"/>
    <w:rsid w:val="00E258C9"/>
    <w:rsid w:val="00E25A27"/>
    <w:rsid w:val="00E25A73"/>
    <w:rsid w:val="00E25BFB"/>
    <w:rsid w:val="00E25C42"/>
    <w:rsid w:val="00E25E93"/>
    <w:rsid w:val="00E26075"/>
    <w:rsid w:val="00E26323"/>
    <w:rsid w:val="00E26505"/>
    <w:rsid w:val="00E265CE"/>
    <w:rsid w:val="00E26D70"/>
    <w:rsid w:val="00E26F21"/>
    <w:rsid w:val="00E26F98"/>
    <w:rsid w:val="00E26FE7"/>
    <w:rsid w:val="00E27029"/>
    <w:rsid w:val="00E2752E"/>
    <w:rsid w:val="00E2766F"/>
    <w:rsid w:val="00E27693"/>
    <w:rsid w:val="00E2770A"/>
    <w:rsid w:val="00E2771B"/>
    <w:rsid w:val="00E27802"/>
    <w:rsid w:val="00E27937"/>
    <w:rsid w:val="00E27951"/>
    <w:rsid w:val="00E2796A"/>
    <w:rsid w:val="00E27BFC"/>
    <w:rsid w:val="00E3049F"/>
    <w:rsid w:val="00E304B1"/>
    <w:rsid w:val="00E304B2"/>
    <w:rsid w:val="00E304F1"/>
    <w:rsid w:val="00E3055E"/>
    <w:rsid w:val="00E3079A"/>
    <w:rsid w:val="00E307A2"/>
    <w:rsid w:val="00E30DF2"/>
    <w:rsid w:val="00E311F4"/>
    <w:rsid w:val="00E314D6"/>
    <w:rsid w:val="00E31671"/>
    <w:rsid w:val="00E31A59"/>
    <w:rsid w:val="00E31F6F"/>
    <w:rsid w:val="00E32164"/>
    <w:rsid w:val="00E32235"/>
    <w:rsid w:val="00E32396"/>
    <w:rsid w:val="00E324D9"/>
    <w:rsid w:val="00E32E7E"/>
    <w:rsid w:val="00E32EC0"/>
    <w:rsid w:val="00E32F66"/>
    <w:rsid w:val="00E331E7"/>
    <w:rsid w:val="00E33580"/>
    <w:rsid w:val="00E33634"/>
    <w:rsid w:val="00E3376E"/>
    <w:rsid w:val="00E33B1B"/>
    <w:rsid w:val="00E34027"/>
    <w:rsid w:val="00E345A7"/>
    <w:rsid w:val="00E347E6"/>
    <w:rsid w:val="00E34800"/>
    <w:rsid w:val="00E34870"/>
    <w:rsid w:val="00E34BA2"/>
    <w:rsid w:val="00E34FB1"/>
    <w:rsid w:val="00E35029"/>
    <w:rsid w:val="00E35070"/>
    <w:rsid w:val="00E352AF"/>
    <w:rsid w:val="00E354E3"/>
    <w:rsid w:val="00E35648"/>
    <w:rsid w:val="00E356CF"/>
    <w:rsid w:val="00E35885"/>
    <w:rsid w:val="00E35A36"/>
    <w:rsid w:val="00E35BBD"/>
    <w:rsid w:val="00E363B8"/>
    <w:rsid w:val="00E36566"/>
    <w:rsid w:val="00E36ABE"/>
    <w:rsid w:val="00E371AB"/>
    <w:rsid w:val="00E37457"/>
    <w:rsid w:val="00E3781A"/>
    <w:rsid w:val="00E37E05"/>
    <w:rsid w:val="00E37E08"/>
    <w:rsid w:val="00E40541"/>
    <w:rsid w:val="00E4079E"/>
    <w:rsid w:val="00E409C0"/>
    <w:rsid w:val="00E409E1"/>
    <w:rsid w:val="00E40A1B"/>
    <w:rsid w:val="00E40F25"/>
    <w:rsid w:val="00E40F2B"/>
    <w:rsid w:val="00E411F2"/>
    <w:rsid w:val="00E41696"/>
    <w:rsid w:val="00E416FD"/>
    <w:rsid w:val="00E41876"/>
    <w:rsid w:val="00E418AE"/>
    <w:rsid w:val="00E419A1"/>
    <w:rsid w:val="00E41BE3"/>
    <w:rsid w:val="00E41E92"/>
    <w:rsid w:val="00E4203F"/>
    <w:rsid w:val="00E42114"/>
    <w:rsid w:val="00E42165"/>
    <w:rsid w:val="00E42188"/>
    <w:rsid w:val="00E426FF"/>
    <w:rsid w:val="00E42AFD"/>
    <w:rsid w:val="00E42B2A"/>
    <w:rsid w:val="00E42C27"/>
    <w:rsid w:val="00E42E6F"/>
    <w:rsid w:val="00E430EE"/>
    <w:rsid w:val="00E4390A"/>
    <w:rsid w:val="00E43A28"/>
    <w:rsid w:val="00E43A46"/>
    <w:rsid w:val="00E43B9E"/>
    <w:rsid w:val="00E43E5B"/>
    <w:rsid w:val="00E43E90"/>
    <w:rsid w:val="00E43E97"/>
    <w:rsid w:val="00E4437A"/>
    <w:rsid w:val="00E4459F"/>
    <w:rsid w:val="00E44D22"/>
    <w:rsid w:val="00E44F72"/>
    <w:rsid w:val="00E45038"/>
    <w:rsid w:val="00E4515F"/>
    <w:rsid w:val="00E45210"/>
    <w:rsid w:val="00E456FB"/>
    <w:rsid w:val="00E45796"/>
    <w:rsid w:val="00E457B6"/>
    <w:rsid w:val="00E45BD5"/>
    <w:rsid w:val="00E45C2E"/>
    <w:rsid w:val="00E45FAE"/>
    <w:rsid w:val="00E45FB2"/>
    <w:rsid w:val="00E4607F"/>
    <w:rsid w:val="00E46574"/>
    <w:rsid w:val="00E46A17"/>
    <w:rsid w:val="00E46DB2"/>
    <w:rsid w:val="00E46FAF"/>
    <w:rsid w:val="00E47191"/>
    <w:rsid w:val="00E471EC"/>
    <w:rsid w:val="00E4750C"/>
    <w:rsid w:val="00E50268"/>
    <w:rsid w:val="00E505A1"/>
    <w:rsid w:val="00E507AA"/>
    <w:rsid w:val="00E507CC"/>
    <w:rsid w:val="00E50BB9"/>
    <w:rsid w:val="00E50C86"/>
    <w:rsid w:val="00E5145D"/>
    <w:rsid w:val="00E515B3"/>
    <w:rsid w:val="00E51660"/>
    <w:rsid w:val="00E5184E"/>
    <w:rsid w:val="00E51881"/>
    <w:rsid w:val="00E51886"/>
    <w:rsid w:val="00E518E0"/>
    <w:rsid w:val="00E518E7"/>
    <w:rsid w:val="00E51C20"/>
    <w:rsid w:val="00E51C30"/>
    <w:rsid w:val="00E51E10"/>
    <w:rsid w:val="00E51E2A"/>
    <w:rsid w:val="00E527E5"/>
    <w:rsid w:val="00E52889"/>
    <w:rsid w:val="00E5289D"/>
    <w:rsid w:val="00E529C1"/>
    <w:rsid w:val="00E52C3E"/>
    <w:rsid w:val="00E52C4A"/>
    <w:rsid w:val="00E52E8C"/>
    <w:rsid w:val="00E52ECC"/>
    <w:rsid w:val="00E531E1"/>
    <w:rsid w:val="00E533CA"/>
    <w:rsid w:val="00E5344E"/>
    <w:rsid w:val="00E53451"/>
    <w:rsid w:val="00E534E6"/>
    <w:rsid w:val="00E53693"/>
    <w:rsid w:val="00E53986"/>
    <w:rsid w:val="00E53A12"/>
    <w:rsid w:val="00E53FA0"/>
    <w:rsid w:val="00E5409F"/>
    <w:rsid w:val="00E5440C"/>
    <w:rsid w:val="00E5448F"/>
    <w:rsid w:val="00E5461B"/>
    <w:rsid w:val="00E546F1"/>
    <w:rsid w:val="00E54825"/>
    <w:rsid w:val="00E548D1"/>
    <w:rsid w:val="00E54907"/>
    <w:rsid w:val="00E5499C"/>
    <w:rsid w:val="00E54AE0"/>
    <w:rsid w:val="00E54CCD"/>
    <w:rsid w:val="00E54E52"/>
    <w:rsid w:val="00E55327"/>
    <w:rsid w:val="00E55867"/>
    <w:rsid w:val="00E55AD8"/>
    <w:rsid w:val="00E5603B"/>
    <w:rsid w:val="00E560CA"/>
    <w:rsid w:val="00E56173"/>
    <w:rsid w:val="00E564DB"/>
    <w:rsid w:val="00E564EC"/>
    <w:rsid w:val="00E568C8"/>
    <w:rsid w:val="00E56E81"/>
    <w:rsid w:val="00E57402"/>
    <w:rsid w:val="00E574B7"/>
    <w:rsid w:val="00E5760B"/>
    <w:rsid w:val="00E60065"/>
    <w:rsid w:val="00E601B2"/>
    <w:rsid w:val="00E60248"/>
    <w:rsid w:val="00E60300"/>
    <w:rsid w:val="00E604DE"/>
    <w:rsid w:val="00E6063C"/>
    <w:rsid w:val="00E609B5"/>
    <w:rsid w:val="00E60AC1"/>
    <w:rsid w:val="00E60CC6"/>
    <w:rsid w:val="00E60D30"/>
    <w:rsid w:val="00E60E72"/>
    <w:rsid w:val="00E610B5"/>
    <w:rsid w:val="00E61202"/>
    <w:rsid w:val="00E61211"/>
    <w:rsid w:val="00E61274"/>
    <w:rsid w:val="00E6194A"/>
    <w:rsid w:val="00E619D8"/>
    <w:rsid w:val="00E61A1E"/>
    <w:rsid w:val="00E61DD8"/>
    <w:rsid w:val="00E62163"/>
    <w:rsid w:val="00E62206"/>
    <w:rsid w:val="00E6236C"/>
    <w:rsid w:val="00E626A1"/>
    <w:rsid w:val="00E62704"/>
    <w:rsid w:val="00E62899"/>
    <w:rsid w:val="00E6293F"/>
    <w:rsid w:val="00E62BAF"/>
    <w:rsid w:val="00E630C2"/>
    <w:rsid w:val="00E63169"/>
    <w:rsid w:val="00E6357F"/>
    <w:rsid w:val="00E63D75"/>
    <w:rsid w:val="00E654C1"/>
    <w:rsid w:val="00E65654"/>
    <w:rsid w:val="00E65BFC"/>
    <w:rsid w:val="00E65C96"/>
    <w:rsid w:val="00E65CC2"/>
    <w:rsid w:val="00E664C8"/>
    <w:rsid w:val="00E6651F"/>
    <w:rsid w:val="00E66550"/>
    <w:rsid w:val="00E666F6"/>
    <w:rsid w:val="00E66827"/>
    <w:rsid w:val="00E66F07"/>
    <w:rsid w:val="00E67276"/>
    <w:rsid w:val="00E67AAE"/>
    <w:rsid w:val="00E67DED"/>
    <w:rsid w:val="00E67E37"/>
    <w:rsid w:val="00E67F13"/>
    <w:rsid w:val="00E67F9F"/>
    <w:rsid w:val="00E7058F"/>
    <w:rsid w:val="00E70870"/>
    <w:rsid w:val="00E7092A"/>
    <w:rsid w:val="00E70955"/>
    <w:rsid w:val="00E7097C"/>
    <w:rsid w:val="00E70AA9"/>
    <w:rsid w:val="00E70F7A"/>
    <w:rsid w:val="00E7114C"/>
    <w:rsid w:val="00E71806"/>
    <w:rsid w:val="00E71851"/>
    <w:rsid w:val="00E71B31"/>
    <w:rsid w:val="00E71BC9"/>
    <w:rsid w:val="00E71CCE"/>
    <w:rsid w:val="00E71ED5"/>
    <w:rsid w:val="00E72000"/>
    <w:rsid w:val="00E7251A"/>
    <w:rsid w:val="00E72901"/>
    <w:rsid w:val="00E72C44"/>
    <w:rsid w:val="00E72DC7"/>
    <w:rsid w:val="00E736D8"/>
    <w:rsid w:val="00E739AC"/>
    <w:rsid w:val="00E73AA1"/>
    <w:rsid w:val="00E73BC9"/>
    <w:rsid w:val="00E73E49"/>
    <w:rsid w:val="00E74004"/>
    <w:rsid w:val="00E74163"/>
    <w:rsid w:val="00E74179"/>
    <w:rsid w:val="00E7438C"/>
    <w:rsid w:val="00E744B9"/>
    <w:rsid w:val="00E74D7F"/>
    <w:rsid w:val="00E74DEA"/>
    <w:rsid w:val="00E74E6C"/>
    <w:rsid w:val="00E751E5"/>
    <w:rsid w:val="00E755DE"/>
    <w:rsid w:val="00E75637"/>
    <w:rsid w:val="00E7569F"/>
    <w:rsid w:val="00E75754"/>
    <w:rsid w:val="00E75887"/>
    <w:rsid w:val="00E762D0"/>
    <w:rsid w:val="00E7641E"/>
    <w:rsid w:val="00E76420"/>
    <w:rsid w:val="00E764A8"/>
    <w:rsid w:val="00E768A6"/>
    <w:rsid w:val="00E76AA1"/>
    <w:rsid w:val="00E76EC8"/>
    <w:rsid w:val="00E770AA"/>
    <w:rsid w:val="00E77323"/>
    <w:rsid w:val="00E77372"/>
    <w:rsid w:val="00E77412"/>
    <w:rsid w:val="00E77A07"/>
    <w:rsid w:val="00E77A9C"/>
    <w:rsid w:val="00E77C21"/>
    <w:rsid w:val="00E77C32"/>
    <w:rsid w:val="00E77C96"/>
    <w:rsid w:val="00E77E59"/>
    <w:rsid w:val="00E77F00"/>
    <w:rsid w:val="00E80152"/>
    <w:rsid w:val="00E80229"/>
    <w:rsid w:val="00E8039D"/>
    <w:rsid w:val="00E804D5"/>
    <w:rsid w:val="00E80608"/>
    <w:rsid w:val="00E806A2"/>
    <w:rsid w:val="00E80C3B"/>
    <w:rsid w:val="00E80DFA"/>
    <w:rsid w:val="00E80F72"/>
    <w:rsid w:val="00E80FD1"/>
    <w:rsid w:val="00E8128E"/>
    <w:rsid w:val="00E81353"/>
    <w:rsid w:val="00E81381"/>
    <w:rsid w:val="00E8176A"/>
    <w:rsid w:val="00E818B2"/>
    <w:rsid w:val="00E819CC"/>
    <w:rsid w:val="00E819D0"/>
    <w:rsid w:val="00E81DF1"/>
    <w:rsid w:val="00E82227"/>
    <w:rsid w:val="00E82DD1"/>
    <w:rsid w:val="00E83343"/>
    <w:rsid w:val="00E833E4"/>
    <w:rsid w:val="00E836E3"/>
    <w:rsid w:val="00E838F4"/>
    <w:rsid w:val="00E83929"/>
    <w:rsid w:val="00E83A84"/>
    <w:rsid w:val="00E83BF2"/>
    <w:rsid w:val="00E83C0D"/>
    <w:rsid w:val="00E83C53"/>
    <w:rsid w:val="00E83CAF"/>
    <w:rsid w:val="00E84052"/>
    <w:rsid w:val="00E8415C"/>
    <w:rsid w:val="00E84461"/>
    <w:rsid w:val="00E847B7"/>
    <w:rsid w:val="00E84910"/>
    <w:rsid w:val="00E84B5C"/>
    <w:rsid w:val="00E84F33"/>
    <w:rsid w:val="00E853D3"/>
    <w:rsid w:val="00E85514"/>
    <w:rsid w:val="00E8555C"/>
    <w:rsid w:val="00E856D1"/>
    <w:rsid w:val="00E859CE"/>
    <w:rsid w:val="00E85D79"/>
    <w:rsid w:val="00E85F3E"/>
    <w:rsid w:val="00E8697C"/>
    <w:rsid w:val="00E86B5E"/>
    <w:rsid w:val="00E86E3E"/>
    <w:rsid w:val="00E87117"/>
    <w:rsid w:val="00E8738A"/>
    <w:rsid w:val="00E8770B"/>
    <w:rsid w:val="00E87797"/>
    <w:rsid w:val="00E87ACE"/>
    <w:rsid w:val="00E87AEA"/>
    <w:rsid w:val="00E90019"/>
    <w:rsid w:val="00E90683"/>
    <w:rsid w:val="00E907B0"/>
    <w:rsid w:val="00E907DD"/>
    <w:rsid w:val="00E90C44"/>
    <w:rsid w:val="00E90E10"/>
    <w:rsid w:val="00E90E79"/>
    <w:rsid w:val="00E90EDA"/>
    <w:rsid w:val="00E90F7F"/>
    <w:rsid w:val="00E911DD"/>
    <w:rsid w:val="00E916AC"/>
    <w:rsid w:val="00E919AB"/>
    <w:rsid w:val="00E92368"/>
    <w:rsid w:val="00E92448"/>
    <w:rsid w:val="00E929E0"/>
    <w:rsid w:val="00E92A27"/>
    <w:rsid w:val="00E930DC"/>
    <w:rsid w:val="00E936CE"/>
    <w:rsid w:val="00E936FA"/>
    <w:rsid w:val="00E939F1"/>
    <w:rsid w:val="00E93AC0"/>
    <w:rsid w:val="00E93B00"/>
    <w:rsid w:val="00E93D19"/>
    <w:rsid w:val="00E94447"/>
    <w:rsid w:val="00E9482B"/>
    <w:rsid w:val="00E9491D"/>
    <w:rsid w:val="00E949BE"/>
    <w:rsid w:val="00E949EC"/>
    <w:rsid w:val="00E94DEB"/>
    <w:rsid w:val="00E94DF7"/>
    <w:rsid w:val="00E94F41"/>
    <w:rsid w:val="00E952F9"/>
    <w:rsid w:val="00E95441"/>
    <w:rsid w:val="00E954AE"/>
    <w:rsid w:val="00E954FC"/>
    <w:rsid w:val="00E95519"/>
    <w:rsid w:val="00E956F2"/>
    <w:rsid w:val="00E9602C"/>
    <w:rsid w:val="00E960D2"/>
    <w:rsid w:val="00E96187"/>
    <w:rsid w:val="00E96364"/>
    <w:rsid w:val="00E96562"/>
    <w:rsid w:val="00E969F7"/>
    <w:rsid w:val="00E96C94"/>
    <w:rsid w:val="00E96DA3"/>
    <w:rsid w:val="00E96FAE"/>
    <w:rsid w:val="00E9717B"/>
    <w:rsid w:val="00E97467"/>
    <w:rsid w:val="00E9759B"/>
    <w:rsid w:val="00E977FC"/>
    <w:rsid w:val="00E97B0D"/>
    <w:rsid w:val="00E97B86"/>
    <w:rsid w:val="00EA023F"/>
    <w:rsid w:val="00EA04D1"/>
    <w:rsid w:val="00EA0904"/>
    <w:rsid w:val="00EA0C4C"/>
    <w:rsid w:val="00EA0CC6"/>
    <w:rsid w:val="00EA1112"/>
    <w:rsid w:val="00EA142C"/>
    <w:rsid w:val="00EA1E18"/>
    <w:rsid w:val="00EA202A"/>
    <w:rsid w:val="00EA24AE"/>
    <w:rsid w:val="00EA26D1"/>
    <w:rsid w:val="00EA297B"/>
    <w:rsid w:val="00EA29D3"/>
    <w:rsid w:val="00EA2C26"/>
    <w:rsid w:val="00EA32BD"/>
    <w:rsid w:val="00EA342E"/>
    <w:rsid w:val="00EA34F8"/>
    <w:rsid w:val="00EA3510"/>
    <w:rsid w:val="00EA3C45"/>
    <w:rsid w:val="00EA426C"/>
    <w:rsid w:val="00EA42F2"/>
    <w:rsid w:val="00EA49AD"/>
    <w:rsid w:val="00EA4A90"/>
    <w:rsid w:val="00EA4B1F"/>
    <w:rsid w:val="00EA4BB7"/>
    <w:rsid w:val="00EA5072"/>
    <w:rsid w:val="00EA5348"/>
    <w:rsid w:val="00EA557B"/>
    <w:rsid w:val="00EA5745"/>
    <w:rsid w:val="00EA5852"/>
    <w:rsid w:val="00EA5A06"/>
    <w:rsid w:val="00EA5DC2"/>
    <w:rsid w:val="00EA615D"/>
    <w:rsid w:val="00EA6783"/>
    <w:rsid w:val="00EA6E4C"/>
    <w:rsid w:val="00EA71DD"/>
    <w:rsid w:val="00EA744A"/>
    <w:rsid w:val="00EA7703"/>
    <w:rsid w:val="00EA7705"/>
    <w:rsid w:val="00EA77B6"/>
    <w:rsid w:val="00EA7BBC"/>
    <w:rsid w:val="00EA7C50"/>
    <w:rsid w:val="00EA7D20"/>
    <w:rsid w:val="00EA7F14"/>
    <w:rsid w:val="00EA7F5F"/>
    <w:rsid w:val="00EB01C2"/>
    <w:rsid w:val="00EB0409"/>
    <w:rsid w:val="00EB05BE"/>
    <w:rsid w:val="00EB09D0"/>
    <w:rsid w:val="00EB0B98"/>
    <w:rsid w:val="00EB0CAD"/>
    <w:rsid w:val="00EB0F06"/>
    <w:rsid w:val="00EB0FC7"/>
    <w:rsid w:val="00EB11C9"/>
    <w:rsid w:val="00EB1518"/>
    <w:rsid w:val="00EB160B"/>
    <w:rsid w:val="00EB1DD4"/>
    <w:rsid w:val="00EB2AB1"/>
    <w:rsid w:val="00EB2BEC"/>
    <w:rsid w:val="00EB2D2A"/>
    <w:rsid w:val="00EB2DBD"/>
    <w:rsid w:val="00EB2FB7"/>
    <w:rsid w:val="00EB30F6"/>
    <w:rsid w:val="00EB3159"/>
    <w:rsid w:val="00EB349E"/>
    <w:rsid w:val="00EB36B6"/>
    <w:rsid w:val="00EB36C7"/>
    <w:rsid w:val="00EB3A60"/>
    <w:rsid w:val="00EB3C66"/>
    <w:rsid w:val="00EB3CB2"/>
    <w:rsid w:val="00EB3D66"/>
    <w:rsid w:val="00EB40C3"/>
    <w:rsid w:val="00EB44A7"/>
    <w:rsid w:val="00EB480A"/>
    <w:rsid w:val="00EB484F"/>
    <w:rsid w:val="00EB49E6"/>
    <w:rsid w:val="00EB4B34"/>
    <w:rsid w:val="00EB4B50"/>
    <w:rsid w:val="00EB4C68"/>
    <w:rsid w:val="00EB4DFB"/>
    <w:rsid w:val="00EB55DF"/>
    <w:rsid w:val="00EB59EC"/>
    <w:rsid w:val="00EB5A67"/>
    <w:rsid w:val="00EB5A9D"/>
    <w:rsid w:val="00EB5BFA"/>
    <w:rsid w:val="00EB5F9B"/>
    <w:rsid w:val="00EB6036"/>
    <w:rsid w:val="00EB61A2"/>
    <w:rsid w:val="00EB628D"/>
    <w:rsid w:val="00EB6304"/>
    <w:rsid w:val="00EB63D2"/>
    <w:rsid w:val="00EB686E"/>
    <w:rsid w:val="00EB6C26"/>
    <w:rsid w:val="00EB6D00"/>
    <w:rsid w:val="00EB6DFB"/>
    <w:rsid w:val="00EB70E5"/>
    <w:rsid w:val="00EB7213"/>
    <w:rsid w:val="00EB7575"/>
    <w:rsid w:val="00EB7A7B"/>
    <w:rsid w:val="00EB7D17"/>
    <w:rsid w:val="00EB7D6C"/>
    <w:rsid w:val="00EB7FCA"/>
    <w:rsid w:val="00EC0303"/>
    <w:rsid w:val="00EC06D2"/>
    <w:rsid w:val="00EC0B83"/>
    <w:rsid w:val="00EC0FA4"/>
    <w:rsid w:val="00EC12FB"/>
    <w:rsid w:val="00EC153B"/>
    <w:rsid w:val="00EC1593"/>
    <w:rsid w:val="00EC1965"/>
    <w:rsid w:val="00EC19ED"/>
    <w:rsid w:val="00EC1D37"/>
    <w:rsid w:val="00EC226F"/>
    <w:rsid w:val="00EC2395"/>
    <w:rsid w:val="00EC2501"/>
    <w:rsid w:val="00EC277B"/>
    <w:rsid w:val="00EC285E"/>
    <w:rsid w:val="00EC2903"/>
    <w:rsid w:val="00EC29CA"/>
    <w:rsid w:val="00EC2A04"/>
    <w:rsid w:val="00EC2B6C"/>
    <w:rsid w:val="00EC2C96"/>
    <w:rsid w:val="00EC2F7B"/>
    <w:rsid w:val="00EC3043"/>
    <w:rsid w:val="00EC3075"/>
    <w:rsid w:val="00EC3235"/>
    <w:rsid w:val="00EC344A"/>
    <w:rsid w:val="00EC38AA"/>
    <w:rsid w:val="00EC3B9E"/>
    <w:rsid w:val="00EC3FBE"/>
    <w:rsid w:val="00EC412E"/>
    <w:rsid w:val="00EC4281"/>
    <w:rsid w:val="00EC43BB"/>
    <w:rsid w:val="00EC492E"/>
    <w:rsid w:val="00EC4CDC"/>
    <w:rsid w:val="00EC4EA3"/>
    <w:rsid w:val="00EC51DE"/>
    <w:rsid w:val="00EC5638"/>
    <w:rsid w:val="00EC5856"/>
    <w:rsid w:val="00EC5B73"/>
    <w:rsid w:val="00EC5DA4"/>
    <w:rsid w:val="00EC6018"/>
    <w:rsid w:val="00EC6032"/>
    <w:rsid w:val="00EC62F8"/>
    <w:rsid w:val="00EC6556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5E"/>
    <w:rsid w:val="00EC7FFC"/>
    <w:rsid w:val="00ED0012"/>
    <w:rsid w:val="00ED0094"/>
    <w:rsid w:val="00ED0474"/>
    <w:rsid w:val="00ED057F"/>
    <w:rsid w:val="00ED06F9"/>
    <w:rsid w:val="00ED07DC"/>
    <w:rsid w:val="00ED0A6C"/>
    <w:rsid w:val="00ED0BED"/>
    <w:rsid w:val="00ED1182"/>
    <w:rsid w:val="00ED11A8"/>
    <w:rsid w:val="00ED1229"/>
    <w:rsid w:val="00ED170F"/>
    <w:rsid w:val="00ED1C7C"/>
    <w:rsid w:val="00ED1CC3"/>
    <w:rsid w:val="00ED1DF6"/>
    <w:rsid w:val="00ED1F01"/>
    <w:rsid w:val="00ED2275"/>
    <w:rsid w:val="00ED22DF"/>
    <w:rsid w:val="00ED2381"/>
    <w:rsid w:val="00ED2678"/>
    <w:rsid w:val="00ED2AEE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885"/>
    <w:rsid w:val="00ED4B11"/>
    <w:rsid w:val="00ED4E1A"/>
    <w:rsid w:val="00ED4EC8"/>
    <w:rsid w:val="00ED4F34"/>
    <w:rsid w:val="00ED5695"/>
    <w:rsid w:val="00ED58EF"/>
    <w:rsid w:val="00ED59B9"/>
    <w:rsid w:val="00ED5A5C"/>
    <w:rsid w:val="00ED6098"/>
    <w:rsid w:val="00ED6146"/>
    <w:rsid w:val="00ED61BF"/>
    <w:rsid w:val="00ED64D8"/>
    <w:rsid w:val="00ED6635"/>
    <w:rsid w:val="00ED675E"/>
    <w:rsid w:val="00ED68D0"/>
    <w:rsid w:val="00ED6A37"/>
    <w:rsid w:val="00ED6E80"/>
    <w:rsid w:val="00ED6EB2"/>
    <w:rsid w:val="00ED6ED6"/>
    <w:rsid w:val="00ED7479"/>
    <w:rsid w:val="00ED7534"/>
    <w:rsid w:val="00ED797A"/>
    <w:rsid w:val="00EE0D0B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3076"/>
    <w:rsid w:val="00EE3537"/>
    <w:rsid w:val="00EE3703"/>
    <w:rsid w:val="00EE380B"/>
    <w:rsid w:val="00EE3C43"/>
    <w:rsid w:val="00EE3E54"/>
    <w:rsid w:val="00EE3E97"/>
    <w:rsid w:val="00EE3EC9"/>
    <w:rsid w:val="00EE3ED1"/>
    <w:rsid w:val="00EE3FA8"/>
    <w:rsid w:val="00EE44D2"/>
    <w:rsid w:val="00EE47CE"/>
    <w:rsid w:val="00EE483D"/>
    <w:rsid w:val="00EE4C20"/>
    <w:rsid w:val="00EE4FAF"/>
    <w:rsid w:val="00EE54C6"/>
    <w:rsid w:val="00EE553D"/>
    <w:rsid w:val="00EE5792"/>
    <w:rsid w:val="00EE5A96"/>
    <w:rsid w:val="00EE5D20"/>
    <w:rsid w:val="00EE5FB8"/>
    <w:rsid w:val="00EE652E"/>
    <w:rsid w:val="00EE67C2"/>
    <w:rsid w:val="00EE686F"/>
    <w:rsid w:val="00EE69C7"/>
    <w:rsid w:val="00EE6AF7"/>
    <w:rsid w:val="00EE6D2A"/>
    <w:rsid w:val="00EE6F3E"/>
    <w:rsid w:val="00EE71DB"/>
    <w:rsid w:val="00EE7361"/>
    <w:rsid w:val="00EE741D"/>
    <w:rsid w:val="00EE742B"/>
    <w:rsid w:val="00EE7510"/>
    <w:rsid w:val="00EE7522"/>
    <w:rsid w:val="00EE7524"/>
    <w:rsid w:val="00EE75D3"/>
    <w:rsid w:val="00EE76DD"/>
    <w:rsid w:val="00EE79FD"/>
    <w:rsid w:val="00EF017B"/>
    <w:rsid w:val="00EF01A0"/>
    <w:rsid w:val="00EF01A2"/>
    <w:rsid w:val="00EF03CB"/>
    <w:rsid w:val="00EF0446"/>
    <w:rsid w:val="00EF06D4"/>
    <w:rsid w:val="00EF0703"/>
    <w:rsid w:val="00EF07CD"/>
    <w:rsid w:val="00EF07EA"/>
    <w:rsid w:val="00EF0ADF"/>
    <w:rsid w:val="00EF151B"/>
    <w:rsid w:val="00EF1B04"/>
    <w:rsid w:val="00EF1B40"/>
    <w:rsid w:val="00EF1E3D"/>
    <w:rsid w:val="00EF1F78"/>
    <w:rsid w:val="00EF2406"/>
    <w:rsid w:val="00EF2714"/>
    <w:rsid w:val="00EF2A40"/>
    <w:rsid w:val="00EF2A4A"/>
    <w:rsid w:val="00EF2ED2"/>
    <w:rsid w:val="00EF2EDF"/>
    <w:rsid w:val="00EF2EFF"/>
    <w:rsid w:val="00EF3109"/>
    <w:rsid w:val="00EF31E3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16"/>
    <w:rsid w:val="00EF6287"/>
    <w:rsid w:val="00EF65FD"/>
    <w:rsid w:val="00EF6861"/>
    <w:rsid w:val="00EF6938"/>
    <w:rsid w:val="00EF69B5"/>
    <w:rsid w:val="00EF6B33"/>
    <w:rsid w:val="00EF6E35"/>
    <w:rsid w:val="00EF6F42"/>
    <w:rsid w:val="00EF735C"/>
    <w:rsid w:val="00EF7504"/>
    <w:rsid w:val="00EF77CE"/>
    <w:rsid w:val="00EF78D9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C2D"/>
    <w:rsid w:val="00F00F96"/>
    <w:rsid w:val="00F01085"/>
    <w:rsid w:val="00F01518"/>
    <w:rsid w:val="00F01572"/>
    <w:rsid w:val="00F01F6B"/>
    <w:rsid w:val="00F0233B"/>
    <w:rsid w:val="00F0245D"/>
    <w:rsid w:val="00F02818"/>
    <w:rsid w:val="00F02B42"/>
    <w:rsid w:val="00F02BD3"/>
    <w:rsid w:val="00F02C5A"/>
    <w:rsid w:val="00F03063"/>
    <w:rsid w:val="00F03162"/>
    <w:rsid w:val="00F0321D"/>
    <w:rsid w:val="00F0358F"/>
    <w:rsid w:val="00F03B94"/>
    <w:rsid w:val="00F03F24"/>
    <w:rsid w:val="00F0422E"/>
    <w:rsid w:val="00F042A9"/>
    <w:rsid w:val="00F04DE7"/>
    <w:rsid w:val="00F04FAC"/>
    <w:rsid w:val="00F04FEB"/>
    <w:rsid w:val="00F05A35"/>
    <w:rsid w:val="00F05A81"/>
    <w:rsid w:val="00F05BB8"/>
    <w:rsid w:val="00F05CFC"/>
    <w:rsid w:val="00F05E5D"/>
    <w:rsid w:val="00F05FA1"/>
    <w:rsid w:val="00F067C7"/>
    <w:rsid w:val="00F06A90"/>
    <w:rsid w:val="00F06ACC"/>
    <w:rsid w:val="00F06B27"/>
    <w:rsid w:val="00F06CF9"/>
    <w:rsid w:val="00F07084"/>
    <w:rsid w:val="00F0713C"/>
    <w:rsid w:val="00F07422"/>
    <w:rsid w:val="00F07470"/>
    <w:rsid w:val="00F074EE"/>
    <w:rsid w:val="00F07502"/>
    <w:rsid w:val="00F0760E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CC0"/>
    <w:rsid w:val="00F12D81"/>
    <w:rsid w:val="00F12E4E"/>
    <w:rsid w:val="00F12E94"/>
    <w:rsid w:val="00F12FA5"/>
    <w:rsid w:val="00F1312E"/>
    <w:rsid w:val="00F134F7"/>
    <w:rsid w:val="00F1364F"/>
    <w:rsid w:val="00F136B8"/>
    <w:rsid w:val="00F1372A"/>
    <w:rsid w:val="00F139A5"/>
    <w:rsid w:val="00F13E03"/>
    <w:rsid w:val="00F13E85"/>
    <w:rsid w:val="00F14563"/>
    <w:rsid w:val="00F14572"/>
    <w:rsid w:val="00F1492A"/>
    <w:rsid w:val="00F14B7D"/>
    <w:rsid w:val="00F14F74"/>
    <w:rsid w:val="00F15235"/>
    <w:rsid w:val="00F15275"/>
    <w:rsid w:val="00F15312"/>
    <w:rsid w:val="00F15451"/>
    <w:rsid w:val="00F15566"/>
    <w:rsid w:val="00F155DF"/>
    <w:rsid w:val="00F15B09"/>
    <w:rsid w:val="00F15D49"/>
    <w:rsid w:val="00F15F24"/>
    <w:rsid w:val="00F15F6F"/>
    <w:rsid w:val="00F16554"/>
    <w:rsid w:val="00F166F8"/>
    <w:rsid w:val="00F16754"/>
    <w:rsid w:val="00F16969"/>
    <w:rsid w:val="00F16F8A"/>
    <w:rsid w:val="00F170B4"/>
    <w:rsid w:val="00F17873"/>
    <w:rsid w:val="00F17EA1"/>
    <w:rsid w:val="00F2000C"/>
    <w:rsid w:val="00F206F9"/>
    <w:rsid w:val="00F207D4"/>
    <w:rsid w:val="00F20B0B"/>
    <w:rsid w:val="00F20FDF"/>
    <w:rsid w:val="00F21054"/>
    <w:rsid w:val="00F212C0"/>
    <w:rsid w:val="00F2179A"/>
    <w:rsid w:val="00F2197A"/>
    <w:rsid w:val="00F21AC7"/>
    <w:rsid w:val="00F21E89"/>
    <w:rsid w:val="00F22C56"/>
    <w:rsid w:val="00F23037"/>
    <w:rsid w:val="00F2318F"/>
    <w:rsid w:val="00F231D3"/>
    <w:rsid w:val="00F2327A"/>
    <w:rsid w:val="00F237AA"/>
    <w:rsid w:val="00F237F7"/>
    <w:rsid w:val="00F239CD"/>
    <w:rsid w:val="00F23C2D"/>
    <w:rsid w:val="00F24122"/>
    <w:rsid w:val="00F24239"/>
    <w:rsid w:val="00F24245"/>
    <w:rsid w:val="00F24368"/>
    <w:rsid w:val="00F24400"/>
    <w:rsid w:val="00F24510"/>
    <w:rsid w:val="00F2485A"/>
    <w:rsid w:val="00F249A1"/>
    <w:rsid w:val="00F24B82"/>
    <w:rsid w:val="00F24D03"/>
    <w:rsid w:val="00F24D3E"/>
    <w:rsid w:val="00F24EAF"/>
    <w:rsid w:val="00F24F23"/>
    <w:rsid w:val="00F25085"/>
    <w:rsid w:val="00F253E2"/>
    <w:rsid w:val="00F256FF"/>
    <w:rsid w:val="00F25A81"/>
    <w:rsid w:val="00F2650A"/>
    <w:rsid w:val="00F2662B"/>
    <w:rsid w:val="00F266E4"/>
    <w:rsid w:val="00F2684E"/>
    <w:rsid w:val="00F2685E"/>
    <w:rsid w:val="00F26A48"/>
    <w:rsid w:val="00F26B12"/>
    <w:rsid w:val="00F27072"/>
    <w:rsid w:val="00F273CA"/>
    <w:rsid w:val="00F273CD"/>
    <w:rsid w:val="00F276FB"/>
    <w:rsid w:val="00F2798C"/>
    <w:rsid w:val="00F27E39"/>
    <w:rsid w:val="00F30028"/>
    <w:rsid w:val="00F312CE"/>
    <w:rsid w:val="00F3162F"/>
    <w:rsid w:val="00F3180F"/>
    <w:rsid w:val="00F31A71"/>
    <w:rsid w:val="00F31B96"/>
    <w:rsid w:val="00F31C05"/>
    <w:rsid w:val="00F32038"/>
    <w:rsid w:val="00F32170"/>
    <w:rsid w:val="00F3229E"/>
    <w:rsid w:val="00F325C1"/>
    <w:rsid w:val="00F32632"/>
    <w:rsid w:val="00F3266E"/>
    <w:rsid w:val="00F32868"/>
    <w:rsid w:val="00F32941"/>
    <w:rsid w:val="00F32E47"/>
    <w:rsid w:val="00F32ED8"/>
    <w:rsid w:val="00F330FE"/>
    <w:rsid w:val="00F33421"/>
    <w:rsid w:val="00F33915"/>
    <w:rsid w:val="00F33933"/>
    <w:rsid w:val="00F33B60"/>
    <w:rsid w:val="00F33C12"/>
    <w:rsid w:val="00F33DBB"/>
    <w:rsid w:val="00F35013"/>
    <w:rsid w:val="00F352A6"/>
    <w:rsid w:val="00F35825"/>
    <w:rsid w:val="00F358FC"/>
    <w:rsid w:val="00F35C8C"/>
    <w:rsid w:val="00F35FEF"/>
    <w:rsid w:val="00F364FB"/>
    <w:rsid w:val="00F3667E"/>
    <w:rsid w:val="00F36842"/>
    <w:rsid w:val="00F36872"/>
    <w:rsid w:val="00F36926"/>
    <w:rsid w:val="00F36A96"/>
    <w:rsid w:val="00F36CC4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40211"/>
    <w:rsid w:val="00F404A1"/>
    <w:rsid w:val="00F406D0"/>
    <w:rsid w:val="00F40933"/>
    <w:rsid w:val="00F409A2"/>
    <w:rsid w:val="00F41052"/>
    <w:rsid w:val="00F41171"/>
    <w:rsid w:val="00F41A6E"/>
    <w:rsid w:val="00F41CA4"/>
    <w:rsid w:val="00F41E94"/>
    <w:rsid w:val="00F4262B"/>
    <w:rsid w:val="00F42861"/>
    <w:rsid w:val="00F42A5D"/>
    <w:rsid w:val="00F42EC8"/>
    <w:rsid w:val="00F430EB"/>
    <w:rsid w:val="00F4323B"/>
    <w:rsid w:val="00F43669"/>
    <w:rsid w:val="00F43714"/>
    <w:rsid w:val="00F43D5B"/>
    <w:rsid w:val="00F43EB3"/>
    <w:rsid w:val="00F44077"/>
    <w:rsid w:val="00F440D9"/>
    <w:rsid w:val="00F44983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95A"/>
    <w:rsid w:val="00F47A01"/>
    <w:rsid w:val="00F47C39"/>
    <w:rsid w:val="00F47D7D"/>
    <w:rsid w:val="00F47FA0"/>
    <w:rsid w:val="00F50407"/>
    <w:rsid w:val="00F5043B"/>
    <w:rsid w:val="00F50729"/>
    <w:rsid w:val="00F507BE"/>
    <w:rsid w:val="00F50B62"/>
    <w:rsid w:val="00F50CDB"/>
    <w:rsid w:val="00F512FD"/>
    <w:rsid w:val="00F5178C"/>
    <w:rsid w:val="00F517A9"/>
    <w:rsid w:val="00F51868"/>
    <w:rsid w:val="00F5187B"/>
    <w:rsid w:val="00F51A50"/>
    <w:rsid w:val="00F51AD7"/>
    <w:rsid w:val="00F52464"/>
    <w:rsid w:val="00F529E0"/>
    <w:rsid w:val="00F52B1A"/>
    <w:rsid w:val="00F52B37"/>
    <w:rsid w:val="00F52BC4"/>
    <w:rsid w:val="00F5316C"/>
    <w:rsid w:val="00F53230"/>
    <w:rsid w:val="00F532C7"/>
    <w:rsid w:val="00F53550"/>
    <w:rsid w:val="00F5376B"/>
    <w:rsid w:val="00F5399A"/>
    <w:rsid w:val="00F53AA7"/>
    <w:rsid w:val="00F53BF3"/>
    <w:rsid w:val="00F53C4B"/>
    <w:rsid w:val="00F53C83"/>
    <w:rsid w:val="00F53D5E"/>
    <w:rsid w:val="00F54124"/>
    <w:rsid w:val="00F546DE"/>
    <w:rsid w:val="00F5480E"/>
    <w:rsid w:val="00F54B85"/>
    <w:rsid w:val="00F54EBE"/>
    <w:rsid w:val="00F550D1"/>
    <w:rsid w:val="00F55A0C"/>
    <w:rsid w:val="00F55F1F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D10"/>
    <w:rsid w:val="00F57F1C"/>
    <w:rsid w:val="00F57FED"/>
    <w:rsid w:val="00F600C6"/>
    <w:rsid w:val="00F60388"/>
    <w:rsid w:val="00F603B2"/>
    <w:rsid w:val="00F604B2"/>
    <w:rsid w:val="00F604BC"/>
    <w:rsid w:val="00F6061F"/>
    <w:rsid w:val="00F60634"/>
    <w:rsid w:val="00F609DA"/>
    <w:rsid w:val="00F60A51"/>
    <w:rsid w:val="00F60A86"/>
    <w:rsid w:val="00F60D53"/>
    <w:rsid w:val="00F60D9D"/>
    <w:rsid w:val="00F610BD"/>
    <w:rsid w:val="00F61A74"/>
    <w:rsid w:val="00F61BE5"/>
    <w:rsid w:val="00F61FDC"/>
    <w:rsid w:val="00F621DF"/>
    <w:rsid w:val="00F623BE"/>
    <w:rsid w:val="00F6242C"/>
    <w:rsid w:val="00F62461"/>
    <w:rsid w:val="00F625FD"/>
    <w:rsid w:val="00F62A4E"/>
    <w:rsid w:val="00F62CD8"/>
    <w:rsid w:val="00F6304A"/>
    <w:rsid w:val="00F63615"/>
    <w:rsid w:val="00F63E2A"/>
    <w:rsid w:val="00F63E2C"/>
    <w:rsid w:val="00F641BC"/>
    <w:rsid w:val="00F6475A"/>
    <w:rsid w:val="00F64A96"/>
    <w:rsid w:val="00F64B89"/>
    <w:rsid w:val="00F64CD9"/>
    <w:rsid w:val="00F65377"/>
    <w:rsid w:val="00F656A2"/>
    <w:rsid w:val="00F6579E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6FF"/>
    <w:rsid w:val="00F6799D"/>
    <w:rsid w:val="00F679D8"/>
    <w:rsid w:val="00F67B73"/>
    <w:rsid w:val="00F67D14"/>
    <w:rsid w:val="00F702DB"/>
    <w:rsid w:val="00F7059A"/>
    <w:rsid w:val="00F707E2"/>
    <w:rsid w:val="00F708EA"/>
    <w:rsid w:val="00F70A75"/>
    <w:rsid w:val="00F70AF1"/>
    <w:rsid w:val="00F70C98"/>
    <w:rsid w:val="00F70D8E"/>
    <w:rsid w:val="00F70FD8"/>
    <w:rsid w:val="00F713A1"/>
    <w:rsid w:val="00F71596"/>
    <w:rsid w:val="00F7167A"/>
    <w:rsid w:val="00F71F5A"/>
    <w:rsid w:val="00F72735"/>
    <w:rsid w:val="00F72933"/>
    <w:rsid w:val="00F72C71"/>
    <w:rsid w:val="00F72C96"/>
    <w:rsid w:val="00F72D34"/>
    <w:rsid w:val="00F72D42"/>
    <w:rsid w:val="00F73509"/>
    <w:rsid w:val="00F73520"/>
    <w:rsid w:val="00F735A5"/>
    <w:rsid w:val="00F7360F"/>
    <w:rsid w:val="00F73A36"/>
    <w:rsid w:val="00F73B99"/>
    <w:rsid w:val="00F742EF"/>
    <w:rsid w:val="00F746F4"/>
    <w:rsid w:val="00F7487B"/>
    <w:rsid w:val="00F7490A"/>
    <w:rsid w:val="00F7493A"/>
    <w:rsid w:val="00F74A94"/>
    <w:rsid w:val="00F753DC"/>
    <w:rsid w:val="00F755BC"/>
    <w:rsid w:val="00F75695"/>
    <w:rsid w:val="00F756C1"/>
    <w:rsid w:val="00F7583A"/>
    <w:rsid w:val="00F75B9C"/>
    <w:rsid w:val="00F75CB0"/>
    <w:rsid w:val="00F75CD1"/>
    <w:rsid w:val="00F75DB6"/>
    <w:rsid w:val="00F763EE"/>
    <w:rsid w:val="00F766A9"/>
    <w:rsid w:val="00F76BAE"/>
    <w:rsid w:val="00F76DB2"/>
    <w:rsid w:val="00F774FE"/>
    <w:rsid w:val="00F7752F"/>
    <w:rsid w:val="00F7763A"/>
    <w:rsid w:val="00F77C0D"/>
    <w:rsid w:val="00F77D5D"/>
    <w:rsid w:val="00F77DD5"/>
    <w:rsid w:val="00F80170"/>
    <w:rsid w:val="00F8024B"/>
    <w:rsid w:val="00F802E2"/>
    <w:rsid w:val="00F8045D"/>
    <w:rsid w:val="00F804BA"/>
    <w:rsid w:val="00F804F1"/>
    <w:rsid w:val="00F80A0E"/>
    <w:rsid w:val="00F80AF3"/>
    <w:rsid w:val="00F81225"/>
    <w:rsid w:val="00F8145B"/>
    <w:rsid w:val="00F814B7"/>
    <w:rsid w:val="00F814E0"/>
    <w:rsid w:val="00F815AD"/>
    <w:rsid w:val="00F819C8"/>
    <w:rsid w:val="00F81C69"/>
    <w:rsid w:val="00F8220D"/>
    <w:rsid w:val="00F822D1"/>
    <w:rsid w:val="00F82359"/>
    <w:rsid w:val="00F823D3"/>
    <w:rsid w:val="00F826D5"/>
    <w:rsid w:val="00F8282A"/>
    <w:rsid w:val="00F82846"/>
    <w:rsid w:val="00F82A3D"/>
    <w:rsid w:val="00F830BE"/>
    <w:rsid w:val="00F83278"/>
    <w:rsid w:val="00F83361"/>
    <w:rsid w:val="00F833FA"/>
    <w:rsid w:val="00F8342B"/>
    <w:rsid w:val="00F83ADA"/>
    <w:rsid w:val="00F83C71"/>
    <w:rsid w:val="00F83EB4"/>
    <w:rsid w:val="00F8424B"/>
    <w:rsid w:val="00F8471D"/>
    <w:rsid w:val="00F847DD"/>
    <w:rsid w:val="00F84885"/>
    <w:rsid w:val="00F84937"/>
    <w:rsid w:val="00F84997"/>
    <w:rsid w:val="00F849B9"/>
    <w:rsid w:val="00F849EC"/>
    <w:rsid w:val="00F84A36"/>
    <w:rsid w:val="00F84C80"/>
    <w:rsid w:val="00F84CEF"/>
    <w:rsid w:val="00F84F4A"/>
    <w:rsid w:val="00F853AE"/>
    <w:rsid w:val="00F85A0C"/>
    <w:rsid w:val="00F85AA2"/>
    <w:rsid w:val="00F85B70"/>
    <w:rsid w:val="00F85B8D"/>
    <w:rsid w:val="00F85C2F"/>
    <w:rsid w:val="00F85CEA"/>
    <w:rsid w:val="00F85CF1"/>
    <w:rsid w:val="00F85E16"/>
    <w:rsid w:val="00F85FEC"/>
    <w:rsid w:val="00F86186"/>
    <w:rsid w:val="00F8628F"/>
    <w:rsid w:val="00F863B7"/>
    <w:rsid w:val="00F866DB"/>
    <w:rsid w:val="00F86EE4"/>
    <w:rsid w:val="00F872C2"/>
    <w:rsid w:val="00F874A8"/>
    <w:rsid w:val="00F87561"/>
    <w:rsid w:val="00F876C2"/>
    <w:rsid w:val="00F87769"/>
    <w:rsid w:val="00F878AE"/>
    <w:rsid w:val="00F8792E"/>
    <w:rsid w:val="00F90322"/>
    <w:rsid w:val="00F90520"/>
    <w:rsid w:val="00F9057B"/>
    <w:rsid w:val="00F90A66"/>
    <w:rsid w:val="00F90A9D"/>
    <w:rsid w:val="00F91055"/>
    <w:rsid w:val="00F9147A"/>
    <w:rsid w:val="00F91527"/>
    <w:rsid w:val="00F9187C"/>
    <w:rsid w:val="00F9191E"/>
    <w:rsid w:val="00F91A8D"/>
    <w:rsid w:val="00F91C27"/>
    <w:rsid w:val="00F91D41"/>
    <w:rsid w:val="00F91DA2"/>
    <w:rsid w:val="00F92092"/>
    <w:rsid w:val="00F9272A"/>
    <w:rsid w:val="00F92939"/>
    <w:rsid w:val="00F92A72"/>
    <w:rsid w:val="00F92EBB"/>
    <w:rsid w:val="00F92ED8"/>
    <w:rsid w:val="00F930E9"/>
    <w:rsid w:val="00F932E7"/>
    <w:rsid w:val="00F9331C"/>
    <w:rsid w:val="00F93BF8"/>
    <w:rsid w:val="00F93EA0"/>
    <w:rsid w:val="00F93F50"/>
    <w:rsid w:val="00F94197"/>
    <w:rsid w:val="00F94443"/>
    <w:rsid w:val="00F947B4"/>
    <w:rsid w:val="00F94B2D"/>
    <w:rsid w:val="00F94F66"/>
    <w:rsid w:val="00F95116"/>
    <w:rsid w:val="00F95637"/>
    <w:rsid w:val="00F95680"/>
    <w:rsid w:val="00F957DE"/>
    <w:rsid w:val="00F9592D"/>
    <w:rsid w:val="00F9598F"/>
    <w:rsid w:val="00F96398"/>
    <w:rsid w:val="00F96554"/>
    <w:rsid w:val="00F968A1"/>
    <w:rsid w:val="00F96A72"/>
    <w:rsid w:val="00F96B40"/>
    <w:rsid w:val="00F96BC0"/>
    <w:rsid w:val="00F96E32"/>
    <w:rsid w:val="00F96F42"/>
    <w:rsid w:val="00F971B9"/>
    <w:rsid w:val="00F9760C"/>
    <w:rsid w:val="00F97686"/>
    <w:rsid w:val="00F97DD8"/>
    <w:rsid w:val="00FA006E"/>
    <w:rsid w:val="00FA023C"/>
    <w:rsid w:val="00FA0420"/>
    <w:rsid w:val="00FA0547"/>
    <w:rsid w:val="00FA066F"/>
    <w:rsid w:val="00FA06F8"/>
    <w:rsid w:val="00FA08AE"/>
    <w:rsid w:val="00FA0A32"/>
    <w:rsid w:val="00FA0ABC"/>
    <w:rsid w:val="00FA0BA2"/>
    <w:rsid w:val="00FA0D34"/>
    <w:rsid w:val="00FA0E69"/>
    <w:rsid w:val="00FA0EBD"/>
    <w:rsid w:val="00FA13D3"/>
    <w:rsid w:val="00FA13F3"/>
    <w:rsid w:val="00FA146C"/>
    <w:rsid w:val="00FA1552"/>
    <w:rsid w:val="00FA19DA"/>
    <w:rsid w:val="00FA1AC9"/>
    <w:rsid w:val="00FA1E1E"/>
    <w:rsid w:val="00FA2046"/>
    <w:rsid w:val="00FA210F"/>
    <w:rsid w:val="00FA226A"/>
    <w:rsid w:val="00FA2326"/>
    <w:rsid w:val="00FA2377"/>
    <w:rsid w:val="00FA25A3"/>
    <w:rsid w:val="00FA2607"/>
    <w:rsid w:val="00FA2805"/>
    <w:rsid w:val="00FA2B1D"/>
    <w:rsid w:val="00FA2F16"/>
    <w:rsid w:val="00FA2FDF"/>
    <w:rsid w:val="00FA35C3"/>
    <w:rsid w:val="00FA387B"/>
    <w:rsid w:val="00FA416A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505"/>
    <w:rsid w:val="00FA6DA9"/>
    <w:rsid w:val="00FA7105"/>
    <w:rsid w:val="00FA7157"/>
    <w:rsid w:val="00FA72CA"/>
    <w:rsid w:val="00FA76B4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4BA"/>
    <w:rsid w:val="00FB0512"/>
    <w:rsid w:val="00FB05DB"/>
    <w:rsid w:val="00FB06F6"/>
    <w:rsid w:val="00FB0AE2"/>
    <w:rsid w:val="00FB0F64"/>
    <w:rsid w:val="00FB1042"/>
    <w:rsid w:val="00FB1699"/>
    <w:rsid w:val="00FB1820"/>
    <w:rsid w:val="00FB1860"/>
    <w:rsid w:val="00FB1D3A"/>
    <w:rsid w:val="00FB1DC5"/>
    <w:rsid w:val="00FB1FC8"/>
    <w:rsid w:val="00FB2594"/>
    <w:rsid w:val="00FB25D2"/>
    <w:rsid w:val="00FB26DC"/>
    <w:rsid w:val="00FB2944"/>
    <w:rsid w:val="00FB2A04"/>
    <w:rsid w:val="00FB2C07"/>
    <w:rsid w:val="00FB2C18"/>
    <w:rsid w:val="00FB2C47"/>
    <w:rsid w:val="00FB2EAE"/>
    <w:rsid w:val="00FB3115"/>
    <w:rsid w:val="00FB3238"/>
    <w:rsid w:val="00FB3356"/>
    <w:rsid w:val="00FB346D"/>
    <w:rsid w:val="00FB34A1"/>
    <w:rsid w:val="00FB3530"/>
    <w:rsid w:val="00FB36D9"/>
    <w:rsid w:val="00FB3AE3"/>
    <w:rsid w:val="00FB3B7F"/>
    <w:rsid w:val="00FB3D33"/>
    <w:rsid w:val="00FB416A"/>
    <w:rsid w:val="00FB42B7"/>
    <w:rsid w:val="00FB4651"/>
    <w:rsid w:val="00FB5020"/>
    <w:rsid w:val="00FB5252"/>
    <w:rsid w:val="00FB54C2"/>
    <w:rsid w:val="00FB57AC"/>
    <w:rsid w:val="00FB59A8"/>
    <w:rsid w:val="00FB5A28"/>
    <w:rsid w:val="00FB5D89"/>
    <w:rsid w:val="00FB5F60"/>
    <w:rsid w:val="00FB5F83"/>
    <w:rsid w:val="00FB699B"/>
    <w:rsid w:val="00FB6A87"/>
    <w:rsid w:val="00FB6A9F"/>
    <w:rsid w:val="00FB6F33"/>
    <w:rsid w:val="00FB7013"/>
    <w:rsid w:val="00FB746C"/>
    <w:rsid w:val="00FB765A"/>
    <w:rsid w:val="00FB785E"/>
    <w:rsid w:val="00FB788D"/>
    <w:rsid w:val="00FB7ACA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9CB"/>
    <w:rsid w:val="00FC1B89"/>
    <w:rsid w:val="00FC1C44"/>
    <w:rsid w:val="00FC1CDC"/>
    <w:rsid w:val="00FC256D"/>
    <w:rsid w:val="00FC2874"/>
    <w:rsid w:val="00FC2B76"/>
    <w:rsid w:val="00FC2F0C"/>
    <w:rsid w:val="00FC3083"/>
    <w:rsid w:val="00FC314A"/>
    <w:rsid w:val="00FC3227"/>
    <w:rsid w:val="00FC34BD"/>
    <w:rsid w:val="00FC3778"/>
    <w:rsid w:val="00FC3BBB"/>
    <w:rsid w:val="00FC3CA0"/>
    <w:rsid w:val="00FC4169"/>
    <w:rsid w:val="00FC449E"/>
    <w:rsid w:val="00FC454D"/>
    <w:rsid w:val="00FC4946"/>
    <w:rsid w:val="00FC4A4C"/>
    <w:rsid w:val="00FC4A98"/>
    <w:rsid w:val="00FC4BD7"/>
    <w:rsid w:val="00FC5012"/>
    <w:rsid w:val="00FC5182"/>
    <w:rsid w:val="00FC52C6"/>
    <w:rsid w:val="00FC598E"/>
    <w:rsid w:val="00FC5A83"/>
    <w:rsid w:val="00FC5C9E"/>
    <w:rsid w:val="00FC5E46"/>
    <w:rsid w:val="00FC626E"/>
    <w:rsid w:val="00FC62F9"/>
    <w:rsid w:val="00FC6661"/>
    <w:rsid w:val="00FC66FD"/>
    <w:rsid w:val="00FC6DD9"/>
    <w:rsid w:val="00FC6DF0"/>
    <w:rsid w:val="00FC731F"/>
    <w:rsid w:val="00FC74E0"/>
    <w:rsid w:val="00FC771A"/>
    <w:rsid w:val="00FC7A05"/>
    <w:rsid w:val="00FC7A9E"/>
    <w:rsid w:val="00FC7BEC"/>
    <w:rsid w:val="00FD002C"/>
    <w:rsid w:val="00FD02C9"/>
    <w:rsid w:val="00FD0300"/>
    <w:rsid w:val="00FD086A"/>
    <w:rsid w:val="00FD08D2"/>
    <w:rsid w:val="00FD08EF"/>
    <w:rsid w:val="00FD0D13"/>
    <w:rsid w:val="00FD0DDD"/>
    <w:rsid w:val="00FD11DF"/>
    <w:rsid w:val="00FD128F"/>
    <w:rsid w:val="00FD1312"/>
    <w:rsid w:val="00FD131D"/>
    <w:rsid w:val="00FD1BAD"/>
    <w:rsid w:val="00FD1EE6"/>
    <w:rsid w:val="00FD1F3A"/>
    <w:rsid w:val="00FD2001"/>
    <w:rsid w:val="00FD2344"/>
    <w:rsid w:val="00FD267C"/>
    <w:rsid w:val="00FD2C6A"/>
    <w:rsid w:val="00FD2CD0"/>
    <w:rsid w:val="00FD2D13"/>
    <w:rsid w:val="00FD2F35"/>
    <w:rsid w:val="00FD2FBD"/>
    <w:rsid w:val="00FD335B"/>
    <w:rsid w:val="00FD3AAE"/>
    <w:rsid w:val="00FD42DD"/>
    <w:rsid w:val="00FD4A56"/>
    <w:rsid w:val="00FD4C1F"/>
    <w:rsid w:val="00FD500C"/>
    <w:rsid w:val="00FD5071"/>
    <w:rsid w:val="00FD508C"/>
    <w:rsid w:val="00FD52D2"/>
    <w:rsid w:val="00FD53B3"/>
    <w:rsid w:val="00FD562C"/>
    <w:rsid w:val="00FD5B8C"/>
    <w:rsid w:val="00FD5DD2"/>
    <w:rsid w:val="00FD6102"/>
    <w:rsid w:val="00FD62EE"/>
    <w:rsid w:val="00FD62F3"/>
    <w:rsid w:val="00FD6463"/>
    <w:rsid w:val="00FD7229"/>
    <w:rsid w:val="00FD7248"/>
    <w:rsid w:val="00FD74EB"/>
    <w:rsid w:val="00FD78E6"/>
    <w:rsid w:val="00FD7C61"/>
    <w:rsid w:val="00FD7EE3"/>
    <w:rsid w:val="00FE001E"/>
    <w:rsid w:val="00FE051F"/>
    <w:rsid w:val="00FE0EB5"/>
    <w:rsid w:val="00FE10DB"/>
    <w:rsid w:val="00FE1240"/>
    <w:rsid w:val="00FE1801"/>
    <w:rsid w:val="00FE18E1"/>
    <w:rsid w:val="00FE19FF"/>
    <w:rsid w:val="00FE1CD3"/>
    <w:rsid w:val="00FE1D12"/>
    <w:rsid w:val="00FE20DF"/>
    <w:rsid w:val="00FE2334"/>
    <w:rsid w:val="00FE282D"/>
    <w:rsid w:val="00FE28EF"/>
    <w:rsid w:val="00FE2B94"/>
    <w:rsid w:val="00FE2CCA"/>
    <w:rsid w:val="00FE2FDE"/>
    <w:rsid w:val="00FE311D"/>
    <w:rsid w:val="00FE34C3"/>
    <w:rsid w:val="00FE3512"/>
    <w:rsid w:val="00FE361E"/>
    <w:rsid w:val="00FE3620"/>
    <w:rsid w:val="00FE3958"/>
    <w:rsid w:val="00FE3AAC"/>
    <w:rsid w:val="00FE3BCF"/>
    <w:rsid w:val="00FE3C00"/>
    <w:rsid w:val="00FE3CF6"/>
    <w:rsid w:val="00FE4A89"/>
    <w:rsid w:val="00FE4EF9"/>
    <w:rsid w:val="00FE4F74"/>
    <w:rsid w:val="00FE5100"/>
    <w:rsid w:val="00FE52EA"/>
    <w:rsid w:val="00FE6407"/>
    <w:rsid w:val="00FE68A9"/>
    <w:rsid w:val="00FE6AF3"/>
    <w:rsid w:val="00FE7009"/>
    <w:rsid w:val="00FE7219"/>
    <w:rsid w:val="00FE740E"/>
    <w:rsid w:val="00FE7B3F"/>
    <w:rsid w:val="00FE7BBC"/>
    <w:rsid w:val="00FE7C71"/>
    <w:rsid w:val="00FE7CAF"/>
    <w:rsid w:val="00FE7D57"/>
    <w:rsid w:val="00FF01E6"/>
    <w:rsid w:val="00FF0257"/>
    <w:rsid w:val="00FF06B3"/>
    <w:rsid w:val="00FF07AF"/>
    <w:rsid w:val="00FF09E9"/>
    <w:rsid w:val="00FF0BAC"/>
    <w:rsid w:val="00FF0DD9"/>
    <w:rsid w:val="00FF0EEC"/>
    <w:rsid w:val="00FF135D"/>
    <w:rsid w:val="00FF14B2"/>
    <w:rsid w:val="00FF1A6E"/>
    <w:rsid w:val="00FF1BEA"/>
    <w:rsid w:val="00FF1CBF"/>
    <w:rsid w:val="00FF1E82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3E80"/>
    <w:rsid w:val="00FF4010"/>
    <w:rsid w:val="00FF40CC"/>
    <w:rsid w:val="00FF4265"/>
    <w:rsid w:val="00FF43DD"/>
    <w:rsid w:val="00FF445B"/>
    <w:rsid w:val="00FF4972"/>
    <w:rsid w:val="00FF4B41"/>
    <w:rsid w:val="00FF4B7A"/>
    <w:rsid w:val="00FF4D6A"/>
    <w:rsid w:val="00FF53AD"/>
    <w:rsid w:val="00FF54F3"/>
    <w:rsid w:val="00FF599F"/>
    <w:rsid w:val="00FF5B57"/>
    <w:rsid w:val="00FF5CEB"/>
    <w:rsid w:val="00FF5E72"/>
    <w:rsid w:val="00FF6411"/>
    <w:rsid w:val="00FF6529"/>
    <w:rsid w:val="00FF6560"/>
    <w:rsid w:val="00FF658B"/>
    <w:rsid w:val="00FF6BAD"/>
    <w:rsid w:val="00FF6BD9"/>
    <w:rsid w:val="00FF6CA7"/>
    <w:rsid w:val="00FF6D94"/>
    <w:rsid w:val="00FF726C"/>
    <w:rsid w:val="00FF73B2"/>
    <w:rsid w:val="00FF73D4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74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styleId="PlaceholderText">
    <w:name w:val="Placeholder Text"/>
    <w:basedOn w:val="DefaultParagraphFont"/>
    <w:uiPriority w:val="99"/>
    <w:semiHidden/>
    <w:rsid w:val="00692082"/>
    <w:rPr>
      <w:color w:val="808080"/>
    </w:rPr>
  </w:style>
  <w:style w:type="paragraph" w:customStyle="1" w:styleId="paragraph">
    <w:name w:val="paragraph"/>
    <w:basedOn w:val="Normal"/>
    <w:rsid w:val="00EA0C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EA0CC6"/>
  </w:style>
  <w:style w:type="character" w:customStyle="1" w:styleId="eop">
    <w:name w:val="eop"/>
    <w:basedOn w:val="DefaultParagraphFont"/>
    <w:rsid w:val="00EA0CC6"/>
  </w:style>
  <w:style w:type="character" w:customStyle="1" w:styleId="scxw127228917">
    <w:name w:val="scxw127228917"/>
    <w:basedOn w:val="DefaultParagraphFont"/>
    <w:rsid w:val="00EA0CC6"/>
  </w:style>
  <w:style w:type="character" w:customStyle="1" w:styleId="blockChar">
    <w:name w:val="block Char"/>
    <w:aliases w:val="b Char"/>
    <w:link w:val="block"/>
    <w:locked/>
    <w:rsid w:val="00222200"/>
    <w:rPr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6551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B162EE"/>
  </w:style>
  <w:style w:type="character" w:customStyle="1" w:styleId="Heading1Char1">
    <w:name w:val="Heading 1 Char1"/>
    <w:basedOn w:val="DefaultParagraphFont"/>
    <w:rsid w:val="00B162E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B162E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162E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162E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162E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162E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162E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162E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162E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aliases w:val=" Char Char1"/>
    <w:basedOn w:val="DefaultParagraphFont"/>
    <w:rsid w:val="00B162E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162E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162E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162E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162E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B162E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162EE"/>
    <w:rPr>
      <w:rFonts w:ascii="Times New Roman" w:eastAsia="Times New Roman" w:hAnsi="Times New Roman" w:cs="Eucros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B162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basedOn w:val="DefaultParagraphFont"/>
    <w:rsid w:val="00B162E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162E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162E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162E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162EE"/>
  </w:style>
  <w:style w:type="character" w:customStyle="1" w:styleId="st1">
    <w:name w:val="st1"/>
    <w:basedOn w:val="DefaultParagraphFont"/>
    <w:rsid w:val="00B162EE"/>
  </w:style>
  <w:style w:type="character" w:customStyle="1" w:styleId="alt-edited1">
    <w:name w:val="alt-edited1"/>
    <w:basedOn w:val="DefaultParagraphFont"/>
    <w:rsid w:val="00B162EE"/>
    <w:rPr>
      <w:color w:val="4D90F0"/>
    </w:rPr>
  </w:style>
  <w:style w:type="table" w:customStyle="1" w:styleId="TableGridLight1">
    <w:name w:val="Table Grid Light1"/>
    <w:basedOn w:val="TableNormal"/>
    <w:uiPriority w:val="40"/>
    <w:rsid w:val="00B162EE"/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3Deffects21">
    <w:name w:val="Table 3D effects 21"/>
    <w:basedOn w:val="TableNormal"/>
    <w:next w:val="Table3Deffects2"/>
    <w:rsid w:val="00B162EE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B162EE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B162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162EE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B162EE"/>
    <w:rPr>
      <w:rFonts w:ascii="Arial" w:hAnsi="Arial" w:cs="Angsana New"/>
      <w:sz w:val="18"/>
      <w:szCs w:val="22"/>
    </w:rPr>
  </w:style>
  <w:style w:type="table" w:customStyle="1" w:styleId="TableGrid11">
    <w:name w:val="Table Grid11"/>
    <w:basedOn w:val="TableNormal"/>
    <w:next w:val="TableGrid"/>
    <w:uiPriority w:val="39"/>
    <w:rsid w:val="00B162EE"/>
    <w:pPr>
      <w:spacing w:line="260" w:lineRule="atLeast"/>
    </w:pPr>
    <w:rPr>
      <w:sz w:val="20"/>
      <w:szCs w:val="20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B162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B162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1D0AA5"/>
    <w:pPr>
      <w:spacing w:line="260" w:lineRule="atLeast"/>
    </w:pPr>
    <w:rPr>
      <w:rFonts w:ascii="CG Times (W1)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9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8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2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7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4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1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5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5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48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2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03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4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37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0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23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27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2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00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35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7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3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9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3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81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8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34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26" Type="http://schemas.openxmlformats.org/officeDocument/2006/relationships/footer" Target="footer8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5" Type="http://schemas.openxmlformats.org/officeDocument/2006/relationships/header" Target="header11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oter" Target="footer5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0.xml"/><Relationship Id="rId28" Type="http://schemas.openxmlformats.org/officeDocument/2006/relationships/footer" Target="footer9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6.xml"/><Relationship Id="rId27" Type="http://schemas.openxmlformats.org/officeDocument/2006/relationships/header" Target="header12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6E98B-1F64-4C31-B3FA-344CECD80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</TotalTime>
  <Pages>39</Pages>
  <Words>8772</Words>
  <Characters>50002</Characters>
  <Application>Microsoft Office Word</Application>
  <DocSecurity>0</DocSecurity>
  <Lines>416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58657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Pavarat, Sukhatunga</cp:lastModifiedBy>
  <cp:revision>4</cp:revision>
  <cp:lastPrinted>2021-11-10T13:39:00Z</cp:lastPrinted>
  <dcterms:created xsi:type="dcterms:W3CDTF">2021-11-10T14:23:00Z</dcterms:created>
  <dcterms:modified xsi:type="dcterms:W3CDTF">2021-11-10T14:48:00Z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