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DE47" w14:textId="77777777" w:rsidR="00DE1C23" w:rsidRPr="00CE458C" w:rsidRDefault="00DE1C23" w:rsidP="00D1701D">
      <w:pPr>
        <w:pStyle w:val="ReportHeading1"/>
        <w:framePr w:w="0" w:hRule="auto" w:hSpace="0" w:wrap="auto" w:vAnchor="margin" w:hAnchor="text" w:xAlign="left" w:yAlign="inline"/>
        <w:tabs>
          <w:tab w:val="left" w:pos="918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21B73DF" w14:textId="6842B643" w:rsidR="00AC0010" w:rsidRPr="00CE458C" w:rsidRDefault="00AC0010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3F0133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3F013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3F0133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3F0133">
        <w:rPr>
          <w:rFonts w:ascii="Angsana New" w:hAnsi="Angsana New" w:cs="Angsana New"/>
          <w:sz w:val="52"/>
          <w:szCs w:val="52"/>
        </w:rPr>
        <w:t>(</w:t>
      </w:r>
      <w:r w:rsidRPr="003F0133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3F0133">
        <w:rPr>
          <w:rFonts w:ascii="Angsana New" w:hAnsi="Angsana New" w:cs="Angsana New"/>
          <w:sz w:val="52"/>
          <w:szCs w:val="52"/>
        </w:rPr>
        <w:t xml:space="preserve">) </w:t>
      </w:r>
      <w:r w:rsidRPr="003F013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3F013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BE60151" w14:textId="77777777" w:rsidR="00D6223B" w:rsidRPr="003F0133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F013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F01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1CD5B65" w14:textId="679A9C1D" w:rsidR="00D6223B" w:rsidRPr="003F0133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F01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CC16C5" w:rsidRPr="003F01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3F01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3F01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C16C5" w:rsidRPr="003F013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C16C5" w:rsidRPr="003F0133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3F01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3F0133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E37D26F" w14:textId="77777777" w:rsidR="00D6223B" w:rsidRPr="003F0133" w:rsidRDefault="00D6223B" w:rsidP="00D622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013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E90D4A0" w14:textId="06645C3F" w:rsidR="00D6223B" w:rsidRPr="003F0133" w:rsidRDefault="00D6223B" w:rsidP="00D6223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01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3F013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3F0133" w:rsidSect="00731002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77777777" w:rsidR="00DE1C23" w:rsidRPr="003F0133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3F0133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F01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F013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3F0133">
        <w:rPr>
          <w:rFonts w:ascii="Angsana New" w:hAnsi="Angsana New"/>
          <w:b/>
          <w:bCs/>
          <w:sz w:val="30"/>
          <w:szCs w:val="30"/>
        </w:rPr>
        <w:t xml:space="preserve"> </w:t>
      </w:r>
      <w:r w:rsidRPr="003F0133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F562B0B" w14:textId="2B70C66C" w:rsidR="00D6223B" w:rsidRPr="003F0133" w:rsidRDefault="00D6223B" w:rsidP="00D6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2564</w:t>
      </w:r>
      <w:r w:rsidRPr="003F0133">
        <w:rPr>
          <w:rFonts w:ascii="Angsana New" w:hAnsi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3F0133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42CD2" w:rsidRPr="003F0133">
        <w:rPr>
          <w:rFonts w:ascii="Angsana New" w:hAnsi="Angsana New"/>
          <w:sz w:val="30"/>
          <w:szCs w:val="30"/>
          <w:cs/>
        </w:rPr>
        <w:br/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2564 </w:t>
      </w:r>
      <w:r w:rsidRPr="003F013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F0133">
        <w:rPr>
          <w:rFonts w:ascii="Angsana New" w:hAnsi="Angsana New" w:hint="cs"/>
          <w:sz w:val="30"/>
          <w:szCs w:val="30"/>
          <w:cs/>
        </w:rPr>
        <w:t>สำหรับงวด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2564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3F0133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ตามลำดับ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F0133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F0133">
        <w:rPr>
          <w:rFonts w:ascii="Angsana New" w:hAnsi="Angsana New"/>
          <w:sz w:val="30"/>
          <w:szCs w:val="30"/>
        </w:rPr>
        <w:t>34</w:t>
      </w:r>
      <w:r w:rsidRPr="003F0133">
        <w:rPr>
          <w:rFonts w:ascii="Angsana New" w:hAnsi="Angsana New"/>
          <w:sz w:val="30"/>
          <w:szCs w:val="30"/>
          <w:cs/>
        </w:rPr>
        <w:t xml:space="preserve"> เรื่อง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3F0133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3F0133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  <w:r w:rsidRPr="003F0133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EE0C5DF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FEF956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F0133">
        <w:rPr>
          <w:rFonts w:ascii="Angsana New" w:hAnsi="Angsana New"/>
          <w:sz w:val="30"/>
          <w:szCs w:val="30"/>
        </w:rPr>
        <w:t>2410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“</w:t>
      </w:r>
      <w:r w:rsidRPr="003F013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3F0133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3F0133">
        <w:rPr>
          <w:rFonts w:ascii="Angsana New" w:hAnsi="Angsana New"/>
          <w:sz w:val="30"/>
          <w:szCs w:val="30"/>
        </w:rPr>
        <w:t xml:space="preserve">” </w:t>
      </w:r>
      <w:r w:rsidRPr="003F013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3F0133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     </w:t>
      </w:r>
      <w:r w:rsidRPr="003F0133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1C65B4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F0133">
        <w:rPr>
          <w:rFonts w:ascii="Angsana New" w:hAnsi="Angsana New"/>
          <w:spacing w:val="-6"/>
          <w:sz w:val="30"/>
          <w:szCs w:val="30"/>
        </w:rPr>
        <w:t>34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66CF737" w14:textId="77777777" w:rsidR="003243AB" w:rsidRPr="003F0133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3243AB" w:rsidRPr="003F0133" w:rsidSect="00731002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D54B43F" w14:textId="77777777" w:rsidR="003243AB" w:rsidRPr="003F0133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3F0133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BC6EF14" w14:textId="77777777" w:rsidR="00B51D8C" w:rsidRPr="003F0133" w:rsidRDefault="00F24EAF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C9373B8" w14:textId="77777777" w:rsidR="00B51D8C" w:rsidRPr="003F0133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719F3A7" w14:textId="1CC7A142" w:rsidR="00B51D8C" w:rsidRPr="003F0133" w:rsidRDefault="00B51D8C" w:rsidP="00B51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="000858D5" w:rsidRPr="003F0133">
        <w:rPr>
          <w:rFonts w:ascii="Angsana New" w:hAnsi="Angsana New"/>
          <w:sz w:val="30"/>
          <w:szCs w:val="30"/>
        </w:rPr>
        <w:t>2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ซึ่งได้อธิบายถึงผลกระทบต่อบริษัทและบริษัทย่อยจากกา</w:t>
      </w:r>
      <w:r w:rsidR="004F471B" w:rsidRPr="003F0133">
        <w:rPr>
          <w:rFonts w:ascii="Angsana New" w:hAnsi="Angsana New" w:hint="cs"/>
          <w:sz w:val="30"/>
          <w:szCs w:val="30"/>
          <w:cs/>
        </w:rPr>
        <w:t>ร</w:t>
      </w:r>
      <w:r w:rsidRPr="003F0133">
        <w:rPr>
          <w:rFonts w:ascii="Angsana New" w:hAnsi="Angsana New"/>
          <w:sz w:val="30"/>
          <w:szCs w:val="30"/>
          <w:cs/>
        </w:rPr>
        <w:t>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</w:t>
      </w:r>
      <w:r w:rsidRPr="003F0133">
        <w:rPr>
          <w:rFonts w:ascii="Angsana New" w:hAnsi="Angsana New" w:hint="cs"/>
          <w:sz w:val="30"/>
          <w:szCs w:val="30"/>
          <w:cs/>
        </w:rPr>
        <w:t xml:space="preserve">มาถือปฏิบัติตั้งแต่วันที่ </w:t>
      </w:r>
      <w:r w:rsidRPr="003F0133">
        <w:rPr>
          <w:rFonts w:ascii="Angsana New" w:hAnsi="Angsana New"/>
          <w:sz w:val="30"/>
          <w:szCs w:val="30"/>
        </w:rPr>
        <w:t xml:space="preserve">1 </w:t>
      </w:r>
      <w:r w:rsidRPr="003F01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F0133">
        <w:rPr>
          <w:rFonts w:ascii="Angsana New" w:hAnsi="Angsana New"/>
          <w:sz w:val="30"/>
          <w:szCs w:val="30"/>
        </w:rPr>
        <w:t>2564</w:t>
      </w:r>
      <w:r w:rsidRPr="003F0133">
        <w:rPr>
          <w:rFonts w:ascii="Angsana New" w:hAnsi="Angsana New" w:hint="cs"/>
          <w:sz w:val="30"/>
          <w:szCs w:val="30"/>
          <w:cs/>
        </w:rPr>
        <w:t xml:space="preserve"> งบแสดงฐานะการเงินรวมและงบแสดงฐานะการเงินเฉพาะกิจการ</w:t>
      </w:r>
      <w:r w:rsidRPr="003F0133">
        <w:rPr>
          <w:rFonts w:ascii="Angsana New" w:hAnsi="Angsana New"/>
          <w:sz w:val="30"/>
          <w:szCs w:val="30"/>
        </w:rPr>
        <w:br/>
      </w:r>
      <w:r w:rsidRPr="003F01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F0133">
        <w:rPr>
          <w:rFonts w:ascii="Angsana New" w:hAnsi="Angsana New"/>
          <w:sz w:val="30"/>
          <w:szCs w:val="30"/>
        </w:rPr>
        <w:t xml:space="preserve">31 </w:t>
      </w:r>
      <w:r w:rsidRPr="003F013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F0133">
        <w:rPr>
          <w:rFonts w:ascii="Angsana New" w:hAnsi="Angsana New"/>
          <w:sz w:val="30"/>
          <w:szCs w:val="30"/>
        </w:rPr>
        <w:t>2563</w:t>
      </w:r>
      <w:r w:rsidRPr="003F0133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Pr="003F0133">
        <w:rPr>
          <w:rFonts w:ascii="Angsana New" w:hAnsi="Angsana New"/>
          <w:sz w:val="30"/>
          <w:szCs w:val="30"/>
        </w:rPr>
        <w:t xml:space="preserve">31 </w:t>
      </w:r>
      <w:r w:rsidRPr="003F01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F0133">
        <w:rPr>
          <w:rFonts w:ascii="Angsana New" w:hAnsi="Angsana New"/>
          <w:sz w:val="30"/>
          <w:szCs w:val="30"/>
        </w:rPr>
        <w:t>2563</w:t>
      </w:r>
      <w:r w:rsidRPr="003F0133">
        <w:rPr>
          <w:rFonts w:ascii="Angsana New" w:hAnsi="Angsana New" w:hint="cs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0858D5" w:rsidRPr="003F0133">
        <w:rPr>
          <w:rFonts w:ascii="Angsana New" w:hAnsi="Angsana New"/>
          <w:sz w:val="30"/>
          <w:szCs w:val="30"/>
        </w:rPr>
        <w:t>2</w:t>
      </w:r>
      <w:r w:rsidRPr="003F0133">
        <w:rPr>
          <w:rFonts w:ascii="Angsana New" w:hAnsi="Angsana New" w:hint="cs"/>
          <w:sz w:val="30"/>
          <w:szCs w:val="30"/>
          <w:cs/>
        </w:rPr>
        <w:t xml:space="preserve"> นอกจากนี้ งบกำไรขาดทุนเบ็ดเสร็จรวมและงบกำไรขาดทุนเบ็ดเสร็จเฉพาะกิจการ สำหรับงวด</w:t>
      </w:r>
      <w:r w:rsidR="009E74B1" w:rsidRPr="003F013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6223B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2563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C97B1F" w:rsidRPr="003F0133">
        <w:rPr>
          <w:rFonts w:ascii="Angsana New" w:hAnsi="Angsana New" w:hint="cs"/>
          <w:sz w:val="30"/>
          <w:szCs w:val="30"/>
          <w:cs/>
        </w:rPr>
        <w:t>และ</w:t>
      </w:r>
      <w:r w:rsidR="00B0680D" w:rsidRPr="003F0133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54317" w:rsidRPr="003F013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B0680D" w:rsidRPr="003F0133">
        <w:rPr>
          <w:rFonts w:ascii="Angsana New" w:hAnsi="Angsana New" w:hint="cs"/>
          <w:sz w:val="30"/>
          <w:szCs w:val="30"/>
          <w:cs/>
        </w:rPr>
        <w:t>สำหรับงวด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="00B0680D" w:rsidRPr="003F013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="00B0680D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B0680D" w:rsidRPr="003F0133">
        <w:rPr>
          <w:rFonts w:ascii="Angsana New" w:hAnsi="Angsana New"/>
          <w:sz w:val="30"/>
          <w:szCs w:val="30"/>
        </w:rPr>
        <w:t>2563</w:t>
      </w:r>
      <w:r w:rsidR="00B0680D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="000858D5" w:rsidRPr="003F0133">
        <w:rPr>
          <w:rFonts w:ascii="Angsana New" w:hAnsi="Angsana New"/>
          <w:sz w:val="30"/>
          <w:szCs w:val="30"/>
        </w:rPr>
        <w:t>2</w:t>
      </w:r>
      <w:r w:rsidRPr="003F0133">
        <w:rPr>
          <w:rFonts w:ascii="Angsana New" w:hAnsi="Angsana New" w:hint="cs"/>
          <w:sz w:val="30"/>
          <w:szCs w:val="30"/>
          <w:cs/>
        </w:rPr>
        <w:t xml:space="preserve"> แล้ว </w:t>
      </w:r>
      <w:r w:rsidRPr="003F0133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3F0133">
        <w:rPr>
          <w:rFonts w:ascii="Angsana New" w:eastAsia="Calibri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CCE460" w14:textId="69A53059" w:rsidR="00F24EAF" w:rsidRPr="003F0133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01AAF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E1AF4C" w14:textId="77777777" w:rsidR="00B51D8C" w:rsidRPr="003F0133" w:rsidRDefault="00B51D8C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2C680A" w14:textId="04F7FE41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ab/>
      </w:r>
    </w:p>
    <w:p w14:paraId="48DDEB5F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(</w:t>
      </w:r>
      <w:r w:rsidRPr="003F0133">
        <w:rPr>
          <w:rFonts w:ascii="Angsana New" w:hAnsi="Angsana New" w:hint="cs"/>
          <w:sz w:val="30"/>
          <w:szCs w:val="30"/>
          <w:cs/>
        </w:rPr>
        <w:t>กนกอร ภูริปัญญวานิช</w:t>
      </w:r>
      <w:r w:rsidRPr="003F0133">
        <w:rPr>
          <w:rFonts w:ascii="Angsana New" w:hAnsi="Angsana New"/>
          <w:sz w:val="30"/>
          <w:szCs w:val="30"/>
          <w:cs/>
        </w:rPr>
        <w:t>)</w:t>
      </w:r>
    </w:p>
    <w:p w14:paraId="049B7D39" w14:textId="0EC205EE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5B473B" w:rsidRPr="003F0133">
        <w:rPr>
          <w:rFonts w:ascii="Angsana New" w:hAnsi="Angsana New"/>
          <w:sz w:val="30"/>
          <w:szCs w:val="30"/>
        </w:rPr>
        <w:tab/>
      </w:r>
    </w:p>
    <w:p w14:paraId="5C1FA1C9" w14:textId="77777777" w:rsidR="00F24EAF" w:rsidRPr="003F0133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3F0133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3F0133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448E910F" w14:textId="77777777" w:rsidR="00F24EAF" w:rsidRPr="003F0133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C11152" w14:textId="77777777" w:rsidR="00CE237D" w:rsidRPr="003F0133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932281" w14:textId="6D135B8F" w:rsidR="00F24EAF" w:rsidRPr="003F0133" w:rsidRDefault="008B49A8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3F0133">
        <w:rPr>
          <w:rFonts w:ascii="Angsana New" w:hAnsi="Angsana New"/>
          <w:sz w:val="30"/>
          <w:szCs w:val="30"/>
        </w:rPr>
        <w:t xml:space="preserve">11 </w:t>
      </w:r>
      <w:r w:rsidRPr="003F0133">
        <w:rPr>
          <w:rFonts w:ascii="Angsana New" w:hAnsi="Angsana New" w:hint="cs"/>
          <w:sz w:val="30"/>
          <w:szCs w:val="30"/>
          <w:cs/>
        </w:rPr>
        <w:t>พฤศจิกายน</w:t>
      </w:r>
      <w:r w:rsidR="00F24EAF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F24EAF" w:rsidRPr="003F0133">
        <w:rPr>
          <w:rFonts w:ascii="Angsana New" w:hAnsi="Angsana New"/>
          <w:sz w:val="30"/>
          <w:szCs w:val="30"/>
        </w:rPr>
        <w:t>2564</w:t>
      </w:r>
    </w:p>
    <w:p w14:paraId="3134324C" w14:textId="77777777" w:rsidR="003C54E6" w:rsidRDefault="003C54E6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3C54E6" w:rsidSect="00F931AC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44113" w14:textId="77777777" w:rsidR="00577065" w:rsidRDefault="00577065">
      <w:r>
        <w:separator/>
      </w:r>
    </w:p>
  </w:endnote>
  <w:endnote w:type="continuationSeparator" w:id="0">
    <w:p w14:paraId="627737CD" w14:textId="77777777" w:rsidR="00577065" w:rsidRDefault="0057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02782" w14:textId="77777777" w:rsidR="00577065" w:rsidRDefault="00577065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577065" w:rsidRDefault="00577065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C1A51" w14:textId="77777777" w:rsidR="00577065" w:rsidRPr="00305593" w:rsidRDefault="00577065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577065" w:rsidRPr="002D3586" w:rsidRDefault="00577065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878125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8466E" w14:textId="75AFAA52" w:rsidR="00F931AC" w:rsidRDefault="00F931AC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577065" w:rsidRPr="007916B1" w:rsidRDefault="00577065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577065" w:rsidRPr="002F7024" w:rsidRDefault="00577065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31230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B0EE2F" w14:textId="77777777" w:rsidR="00F931AC" w:rsidRPr="00F931AC" w:rsidRDefault="00F931A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931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931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931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931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931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BFB4E" w14:textId="77777777" w:rsidR="00577065" w:rsidRDefault="00577065">
      <w:r>
        <w:separator/>
      </w:r>
    </w:p>
  </w:footnote>
  <w:footnote w:type="continuationSeparator" w:id="0">
    <w:p w14:paraId="6AA0BF04" w14:textId="77777777" w:rsidR="00577065" w:rsidRDefault="0057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7DCE5" w14:textId="77777777" w:rsidR="00577065" w:rsidRDefault="00577065">
    <w:pPr>
      <w:rPr>
        <w:lang w:val="en-GB"/>
      </w:rPr>
    </w:pPr>
  </w:p>
  <w:p w14:paraId="4301F8FD" w14:textId="77777777" w:rsidR="00577065" w:rsidRDefault="00577065">
    <w:pPr>
      <w:rPr>
        <w:lang w:val="en-GB"/>
      </w:rPr>
    </w:pPr>
  </w:p>
  <w:p w14:paraId="3DB9CA71" w14:textId="77777777" w:rsidR="00577065" w:rsidRDefault="00577065">
    <w:pPr>
      <w:rPr>
        <w:lang w:val="en-GB"/>
      </w:rPr>
    </w:pPr>
  </w:p>
  <w:p w14:paraId="1B98244C" w14:textId="77777777" w:rsidR="00577065" w:rsidRDefault="00577065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31F9B" w14:textId="77777777" w:rsidR="00577065" w:rsidRDefault="00577065">
    <w:pPr>
      <w:pStyle w:val="Header"/>
    </w:pPr>
  </w:p>
  <w:p w14:paraId="61F74374" w14:textId="77777777" w:rsidR="00577065" w:rsidRDefault="005770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67D66" w14:textId="77777777" w:rsidR="00577065" w:rsidRDefault="00577065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6F548DB" w14:textId="0E1CE4F2" w:rsidR="00577065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AF8B281" w14:textId="5B1A0119" w:rsidR="00577065" w:rsidRPr="008D22B2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0036BA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กันยายน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577065" w:rsidRDefault="00577065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15"/>
  </w:num>
  <w:num w:numId="19">
    <w:abstractNumId w:val="1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96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6B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C92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A7E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54B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434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08C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B0"/>
    <w:rsid w:val="000322D6"/>
    <w:rsid w:val="0003231A"/>
    <w:rsid w:val="00032346"/>
    <w:rsid w:val="00032701"/>
    <w:rsid w:val="00032821"/>
    <w:rsid w:val="0003285E"/>
    <w:rsid w:val="00032918"/>
    <w:rsid w:val="00032DD3"/>
    <w:rsid w:val="00032F61"/>
    <w:rsid w:val="0003348A"/>
    <w:rsid w:val="000335A7"/>
    <w:rsid w:val="00033676"/>
    <w:rsid w:val="0003374D"/>
    <w:rsid w:val="00033B18"/>
    <w:rsid w:val="000340EF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1D2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36E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70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0CCA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39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B91"/>
    <w:rsid w:val="00060DFF"/>
    <w:rsid w:val="00060F38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232"/>
    <w:rsid w:val="00072357"/>
    <w:rsid w:val="00072922"/>
    <w:rsid w:val="00072C13"/>
    <w:rsid w:val="00072CDE"/>
    <w:rsid w:val="00073009"/>
    <w:rsid w:val="000730A5"/>
    <w:rsid w:val="000733BC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312"/>
    <w:rsid w:val="00075AE5"/>
    <w:rsid w:val="00075B3B"/>
    <w:rsid w:val="00075C24"/>
    <w:rsid w:val="00075E37"/>
    <w:rsid w:val="000760A8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E2E"/>
    <w:rsid w:val="00084F2E"/>
    <w:rsid w:val="000852F2"/>
    <w:rsid w:val="00085400"/>
    <w:rsid w:val="00085638"/>
    <w:rsid w:val="000858D5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0D2"/>
    <w:rsid w:val="000A019F"/>
    <w:rsid w:val="000A02E4"/>
    <w:rsid w:val="000A05C9"/>
    <w:rsid w:val="000A0840"/>
    <w:rsid w:val="000A08DA"/>
    <w:rsid w:val="000A09C1"/>
    <w:rsid w:val="000A0BA3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85A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C0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521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619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8F0"/>
    <w:rsid w:val="000D1C7D"/>
    <w:rsid w:val="000D21AC"/>
    <w:rsid w:val="000D21D5"/>
    <w:rsid w:val="000D23B0"/>
    <w:rsid w:val="000D24E6"/>
    <w:rsid w:val="000D2782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89B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03F0"/>
    <w:rsid w:val="00101020"/>
    <w:rsid w:val="00101087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852"/>
    <w:rsid w:val="00107C13"/>
    <w:rsid w:val="00107CC7"/>
    <w:rsid w:val="00110282"/>
    <w:rsid w:val="00110414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4FE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8FA"/>
    <w:rsid w:val="0012691E"/>
    <w:rsid w:val="00126A85"/>
    <w:rsid w:val="00126B46"/>
    <w:rsid w:val="00126E57"/>
    <w:rsid w:val="0012737A"/>
    <w:rsid w:val="001275C6"/>
    <w:rsid w:val="001279CB"/>
    <w:rsid w:val="00127BD5"/>
    <w:rsid w:val="00127D96"/>
    <w:rsid w:val="00127F61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BA7"/>
    <w:rsid w:val="00130C1D"/>
    <w:rsid w:val="00130C49"/>
    <w:rsid w:val="00130D2B"/>
    <w:rsid w:val="00130D37"/>
    <w:rsid w:val="00130E4A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12A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53C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472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0EA"/>
    <w:rsid w:val="0014436F"/>
    <w:rsid w:val="00144D5B"/>
    <w:rsid w:val="001451A2"/>
    <w:rsid w:val="0014542C"/>
    <w:rsid w:val="00145601"/>
    <w:rsid w:val="00145737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713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66D5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1B"/>
    <w:rsid w:val="00166276"/>
    <w:rsid w:val="0016645E"/>
    <w:rsid w:val="00166700"/>
    <w:rsid w:val="001668C9"/>
    <w:rsid w:val="00166971"/>
    <w:rsid w:val="001669F9"/>
    <w:rsid w:val="00166F9B"/>
    <w:rsid w:val="001671AB"/>
    <w:rsid w:val="0016747E"/>
    <w:rsid w:val="00167482"/>
    <w:rsid w:val="00167825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2DF3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6B"/>
    <w:rsid w:val="0017535F"/>
    <w:rsid w:val="0017537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599"/>
    <w:rsid w:val="001849FF"/>
    <w:rsid w:val="00184C3F"/>
    <w:rsid w:val="00184D16"/>
    <w:rsid w:val="00185636"/>
    <w:rsid w:val="001856B9"/>
    <w:rsid w:val="00185E75"/>
    <w:rsid w:val="00186B07"/>
    <w:rsid w:val="00186C3B"/>
    <w:rsid w:val="00186C55"/>
    <w:rsid w:val="00186ED0"/>
    <w:rsid w:val="00186F2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C44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419"/>
    <w:rsid w:val="001964E8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338"/>
    <w:rsid w:val="001A049B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8BD"/>
    <w:rsid w:val="001A799B"/>
    <w:rsid w:val="001A7A8A"/>
    <w:rsid w:val="001A7AA4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8BE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2EDC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6F7D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25C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95C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0EBA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5AB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42D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385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AD6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85"/>
    <w:rsid w:val="00224FC6"/>
    <w:rsid w:val="0022506E"/>
    <w:rsid w:val="0022563E"/>
    <w:rsid w:val="00225C74"/>
    <w:rsid w:val="00225D25"/>
    <w:rsid w:val="00225F5E"/>
    <w:rsid w:val="00225FB3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3D7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B66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8EC"/>
    <w:rsid w:val="00236B36"/>
    <w:rsid w:val="00236C4E"/>
    <w:rsid w:val="00236CBD"/>
    <w:rsid w:val="002370FC"/>
    <w:rsid w:val="002371CF"/>
    <w:rsid w:val="002372E1"/>
    <w:rsid w:val="002373A4"/>
    <w:rsid w:val="002376C2"/>
    <w:rsid w:val="002378C6"/>
    <w:rsid w:val="002400E2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1F71"/>
    <w:rsid w:val="0024206F"/>
    <w:rsid w:val="002421F7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ADC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317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5A4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CF6"/>
    <w:rsid w:val="00262F4F"/>
    <w:rsid w:val="00263138"/>
    <w:rsid w:val="00263197"/>
    <w:rsid w:val="002634A4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67DD5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3E"/>
    <w:rsid w:val="002728B2"/>
    <w:rsid w:val="00272AEE"/>
    <w:rsid w:val="00272CAB"/>
    <w:rsid w:val="00272E94"/>
    <w:rsid w:val="00272F18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1F7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30D"/>
    <w:rsid w:val="002817BF"/>
    <w:rsid w:val="002818F9"/>
    <w:rsid w:val="00281DDA"/>
    <w:rsid w:val="00281FC1"/>
    <w:rsid w:val="00282186"/>
    <w:rsid w:val="0028227D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9F7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02E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6FE8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BF4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C3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0C99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16D"/>
    <w:rsid w:val="002D3586"/>
    <w:rsid w:val="002D35BF"/>
    <w:rsid w:val="002D367C"/>
    <w:rsid w:val="002D3D85"/>
    <w:rsid w:val="002D40F0"/>
    <w:rsid w:val="002D4284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2DD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ED8"/>
    <w:rsid w:val="002E1114"/>
    <w:rsid w:val="002E13FE"/>
    <w:rsid w:val="002E1570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4F50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C66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68C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1FC8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499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19F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52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6B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94E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5B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3A1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DBD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5D7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AC2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6FE4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86E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A56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22C"/>
    <w:rsid w:val="003C1782"/>
    <w:rsid w:val="003C1B38"/>
    <w:rsid w:val="003C1EFB"/>
    <w:rsid w:val="003C1F51"/>
    <w:rsid w:val="003C200D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677"/>
    <w:rsid w:val="003E79B6"/>
    <w:rsid w:val="003E7C8A"/>
    <w:rsid w:val="003E7EC4"/>
    <w:rsid w:val="003E7F61"/>
    <w:rsid w:val="003F0133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591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5F4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27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3D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3D77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16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0E9E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5EE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33"/>
    <w:rsid w:val="00446940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040"/>
    <w:rsid w:val="0045214D"/>
    <w:rsid w:val="0045225D"/>
    <w:rsid w:val="004522AF"/>
    <w:rsid w:val="004522B8"/>
    <w:rsid w:val="0045259C"/>
    <w:rsid w:val="00452718"/>
    <w:rsid w:val="004527FA"/>
    <w:rsid w:val="0045299A"/>
    <w:rsid w:val="00452A52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A00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99C"/>
    <w:rsid w:val="00477A43"/>
    <w:rsid w:val="00477B31"/>
    <w:rsid w:val="00477B5D"/>
    <w:rsid w:val="00480143"/>
    <w:rsid w:val="00480462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600"/>
    <w:rsid w:val="00483873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6B4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8B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39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268"/>
    <w:rsid w:val="004A3305"/>
    <w:rsid w:val="004A33E1"/>
    <w:rsid w:val="004A345B"/>
    <w:rsid w:val="004A34A2"/>
    <w:rsid w:val="004A3675"/>
    <w:rsid w:val="004A3AD2"/>
    <w:rsid w:val="004A3B65"/>
    <w:rsid w:val="004A3BF5"/>
    <w:rsid w:val="004A3F56"/>
    <w:rsid w:val="004A5375"/>
    <w:rsid w:val="004A5BFC"/>
    <w:rsid w:val="004A5FE9"/>
    <w:rsid w:val="004A65C7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92A"/>
    <w:rsid w:val="004B0D43"/>
    <w:rsid w:val="004B0DF2"/>
    <w:rsid w:val="004B0E57"/>
    <w:rsid w:val="004B1CC3"/>
    <w:rsid w:val="004B239B"/>
    <w:rsid w:val="004B2B95"/>
    <w:rsid w:val="004B30D4"/>
    <w:rsid w:val="004B364C"/>
    <w:rsid w:val="004B3DD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390"/>
    <w:rsid w:val="004B689B"/>
    <w:rsid w:val="004B6B6A"/>
    <w:rsid w:val="004B6B8C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3FBF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D6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149"/>
    <w:rsid w:val="004D2386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12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C17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6F6"/>
    <w:rsid w:val="004F3B40"/>
    <w:rsid w:val="004F3BDF"/>
    <w:rsid w:val="004F3DED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781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96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4D9"/>
    <w:rsid w:val="005208A6"/>
    <w:rsid w:val="0052090A"/>
    <w:rsid w:val="00520B02"/>
    <w:rsid w:val="00520BFE"/>
    <w:rsid w:val="00520E5F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87C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BAF"/>
    <w:rsid w:val="00525CCC"/>
    <w:rsid w:val="00525D95"/>
    <w:rsid w:val="00525E77"/>
    <w:rsid w:val="0052652C"/>
    <w:rsid w:val="00526596"/>
    <w:rsid w:val="00526642"/>
    <w:rsid w:val="005268C5"/>
    <w:rsid w:val="00526E4C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168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CD2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4EFB"/>
    <w:rsid w:val="00545178"/>
    <w:rsid w:val="0054579A"/>
    <w:rsid w:val="00545BD9"/>
    <w:rsid w:val="00545CB1"/>
    <w:rsid w:val="00545FE6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07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8A9"/>
    <w:rsid w:val="00561C9E"/>
    <w:rsid w:val="00561F94"/>
    <w:rsid w:val="00561FEB"/>
    <w:rsid w:val="0056248B"/>
    <w:rsid w:val="00562601"/>
    <w:rsid w:val="00562912"/>
    <w:rsid w:val="00562B37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F1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65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3FA6"/>
    <w:rsid w:val="005843C1"/>
    <w:rsid w:val="00584979"/>
    <w:rsid w:val="00584EAD"/>
    <w:rsid w:val="00584F45"/>
    <w:rsid w:val="00585254"/>
    <w:rsid w:val="00585281"/>
    <w:rsid w:val="00585516"/>
    <w:rsid w:val="005857AD"/>
    <w:rsid w:val="00585841"/>
    <w:rsid w:val="005858F1"/>
    <w:rsid w:val="00585BB6"/>
    <w:rsid w:val="00585E85"/>
    <w:rsid w:val="005860DB"/>
    <w:rsid w:val="005862A8"/>
    <w:rsid w:val="005862F2"/>
    <w:rsid w:val="005863EE"/>
    <w:rsid w:val="0058673E"/>
    <w:rsid w:val="005867A1"/>
    <w:rsid w:val="00586951"/>
    <w:rsid w:val="00586A29"/>
    <w:rsid w:val="00586B18"/>
    <w:rsid w:val="00586F50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B0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32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73B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7E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34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C7BA2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090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E70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ABA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BD"/>
    <w:rsid w:val="005F151E"/>
    <w:rsid w:val="005F1593"/>
    <w:rsid w:val="005F15A6"/>
    <w:rsid w:val="005F164B"/>
    <w:rsid w:val="005F1AC8"/>
    <w:rsid w:val="005F1B2C"/>
    <w:rsid w:val="005F1DA3"/>
    <w:rsid w:val="005F1EFD"/>
    <w:rsid w:val="005F211A"/>
    <w:rsid w:val="005F25E4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093"/>
    <w:rsid w:val="005F632D"/>
    <w:rsid w:val="005F6680"/>
    <w:rsid w:val="005F66DF"/>
    <w:rsid w:val="005F6854"/>
    <w:rsid w:val="005F6C02"/>
    <w:rsid w:val="005F6E8C"/>
    <w:rsid w:val="005F73F8"/>
    <w:rsid w:val="005F7505"/>
    <w:rsid w:val="005F750A"/>
    <w:rsid w:val="005F76B5"/>
    <w:rsid w:val="005F775F"/>
    <w:rsid w:val="005F77E9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C7C"/>
    <w:rsid w:val="00603EE0"/>
    <w:rsid w:val="00604693"/>
    <w:rsid w:val="00604B6C"/>
    <w:rsid w:val="00604E0D"/>
    <w:rsid w:val="00604E44"/>
    <w:rsid w:val="006050C6"/>
    <w:rsid w:val="006056D8"/>
    <w:rsid w:val="006057C6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1C40"/>
    <w:rsid w:val="00612353"/>
    <w:rsid w:val="00612440"/>
    <w:rsid w:val="006127F0"/>
    <w:rsid w:val="00612A61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5FC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8E7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16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B3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D70"/>
    <w:rsid w:val="00656EDB"/>
    <w:rsid w:val="00656FD6"/>
    <w:rsid w:val="00657204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494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972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31B"/>
    <w:rsid w:val="006704A5"/>
    <w:rsid w:val="00670593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9F4"/>
    <w:rsid w:val="00672A08"/>
    <w:rsid w:val="00672A50"/>
    <w:rsid w:val="00672AB2"/>
    <w:rsid w:val="00672CC4"/>
    <w:rsid w:val="00672D7C"/>
    <w:rsid w:val="00672E0E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0EA"/>
    <w:rsid w:val="0067766A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9AA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8CB"/>
    <w:rsid w:val="00696B98"/>
    <w:rsid w:val="00696E39"/>
    <w:rsid w:val="00696E9C"/>
    <w:rsid w:val="00696F58"/>
    <w:rsid w:val="006971F0"/>
    <w:rsid w:val="006975D9"/>
    <w:rsid w:val="00697D5C"/>
    <w:rsid w:val="006A06E8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06D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16A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C85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2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576"/>
    <w:rsid w:val="006D585A"/>
    <w:rsid w:val="006D60E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1B23"/>
    <w:rsid w:val="006E20AF"/>
    <w:rsid w:val="006E225F"/>
    <w:rsid w:val="006E23E2"/>
    <w:rsid w:val="006E2587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035"/>
    <w:rsid w:val="006F3742"/>
    <w:rsid w:val="006F378C"/>
    <w:rsid w:val="006F3AED"/>
    <w:rsid w:val="006F3F40"/>
    <w:rsid w:val="006F43A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26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E04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60"/>
    <w:rsid w:val="00703C84"/>
    <w:rsid w:val="00703F43"/>
    <w:rsid w:val="00703F92"/>
    <w:rsid w:val="007041C3"/>
    <w:rsid w:val="0070434F"/>
    <w:rsid w:val="00704D0B"/>
    <w:rsid w:val="00704E34"/>
    <w:rsid w:val="00705036"/>
    <w:rsid w:val="00705268"/>
    <w:rsid w:val="00705901"/>
    <w:rsid w:val="00705D39"/>
    <w:rsid w:val="007060C6"/>
    <w:rsid w:val="007064DB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796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AE5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0C7"/>
    <w:rsid w:val="00716186"/>
    <w:rsid w:val="00716965"/>
    <w:rsid w:val="00716F60"/>
    <w:rsid w:val="0071710D"/>
    <w:rsid w:val="0071731B"/>
    <w:rsid w:val="007173DF"/>
    <w:rsid w:val="007174D7"/>
    <w:rsid w:val="0071769F"/>
    <w:rsid w:val="007177A8"/>
    <w:rsid w:val="00717816"/>
    <w:rsid w:val="00717958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53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019"/>
    <w:rsid w:val="00730483"/>
    <w:rsid w:val="00730D10"/>
    <w:rsid w:val="00730EF4"/>
    <w:rsid w:val="00730F92"/>
    <w:rsid w:val="00731002"/>
    <w:rsid w:val="007311BF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28"/>
    <w:rsid w:val="007352AC"/>
    <w:rsid w:val="00735547"/>
    <w:rsid w:val="007355A7"/>
    <w:rsid w:val="0073564A"/>
    <w:rsid w:val="0073568E"/>
    <w:rsid w:val="007358C4"/>
    <w:rsid w:val="007359A9"/>
    <w:rsid w:val="00735A0B"/>
    <w:rsid w:val="00735ACB"/>
    <w:rsid w:val="00735BC9"/>
    <w:rsid w:val="00735C92"/>
    <w:rsid w:val="00735E7F"/>
    <w:rsid w:val="00736216"/>
    <w:rsid w:val="00736511"/>
    <w:rsid w:val="00736603"/>
    <w:rsid w:val="0073693A"/>
    <w:rsid w:val="00736A64"/>
    <w:rsid w:val="00736B87"/>
    <w:rsid w:val="00736BC4"/>
    <w:rsid w:val="00736D03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97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279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CB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06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890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3DC1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77891"/>
    <w:rsid w:val="0078002C"/>
    <w:rsid w:val="007805AB"/>
    <w:rsid w:val="00780BA8"/>
    <w:rsid w:val="00780DDF"/>
    <w:rsid w:val="00781527"/>
    <w:rsid w:val="007818E8"/>
    <w:rsid w:val="00781978"/>
    <w:rsid w:val="00781BB0"/>
    <w:rsid w:val="0078255B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AA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56"/>
    <w:rsid w:val="00790BA3"/>
    <w:rsid w:val="00790D9F"/>
    <w:rsid w:val="00791084"/>
    <w:rsid w:val="007910A8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4B7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A81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32C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BBF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57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083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1D49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BE4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6FA4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91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5B5"/>
    <w:rsid w:val="007F6CA9"/>
    <w:rsid w:val="007F6CCA"/>
    <w:rsid w:val="007F6E61"/>
    <w:rsid w:val="007F6FD1"/>
    <w:rsid w:val="007F7034"/>
    <w:rsid w:val="007F716E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A72"/>
    <w:rsid w:val="00804B8F"/>
    <w:rsid w:val="00804B99"/>
    <w:rsid w:val="00804BFA"/>
    <w:rsid w:val="00804C3C"/>
    <w:rsid w:val="00805328"/>
    <w:rsid w:val="00805443"/>
    <w:rsid w:val="008057C0"/>
    <w:rsid w:val="008059B1"/>
    <w:rsid w:val="00805E60"/>
    <w:rsid w:val="00805EFB"/>
    <w:rsid w:val="008060EF"/>
    <w:rsid w:val="008062D7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4EAE"/>
    <w:rsid w:val="00814FB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63A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9D1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1DDB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37EDD"/>
    <w:rsid w:val="00840486"/>
    <w:rsid w:val="008408EC"/>
    <w:rsid w:val="00840D2F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16F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3FD"/>
    <w:rsid w:val="00846512"/>
    <w:rsid w:val="0084660E"/>
    <w:rsid w:val="00846684"/>
    <w:rsid w:val="008466EF"/>
    <w:rsid w:val="00846C73"/>
    <w:rsid w:val="00847267"/>
    <w:rsid w:val="0084780F"/>
    <w:rsid w:val="0084797B"/>
    <w:rsid w:val="00847B44"/>
    <w:rsid w:val="00847E02"/>
    <w:rsid w:val="00847E42"/>
    <w:rsid w:val="0085021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486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57E9A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2D9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5A5"/>
    <w:rsid w:val="00864876"/>
    <w:rsid w:val="00864D45"/>
    <w:rsid w:val="00864E79"/>
    <w:rsid w:val="00864F4C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BB5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0A8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6AB7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0AE"/>
    <w:rsid w:val="0089268E"/>
    <w:rsid w:val="0089274F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28B"/>
    <w:rsid w:val="00897372"/>
    <w:rsid w:val="008976B7"/>
    <w:rsid w:val="00897D47"/>
    <w:rsid w:val="008A0019"/>
    <w:rsid w:val="008A003E"/>
    <w:rsid w:val="008A0063"/>
    <w:rsid w:val="008A00E5"/>
    <w:rsid w:val="008A02BB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A61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63"/>
    <w:rsid w:val="008B2BBD"/>
    <w:rsid w:val="008B2DF0"/>
    <w:rsid w:val="008B30C8"/>
    <w:rsid w:val="008B39AB"/>
    <w:rsid w:val="008B3BBA"/>
    <w:rsid w:val="008B3C2A"/>
    <w:rsid w:val="008B3D2E"/>
    <w:rsid w:val="008B40CD"/>
    <w:rsid w:val="008B4266"/>
    <w:rsid w:val="008B42CB"/>
    <w:rsid w:val="008B457F"/>
    <w:rsid w:val="008B4645"/>
    <w:rsid w:val="008B49A8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A7D"/>
    <w:rsid w:val="008B7BA1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1AF"/>
    <w:rsid w:val="008D622F"/>
    <w:rsid w:val="008D6312"/>
    <w:rsid w:val="008D634E"/>
    <w:rsid w:val="008D6561"/>
    <w:rsid w:val="008D670A"/>
    <w:rsid w:val="008D6ADE"/>
    <w:rsid w:val="008D6B5A"/>
    <w:rsid w:val="008D6C9A"/>
    <w:rsid w:val="008D6D41"/>
    <w:rsid w:val="008D6EAB"/>
    <w:rsid w:val="008D6F4A"/>
    <w:rsid w:val="008D70CF"/>
    <w:rsid w:val="008D7108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E7B"/>
    <w:rsid w:val="008E6FD1"/>
    <w:rsid w:val="008E7530"/>
    <w:rsid w:val="008E7978"/>
    <w:rsid w:val="008F0268"/>
    <w:rsid w:val="008F0761"/>
    <w:rsid w:val="008F0A86"/>
    <w:rsid w:val="008F0AFF"/>
    <w:rsid w:val="008F1333"/>
    <w:rsid w:val="008F1550"/>
    <w:rsid w:val="008F172F"/>
    <w:rsid w:val="008F1A17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61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99B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1B0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3E3D"/>
    <w:rsid w:val="0091408C"/>
    <w:rsid w:val="009140C8"/>
    <w:rsid w:val="0091425A"/>
    <w:rsid w:val="009147D3"/>
    <w:rsid w:val="00914C7B"/>
    <w:rsid w:val="00914D75"/>
    <w:rsid w:val="00915034"/>
    <w:rsid w:val="00915133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C4F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589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9A1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83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64D"/>
    <w:rsid w:val="0094780C"/>
    <w:rsid w:val="0094790B"/>
    <w:rsid w:val="0095032E"/>
    <w:rsid w:val="0095050B"/>
    <w:rsid w:val="0095078E"/>
    <w:rsid w:val="009507F5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27B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92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9F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AE4"/>
    <w:rsid w:val="00974B77"/>
    <w:rsid w:val="00974CEE"/>
    <w:rsid w:val="00975218"/>
    <w:rsid w:val="00975246"/>
    <w:rsid w:val="00975252"/>
    <w:rsid w:val="009755E0"/>
    <w:rsid w:val="0097564E"/>
    <w:rsid w:val="00975A56"/>
    <w:rsid w:val="00975B10"/>
    <w:rsid w:val="00975BDD"/>
    <w:rsid w:val="00975FCF"/>
    <w:rsid w:val="0097619E"/>
    <w:rsid w:val="0097635C"/>
    <w:rsid w:val="0097662B"/>
    <w:rsid w:val="00976910"/>
    <w:rsid w:val="00976A8C"/>
    <w:rsid w:val="00976CF8"/>
    <w:rsid w:val="00976F5B"/>
    <w:rsid w:val="00977329"/>
    <w:rsid w:val="0097741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569"/>
    <w:rsid w:val="00981BB7"/>
    <w:rsid w:val="00981C9B"/>
    <w:rsid w:val="00981D39"/>
    <w:rsid w:val="0098213F"/>
    <w:rsid w:val="00982161"/>
    <w:rsid w:val="0098290B"/>
    <w:rsid w:val="00982A21"/>
    <w:rsid w:val="00982E00"/>
    <w:rsid w:val="00982F56"/>
    <w:rsid w:val="00983117"/>
    <w:rsid w:val="009833C8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445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2A4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99B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4C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2C4D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D85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90E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3C9B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66"/>
    <w:rsid w:val="009E45B8"/>
    <w:rsid w:val="009E4857"/>
    <w:rsid w:val="009E4C34"/>
    <w:rsid w:val="009E4C4E"/>
    <w:rsid w:val="009E4E71"/>
    <w:rsid w:val="009E4ED5"/>
    <w:rsid w:val="009E5343"/>
    <w:rsid w:val="009E565E"/>
    <w:rsid w:val="009E5796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4B1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A52"/>
    <w:rsid w:val="009F4D8A"/>
    <w:rsid w:val="009F544C"/>
    <w:rsid w:val="009F594F"/>
    <w:rsid w:val="009F5A57"/>
    <w:rsid w:val="009F5B94"/>
    <w:rsid w:val="009F5FC5"/>
    <w:rsid w:val="009F601C"/>
    <w:rsid w:val="009F64C8"/>
    <w:rsid w:val="009F66BD"/>
    <w:rsid w:val="009F6858"/>
    <w:rsid w:val="009F6DF9"/>
    <w:rsid w:val="009F727E"/>
    <w:rsid w:val="009F74FC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727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AD6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A1C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4E7"/>
    <w:rsid w:val="00A139D4"/>
    <w:rsid w:val="00A13CD1"/>
    <w:rsid w:val="00A13F2C"/>
    <w:rsid w:val="00A14098"/>
    <w:rsid w:val="00A143CB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54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510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3A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2C3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98F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4CE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CC5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A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0C7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65D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192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9EA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24C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694"/>
    <w:rsid w:val="00AA682B"/>
    <w:rsid w:val="00AA6BC2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78A"/>
    <w:rsid w:val="00AB086B"/>
    <w:rsid w:val="00AB0A4A"/>
    <w:rsid w:val="00AB0A93"/>
    <w:rsid w:val="00AB0AAB"/>
    <w:rsid w:val="00AB0C49"/>
    <w:rsid w:val="00AB0C4A"/>
    <w:rsid w:val="00AB0CA3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3F8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20D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2F1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6EAD"/>
    <w:rsid w:val="00AD70FA"/>
    <w:rsid w:val="00AD7149"/>
    <w:rsid w:val="00AD75BD"/>
    <w:rsid w:val="00AD7880"/>
    <w:rsid w:val="00AD7A65"/>
    <w:rsid w:val="00AD7B6F"/>
    <w:rsid w:val="00AD7F38"/>
    <w:rsid w:val="00AE023B"/>
    <w:rsid w:val="00AE0506"/>
    <w:rsid w:val="00AE0A3D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563"/>
    <w:rsid w:val="00AE460B"/>
    <w:rsid w:val="00AE4B69"/>
    <w:rsid w:val="00AE5024"/>
    <w:rsid w:val="00AE5678"/>
    <w:rsid w:val="00AE5861"/>
    <w:rsid w:val="00AE597B"/>
    <w:rsid w:val="00AE5BA7"/>
    <w:rsid w:val="00AE5DBA"/>
    <w:rsid w:val="00AE5FA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6C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2FCF"/>
    <w:rsid w:val="00AF3211"/>
    <w:rsid w:val="00AF3379"/>
    <w:rsid w:val="00AF352A"/>
    <w:rsid w:val="00AF36FF"/>
    <w:rsid w:val="00AF3EA9"/>
    <w:rsid w:val="00AF3EB1"/>
    <w:rsid w:val="00AF41AB"/>
    <w:rsid w:val="00AF41E9"/>
    <w:rsid w:val="00AF4209"/>
    <w:rsid w:val="00AF4328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2B5B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80D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78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37FF9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47D34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D69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AC8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30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18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8F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703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882"/>
    <w:rsid w:val="00B82A34"/>
    <w:rsid w:val="00B82B05"/>
    <w:rsid w:val="00B82C76"/>
    <w:rsid w:val="00B83284"/>
    <w:rsid w:val="00B835DC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9ED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6D4"/>
    <w:rsid w:val="00B968AA"/>
    <w:rsid w:val="00B96A32"/>
    <w:rsid w:val="00B96B72"/>
    <w:rsid w:val="00B96F90"/>
    <w:rsid w:val="00B970BF"/>
    <w:rsid w:val="00B9716A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043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5D6"/>
    <w:rsid w:val="00BA1C3E"/>
    <w:rsid w:val="00BA1C49"/>
    <w:rsid w:val="00BA1E3B"/>
    <w:rsid w:val="00BA2034"/>
    <w:rsid w:val="00BA22BE"/>
    <w:rsid w:val="00BA24F0"/>
    <w:rsid w:val="00BA27D0"/>
    <w:rsid w:val="00BA2844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A34"/>
    <w:rsid w:val="00BA5CAE"/>
    <w:rsid w:val="00BA5D08"/>
    <w:rsid w:val="00BA5E40"/>
    <w:rsid w:val="00BA5F7B"/>
    <w:rsid w:val="00BA6102"/>
    <w:rsid w:val="00BA62B2"/>
    <w:rsid w:val="00BA630C"/>
    <w:rsid w:val="00BA698C"/>
    <w:rsid w:val="00BA69B7"/>
    <w:rsid w:val="00BA6D81"/>
    <w:rsid w:val="00BA6E6D"/>
    <w:rsid w:val="00BA6F77"/>
    <w:rsid w:val="00BA6FFA"/>
    <w:rsid w:val="00BA70EB"/>
    <w:rsid w:val="00BA7192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BA9"/>
    <w:rsid w:val="00BC2E02"/>
    <w:rsid w:val="00BC2E05"/>
    <w:rsid w:val="00BC2E26"/>
    <w:rsid w:val="00BC2EBC"/>
    <w:rsid w:val="00BC353C"/>
    <w:rsid w:val="00BC3604"/>
    <w:rsid w:val="00BC3641"/>
    <w:rsid w:val="00BC37FE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A5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BE3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1A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BF7F8E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758"/>
    <w:rsid w:val="00C02879"/>
    <w:rsid w:val="00C02B27"/>
    <w:rsid w:val="00C02D0C"/>
    <w:rsid w:val="00C02D93"/>
    <w:rsid w:val="00C02F9E"/>
    <w:rsid w:val="00C0305D"/>
    <w:rsid w:val="00C03095"/>
    <w:rsid w:val="00C0311D"/>
    <w:rsid w:val="00C03228"/>
    <w:rsid w:val="00C0328A"/>
    <w:rsid w:val="00C038A8"/>
    <w:rsid w:val="00C03A62"/>
    <w:rsid w:val="00C03B01"/>
    <w:rsid w:val="00C042AB"/>
    <w:rsid w:val="00C04364"/>
    <w:rsid w:val="00C0459C"/>
    <w:rsid w:val="00C04C31"/>
    <w:rsid w:val="00C04DD4"/>
    <w:rsid w:val="00C05379"/>
    <w:rsid w:val="00C0539F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1B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49"/>
    <w:rsid w:val="00C110E7"/>
    <w:rsid w:val="00C111FA"/>
    <w:rsid w:val="00C1180A"/>
    <w:rsid w:val="00C11E7C"/>
    <w:rsid w:val="00C11FE3"/>
    <w:rsid w:val="00C120D0"/>
    <w:rsid w:val="00C126FE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595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038"/>
    <w:rsid w:val="00C243C8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950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EC6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260F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1C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0CC6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2C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214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C4C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28E"/>
    <w:rsid w:val="00C63331"/>
    <w:rsid w:val="00C6343B"/>
    <w:rsid w:val="00C639B3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15"/>
    <w:rsid w:val="00C66BFC"/>
    <w:rsid w:val="00C66DEE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10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945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98F"/>
    <w:rsid w:val="00C83C5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234"/>
    <w:rsid w:val="00C9128D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5DD"/>
    <w:rsid w:val="00C956CC"/>
    <w:rsid w:val="00C967EC"/>
    <w:rsid w:val="00C96A29"/>
    <w:rsid w:val="00C96BFC"/>
    <w:rsid w:val="00C975C4"/>
    <w:rsid w:val="00C97A9A"/>
    <w:rsid w:val="00C97B1F"/>
    <w:rsid w:val="00C97B45"/>
    <w:rsid w:val="00C97B5D"/>
    <w:rsid w:val="00C97D36"/>
    <w:rsid w:val="00CA0053"/>
    <w:rsid w:val="00CA06C8"/>
    <w:rsid w:val="00CA070E"/>
    <w:rsid w:val="00CA07F8"/>
    <w:rsid w:val="00CA0826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805"/>
    <w:rsid w:val="00CA49CA"/>
    <w:rsid w:val="00CA4C91"/>
    <w:rsid w:val="00CA4E2C"/>
    <w:rsid w:val="00CA4E9B"/>
    <w:rsid w:val="00CA51F5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9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2B9"/>
    <w:rsid w:val="00CB7380"/>
    <w:rsid w:val="00CB75EB"/>
    <w:rsid w:val="00CB7655"/>
    <w:rsid w:val="00CB79AF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2A9"/>
    <w:rsid w:val="00CC1391"/>
    <w:rsid w:val="00CC13E5"/>
    <w:rsid w:val="00CC149A"/>
    <w:rsid w:val="00CC16C5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D9B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0E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0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37D"/>
    <w:rsid w:val="00CE2413"/>
    <w:rsid w:val="00CE298E"/>
    <w:rsid w:val="00CE2A96"/>
    <w:rsid w:val="00CE2C8B"/>
    <w:rsid w:val="00CE3051"/>
    <w:rsid w:val="00CE3224"/>
    <w:rsid w:val="00CE335B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1029E"/>
    <w:rsid w:val="00D1031F"/>
    <w:rsid w:val="00D10677"/>
    <w:rsid w:val="00D10775"/>
    <w:rsid w:val="00D10912"/>
    <w:rsid w:val="00D10937"/>
    <w:rsid w:val="00D10B21"/>
    <w:rsid w:val="00D10B8F"/>
    <w:rsid w:val="00D10D11"/>
    <w:rsid w:val="00D10EB7"/>
    <w:rsid w:val="00D1110F"/>
    <w:rsid w:val="00D11154"/>
    <w:rsid w:val="00D1124F"/>
    <w:rsid w:val="00D1141F"/>
    <w:rsid w:val="00D11558"/>
    <w:rsid w:val="00D1186B"/>
    <w:rsid w:val="00D11C01"/>
    <w:rsid w:val="00D125C5"/>
    <w:rsid w:val="00D127CC"/>
    <w:rsid w:val="00D1286B"/>
    <w:rsid w:val="00D12DC8"/>
    <w:rsid w:val="00D13208"/>
    <w:rsid w:val="00D1354D"/>
    <w:rsid w:val="00D1377B"/>
    <w:rsid w:val="00D13E1E"/>
    <w:rsid w:val="00D13EDF"/>
    <w:rsid w:val="00D1403F"/>
    <w:rsid w:val="00D14380"/>
    <w:rsid w:val="00D14B58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25"/>
    <w:rsid w:val="00D16894"/>
    <w:rsid w:val="00D169EE"/>
    <w:rsid w:val="00D16CA7"/>
    <w:rsid w:val="00D1701D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25BB"/>
    <w:rsid w:val="00D2301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600"/>
    <w:rsid w:val="00D439A9"/>
    <w:rsid w:val="00D439C3"/>
    <w:rsid w:val="00D43A3D"/>
    <w:rsid w:val="00D43B8C"/>
    <w:rsid w:val="00D43CC7"/>
    <w:rsid w:val="00D440AC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2F9B"/>
    <w:rsid w:val="00D53649"/>
    <w:rsid w:val="00D5370E"/>
    <w:rsid w:val="00D539E0"/>
    <w:rsid w:val="00D53A05"/>
    <w:rsid w:val="00D53AA0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5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23B"/>
    <w:rsid w:val="00D62418"/>
    <w:rsid w:val="00D624AB"/>
    <w:rsid w:val="00D624B5"/>
    <w:rsid w:val="00D62533"/>
    <w:rsid w:val="00D625AF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996"/>
    <w:rsid w:val="00D63E89"/>
    <w:rsid w:val="00D641BA"/>
    <w:rsid w:val="00D64400"/>
    <w:rsid w:val="00D64428"/>
    <w:rsid w:val="00D645FC"/>
    <w:rsid w:val="00D64993"/>
    <w:rsid w:val="00D64B70"/>
    <w:rsid w:val="00D65046"/>
    <w:rsid w:val="00D6513F"/>
    <w:rsid w:val="00D651DA"/>
    <w:rsid w:val="00D6572A"/>
    <w:rsid w:val="00D659FF"/>
    <w:rsid w:val="00D65AD4"/>
    <w:rsid w:val="00D6609C"/>
    <w:rsid w:val="00D660BA"/>
    <w:rsid w:val="00D66154"/>
    <w:rsid w:val="00D661C3"/>
    <w:rsid w:val="00D66555"/>
    <w:rsid w:val="00D6657D"/>
    <w:rsid w:val="00D66715"/>
    <w:rsid w:val="00D66840"/>
    <w:rsid w:val="00D66F14"/>
    <w:rsid w:val="00D6731D"/>
    <w:rsid w:val="00D67372"/>
    <w:rsid w:val="00D6769F"/>
    <w:rsid w:val="00D67B4E"/>
    <w:rsid w:val="00D67BA1"/>
    <w:rsid w:val="00D700D7"/>
    <w:rsid w:val="00D70209"/>
    <w:rsid w:val="00D7034B"/>
    <w:rsid w:val="00D70782"/>
    <w:rsid w:val="00D7083C"/>
    <w:rsid w:val="00D70A4C"/>
    <w:rsid w:val="00D70B1D"/>
    <w:rsid w:val="00D70B9F"/>
    <w:rsid w:val="00D70C04"/>
    <w:rsid w:val="00D70D1F"/>
    <w:rsid w:val="00D70D36"/>
    <w:rsid w:val="00D7108F"/>
    <w:rsid w:val="00D711D2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6E4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1EBD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797"/>
    <w:rsid w:val="00D8383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ADC"/>
    <w:rsid w:val="00D85B88"/>
    <w:rsid w:val="00D85E36"/>
    <w:rsid w:val="00D85E3B"/>
    <w:rsid w:val="00D85FBF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335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CCB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8FA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989"/>
    <w:rsid w:val="00DA1CB5"/>
    <w:rsid w:val="00DA1E8C"/>
    <w:rsid w:val="00DA213E"/>
    <w:rsid w:val="00DA24E2"/>
    <w:rsid w:val="00DA266E"/>
    <w:rsid w:val="00DA2724"/>
    <w:rsid w:val="00DA2749"/>
    <w:rsid w:val="00DA2836"/>
    <w:rsid w:val="00DA3005"/>
    <w:rsid w:val="00DA3034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5CC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02C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0EB6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915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3A7"/>
    <w:rsid w:val="00DD0885"/>
    <w:rsid w:val="00DD08C3"/>
    <w:rsid w:val="00DD0C1E"/>
    <w:rsid w:val="00DD0E00"/>
    <w:rsid w:val="00DD1524"/>
    <w:rsid w:val="00DD157E"/>
    <w:rsid w:val="00DD1682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75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C5"/>
    <w:rsid w:val="00DE7538"/>
    <w:rsid w:val="00DE76EB"/>
    <w:rsid w:val="00DE785E"/>
    <w:rsid w:val="00DE7B5F"/>
    <w:rsid w:val="00DE7DE0"/>
    <w:rsid w:val="00DE7F06"/>
    <w:rsid w:val="00DF026A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3F2"/>
    <w:rsid w:val="00E004D2"/>
    <w:rsid w:val="00E00569"/>
    <w:rsid w:val="00E0078A"/>
    <w:rsid w:val="00E0081C"/>
    <w:rsid w:val="00E0084E"/>
    <w:rsid w:val="00E00932"/>
    <w:rsid w:val="00E00C75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BBD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2E20"/>
    <w:rsid w:val="00E130B5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4D3F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CE0"/>
    <w:rsid w:val="00E1608D"/>
    <w:rsid w:val="00E1645D"/>
    <w:rsid w:val="00E16604"/>
    <w:rsid w:val="00E16759"/>
    <w:rsid w:val="00E1680D"/>
    <w:rsid w:val="00E16932"/>
    <w:rsid w:val="00E16E69"/>
    <w:rsid w:val="00E16EF1"/>
    <w:rsid w:val="00E16F48"/>
    <w:rsid w:val="00E16FE8"/>
    <w:rsid w:val="00E170AD"/>
    <w:rsid w:val="00E17A3D"/>
    <w:rsid w:val="00E17E6D"/>
    <w:rsid w:val="00E20359"/>
    <w:rsid w:val="00E203E5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03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34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0CE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1EE"/>
    <w:rsid w:val="00E532EE"/>
    <w:rsid w:val="00E53401"/>
    <w:rsid w:val="00E534A3"/>
    <w:rsid w:val="00E53AD5"/>
    <w:rsid w:val="00E53ED0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37F"/>
    <w:rsid w:val="00E5748D"/>
    <w:rsid w:val="00E5793D"/>
    <w:rsid w:val="00E57CFF"/>
    <w:rsid w:val="00E57EC5"/>
    <w:rsid w:val="00E57F72"/>
    <w:rsid w:val="00E57FC4"/>
    <w:rsid w:val="00E60577"/>
    <w:rsid w:val="00E606D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477"/>
    <w:rsid w:val="00E63D08"/>
    <w:rsid w:val="00E63F49"/>
    <w:rsid w:val="00E6406E"/>
    <w:rsid w:val="00E64094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1FB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DE6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5EE0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2EAC"/>
    <w:rsid w:val="00EA3094"/>
    <w:rsid w:val="00EA30CB"/>
    <w:rsid w:val="00EA315D"/>
    <w:rsid w:val="00EA32F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91D"/>
    <w:rsid w:val="00EA4B60"/>
    <w:rsid w:val="00EA4D2F"/>
    <w:rsid w:val="00EA53E1"/>
    <w:rsid w:val="00EA5520"/>
    <w:rsid w:val="00EA5E11"/>
    <w:rsid w:val="00EA5FC8"/>
    <w:rsid w:val="00EA6098"/>
    <w:rsid w:val="00EA671E"/>
    <w:rsid w:val="00EA6EA0"/>
    <w:rsid w:val="00EA73BC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4AD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DEF"/>
    <w:rsid w:val="00EB2F42"/>
    <w:rsid w:val="00EB2FAA"/>
    <w:rsid w:val="00EB3302"/>
    <w:rsid w:val="00EB3530"/>
    <w:rsid w:val="00EB355C"/>
    <w:rsid w:val="00EB35C7"/>
    <w:rsid w:val="00EB3BFC"/>
    <w:rsid w:val="00EB3C20"/>
    <w:rsid w:val="00EB3CCC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B791B"/>
    <w:rsid w:val="00EC0072"/>
    <w:rsid w:val="00EC00F5"/>
    <w:rsid w:val="00EC0716"/>
    <w:rsid w:val="00EC0744"/>
    <w:rsid w:val="00EC0A54"/>
    <w:rsid w:val="00EC0A7D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023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02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13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8D"/>
    <w:rsid w:val="00F056AD"/>
    <w:rsid w:val="00F056BE"/>
    <w:rsid w:val="00F05B20"/>
    <w:rsid w:val="00F05BDC"/>
    <w:rsid w:val="00F05DA4"/>
    <w:rsid w:val="00F05EAD"/>
    <w:rsid w:val="00F061E7"/>
    <w:rsid w:val="00F061ED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836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4C38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85B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482"/>
    <w:rsid w:val="00F3252D"/>
    <w:rsid w:val="00F327C0"/>
    <w:rsid w:val="00F32C49"/>
    <w:rsid w:val="00F32F89"/>
    <w:rsid w:val="00F33239"/>
    <w:rsid w:val="00F33274"/>
    <w:rsid w:val="00F33394"/>
    <w:rsid w:val="00F338DC"/>
    <w:rsid w:val="00F33A01"/>
    <w:rsid w:val="00F33C94"/>
    <w:rsid w:val="00F33D55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CB7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CD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16A"/>
    <w:rsid w:val="00F432D4"/>
    <w:rsid w:val="00F43455"/>
    <w:rsid w:val="00F43489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47A9D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1C"/>
    <w:rsid w:val="00F54FA9"/>
    <w:rsid w:val="00F550E5"/>
    <w:rsid w:val="00F5538F"/>
    <w:rsid w:val="00F55BF6"/>
    <w:rsid w:val="00F55C25"/>
    <w:rsid w:val="00F55CE1"/>
    <w:rsid w:val="00F55E30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968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E95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6C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2EF6"/>
    <w:rsid w:val="00F83315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D92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D83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1AC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6E9"/>
    <w:rsid w:val="00FA6A73"/>
    <w:rsid w:val="00FA6BA3"/>
    <w:rsid w:val="00FA7202"/>
    <w:rsid w:val="00FA7851"/>
    <w:rsid w:val="00FA7CD2"/>
    <w:rsid w:val="00FA7DD0"/>
    <w:rsid w:val="00FB0063"/>
    <w:rsid w:val="00FB01C7"/>
    <w:rsid w:val="00FB041D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CD4"/>
    <w:rsid w:val="00FB2E88"/>
    <w:rsid w:val="00FB306F"/>
    <w:rsid w:val="00FB3111"/>
    <w:rsid w:val="00FB31A7"/>
    <w:rsid w:val="00FB341D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0F4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6C6"/>
    <w:rsid w:val="00FB7777"/>
    <w:rsid w:val="00FB78DD"/>
    <w:rsid w:val="00FB7A01"/>
    <w:rsid w:val="00FB7A4D"/>
    <w:rsid w:val="00FB7C8D"/>
    <w:rsid w:val="00FC0317"/>
    <w:rsid w:val="00FC0693"/>
    <w:rsid w:val="00FC0AE8"/>
    <w:rsid w:val="00FC0D0B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29D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78"/>
    <w:rsid w:val="00FD2AC6"/>
    <w:rsid w:val="00FD2B3E"/>
    <w:rsid w:val="00FD302E"/>
    <w:rsid w:val="00FD31DB"/>
    <w:rsid w:val="00FD39E5"/>
    <w:rsid w:val="00FD3EA3"/>
    <w:rsid w:val="00FD4018"/>
    <w:rsid w:val="00FD4646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9B8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3CF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0DD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D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1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nonbusiness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1739-248E-4B41-BC2D-E5F22A4D4E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9467</TotalTime>
  <Pages>3</Pages>
  <Words>634</Words>
  <Characters>2447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3075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356</cp:revision>
  <cp:lastPrinted>2021-11-07T07:01:00Z</cp:lastPrinted>
  <dcterms:created xsi:type="dcterms:W3CDTF">2021-06-14T06:38:00Z</dcterms:created>
  <dcterms:modified xsi:type="dcterms:W3CDTF">2021-11-09T04:14:00Z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b401de6f-096a-40ae-9cc5-017e478a908d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uid="id_classification_nonbusiness" value="" /&gt;&lt;/sisl&gt;</vt:lpwstr>
  </property>
  <property fmtid="{D5CDD505-2E9C-101B-9397-08002B2CF9AE}" pid="6" name="bjDocumentSecurityLabel">
    <vt:lpwstr>Public</vt:lpwstr>
  </property>
  <property fmtid="{D5CDD505-2E9C-101B-9397-08002B2CF9AE}" pid="7" name="bjClsUserRVM">
    <vt:lpwstr>[]</vt:lpwstr>
  </property>
</Properties>
</file>