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7356C" w14:textId="77777777" w:rsidR="00CE1E58" w:rsidRPr="003F0133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3F013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F0133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F0133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3F0133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5AF43D8" w14:textId="77777777" w:rsidR="00CE1E58" w:rsidRPr="003F0133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3F013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3F0133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1FCA8C63" w14:textId="75D7F9B4" w:rsidR="00012415" w:rsidRPr="003F0133" w:rsidRDefault="00012415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0133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</w:t>
      </w:r>
      <w:r w:rsidR="007C1BA3" w:rsidRPr="003F0133"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  <w:r w:rsidRPr="003F0133">
        <w:rPr>
          <w:rFonts w:ascii="Angsana New" w:hAnsi="Angsana New" w:cs="Angsana New" w:hint="cs"/>
          <w:sz w:val="30"/>
          <w:szCs w:val="30"/>
          <w:cs/>
          <w:lang w:bidi="th-TH"/>
        </w:rPr>
        <w:t>โยบาย</w:t>
      </w:r>
      <w:r w:rsidR="00A556BB" w:rsidRPr="003F0133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3F013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บัญชี </w:t>
      </w:r>
    </w:p>
    <w:p w14:paraId="79935557" w14:textId="1D7E92EA" w:rsidR="00393784" w:rsidRPr="003F0133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013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นโยบายบัญชีใหม่ </w:t>
      </w:r>
    </w:p>
    <w:p w14:paraId="3878806A" w14:textId="57BA1C6C" w:rsidR="00B3689B" w:rsidRPr="003F0133" w:rsidRDefault="006C73F9" w:rsidP="006C73F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0133"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 w:rsidRPr="003F0133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3F0133">
        <w:rPr>
          <w:rFonts w:ascii="Angsana New" w:hAnsi="Angsana New" w:cs="Angsana New"/>
          <w:sz w:val="30"/>
          <w:szCs w:val="30"/>
          <w:lang w:bidi="th-TH"/>
        </w:rPr>
        <w:t>2019 (COVID-19)</w:t>
      </w:r>
    </w:p>
    <w:p w14:paraId="01E3432B" w14:textId="77777777" w:rsidR="009655C3" w:rsidRPr="003F0133" w:rsidRDefault="00CE1E58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013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B3B47CF" w14:textId="77777777" w:rsidR="00DD4626" w:rsidRPr="003F0133" w:rsidRDefault="00DD4626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3F0133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3F0133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3F0133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3F0133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3F0133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69AB909E" w:rsidR="006E1A2A" w:rsidRPr="003F0133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3F0133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26C48B34" w14:textId="77777777" w:rsidR="00DD4626" w:rsidRPr="003F0133" w:rsidRDefault="0029001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0133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7777777" w:rsidR="00DC794B" w:rsidRPr="003F0133" w:rsidRDefault="00DC794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0133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BAF5C0A" w14:textId="4E11726F" w:rsidR="00DD4626" w:rsidRPr="003F0133" w:rsidRDefault="00DD4626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3F0133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6029E96F" w:rsidR="006C73F9" w:rsidRDefault="006C73F9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F0133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D329CDA" w14:textId="77777777" w:rsidR="00E57CFF" w:rsidRPr="003F0133" w:rsidRDefault="00E57CFF" w:rsidP="0018456B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  <w:cs/>
          <w:lang w:bidi="th-TH"/>
        </w:rPr>
      </w:pPr>
    </w:p>
    <w:p w14:paraId="69B800C7" w14:textId="77777777" w:rsidR="0025275A" w:rsidRPr="003F0133" w:rsidRDefault="002371CF" w:rsidP="0018456B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3F0133">
        <w:rPr>
          <w:rFonts w:ascii="Angsana New" w:hAnsi="Angsana New" w:cs="Angsana New"/>
          <w:b/>
          <w:bCs/>
        </w:rPr>
        <w:br w:type="page"/>
      </w:r>
      <w:r w:rsidR="0025275A" w:rsidRPr="003F0133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3F0133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3F0133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3F0133" w:rsidRDefault="0025275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2D3B505B" w14:textId="5BE6C8A3" w:rsidR="0025275A" w:rsidRPr="003F0133" w:rsidRDefault="0025275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3F0133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3F0133">
        <w:rPr>
          <w:rFonts w:ascii="Angsana New" w:hAnsi="Angsana New"/>
          <w:sz w:val="30"/>
          <w:szCs w:val="30"/>
          <w:cs/>
        </w:rPr>
        <w:t>นี้</w:t>
      </w:r>
      <w:r w:rsidRPr="003F0133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3F0133">
        <w:rPr>
          <w:rFonts w:ascii="Angsana New" w:hAnsi="Angsana New"/>
          <w:sz w:val="30"/>
          <w:szCs w:val="30"/>
          <w:cs/>
        </w:rPr>
        <w:t>ติ</w:t>
      </w:r>
      <w:r w:rsidR="00C67B97" w:rsidRPr="003F0133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3F0133">
        <w:rPr>
          <w:rFonts w:ascii="Angsana New" w:hAnsi="Angsana New"/>
          <w:sz w:val="30"/>
          <w:szCs w:val="30"/>
          <w:cs/>
        </w:rPr>
        <w:t>จาก</w:t>
      </w:r>
      <w:r w:rsidR="00723C61" w:rsidRPr="003F0133">
        <w:rPr>
          <w:rFonts w:ascii="Angsana New" w:hAnsi="Angsana New" w:hint="cs"/>
          <w:sz w:val="30"/>
          <w:szCs w:val="30"/>
          <w:cs/>
        </w:rPr>
        <w:t>คณะ</w:t>
      </w:r>
      <w:r w:rsidR="006322AD" w:rsidRPr="003F0133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3F0133">
        <w:rPr>
          <w:rFonts w:ascii="Angsana New" w:hAnsi="Angsana New"/>
          <w:sz w:val="30"/>
          <w:szCs w:val="30"/>
          <w:cs/>
        </w:rPr>
        <w:t>วันที่</w:t>
      </w:r>
      <w:r w:rsidR="00E55B39" w:rsidRPr="003F0133">
        <w:rPr>
          <w:rFonts w:ascii="Angsana New" w:hAnsi="Angsana New"/>
          <w:sz w:val="30"/>
          <w:szCs w:val="30"/>
        </w:rPr>
        <w:t xml:space="preserve"> </w:t>
      </w:r>
      <w:r w:rsidR="008B49A8" w:rsidRPr="003F0133">
        <w:rPr>
          <w:rFonts w:ascii="Angsana New" w:hAnsi="Angsana New"/>
          <w:sz w:val="30"/>
          <w:szCs w:val="30"/>
        </w:rPr>
        <w:t xml:space="preserve">11 </w:t>
      </w:r>
      <w:r w:rsidR="008B49A8" w:rsidRPr="003F0133">
        <w:rPr>
          <w:rFonts w:ascii="Angsana New" w:hAnsi="Angsana New" w:hint="cs"/>
          <w:sz w:val="30"/>
          <w:szCs w:val="30"/>
          <w:cs/>
        </w:rPr>
        <w:t>พฤศจิกายน</w:t>
      </w:r>
      <w:r w:rsidR="008B49A8" w:rsidRPr="003F0133">
        <w:rPr>
          <w:rFonts w:ascii="Angsana New" w:hAnsi="Angsana New"/>
          <w:sz w:val="30"/>
          <w:szCs w:val="30"/>
          <w:cs/>
        </w:rPr>
        <w:t xml:space="preserve"> </w:t>
      </w:r>
      <w:r w:rsidR="008B49A8" w:rsidRPr="003F0133">
        <w:rPr>
          <w:rFonts w:ascii="Angsana New" w:hAnsi="Angsana New"/>
          <w:sz w:val="30"/>
          <w:szCs w:val="30"/>
        </w:rPr>
        <w:t>2564</w:t>
      </w:r>
    </w:p>
    <w:p w14:paraId="57867631" w14:textId="25A28CE7" w:rsidR="00E66B73" w:rsidRPr="003F0133" w:rsidRDefault="00E66B73" w:rsidP="00784E54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2335AC8" w14:textId="77777777" w:rsidR="00E66B73" w:rsidRPr="003F0133" w:rsidRDefault="00E66B73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F013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3F0133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3F0133" w:rsidRDefault="001001BD" w:rsidP="0018456B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20"/>
          <w:szCs w:val="20"/>
        </w:rPr>
      </w:pPr>
    </w:p>
    <w:p w14:paraId="280858E4" w14:textId="10109158" w:rsidR="00D20D56" w:rsidRPr="003F0133" w:rsidRDefault="007C1BA3" w:rsidP="0089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3F0133">
        <w:rPr>
          <w:rFonts w:ascii="Angsana New" w:hAnsi="Angsana New"/>
          <w:sz w:val="30"/>
          <w:szCs w:val="30"/>
        </w:rPr>
        <w:t>34</w:t>
      </w:r>
      <w:r w:rsidRPr="003F0133">
        <w:rPr>
          <w:rFonts w:ascii="Angsana New" w:hAnsi="Angsana New"/>
          <w:sz w:val="30"/>
          <w:szCs w:val="30"/>
          <w:cs/>
        </w:rPr>
        <w:t xml:space="preserve"> เรื่อง </w:t>
      </w:r>
      <w:r w:rsidRPr="003F0133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F0133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9274F" w:rsidRPr="003F0133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89274F" w:rsidRPr="003F0133">
        <w:rPr>
          <w:rFonts w:ascii="Angsana New" w:hAnsi="Angsana New"/>
          <w:sz w:val="30"/>
          <w:szCs w:val="30"/>
          <w:cs/>
        </w:rPr>
        <w:t xml:space="preserve"> </w:t>
      </w:r>
      <w:r w:rsidR="0089274F" w:rsidRPr="003F0133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89274F" w:rsidRPr="003F0133">
        <w:rPr>
          <w:rFonts w:ascii="Angsana New" w:hAnsi="Angsana New"/>
          <w:sz w:val="30"/>
          <w:szCs w:val="30"/>
          <w:cs/>
        </w:rPr>
        <w:t xml:space="preserve"> </w:t>
      </w:r>
      <w:r w:rsidR="0089274F" w:rsidRPr="003F0133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89274F" w:rsidRPr="003F0133">
        <w:rPr>
          <w:rFonts w:ascii="Angsana New" w:hAnsi="Angsana New"/>
          <w:sz w:val="30"/>
          <w:szCs w:val="30"/>
          <w:cs/>
        </w:rPr>
        <w:t xml:space="preserve"> </w:t>
      </w:r>
      <w:r w:rsidR="0089274F" w:rsidRPr="003F0133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9274F" w:rsidRPr="003F0133">
        <w:rPr>
          <w:rFonts w:ascii="Angsana New" w:hAnsi="Angsana New"/>
          <w:sz w:val="30"/>
          <w:szCs w:val="30"/>
          <w:cs/>
        </w:rPr>
        <w:t xml:space="preserve"> </w:t>
      </w:r>
      <w:r w:rsidR="0089274F" w:rsidRPr="003F0133">
        <w:rPr>
          <w:rFonts w:ascii="Angsana New" w:hAnsi="Angsana New"/>
          <w:sz w:val="30"/>
          <w:szCs w:val="30"/>
        </w:rPr>
        <w:t>31</w:t>
      </w:r>
      <w:r w:rsidR="0089274F" w:rsidRPr="003F0133">
        <w:rPr>
          <w:rFonts w:ascii="Angsana New" w:hAnsi="Angsana New"/>
          <w:sz w:val="30"/>
          <w:szCs w:val="30"/>
          <w:cs/>
        </w:rPr>
        <w:t xml:space="preserve"> </w:t>
      </w:r>
      <w:r w:rsidR="0089274F" w:rsidRPr="003F01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9274F" w:rsidRPr="003F0133">
        <w:rPr>
          <w:rFonts w:ascii="Angsana New" w:hAnsi="Angsana New"/>
          <w:sz w:val="30"/>
          <w:szCs w:val="30"/>
        </w:rPr>
        <w:t>2563</w:t>
      </w:r>
    </w:p>
    <w:p w14:paraId="1055786E" w14:textId="77777777" w:rsidR="0089274F" w:rsidRPr="003F0133" w:rsidRDefault="0089274F" w:rsidP="0089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869A55D" w14:textId="45BA2A04" w:rsidR="004D23FB" w:rsidRPr="003F0133" w:rsidRDefault="005F429C" w:rsidP="0064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64890" w:rsidRPr="003F0133">
        <w:rPr>
          <w:rFonts w:ascii="Angsana New" w:hAnsi="Angsana New" w:hint="cs"/>
          <w:sz w:val="30"/>
          <w:szCs w:val="30"/>
          <w:cs/>
        </w:rPr>
        <w:t>ที่</w:t>
      </w:r>
      <w:r w:rsidRPr="003F0133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348D6" w:rsidRPr="003F0133">
        <w:rPr>
          <w:rFonts w:ascii="Angsana New" w:hAnsi="Angsana New"/>
          <w:sz w:val="30"/>
          <w:szCs w:val="30"/>
        </w:rPr>
        <w:t>31</w:t>
      </w:r>
      <w:r w:rsidRPr="003F013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48D6" w:rsidRPr="003F0133">
        <w:rPr>
          <w:rFonts w:ascii="Angsana New" w:hAnsi="Angsana New"/>
          <w:sz w:val="30"/>
          <w:szCs w:val="30"/>
        </w:rPr>
        <w:t>256</w:t>
      </w:r>
      <w:r w:rsidR="0024529A" w:rsidRPr="003F0133">
        <w:rPr>
          <w:rFonts w:ascii="Angsana New" w:hAnsi="Angsana New"/>
          <w:sz w:val="30"/>
          <w:szCs w:val="30"/>
        </w:rPr>
        <w:t>3</w:t>
      </w:r>
      <w:r w:rsidR="007248DB" w:rsidRPr="003F0133">
        <w:rPr>
          <w:rFonts w:ascii="Angsana New" w:hAnsi="Angsana New"/>
          <w:sz w:val="30"/>
          <w:szCs w:val="30"/>
        </w:rPr>
        <w:t xml:space="preserve"> </w:t>
      </w:r>
      <w:r w:rsidR="006473DB" w:rsidRPr="003F0133">
        <w:rPr>
          <w:rFonts w:ascii="Angsana New" w:hAnsi="Angsana New" w:hint="cs"/>
          <w:sz w:val="30"/>
          <w:szCs w:val="30"/>
          <w:cs/>
        </w:rPr>
        <w:t>เว้นแต่ที่ได้อธิบายไว้ในหมายเหตุข้อ</w:t>
      </w:r>
      <w:r w:rsidR="00B25D74" w:rsidRPr="003F0133">
        <w:rPr>
          <w:rFonts w:ascii="Angsana New" w:hAnsi="Angsana New"/>
          <w:sz w:val="30"/>
          <w:szCs w:val="30"/>
        </w:rPr>
        <w:t xml:space="preserve"> </w:t>
      </w:r>
      <w:r w:rsidR="000858D5" w:rsidRPr="003F0133">
        <w:rPr>
          <w:rFonts w:ascii="Angsana New" w:hAnsi="Angsana New"/>
          <w:sz w:val="30"/>
          <w:szCs w:val="30"/>
        </w:rPr>
        <w:t>2</w:t>
      </w:r>
      <w:r w:rsidR="006367C4" w:rsidRPr="003F0133">
        <w:rPr>
          <w:rFonts w:ascii="Angsana New" w:hAnsi="Angsana New"/>
          <w:sz w:val="30"/>
          <w:szCs w:val="30"/>
        </w:rPr>
        <w:t xml:space="preserve"> </w:t>
      </w:r>
      <w:r w:rsidR="006367C4" w:rsidRPr="003F0133">
        <w:rPr>
          <w:rFonts w:ascii="Angsana New" w:hAnsi="Angsana New" w:hint="cs"/>
          <w:sz w:val="30"/>
          <w:szCs w:val="30"/>
          <w:cs/>
        </w:rPr>
        <w:t xml:space="preserve">และ </w:t>
      </w:r>
      <w:r w:rsidR="000858D5" w:rsidRPr="003F0133">
        <w:rPr>
          <w:rFonts w:ascii="Angsana New" w:hAnsi="Angsana New"/>
          <w:sz w:val="30"/>
          <w:szCs w:val="30"/>
        </w:rPr>
        <w:t>3</w:t>
      </w:r>
      <w:r w:rsidR="00B25D74" w:rsidRPr="003F0133">
        <w:rPr>
          <w:rFonts w:ascii="Angsana New" w:hAnsi="Angsana New"/>
          <w:sz w:val="30"/>
          <w:szCs w:val="30"/>
        </w:rPr>
        <w:t xml:space="preserve"> </w:t>
      </w:r>
    </w:p>
    <w:p w14:paraId="27F9A19A" w14:textId="77777777" w:rsidR="006473DB" w:rsidRPr="003F0133" w:rsidRDefault="006473DB" w:rsidP="0064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2EB9547F" w14:textId="77777777" w:rsidR="005F429C" w:rsidRPr="003F0133" w:rsidRDefault="005F429C" w:rsidP="006367C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45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0" w:name="_Hlk36055339"/>
      <w:r w:rsidRPr="003F0133">
        <w:rPr>
          <w:rFonts w:ascii="Angsana New" w:hAnsi="Angsana New"/>
          <w:b/>
          <w:bCs/>
          <w:sz w:val="30"/>
          <w:szCs w:val="30"/>
          <w:cs/>
        </w:rPr>
        <w:t xml:space="preserve">การเปลี่ยนแปลงนโยบายการบัญชี  </w:t>
      </w:r>
    </w:p>
    <w:bookmarkEnd w:id="0"/>
    <w:p w14:paraId="16EB492B" w14:textId="0D85651D" w:rsidR="005F429C" w:rsidRPr="003F0133" w:rsidRDefault="005F429C" w:rsidP="00B7523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28" w:lineRule="auto"/>
        <w:ind w:left="540" w:right="-45"/>
        <w:jc w:val="thaiDistribute"/>
        <w:rPr>
          <w:rFonts w:ascii="Angsana New" w:hAnsi="Angsana New" w:cs="Angsana New"/>
          <w:b w:val="0"/>
          <w:bCs w:val="0"/>
          <w:sz w:val="28"/>
          <w:szCs w:val="28"/>
          <w:u w:val="none"/>
        </w:rPr>
      </w:pPr>
    </w:p>
    <w:p w14:paraId="7A1C5120" w14:textId="3838F8BF" w:rsidR="00C42B78" w:rsidRPr="003F0133" w:rsidRDefault="00C42B78" w:rsidP="00C42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3F0133">
        <w:rPr>
          <w:rFonts w:ascii="Angsana New" w:hAnsi="Angsana New"/>
          <w:sz w:val="30"/>
          <w:szCs w:val="30"/>
        </w:rPr>
        <w:t xml:space="preserve">1 </w:t>
      </w:r>
      <w:r w:rsidRPr="003F0133">
        <w:rPr>
          <w:rFonts w:ascii="Angsana New" w:hAnsi="Angsana New" w:hint="cs"/>
          <w:sz w:val="30"/>
          <w:szCs w:val="30"/>
          <w:cs/>
        </w:rPr>
        <w:t>มกราคม</w:t>
      </w:r>
      <w:r w:rsidRPr="003F0133">
        <w:rPr>
          <w:rFonts w:ascii="Angsana New" w:hAnsi="Angsana New"/>
          <w:sz w:val="30"/>
          <w:szCs w:val="30"/>
        </w:rPr>
        <w:t xml:space="preserve"> 2564 </w:t>
      </w:r>
      <w:r w:rsidRPr="003F0133">
        <w:rPr>
          <w:rFonts w:ascii="Angsana New" w:hAnsi="Angsana New" w:hint="cs"/>
          <w:sz w:val="30"/>
          <w:szCs w:val="30"/>
          <w:cs/>
        </w:rPr>
        <w:t>กลุ่มบริษัทเปลี่ยน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Pr="003F0133">
        <w:rPr>
          <w:rFonts w:ascii="Angsana New" w:hAnsi="Angsana New" w:hint="cs"/>
          <w:sz w:val="30"/>
          <w:szCs w:val="30"/>
        </w:rPr>
        <w:t>40</w:t>
      </w:r>
      <w:r w:rsidRPr="003F0133">
        <w:rPr>
          <w:rFonts w:ascii="Angsana New" w:hAnsi="Angsana New" w:hint="cs"/>
          <w:sz w:val="30"/>
          <w:szCs w:val="30"/>
          <w:cs/>
        </w:rPr>
        <w:t xml:space="preserve"> เรื่อง อสังหาริมทรัพย์เพื่อการลงทุน</w:t>
      </w:r>
      <w:r w:rsidR="00776E8F" w:rsidRPr="003F0133">
        <w:rPr>
          <w:rFonts w:ascii="Angsana New" w:hAnsi="Angsana New"/>
          <w:sz w:val="30"/>
          <w:szCs w:val="30"/>
        </w:rPr>
        <w:br/>
      </w:r>
      <w:r w:rsidRPr="003F0133">
        <w:rPr>
          <w:rFonts w:ascii="Angsana New" w:hAnsi="Angsana New" w:hint="cs"/>
          <w:sz w:val="30"/>
          <w:szCs w:val="30"/>
          <w:cs/>
        </w:rPr>
        <w:t>(</w:t>
      </w:r>
      <w:r w:rsidRPr="003F0133">
        <w:rPr>
          <w:rFonts w:ascii="Angsana New" w:hAnsi="Angsana New" w:hint="cs"/>
          <w:sz w:val="30"/>
          <w:szCs w:val="30"/>
        </w:rPr>
        <w:t>TAS 40)</w:t>
      </w:r>
      <w:r w:rsidRPr="003F0133">
        <w:rPr>
          <w:rFonts w:ascii="Angsana New" w:hAnsi="Angsana New" w:hint="cs"/>
          <w:sz w:val="30"/>
          <w:szCs w:val="30"/>
          <w:cs/>
        </w:rPr>
        <w:t xml:space="preserve"> เพื่อให้งบการเงินสะท้อนมูลค่ายุติธรรมของอสังหาริมทรัพย์เพื่อการลงทุน ซึ่งเป็นสินทรัพย์ที่มีสาระสำคัญของกลุ่มบริษัทโดยการปรับปรุงย้อนหลัง (</w:t>
      </w:r>
      <w:r w:rsidRPr="003F0133">
        <w:rPr>
          <w:rFonts w:ascii="Angsana New" w:hAnsi="Angsana New" w:hint="cs"/>
          <w:sz w:val="30"/>
          <w:szCs w:val="30"/>
        </w:rPr>
        <w:t>Full retrospective)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/>
          <w:sz w:val="30"/>
          <w:szCs w:val="30"/>
          <w:cs/>
        </w:rPr>
        <w:t>และทำการปรับปรุงข้อมูลเปรียบเทียบสำหรับงวดก่อนที่นำเสนอ</w:t>
      </w:r>
    </w:p>
    <w:p w14:paraId="2B613A7A" w14:textId="77777777" w:rsidR="00C42B78" w:rsidRPr="003F0133" w:rsidRDefault="00C42B78" w:rsidP="00C42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53F912BD" w14:textId="5DAEEF61" w:rsidR="00A27F3E" w:rsidRPr="003F0133" w:rsidRDefault="00764890" w:rsidP="009E5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F0133">
        <w:rPr>
          <w:rFonts w:ascii="Angsana New" w:hAnsi="Angsana New"/>
          <w:sz w:val="30"/>
          <w:szCs w:val="30"/>
        </w:rPr>
        <w:t xml:space="preserve">31 </w:t>
      </w:r>
      <w:r w:rsidRPr="003F01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F0133">
        <w:rPr>
          <w:rFonts w:ascii="Angsana New" w:hAnsi="Angsana New"/>
          <w:sz w:val="30"/>
          <w:szCs w:val="30"/>
        </w:rPr>
        <w:t>2563</w:t>
      </w:r>
      <w:r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A27F3E" w:rsidRPr="003F0133">
        <w:rPr>
          <w:rFonts w:ascii="Angsana New" w:hAnsi="Angsana New"/>
          <w:sz w:val="30"/>
          <w:szCs w:val="30"/>
          <w:cs/>
        </w:rPr>
        <w:t>กลุ่ม</w:t>
      </w:r>
      <w:r w:rsidR="00A27F3E" w:rsidRPr="003F0133">
        <w:rPr>
          <w:rFonts w:ascii="Angsana New" w:hAnsi="Angsana New" w:hint="cs"/>
          <w:sz w:val="30"/>
          <w:szCs w:val="30"/>
          <w:cs/>
        </w:rPr>
        <w:t>บริษัท</w:t>
      </w:r>
      <w:r w:rsidR="00A27F3E" w:rsidRPr="003F0133">
        <w:rPr>
          <w:rFonts w:ascii="Angsana New" w:hAnsi="Angsana New"/>
          <w:sz w:val="30"/>
          <w:szCs w:val="30"/>
          <w:cs/>
        </w:rPr>
        <w:t>ประเมินมูลค่ายุติธรรมของอสังหาริมทรัพย์</w:t>
      </w:r>
      <w:r w:rsidR="00D071C5" w:rsidRPr="003F0133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="00A27F3E" w:rsidRPr="003F0133">
        <w:rPr>
          <w:rFonts w:ascii="Angsana New" w:hAnsi="Angsana New"/>
          <w:sz w:val="30"/>
          <w:szCs w:val="30"/>
          <w:cs/>
        </w:rPr>
        <w:t>โดยผู้ประเมินอิสระ</w:t>
      </w:r>
      <w:r w:rsidR="009E5988" w:rsidRPr="003F0133">
        <w:rPr>
          <w:rFonts w:ascii="Angsana New" w:hAnsi="Angsana New"/>
          <w:sz w:val="30"/>
          <w:szCs w:val="30"/>
        </w:rPr>
        <w:t xml:space="preserve"> </w:t>
      </w:r>
      <w:r w:rsidR="00A27F3E" w:rsidRPr="003F0133">
        <w:rPr>
          <w:rFonts w:ascii="Angsana New" w:hAnsi="Angsana New" w:hint="cs"/>
          <w:sz w:val="30"/>
          <w:szCs w:val="30"/>
          <w:cs/>
        </w:rPr>
        <w:t>การคำนวณ</w:t>
      </w:r>
      <w:r w:rsidR="00A27F3E" w:rsidRPr="003F0133">
        <w:rPr>
          <w:rFonts w:ascii="Angsana New" w:hAnsi="Angsana New"/>
          <w:sz w:val="30"/>
          <w:szCs w:val="30"/>
          <w:cs/>
        </w:rPr>
        <w:t>มูลค่ายุติธรรม</w:t>
      </w:r>
      <w:r w:rsidR="00A27F3E" w:rsidRPr="003F0133">
        <w:rPr>
          <w:rFonts w:ascii="Angsana New" w:hAnsi="Angsana New" w:hint="cs"/>
          <w:sz w:val="30"/>
          <w:szCs w:val="30"/>
          <w:cs/>
        </w:rPr>
        <w:t>ขึ้นอยู่กับประเภทของอสังหาริมทรัพย์</w:t>
      </w:r>
      <w:r w:rsidR="00F862AD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A27F3E" w:rsidRPr="003F0133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D071C5" w:rsidRPr="003F0133">
        <w:rPr>
          <w:rFonts w:ascii="Angsana New" w:hAnsi="Angsana New"/>
          <w:sz w:val="30"/>
          <w:szCs w:val="30"/>
          <w:cs/>
        </w:rPr>
        <w:t>ของอสังหาริมทรัพย์</w:t>
      </w:r>
      <w:r w:rsidR="00D071C5" w:rsidRPr="003F0133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="00A27F3E" w:rsidRPr="003F0133">
        <w:rPr>
          <w:rFonts w:ascii="Angsana New" w:hAnsi="Angsana New" w:hint="cs"/>
          <w:sz w:val="30"/>
          <w:szCs w:val="30"/>
          <w:cs/>
        </w:rPr>
        <w:t>คำนวณจากวิธีรายได้</w:t>
      </w:r>
      <w:r w:rsidR="00624F9B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A27F3E" w:rsidRPr="003F0133">
        <w:rPr>
          <w:rFonts w:ascii="Angsana New" w:hAnsi="Angsana New" w:hint="cs"/>
          <w:sz w:val="30"/>
          <w:szCs w:val="30"/>
          <w:cs/>
        </w:rPr>
        <w:t>วิธีประมาณต้นทุนทดแทนและวิธีการเปรียบเทียบราคาตลาด</w:t>
      </w:r>
      <w:r w:rsidR="00A27F3E" w:rsidRPr="003F0133">
        <w:rPr>
          <w:rFonts w:ascii="Angsana New" w:hAnsi="Angsana New"/>
          <w:sz w:val="30"/>
          <w:szCs w:val="30"/>
        </w:rPr>
        <w:t xml:space="preserve"> </w:t>
      </w:r>
      <w:r w:rsidR="00A27F3E" w:rsidRPr="003F0133">
        <w:rPr>
          <w:rFonts w:ascii="Angsana New" w:hAnsi="Angsana New"/>
          <w:sz w:val="30"/>
          <w:szCs w:val="30"/>
          <w:cs/>
        </w:rPr>
        <w:t>กลุ่ม</w:t>
      </w:r>
      <w:r w:rsidR="00D071C5" w:rsidRPr="003F0133">
        <w:rPr>
          <w:rFonts w:ascii="Angsana New" w:hAnsi="Angsana New" w:hint="cs"/>
          <w:sz w:val="30"/>
          <w:szCs w:val="30"/>
          <w:cs/>
        </w:rPr>
        <w:t>บริษัท</w:t>
      </w:r>
      <w:r w:rsidR="00A27F3E" w:rsidRPr="003F0133">
        <w:rPr>
          <w:rFonts w:ascii="Angsana New" w:hAnsi="Angsana New"/>
          <w:sz w:val="30"/>
          <w:szCs w:val="30"/>
          <w:cs/>
        </w:rPr>
        <w:t>จัดประเภทการวัดมูลค่ายุติธรรมของอสังหาริมทรัพย์</w:t>
      </w:r>
      <w:r w:rsidR="006367C4" w:rsidRPr="003F0133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="00A27F3E" w:rsidRPr="003F0133">
        <w:rPr>
          <w:rFonts w:ascii="Angsana New" w:hAnsi="Angsana New"/>
          <w:sz w:val="30"/>
          <w:szCs w:val="30"/>
          <w:cs/>
        </w:rPr>
        <w:t xml:space="preserve">อยู่ในระดับ </w:t>
      </w:r>
      <w:r w:rsidR="00A27F3E" w:rsidRPr="003F0133">
        <w:rPr>
          <w:rFonts w:ascii="Angsana New" w:hAnsi="Angsana New"/>
          <w:sz w:val="30"/>
          <w:szCs w:val="30"/>
        </w:rPr>
        <w:t>3</w:t>
      </w:r>
      <w:r w:rsidR="00A27F3E" w:rsidRPr="003F0133">
        <w:rPr>
          <w:rFonts w:ascii="Angsana New" w:hAnsi="Angsana New"/>
          <w:sz w:val="30"/>
          <w:szCs w:val="30"/>
          <w:cs/>
        </w:rPr>
        <w:t xml:space="preserve"> การเปลี่ยนแปลงวิธีวัดมูลค่าโดยใช้มูลค่ายุติธรรมทำให้</w:t>
      </w:r>
      <w:r w:rsidR="00D071C5" w:rsidRPr="003F0133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A27F3E" w:rsidRPr="003F0133">
        <w:rPr>
          <w:rFonts w:ascii="Angsana New" w:hAnsi="Angsana New"/>
          <w:sz w:val="30"/>
          <w:szCs w:val="30"/>
          <w:cs/>
        </w:rPr>
        <w:t>มีกำไรจากการวัดมูลค่าของอสังหาริมทรัพย์เพื่อการลงทุนจำนวน</w:t>
      </w:r>
      <w:r w:rsidR="00D071C5" w:rsidRPr="003F0133">
        <w:rPr>
          <w:rFonts w:ascii="Angsana New" w:hAnsi="Angsana New" w:hint="cs"/>
          <w:sz w:val="30"/>
          <w:szCs w:val="30"/>
          <w:cs/>
        </w:rPr>
        <w:t>เงิน</w:t>
      </w:r>
      <w:r w:rsidR="00A27F3E" w:rsidRPr="003F0133">
        <w:rPr>
          <w:rFonts w:ascii="Angsana New" w:hAnsi="Angsana New"/>
          <w:sz w:val="30"/>
          <w:szCs w:val="30"/>
          <w:cs/>
        </w:rPr>
        <w:t xml:space="preserve"> </w:t>
      </w:r>
      <w:r w:rsidR="0091663E" w:rsidRPr="003F0133">
        <w:rPr>
          <w:rFonts w:ascii="Angsana New" w:eastAsia="Times New Roman" w:hAnsi="Angsana New"/>
          <w:color w:val="000000"/>
          <w:sz w:val="30"/>
          <w:szCs w:val="30"/>
        </w:rPr>
        <w:t xml:space="preserve">5,920.89 </w:t>
      </w:r>
      <w:r w:rsidR="00A27F3E" w:rsidRPr="003F0133">
        <w:rPr>
          <w:rFonts w:ascii="Angsana New" w:hAnsi="Angsana New"/>
          <w:sz w:val="30"/>
          <w:szCs w:val="30"/>
          <w:cs/>
        </w:rPr>
        <w:t>ล้านบาท</w:t>
      </w:r>
      <w:r w:rsidR="005036CF" w:rsidRPr="003F0133">
        <w:rPr>
          <w:rFonts w:ascii="Angsana New" w:hAnsi="Angsana New" w:hint="cs"/>
          <w:sz w:val="30"/>
          <w:szCs w:val="30"/>
          <w:cs/>
        </w:rPr>
        <w:t>และ</w:t>
      </w:r>
      <w:r w:rsidR="00C66344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C66344" w:rsidRPr="003F0133">
        <w:rPr>
          <w:rFonts w:ascii="Angsana New" w:hAnsi="Angsana New"/>
          <w:sz w:val="30"/>
          <w:szCs w:val="30"/>
        </w:rPr>
        <w:t>6.2</w:t>
      </w:r>
      <w:r w:rsidR="00D071C5" w:rsidRPr="003F0133">
        <w:rPr>
          <w:rFonts w:ascii="Angsana New" w:hAnsi="Angsana New"/>
          <w:sz w:val="30"/>
          <w:szCs w:val="30"/>
        </w:rPr>
        <w:t>8</w:t>
      </w:r>
      <w:r w:rsidR="00C66344" w:rsidRPr="003F0133">
        <w:rPr>
          <w:rFonts w:ascii="Angsana New" w:hAnsi="Angsana New"/>
          <w:sz w:val="30"/>
          <w:szCs w:val="30"/>
        </w:rPr>
        <w:t xml:space="preserve"> </w:t>
      </w:r>
      <w:r w:rsidR="00C66344" w:rsidRPr="003F0133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="00042AF3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A27F3E" w:rsidRPr="003F0133">
        <w:rPr>
          <w:rFonts w:ascii="Angsana New" w:hAnsi="Angsana New"/>
          <w:sz w:val="30"/>
          <w:szCs w:val="30"/>
          <w:cs/>
        </w:rPr>
        <w:t>โดยปรับปรุงกับกำไรสะสม ณ วันที่</w:t>
      </w:r>
      <w:r w:rsidR="006367C4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A27F3E" w:rsidRPr="003F0133">
        <w:rPr>
          <w:rFonts w:ascii="Angsana New" w:hAnsi="Angsana New"/>
          <w:sz w:val="30"/>
          <w:szCs w:val="30"/>
        </w:rPr>
        <w:t>1</w:t>
      </w:r>
      <w:r w:rsidR="00A27F3E" w:rsidRPr="003F0133">
        <w:rPr>
          <w:rFonts w:ascii="Angsana New" w:hAnsi="Angsana New"/>
          <w:sz w:val="30"/>
          <w:szCs w:val="30"/>
          <w:cs/>
        </w:rPr>
        <w:t xml:space="preserve"> มกราคม </w:t>
      </w:r>
      <w:r w:rsidR="00A27F3E" w:rsidRPr="003F0133">
        <w:rPr>
          <w:rFonts w:ascii="Angsana New" w:hAnsi="Angsana New"/>
          <w:sz w:val="30"/>
          <w:szCs w:val="30"/>
        </w:rPr>
        <w:t>2563</w:t>
      </w:r>
    </w:p>
    <w:p w14:paraId="480E0A1D" w14:textId="1AE96530" w:rsidR="00C42B78" w:rsidRPr="003F0133" w:rsidRDefault="00C42B78" w:rsidP="00C42B78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71293112"/>
      <w:r w:rsidRPr="003F0133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รายการปรับปรุงจากการนำมาตรฐานการรายงานทางการเงินใหม่มาถือปฏิบัติและการเปลี่ยนแปลงนโยบาย</w:t>
      </w:r>
      <w:r w:rsidR="00776E8F" w:rsidRPr="003F0133">
        <w:rPr>
          <w:rFonts w:ascii="Angsana New" w:hAnsi="Angsana New"/>
          <w:b/>
          <w:bCs/>
          <w:sz w:val="30"/>
          <w:szCs w:val="30"/>
        </w:rPr>
        <w:br/>
      </w:r>
      <w:r w:rsidRPr="003F0133">
        <w:rPr>
          <w:rFonts w:ascii="Angsana New" w:hAnsi="Angsana New"/>
          <w:b/>
          <w:bCs/>
          <w:sz w:val="30"/>
          <w:szCs w:val="30"/>
          <w:cs/>
        </w:rPr>
        <w:t>การบัญชี</w:t>
      </w:r>
    </w:p>
    <w:bookmarkEnd w:id="1"/>
    <w:p w14:paraId="3B06F583" w14:textId="77777777" w:rsidR="00C42B78" w:rsidRPr="003F0133" w:rsidRDefault="00C42B78" w:rsidP="00C42B7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DA6E4C8" w14:textId="301EEBE7" w:rsidR="00C42B78" w:rsidRPr="003F0133" w:rsidRDefault="00C42B78" w:rsidP="00FE0532">
      <w:pPr>
        <w:tabs>
          <w:tab w:val="left" w:pos="846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การปรับปรุงรายการแต่ละรายการในงบแสดงฐานะทางการเงินจากการนำมาตรฐานการรายงานทางการเงินใหม่มาถือปฏิบัติเป็นครั้งแรก และการเปลี่ยนแปลงนโยบายการบัญชีมีดังนี้</w:t>
      </w:r>
    </w:p>
    <w:p w14:paraId="2D4CBA10" w14:textId="77777777" w:rsidR="00CD310E" w:rsidRPr="003F0133" w:rsidRDefault="00CD310E" w:rsidP="00FE0532">
      <w:pPr>
        <w:tabs>
          <w:tab w:val="left" w:pos="846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645"/>
        <w:gridCol w:w="1955"/>
        <w:gridCol w:w="1326"/>
        <w:gridCol w:w="7"/>
      </w:tblGrid>
      <w:tr w:rsidR="00C42B78" w:rsidRPr="003F0133" w14:paraId="1C928EE3" w14:textId="77777777" w:rsidTr="002368EC">
        <w:trPr>
          <w:gridAfter w:val="1"/>
          <w:wAfter w:w="7" w:type="dxa"/>
          <w:trHeight w:val="440"/>
          <w:tblHeader/>
        </w:trPr>
        <w:tc>
          <w:tcPr>
            <w:tcW w:w="351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78C24E" w14:textId="77777777" w:rsidR="00C42B78" w:rsidRPr="003F0133" w:rsidRDefault="00C42B78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2FDE1" w14:textId="2EAE7562" w:rsidR="00C42B78" w:rsidRPr="003F0133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C42B78" w:rsidRPr="003F0133" w14:paraId="6BD7D389" w14:textId="77777777" w:rsidTr="002368EC">
        <w:trPr>
          <w:trHeight w:val="440"/>
          <w:tblHeader/>
        </w:trPr>
        <w:tc>
          <w:tcPr>
            <w:tcW w:w="351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4E64" w14:textId="77777777" w:rsidR="00C42B78" w:rsidRPr="003F0133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BE882" w14:textId="77777777" w:rsidR="00AC2F56" w:rsidRPr="003F0133" w:rsidRDefault="00C42B78" w:rsidP="00591C69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7E4C2771" w14:textId="712F1F02" w:rsidR="00C42B78" w:rsidRPr="003F0133" w:rsidRDefault="00C42B78" w:rsidP="00AA6BC2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2562</w:t>
            </w:r>
            <w:r w:rsidR="00011A36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="00184D16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AA6BC2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22771" w14:textId="77777777" w:rsidR="00C42B78" w:rsidRPr="003F0133" w:rsidRDefault="00C42B78" w:rsidP="000F3B67">
            <w:pPr>
              <w:spacing w:line="240" w:lineRule="auto"/>
              <w:ind w:left="547" w:hanging="38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FEA99" w14:textId="77777777" w:rsidR="00C42B78" w:rsidRPr="003F0133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42B78" w:rsidRPr="003F0133" w14:paraId="2B3BA02A" w14:textId="77777777" w:rsidTr="002368EC">
        <w:trPr>
          <w:trHeight w:val="1320"/>
          <w:tblHeader/>
        </w:trPr>
        <w:tc>
          <w:tcPr>
            <w:tcW w:w="351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1DB1472" w14:textId="77777777" w:rsidR="00C42B78" w:rsidRPr="003F0133" w:rsidRDefault="00C42B78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C45FC" w14:textId="77777777" w:rsidR="00C42B78" w:rsidRPr="003F0133" w:rsidRDefault="00C42B78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5B5F4" w14:textId="6A072A01" w:rsidR="00C42B78" w:rsidRPr="003F0133" w:rsidRDefault="00C42B78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ผลกระทบจากการถือปฏิบัติตาม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TFRS 9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="00042AF3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42AF3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TFRS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16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3093" w14:textId="77777777" w:rsidR="00C42B78" w:rsidRPr="003F0133" w:rsidRDefault="00C42B78" w:rsidP="00591C69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</w:t>
            </w:r>
            <w:bookmarkStart w:id="2" w:name="_Hlk71293143"/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ของอสังหาริมทรัพย์เพื่อการลงทุน</w:t>
            </w:r>
            <w:bookmarkEnd w:id="2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AE5690" w14:textId="47139E97" w:rsidR="00C42B78" w:rsidRPr="003F0133" w:rsidRDefault="00C42B78" w:rsidP="00AA6BC2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="00011A36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C42B78" w:rsidRPr="003F0133" w14:paraId="7548EFEB" w14:textId="77777777" w:rsidTr="002368EC">
        <w:trPr>
          <w:gridAfter w:val="1"/>
          <w:wAfter w:w="7" w:type="dxa"/>
          <w:trHeight w:val="43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C3A89" w14:textId="77777777" w:rsidR="00C42B78" w:rsidRPr="003F0133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E53FE" w14:textId="77777777" w:rsidR="00C42B78" w:rsidRPr="003F0133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42B78" w:rsidRPr="003F0133" w14:paraId="07A976E6" w14:textId="77777777" w:rsidTr="002368EC">
        <w:trPr>
          <w:trHeight w:val="4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8F081" w14:textId="77777777" w:rsidR="00C42B78" w:rsidRPr="003F0133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F2827" w14:textId="77777777" w:rsidR="00C42B78" w:rsidRPr="003F0133" w:rsidRDefault="00C42B78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44F35" w14:textId="77777777" w:rsidR="00C42B78" w:rsidRPr="003F0133" w:rsidRDefault="00C42B78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FABCD" w14:textId="77777777" w:rsidR="00C42B78" w:rsidRPr="003F0133" w:rsidRDefault="00C42B78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EA193" w14:textId="77777777" w:rsidR="00C42B78" w:rsidRPr="003F0133" w:rsidRDefault="00C42B78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B835DC" w:rsidRPr="003F0133" w14:paraId="13D08F1F" w14:textId="77777777" w:rsidTr="008D7108">
        <w:trPr>
          <w:trHeight w:val="4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2F7A7" w14:textId="77777777" w:rsidR="00B835DC" w:rsidRPr="003F0133" w:rsidRDefault="00B835DC" w:rsidP="00B835DC">
            <w:pPr>
              <w:spacing w:line="240" w:lineRule="auto"/>
              <w:ind w:left="547" w:right="-380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36795" w14:textId="28CECA30" w:rsidR="00B835DC" w:rsidRPr="003F0133" w:rsidRDefault="00B835DC" w:rsidP="00B835DC">
            <w:pPr>
              <w:tabs>
                <w:tab w:val="left" w:pos="1210"/>
              </w:tabs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1,098,8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99586" w14:textId="202F5C0C" w:rsidR="00B835DC" w:rsidRPr="003F0133" w:rsidRDefault="00B835DC" w:rsidP="00C26950">
            <w:pPr>
              <w:tabs>
                <w:tab w:val="left" w:pos="1315"/>
              </w:tabs>
              <w:spacing w:line="240" w:lineRule="auto"/>
              <w:ind w:left="547" w:right="10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(43,328)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F9B7" w14:textId="53EAEC35" w:rsidR="00B835DC" w:rsidRPr="003F0133" w:rsidRDefault="00B835DC" w:rsidP="00B835DC">
            <w:pPr>
              <w:tabs>
                <w:tab w:val="left" w:pos="1080"/>
                <w:tab w:val="left" w:pos="1170"/>
                <w:tab w:val="left" w:pos="1315"/>
              </w:tabs>
              <w:spacing w:line="240" w:lineRule="auto"/>
              <w:ind w:left="547" w:right="-17" w:hanging="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B8A0" w14:textId="7674A1C4" w:rsidR="00B835DC" w:rsidRPr="003F0133" w:rsidRDefault="00B835DC" w:rsidP="00B835DC">
            <w:pPr>
              <w:tabs>
                <w:tab w:val="clear" w:pos="227"/>
                <w:tab w:val="left" w:pos="255"/>
              </w:tabs>
              <w:spacing w:line="240" w:lineRule="auto"/>
              <w:ind w:left="255" w:right="37" w:hanging="1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1,055,521</w:t>
            </w:r>
          </w:p>
        </w:tc>
      </w:tr>
      <w:tr w:rsidR="00B835DC" w:rsidRPr="003F0133" w14:paraId="380A87FA" w14:textId="77777777" w:rsidTr="008D7108">
        <w:trPr>
          <w:trHeight w:val="28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4631" w14:textId="77777777" w:rsidR="00B835DC" w:rsidRPr="003F0133" w:rsidRDefault="00B835DC" w:rsidP="00B835DC">
            <w:pPr>
              <w:spacing w:line="240" w:lineRule="auto"/>
              <w:ind w:left="547" w:hanging="481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4ACE7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9F15D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D2F49" w14:textId="77777777" w:rsidR="00B835DC" w:rsidRPr="003F0133" w:rsidRDefault="00B835DC" w:rsidP="00B835DC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BEDB2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B835DC" w:rsidRPr="003F0133" w14:paraId="55938F20" w14:textId="77777777" w:rsidTr="008D7108">
        <w:trPr>
          <w:trHeight w:val="4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5226" w14:textId="77777777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F247D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7C174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5444D" w14:textId="77777777" w:rsidR="00B835DC" w:rsidRPr="003F0133" w:rsidRDefault="00B835DC" w:rsidP="00B835DC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A0A8C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B835DC" w:rsidRPr="003F0133" w14:paraId="6316C214" w14:textId="77777777" w:rsidTr="008D7108">
        <w:trPr>
          <w:trHeight w:val="2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988B" w14:textId="77777777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6BEC5" w14:textId="736EC759" w:rsidR="00B835DC" w:rsidRPr="003F0133" w:rsidRDefault="00B835DC" w:rsidP="00B835DC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49,847,950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18733" w14:textId="7BE297F1" w:rsidR="00B835DC" w:rsidRPr="003F0133" w:rsidRDefault="00B835DC" w:rsidP="00B835DC">
            <w:pPr>
              <w:tabs>
                <w:tab w:val="left" w:pos="1260"/>
              </w:tabs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1,241,265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C7E21" w14:textId="3EEBE712" w:rsidR="00B835DC" w:rsidRPr="003F0133" w:rsidRDefault="00B835DC" w:rsidP="00B835DC">
            <w:pPr>
              <w:tabs>
                <w:tab w:val="clear" w:pos="1644"/>
                <w:tab w:val="clear" w:pos="1871"/>
                <w:tab w:val="left" w:pos="1315"/>
                <w:tab w:val="left" w:pos="1490"/>
              </w:tabs>
              <w:spacing w:line="240" w:lineRule="auto"/>
              <w:ind w:left="547" w:right="240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7,401,107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F8038" w14:textId="7B0C7461" w:rsidR="00B835DC" w:rsidRPr="003F0133" w:rsidRDefault="00B835DC" w:rsidP="00B835D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58,490,322</w:t>
            </w:r>
          </w:p>
        </w:tc>
      </w:tr>
      <w:tr w:rsidR="00B835DC" w:rsidRPr="003F0133" w14:paraId="19802313" w14:textId="77777777" w:rsidTr="008D7108">
        <w:trPr>
          <w:trHeight w:val="19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5C05" w14:textId="77777777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อาคารและอุปกรณ์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71518" w14:textId="27D99B16" w:rsidR="00B835DC" w:rsidRPr="003F0133" w:rsidRDefault="00B835DC" w:rsidP="00B835DC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68,067,64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0F523" w14:textId="621F598E" w:rsidR="00B835DC" w:rsidRPr="003F0133" w:rsidRDefault="00B835DC" w:rsidP="00B835DC">
            <w:pPr>
              <w:spacing w:line="240" w:lineRule="auto"/>
              <w:ind w:left="547" w:hanging="9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1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,899,522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91B21" w14:textId="67BB9020" w:rsidR="00B835DC" w:rsidRPr="003F0133" w:rsidRDefault="00B835DC" w:rsidP="00B835DC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28B8B" w14:textId="2194F8EA" w:rsidR="00B835DC" w:rsidRPr="003F0133" w:rsidRDefault="00B835DC" w:rsidP="00B835D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69,967,16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</w:p>
        </w:tc>
      </w:tr>
      <w:tr w:rsidR="00B835DC" w:rsidRPr="003F0133" w14:paraId="7406EA5F" w14:textId="77777777" w:rsidTr="008D7108">
        <w:trPr>
          <w:trHeight w:val="4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3FA1" w14:textId="77777777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BF860" w14:textId="6B1DE1F3" w:rsidR="00B835DC" w:rsidRPr="003F0133" w:rsidRDefault="00B835DC" w:rsidP="00B835DC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1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,489,424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46281" w14:textId="74722946" w:rsidR="00B835DC" w:rsidRPr="003F0133" w:rsidRDefault="00B835DC" w:rsidP="00B835DC">
            <w:pPr>
              <w:spacing w:line="240" w:lineRule="auto"/>
              <w:ind w:left="547" w:hanging="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(1,489,424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3AA6E" w14:textId="5AA66853" w:rsidR="00B835DC" w:rsidRPr="003F0133" w:rsidRDefault="00B835DC" w:rsidP="00B835DC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E2750" w14:textId="3CFD28C5" w:rsidR="00B835DC" w:rsidRPr="003F0133" w:rsidRDefault="00B835DC" w:rsidP="00B835DC">
            <w:pPr>
              <w:tabs>
                <w:tab w:val="left" w:pos="1315"/>
              </w:tabs>
              <w:spacing w:line="240" w:lineRule="auto"/>
              <w:ind w:left="547" w:right="-17" w:hanging="19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835DC" w:rsidRPr="003F0133" w14:paraId="452334D3" w14:textId="77777777" w:rsidTr="008D7108">
        <w:trPr>
          <w:trHeight w:val="22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3533" w14:textId="77777777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7CBA8" w14:textId="5711E7A1" w:rsidR="00B835DC" w:rsidRPr="003F0133" w:rsidRDefault="00B835DC" w:rsidP="00B835DC">
            <w:pPr>
              <w:tabs>
                <w:tab w:val="left" w:pos="1303"/>
              </w:tabs>
              <w:spacing w:line="240" w:lineRule="auto"/>
              <w:ind w:right="-76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   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316,965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CB59C" w14:textId="64EFF210" w:rsidR="00B835DC" w:rsidRPr="003F0133" w:rsidRDefault="00B835DC" w:rsidP="00B835DC">
            <w:pPr>
              <w:tabs>
                <w:tab w:val="left" w:pos="1295"/>
              </w:tabs>
              <w:spacing w:line="240" w:lineRule="auto"/>
              <w:ind w:left="547" w:right="-1011" w:firstLine="272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63,019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009C0" w14:textId="64264333" w:rsidR="00B835DC" w:rsidRPr="003F0133" w:rsidRDefault="00B835DC" w:rsidP="00B835DC">
            <w:pPr>
              <w:tabs>
                <w:tab w:val="clear" w:pos="1871"/>
                <w:tab w:val="left" w:pos="1315"/>
                <w:tab w:val="left" w:pos="1450"/>
                <w:tab w:val="left" w:pos="1605"/>
              </w:tabs>
              <w:spacing w:line="240" w:lineRule="auto"/>
              <w:ind w:left="547" w:right="180" w:hanging="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(73,041)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2C9C5" w14:textId="2AECF13E" w:rsidR="00B835DC" w:rsidRPr="003F0133" w:rsidRDefault="00B835DC" w:rsidP="00B835D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306,943</w:t>
            </w:r>
          </w:p>
        </w:tc>
      </w:tr>
      <w:tr w:rsidR="00B835DC" w:rsidRPr="003F0133" w14:paraId="720454B9" w14:textId="77777777" w:rsidTr="002368EC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E6D92" w14:textId="77777777" w:rsidR="00B835DC" w:rsidRPr="003F0133" w:rsidRDefault="00B835DC" w:rsidP="00B835DC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E81F6" w14:textId="77777777" w:rsidR="00B835DC" w:rsidRPr="003F0133" w:rsidRDefault="00B835DC" w:rsidP="00B835DC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C8106" w14:textId="77777777" w:rsidR="00B835DC" w:rsidRPr="003F0133" w:rsidRDefault="00B835DC" w:rsidP="00B835DC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EA808" w14:textId="77777777" w:rsidR="00B835DC" w:rsidRPr="003F0133" w:rsidRDefault="00B835DC" w:rsidP="00B835DC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1277A" w14:textId="77777777" w:rsidR="00B835DC" w:rsidRPr="003F0133" w:rsidRDefault="00B835DC" w:rsidP="00B835DC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B835DC" w:rsidRPr="003F0133" w14:paraId="250D8838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34282" w14:textId="77777777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B2E18" w14:textId="77777777" w:rsidR="00B835DC" w:rsidRPr="003F0133" w:rsidRDefault="00B835DC" w:rsidP="00B835DC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449C0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E2E55" w14:textId="77777777" w:rsidR="00B835DC" w:rsidRPr="003F0133" w:rsidRDefault="00B835DC" w:rsidP="00B835DC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435B8" w14:textId="77777777" w:rsidR="00B835DC" w:rsidRPr="003F0133" w:rsidRDefault="00B835DC" w:rsidP="00B835D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B835DC" w:rsidRPr="003F0133" w14:paraId="258D2764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FA4EA" w14:textId="77777777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663F3" w14:textId="5EEF98B6" w:rsidR="00B835DC" w:rsidRPr="003F0133" w:rsidRDefault="00B835DC" w:rsidP="00B835DC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2,474,59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52AEF" w14:textId="28C25902" w:rsidR="00B835DC" w:rsidRPr="003F0133" w:rsidRDefault="00B835DC" w:rsidP="00B835DC">
            <w:pPr>
              <w:tabs>
                <w:tab w:val="left" w:pos="1280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(106,030)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CDB82" w14:textId="42DD61DE" w:rsidR="00B835DC" w:rsidRPr="003F0133" w:rsidRDefault="00B835DC" w:rsidP="00B835DC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C50C" w14:textId="420047B5" w:rsidR="00B835DC" w:rsidRPr="003F0133" w:rsidRDefault="00B835DC" w:rsidP="00B835D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,368,56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</w:tr>
      <w:tr w:rsidR="00B835DC" w:rsidRPr="003F0133" w14:paraId="01687513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D8632" w14:textId="77777777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21835" w14:textId="1FCBBE3A" w:rsidR="00B835DC" w:rsidRPr="003F0133" w:rsidRDefault="00B835DC" w:rsidP="00B835DC">
            <w:pPr>
              <w:spacing w:line="240" w:lineRule="auto"/>
              <w:ind w:left="547" w:right="-580" w:firstLine="15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166,449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7A69D" w14:textId="664D77E2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(38,6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90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F842B" w14:textId="44FCF783" w:rsidR="00B835DC" w:rsidRPr="003F0133" w:rsidRDefault="00B835DC" w:rsidP="00B835DC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E22C3" w14:textId="37B03156" w:rsidR="00B835DC" w:rsidRPr="003F0133" w:rsidRDefault="00B835DC" w:rsidP="00B835D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127,759</w:t>
            </w:r>
          </w:p>
        </w:tc>
      </w:tr>
      <w:tr w:rsidR="00B835DC" w:rsidRPr="003F0133" w14:paraId="2630E9FD" w14:textId="77777777" w:rsidTr="002368EC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33D2B" w14:textId="77777777" w:rsidR="00B835DC" w:rsidRPr="003F0133" w:rsidRDefault="00B835DC" w:rsidP="00B835DC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E8312" w14:textId="77777777" w:rsidR="00B835DC" w:rsidRPr="003F0133" w:rsidRDefault="00B835DC" w:rsidP="00B835DC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2B53" w14:textId="77777777" w:rsidR="00B835DC" w:rsidRPr="003F0133" w:rsidRDefault="00B835DC" w:rsidP="00B835DC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5C434" w14:textId="77777777" w:rsidR="00B835DC" w:rsidRPr="003F0133" w:rsidRDefault="00B835DC" w:rsidP="00B835DC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4C971" w14:textId="77777777" w:rsidR="00B835DC" w:rsidRPr="003F0133" w:rsidRDefault="00B835DC" w:rsidP="00B835DC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B835DC" w:rsidRPr="003F0133" w14:paraId="1C71A610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44BF9" w14:textId="77777777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3938E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0916B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7FC1" w14:textId="77777777" w:rsidR="00B835DC" w:rsidRPr="003F0133" w:rsidRDefault="00B835DC" w:rsidP="00B835DC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C655" w14:textId="77777777" w:rsidR="00B835DC" w:rsidRPr="003F0133" w:rsidRDefault="00B835DC" w:rsidP="00B835D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B835DC" w:rsidRPr="003F0133" w14:paraId="356882F3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C7EF7" w14:textId="77777777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FAAB0" w14:textId="7D61746C" w:rsidR="00B835DC" w:rsidRPr="003F0133" w:rsidRDefault="00B835DC" w:rsidP="00B835DC">
            <w:pPr>
              <w:spacing w:line="240" w:lineRule="auto"/>
              <w:ind w:right="-130" w:firstLine="52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3FD6D" w14:textId="1EBC5EAE" w:rsidR="00B835DC" w:rsidRPr="003F0133" w:rsidRDefault="00B835DC" w:rsidP="00B835DC">
            <w:pPr>
              <w:tabs>
                <w:tab w:val="left" w:pos="1330"/>
              </w:tabs>
              <w:spacing w:line="240" w:lineRule="auto"/>
              <w:ind w:right="-470" w:firstLine="55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1,860,53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E101F" w14:textId="3B88EE09" w:rsidR="00B835DC" w:rsidRPr="003F0133" w:rsidRDefault="00B835DC" w:rsidP="00B835DC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D40B7" w14:textId="0F20AB49" w:rsidR="00B835DC" w:rsidRPr="003F0133" w:rsidRDefault="00B835DC" w:rsidP="00B835DC">
            <w:pPr>
              <w:spacing w:line="240" w:lineRule="auto"/>
              <w:ind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1,860,53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B835DC" w:rsidRPr="003F0133" w14:paraId="4E1F164E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46F49" w14:textId="77777777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F02D" w14:textId="7357C517" w:rsidR="00B835DC" w:rsidRPr="003F0133" w:rsidRDefault="00B835DC" w:rsidP="00B835DC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4,837,10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3D215" w14:textId="0930FEB1" w:rsidR="00B835DC" w:rsidRPr="003F0133" w:rsidRDefault="00B835DC" w:rsidP="00B835DC">
            <w:pPr>
              <w:spacing w:line="240" w:lineRule="auto"/>
              <w:ind w:right="-65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F1A0A" w14:textId="37A77F2E" w:rsidR="00B835DC" w:rsidRPr="003F0133" w:rsidRDefault="00B835DC" w:rsidP="00B835DC">
            <w:pPr>
              <w:tabs>
                <w:tab w:val="clear" w:pos="1871"/>
                <w:tab w:val="left" w:pos="1315"/>
              </w:tabs>
              <w:spacing w:line="240" w:lineRule="auto"/>
              <w:ind w:left="547" w:right="240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1,407,180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6C421" w14:textId="2FC6C800" w:rsidR="00B835DC" w:rsidRPr="003F0133" w:rsidRDefault="00B835DC" w:rsidP="00B835DC">
            <w:pPr>
              <w:spacing w:line="240" w:lineRule="auto"/>
              <w:ind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6,244,286</w:t>
            </w:r>
          </w:p>
        </w:tc>
      </w:tr>
      <w:tr w:rsidR="00B835DC" w:rsidRPr="003F0133" w14:paraId="7C865A80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715EF" w14:textId="0F970622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หนี้สินอนุพันธ์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16A16" w14:textId="77F37BFE" w:rsidR="00B835DC" w:rsidRPr="003F0133" w:rsidRDefault="00B835DC" w:rsidP="00B835DC">
            <w:pPr>
              <w:tabs>
                <w:tab w:val="left" w:pos="970"/>
              </w:tabs>
              <w:spacing w:line="240" w:lineRule="auto"/>
              <w:ind w:right="-130" w:firstLine="43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F95FF" w14:textId="52E8B0DD" w:rsidR="00B835DC" w:rsidRPr="003F0133" w:rsidRDefault="00B835DC" w:rsidP="00B835DC">
            <w:pPr>
              <w:tabs>
                <w:tab w:val="left" w:pos="1330"/>
              </w:tabs>
              <w:spacing w:line="240" w:lineRule="auto"/>
              <w:ind w:left="547" w:right="-470" w:firstLine="18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A46D5" w14:textId="43D5F636" w:rsidR="00B835DC" w:rsidRPr="003F0133" w:rsidRDefault="00B835DC" w:rsidP="00B835DC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C2222" w14:textId="02534CFD" w:rsidR="00B835DC" w:rsidRPr="003F0133" w:rsidRDefault="00B835DC" w:rsidP="00B835DC">
            <w:pPr>
              <w:spacing w:line="240" w:lineRule="auto"/>
              <w:ind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</w:tr>
      <w:tr w:rsidR="00B835DC" w:rsidRPr="003F0133" w14:paraId="38EB126A" w14:textId="77777777" w:rsidTr="002368EC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829A" w14:textId="77777777" w:rsidR="00B835DC" w:rsidRPr="003F0133" w:rsidRDefault="00B835DC" w:rsidP="00B835DC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A3B92" w14:textId="77777777" w:rsidR="00B835DC" w:rsidRPr="003F0133" w:rsidRDefault="00B835DC" w:rsidP="00B835DC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BF9A0" w14:textId="77777777" w:rsidR="00B835DC" w:rsidRPr="003F0133" w:rsidRDefault="00B835DC" w:rsidP="00B835DC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441B3" w14:textId="77777777" w:rsidR="00B835DC" w:rsidRPr="003F0133" w:rsidRDefault="00B835DC" w:rsidP="00B835DC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929F3" w14:textId="77777777" w:rsidR="00B835DC" w:rsidRPr="003F0133" w:rsidRDefault="00B835DC" w:rsidP="00B835DC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B835DC" w:rsidRPr="003F0133" w14:paraId="004D6692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3DAC1" w14:textId="5C2D7E3E" w:rsidR="00B835DC" w:rsidRPr="003F0133" w:rsidRDefault="00B835DC" w:rsidP="00B835DC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BEAEB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FF3D0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9667A" w14:textId="77777777" w:rsidR="00B835DC" w:rsidRPr="003F0133" w:rsidRDefault="00B835DC" w:rsidP="00B835D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D3029" w14:textId="77777777" w:rsidR="00B835DC" w:rsidRPr="003F0133" w:rsidRDefault="00B835DC" w:rsidP="00B835D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E12E20" w:rsidRPr="003F0133" w14:paraId="066DEEB4" w14:textId="77777777" w:rsidTr="002368E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769B0" w14:textId="77777777" w:rsidR="00E12E20" w:rsidRPr="003F0133" w:rsidRDefault="00E12E20" w:rsidP="00E12E20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กำไรสะสม </w:t>
            </w:r>
          </w:p>
          <w:p w14:paraId="3464A211" w14:textId="437200D9" w:rsidR="00E12E20" w:rsidRPr="003F0133" w:rsidRDefault="00E12E20" w:rsidP="00E12E20">
            <w:pPr>
              <w:spacing w:line="240" w:lineRule="auto"/>
              <w:ind w:left="547" w:hanging="3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A3468" w14:textId="07D58B53" w:rsidR="00E12E20" w:rsidRPr="003F0133" w:rsidRDefault="00E12E20" w:rsidP="00E12E20">
            <w:pPr>
              <w:tabs>
                <w:tab w:val="clear" w:pos="227"/>
                <w:tab w:val="clear" w:pos="454"/>
                <w:tab w:val="left" w:pos="250"/>
              </w:tabs>
              <w:spacing w:line="240" w:lineRule="auto"/>
              <w:ind w:left="160" w:right="50" w:hanging="29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</w:rPr>
              <w:t xml:space="preserve">     1,432,690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92D90" w14:textId="264E9DC2" w:rsidR="00E12E20" w:rsidRPr="003F0133" w:rsidRDefault="00E12E20" w:rsidP="00E12E20">
            <w:pPr>
              <w:tabs>
                <w:tab w:val="left" w:pos="1322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(86,225)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58E22" w14:textId="3106F491" w:rsidR="00E12E20" w:rsidRPr="003F0133" w:rsidRDefault="00E12E20" w:rsidP="00E12E20">
            <w:pPr>
              <w:spacing w:line="240" w:lineRule="auto"/>
              <w:ind w:left="547" w:right="24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5,920,886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7741" w14:textId="72E13763" w:rsidR="00E12E20" w:rsidRPr="003F0133" w:rsidRDefault="00E12E20" w:rsidP="00E12E20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7,267,351</w:t>
            </w:r>
          </w:p>
        </w:tc>
      </w:tr>
      <w:tr w:rsidR="00E12E20" w:rsidRPr="003F0133" w14:paraId="3FC2CA34" w14:textId="77777777" w:rsidTr="002368EC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14237" w14:textId="394BB770" w:rsidR="00E12E20" w:rsidRPr="003F0133" w:rsidRDefault="00E12E20" w:rsidP="00E12E20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สำรองการป้องกันความเสี่ยง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5F5F2" w14:textId="4516D391" w:rsidR="00E12E20" w:rsidRPr="003F0133" w:rsidRDefault="00E12E20" w:rsidP="00E12E20">
            <w:pPr>
              <w:tabs>
                <w:tab w:val="left" w:pos="1060"/>
              </w:tabs>
              <w:spacing w:line="240" w:lineRule="auto"/>
              <w:ind w:right="-130" w:firstLine="52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92712" w14:textId="17BF2C3B" w:rsidR="00E12E20" w:rsidRPr="003F0133" w:rsidRDefault="00E12E20" w:rsidP="00E12E20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(165,852)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CCC82" w14:textId="1C10A303" w:rsidR="00E12E20" w:rsidRPr="003F0133" w:rsidRDefault="00E12E20" w:rsidP="00E12E20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7170" w14:textId="454A59D2" w:rsidR="00E12E20" w:rsidRPr="003F0133" w:rsidRDefault="00E12E20" w:rsidP="00E12E20">
            <w:pPr>
              <w:spacing w:line="240" w:lineRule="auto"/>
              <w:ind w:right="-488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(165,852)</w:t>
            </w:r>
          </w:p>
        </w:tc>
      </w:tr>
    </w:tbl>
    <w:p w14:paraId="69A90C9E" w14:textId="77777777" w:rsidR="00BA0F31" w:rsidRPr="003F0133" w:rsidRDefault="00BA0F31" w:rsidP="00591C69">
      <w:pPr>
        <w:tabs>
          <w:tab w:val="left" w:pos="970"/>
        </w:tabs>
        <w:spacing w:line="240" w:lineRule="auto"/>
        <w:ind w:right="-130" w:firstLine="430"/>
        <w:jc w:val="center"/>
      </w:pPr>
    </w:p>
    <w:tbl>
      <w:tblPr>
        <w:tblW w:w="10170" w:type="dxa"/>
        <w:tblLook w:val="04A0" w:firstRow="1" w:lastRow="0" w:firstColumn="1" w:lastColumn="0" w:noHBand="0" w:noVBand="1"/>
      </w:tblPr>
      <w:tblGrid>
        <w:gridCol w:w="3690"/>
        <w:gridCol w:w="270"/>
        <w:gridCol w:w="1325"/>
        <w:gridCol w:w="835"/>
        <w:gridCol w:w="810"/>
        <w:gridCol w:w="1300"/>
        <w:gridCol w:w="500"/>
        <w:gridCol w:w="1440"/>
      </w:tblGrid>
      <w:tr w:rsidR="00A76351" w:rsidRPr="003F0133" w14:paraId="40795B6D" w14:textId="77777777" w:rsidTr="002A45E0">
        <w:trPr>
          <w:trHeight w:val="44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85E9B" w14:textId="77777777" w:rsidR="00A76351" w:rsidRPr="003F0133" w:rsidRDefault="00A76351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236B4" w14:textId="4793F6C2" w:rsidR="00A76351" w:rsidRPr="003F0133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76351" w:rsidRPr="003F0133" w14:paraId="61CD0EDA" w14:textId="77777777" w:rsidTr="002A45E0">
        <w:trPr>
          <w:trHeight w:val="440"/>
        </w:trPr>
        <w:tc>
          <w:tcPr>
            <w:tcW w:w="39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53BBE" w14:textId="77777777" w:rsidR="00A76351" w:rsidRPr="003F0133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4D6CEA" w14:textId="77777777" w:rsidR="00AC2F56" w:rsidRPr="003F0133" w:rsidRDefault="00A76351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65C1A503" w14:textId="4A5191A6" w:rsidR="00A76351" w:rsidRPr="003F0133" w:rsidRDefault="00A76351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E45EBF" w14:textId="77777777" w:rsidR="00A76351" w:rsidRPr="003F0133" w:rsidRDefault="00A76351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9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46B28" w14:textId="77777777" w:rsidR="00AC2F56" w:rsidRPr="003F0133" w:rsidRDefault="00AC2F56" w:rsidP="00AC2F5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6413AC7C" w14:textId="10C72CF0" w:rsidR="00A76351" w:rsidRPr="003F0133" w:rsidRDefault="00AC2F56" w:rsidP="00AC2F5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="00A76351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A76351" w:rsidRPr="003F0133" w14:paraId="6A85B2B3" w14:textId="77777777" w:rsidTr="002A45E0">
        <w:trPr>
          <w:trHeight w:val="880"/>
        </w:trPr>
        <w:tc>
          <w:tcPr>
            <w:tcW w:w="396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BF9A10" w14:textId="77777777" w:rsidR="00A76351" w:rsidRPr="003F0133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861B9F" w14:textId="77777777" w:rsidR="00A76351" w:rsidRPr="003F0133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E8B5D" w14:textId="77777777" w:rsidR="00A76351" w:rsidRPr="003F0133" w:rsidRDefault="00A76351" w:rsidP="00C56E3C">
            <w:pPr>
              <w:spacing w:line="240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</w:t>
            </w:r>
          </w:p>
          <w:p w14:paraId="6E953823" w14:textId="77777777" w:rsidR="00A76351" w:rsidRPr="003F0133" w:rsidRDefault="00A76351" w:rsidP="00C56E3C">
            <w:pPr>
              <w:spacing w:line="240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9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7903F" w14:textId="77777777" w:rsidR="00A76351" w:rsidRPr="003F0133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76351" w:rsidRPr="003F0133" w14:paraId="18A33C03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579EF" w14:textId="77777777" w:rsidR="00A76351" w:rsidRPr="003F0133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397CD" w14:textId="77777777" w:rsidR="00A76351" w:rsidRPr="003F0133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A76351" w:rsidRPr="003F0133" w14:paraId="3676EFA1" w14:textId="77777777" w:rsidTr="002A45E0">
        <w:trPr>
          <w:trHeight w:val="44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1FCD5" w14:textId="77777777" w:rsidR="00A76351" w:rsidRPr="003F0133" w:rsidRDefault="00A76351" w:rsidP="00AC2F56">
            <w:pPr>
              <w:spacing w:line="240" w:lineRule="auto"/>
              <w:ind w:left="547" w:hanging="19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D44A2" w14:textId="77777777" w:rsidR="00A76351" w:rsidRPr="003F0133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EB8BE" w14:textId="77777777" w:rsidR="00A76351" w:rsidRPr="003F0133" w:rsidRDefault="00A76351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22C36" w14:textId="77777777" w:rsidR="00A76351" w:rsidRPr="003F0133" w:rsidRDefault="00A76351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A76351" w:rsidRPr="003F0133" w14:paraId="29820D27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95D91" w14:textId="3EB6C424" w:rsidR="00A76351" w:rsidRPr="003F0133" w:rsidRDefault="00A7635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5CC4" w14:textId="77777777" w:rsidR="00A76351" w:rsidRPr="003F0133" w:rsidRDefault="00A76351" w:rsidP="00AC2F56">
            <w:pPr>
              <w:tabs>
                <w:tab w:val="clear" w:pos="1871"/>
                <w:tab w:val="left" w:pos="1690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  50,997,493 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A3EC" w14:textId="21633481" w:rsidR="00A76351" w:rsidRPr="003F0133" w:rsidRDefault="00AC2F56" w:rsidP="00977329">
            <w:pPr>
              <w:tabs>
                <w:tab w:val="clear" w:pos="680"/>
                <w:tab w:val="clear" w:pos="907"/>
                <w:tab w:val="left" w:pos="700"/>
                <w:tab w:val="left" w:pos="880"/>
              </w:tabs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</w:t>
            </w:r>
            <w:r w:rsidR="0005014A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8,589,046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4A9B" w14:textId="6927054F" w:rsidR="00A76351" w:rsidRPr="003F0133" w:rsidRDefault="00A76351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5</w:t>
            </w:r>
            <w:r w:rsidR="0005014A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9,586,539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05014A" w:rsidRPr="003F0133" w14:paraId="7A4974DF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B05C6" w14:textId="2D1AF0E6" w:rsidR="0005014A" w:rsidRPr="003F0133" w:rsidRDefault="0005014A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92158" w14:textId="39780867" w:rsidR="0005014A" w:rsidRPr="003F0133" w:rsidRDefault="0005014A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845,538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11172" w14:textId="1E015547" w:rsidR="0005014A" w:rsidRPr="003F0133" w:rsidRDefault="00FE0532" w:rsidP="00AC2F56">
            <w:pPr>
              <w:tabs>
                <w:tab w:val="clear" w:pos="227"/>
                <w:tab w:val="clear" w:pos="907"/>
                <w:tab w:val="clear" w:pos="1644"/>
                <w:tab w:val="left" w:pos="547"/>
                <w:tab w:val="left" w:pos="1060"/>
                <w:tab w:val="left" w:pos="1690"/>
              </w:tabs>
              <w:spacing w:line="240" w:lineRule="auto"/>
              <w:ind w:left="547" w:firstLine="42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(108,455)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73283" w14:textId="66B8AC23" w:rsidR="0005014A" w:rsidRPr="003F0133" w:rsidRDefault="00FE0532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737,083</w:t>
            </w:r>
          </w:p>
        </w:tc>
      </w:tr>
      <w:tr w:rsidR="00A76351" w:rsidRPr="003F0133" w14:paraId="6BB593FB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59EC" w14:textId="77777777" w:rsidR="00A76351" w:rsidRPr="003F0133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9AE4" w14:textId="77777777" w:rsidR="00A76351" w:rsidRPr="003F0133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7BC86" w14:textId="77777777" w:rsidR="00A76351" w:rsidRPr="003F0133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3427" w14:textId="77777777" w:rsidR="00A76351" w:rsidRPr="003F0133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A76351" w:rsidRPr="003F0133" w14:paraId="46808E96" w14:textId="77777777" w:rsidTr="002A45E0">
        <w:trPr>
          <w:trHeight w:val="44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AFFE4" w14:textId="77777777" w:rsidR="00A76351" w:rsidRPr="003F0133" w:rsidRDefault="00A7635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A379" w14:textId="77777777" w:rsidR="00A76351" w:rsidRPr="003F0133" w:rsidRDefault="00A76351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2409" w14:textId="77777777" w:rsidR="00A76351" w:rsidRPr="003F0133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E4742" w14:textId="77777777" w:rsidR="00A76351" w:rsidRPr="003F0133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05014A" w:rsidRPr="003F0133" w14:paraId="235D00A0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F1F8D" w14:textId="4FD3D48C" w:rsidR="0005014A" w:rsidRPr="003F0133" w:rsidRDefault="0005014A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4F4C" w14:textId="71EE4DB8" w:rsidR="0005014A" w:rsidRPr="003F0133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4,674,34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DFBC" w14:textId="69943577" w:rsidR="0005014A" w:rsidRPr="003F0133" w:rsidRDefault="00AC2F56" w:rsidP="00FE0532">
            <w:pPr>
              <w:tabs>
                <w:tab w:val="clear" w:pos="227"/>
                <w:tab w:val="clear" w:pos="907"/>
                <w:tab w:val="clear" w:pos="1871"/>
                <w:tab w:val="left" w:pos="250"/>
                <w:tab w:val="left" w:pos="880"/>
                <w:tab w:val="left" w:pos="1780"/>
                <w:tab w:val="left" w:pos="1870"/>
              </w:tabs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</w:t>
            </w:r>
            <w:r w:rsidR="00FE0532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1,609,354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3A4A" w14:textId="245275A8" w:rsidR="0005014A" w:rsidRPr="003F0133" w:rsidRDefault="00FE0532" w:rsidP="00FE0532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6,283,696</w:t>
            </w:r>
          </w:p>
        </w:tc>
      </w:tr>
      <w:tr w:rsidR="0005014A" w:rsidRPr="003F0133" w14:paraId="6EC3B4A8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EF905" w14:textId="77777777" w:rsidR="0005014A" w:rsidRPr="003F0133" w:rsidRDefault="0005014A" w:rsidP="0005014A">
            <w:pPr>
              <w:spacing w:line="240" w:lineRule="auto"/>
              <w:ind w:left="547" w:hanging="4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408AA" w14:textId="77777777" w:rsidR="0005014A" w:rsidRPr="003F0133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D1F0D" w14:textId="77777777" w:rsidR="0005014A" w:rsidRPr="003F0133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FF87" w14:textId="77777777" w:rsidR="0005014A" w:rsidRPr="003F0133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5014A" w:rsidRPr="003F0133" w14:paraId="0A8DEC15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047B" w14:textId="620BFE18" w:rsidR="0005014A" w:rsidRPr="003F0133" w:rsidRDefault="0005014A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C909" w14:textId="77777777" w:rsidR="0005014A" w:rsidRPr="003F0133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73CC0" w14:textId="77777777" w:rsidR="0005014A" w:rsidRPr="003F0133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293D4" w14:textId="77777777" w:rsidR="0005014A" w:rsidRPr="003F0133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5014A" w:rsidRPr="003F0133" w14:paraId="500604E5" w14:textId="77777777" w:rsidTr="002A45E0">
        <w:trPr>
          <w:trHeight w:val="430"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0DC8" w14:textId="59E67877" w:rsidR="00987101" w:rsidRPr="003F0133" w:rsidRDefault="0098710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 (ขาดทุน</w:t>
            </w:r>
            <w:r w:rsidR="007D5565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)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สะสม</w:t>
            </w:r>
          </w:p>
          <w:p w14:paraId="41EDC880" w14:textId="21AA5333" w:rsidR="0005014A" w:rsidRPr="003F0133" w:rsidRDefault="0098710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ยังไม่ได้จัดสรร</w:t>
            </w:r>
            <w:r w:rsidR="00755D23"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55D23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755D23"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ขาดทุนสะสม</w:t>
            </w:r>
            <w:r w:rsidR="00755D23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B030" w14:textId="558B8EEE" w:rsidR="0005014A" w:rsidRPr="003F0133" w:rsidRDefault="0005014A" w:rsidP="00AC2F56">
            <w:pPr>
              <w:tabs>
                <w:tab w:val="clear" w:pos="907"/>
                <w:tab w:val="clear" w:pos="1644"/>
                <w:tab w:val="left" w:pos="970"/>
                <w:tab w:val="left" w:pos="1780"/>
              </w:tabs>
              <w:spacing w:line="240" w:lineRule="auto"/>
              <w:ind w:left="547" w:right="-20" w:firstLine="6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</w:t>
            </w:r>
            <w:r w:rsidR="00AC2F56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</w:t>
            </w:r>
            <w:r w:rsidR="00AC2F56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(963,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516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10B89" w14:textId="6CD22958" w:rsidR="0005014A" w:rsidRPr="003F0133" w:rsidRDefault="00AC2F56" w:rsidP="00FE0532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</w:t>
            </w:r>
            <w:r w:rsidR="00FE0532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6,871,237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46867" w14:textId="374D2F1B" w:rsidR="0005014A" w:rsidRPr="003F0133" w:rsidRDefault="00FE0532" w:rsidP="00FE0532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5,907,721</w:t>
            </w:r>
          </w:p>
        </w:tc>
      </w:tr>
      <w:tr w:rsidR="004F6FA8" w:rsidRPr="003F0133" w14:paraId="7C470BF5" w14:textId="77777777" w:rsidTr="00BB640F">
        <w:trPr>
          <w:trHeight w:val="440"/>
          <w:tblHeader/>
        </w:trPr>
        <w:tc>
          <w:tcPr>
            <w:tcW w:w="36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CA404D" w14:textId="77777777" w:rsidR="004F6FA8" w:rsidRPr="003F0133" w:rsidRDefault="004F6FA8" w:rsidP="002A45E0">
            <w:pPr>
              <w:tabs>
                <w:tab w:val="left" w:pos="547"/>
              </w:tabs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BB31" w14:textId="77777777" w:rsidR="004F6FA8" w:rsidRPr="003F0133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6FA8" w:rsidRPr="003F0133" w14:paraId="72FE1B0F" w14:textId="77777777" w:rsidTr="00BB640F">
        <w:trPr>
          <w:trHeight w:val="440"/>
          <w:tblHeader/>
        </w:trPr>
        <w:tc>
          <w:tcPr>
            <w:tcW w:w="3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A8F2" w14:textId="77777777" w:rsidR="004F6FA8" w:rsidRPr="003F0133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817F8" w14:textId="77777777" w:rsidR="004F6FA8" w:rsidRPr="003F0133" w:rsidRDefault="004F6FA8" w:rsidP="00BB640F">
            <w:pPr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2562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34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C4694" w14:textId="77777777" w:rsidR="004F6FA8" w:rsidRPr="003F0133" w:rsidRDefault="004F6FA8" w:rsidP="000F3B67">
            <w:pPr>
              <w:spacing w:line="240" w:lineRule="auto"/>
              <w:ind w:left="547" w:hanging="45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C9287" w14:textId="77777777" w:rsidR="004F6FA8" w:rsidRPr="003F0133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F6FA8" w:rsidRPr="003F0133" w14:paraId="04A44747" w14:textId="77777777" w:rsidTr="00BB640F">
        <w:trPr>
          <w:trHeight w:val="1320"/>
          <w:tblHeader/>
        </w:trPr>
        <w:tc>
          <w:tcPr>
            <w:tcW w:w="36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60FC5F" w14:textId="77777777" w:rsidR="004F6FA8" w:rsidRPr="003F0133" w:rsidRDefault="004F6FA8" w:rsidP="00BB640F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BE8DF9" w14:textId="77777777" w:rsidR="004F6FA8" w:rsidRPr="003F0133" w:rsidRDefault="004F6FA8" w:rsidP="00BB640F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94B8C" w14:textId="19295858" w:rsidR="004F6FA8" w:rsidRPr="003F0133" w:rsidRDefault="004F6FA8" w:rsidP="00BB640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ผลกระทบจากการถือปฏิบัติตาม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TFRS 9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="00042AF3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TFRS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16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3F547" w14:textId="77777777" w:rsidR="004F6FA8" w:rsidRPr="003F0133" w:rsidRDefault="004F6FA8" w:rsidP="00BB640F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D58034" w14:textId="77777777" w:rsidR="004F6FA8" w:rsidRPr="003F0133" w:rsidRDefault="004F6FA8" w:rsidP="00BB640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2563 -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4F6FA8" w:rsidRPr="003F0133" w14:paraId="24A178BB" w14:textId="77777777" w:rsidTr="00BB640F">
        <w:trPr>
          <w:trHeight w:val="43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F0FFD" w14:textId="77777777" w:rsidR="004F6FA8" w:rsidRPr="003F0133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5224B" w14:textId="77777777" w:rsidR="004F6FA8" w:rsidRPr="003F0133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F6FA8" w:rsidRPr="003F0133" w14:paraId="3E2B8326" w14:textId="77777777" w:rsidTr="00BB640F">
        <w:trPr>
          <w:trHeight w:val="44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5D79" w14:textId="77777777" w:rsidR="004F6FA8" w:rsidRPr="003F0133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C600" w14:textId="77777777" w:rsidR="004F6FA8" w:rsidRPr="003F0133" w:rsidRDefault="004F6FA8" w:rsidP="00BB640F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795B6" w14:textId="77777777" w:rsidR="004F6FA8" w:rsidRPr="003F0133" w:rsidRDefault="004F6FA8" w:rsidP="00BB640F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74B4B" w14:textId="77777777" w:rsidR="004F6FA8" w:rsidRPr="003F0133" w:rsidRDefault="004F6FA8" w:rsidP="00BB640F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076D5" w14:textId="77777777" w:rsidR="004F6FA8" w:rsidRPr="003F0133" w:rsidRDefault="004F6FA8" w:rsidP="00BB640F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4F6FA8" w:rsidRPr="003F0133" w14:paraId="581A369B" w14:textId="77777777" w:rsidTr="00BB640F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245E" w14:textId="77777777" w:rsidR="004F6FA8" w:rsidRPr="003F0133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702A3" w14:textId="77777777" w:rsidR="004F6FA8" w:rsidRPr="003F0133" w:rsidRDefault="004F6FA8" w:rsidP="00BB640F">
            <w:pPr>
              <w:tabs>
                <w:tab w:val="left" w:pos="1227"/>
              </w:tabs>
              <w:spacing w:line="240" w:lineRule="auto"/>
              <w:ind w:left="547" w:right="-760" w:firstLine="25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2,835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14E9" w14:textId="77777777" w:rsidR="004F6FA8" w:rsidRPr="003F0133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057D" w14:textId="77777777" w:rsidR="004F6FA8" w:rsidRPr="003F0133" w:rsidRDefault="004F6FA8" w:rsidP="00BB640F">
            <w:pPr>
              <w:tabs>
                <w:tab w:val="left" w:pos="1380"/>
              </w:tabs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753E5" w14:textId="77777777" w:rsidR="004F6FA8" w:rsidRPr="003F0133" w:rsidRDefault="004F6FA8" w:rsidP="00BB640F">
            <w:pPr>
              <w:spacing w:line="240" w:lineRule="auto"/>
              <w:ind w:left="-105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10,680</w:t>
            </w:r>
          </w:p>
        </w:tc>
      </w:tr>
      <w:tr w:rsidR="004F6FA8" w:rsidRPr="003F0133" w14:paraId="4EC2C0A6" w14:textId="77777777" w:rsidTr="00BB640F">
        <w:trPr>
          <w:trHeight w:val="19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BDEA" w14:textId="77777777" w:rsidR="004F6FA8" w:rsidRPr="003F0133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อาคารและอุปกรณ์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B792D" w14:textId="77777777" w:rsidR="004F6FA8" w:rsidRPr="003F0133" w:rsidRDefault="004F6FA8" w:rsidP="00BB640F">
            <w:pPr>
              <w:spacing w:line="240" w:lineRule="auto"/>
              <w:ind w:left="547" w:right="-760" w:firstLine="25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3,884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6B8B" w14:textId="77777777" w:rsidR="004F6FA8" w:rsidRPr="003F0133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228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73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EA1AE" w14:textId="77777777" w:rsidR="004F6FA8" w:rsidRPr="003F0133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D5AD8" w14:textId="77777777" w:rsidR="004F6FA8" w:rsidRPr="003F0133" w:rsidRDefault="004F6FA8" w:rsidP="00BB640F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232,623</w:t>
            </w:r>
          </w:p>
        </w:tc>
      </w:tr>
      <w:tr w:rsidR="004F6FA8" w:rsidRPr="003F0133" w14:paraId="1935C416" w14:textId="77777777" w:rsidTr="00BB640F">
        <w:trPr>
          <w:trHeight w:val="22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7247" w14:textId="77777777" w:rsidR="004F6FA8" w:rsidRPr="003F0133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DDCB1" w14:textId="77777777" w:rsidR="004F6FA8" w:rsidRPr="003F0133" w:rsidRDefault="004F6FA8" w:rsidP="00BB640F">
            <w:pPr>
              <w:spacing w:line="240" w:lineRule="auto"/>
              <w:ind w:left="547" w:right="-760" w:firstLine="15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17,033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85668" w14:textId="77777777" w:rsidR="004F6FA8" w:rsidRPr="003F0133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41,463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7A108" w14:textId="77777777" w:rsidR="004F6FA8" w:rsidRPr="003F0133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(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1,569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99428" w14:textId="77777777" w:rsidR="004F6FA8" w:rsidRPr="003F0133" w:rsidRDefault="004F6FA8" w:rsidP="00BB640F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56,927</w:t>
            </w:r>
          </w:p>
        </w:tc>
      </w:tr>
      <w:tr w:rsidR="001D6F7D" w:rsidRPr="003F0133" w14:paraId="367485DC" w14:textId="77777777" w:rsidTr="00BB640F">
        <w:trPr>
          <w:trHeight w:val="22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55D8F" w14:textId="77777777" w:rsidR="001D6F7D" w:rsidRPr="003F0133" w:rsidRDefault="001D6F7D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31D9B" w14:textId="77777777" w:rsidR="001D6F7D" w:rsidRPr="003F0133" w:rsidRDefault="001D6F7D" w:rsidP="00BB640F">
            <w:pPr>
              <w:spacing w:line="240" w:lineRule="auto"/>
              <w:ind w:left="547" w:right="-760" w:firstLine="15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37116" w14:textId="77777777" w:rsidR="001D6F7D" w:rsidRPr="003F0133" w:rsidRDefault="001D6F7D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65886" w14:textId="77777777" w:rsidR="001D6F7D" w:rsidRPr="003F0133" w:rsidRDefault="001D6F7D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EC626" w14:textId="77777777" w:rsidR="001D6F7D" w:rsidRPr="003F0133" w:rsidRDefault="001D6F7D" w:rsidP="00BB640F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F6FA8" w:rsidRPr="003F0133" w14:paraId="1AF3B337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01399" w14:textId="77777777" w:rsidR="004F6FA8" w:rsidRPr="003F0133" w:rsidRDefault="004F6FA8" w:rsidP="005F211A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CB1F2" w14:textId="77777777" w:rsidR="004F6FA8" w:rsidRPr="003F0133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350D4" w14:textId="77777777" w:rsidR="004F6FA8" w:rsidRPr="003F0133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0AC89" w14:textId="77777777" w:rsidR="004F6FA8" w:rsidRPr="003F0133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BD3D" w14:textId="77777777" w:rsidR="004F6FA8" w:rsidRPr="003F0133" w:rsidRDefault="004F6FA8" w:rsidP="005F211A">
            <w:pPr>
              <w:spacing w:line="228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F6FA8" w:rsidRPr="003F0133" w14:paraId="668A7029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0798" w14:textId="77777777" w:rsidR="004F6FA8" w:rsidRPr="003F0133" w:rsidRDefault="004F6FA8" w:rsidP="005F211A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3180E" w14:textId="77777777" w:rsidR="004F6FA8" w:rsidRPr="003F0133" w:rsidRDefault="004F6FA8" w:rsidP="005F211A">
            <w:pPr>
              <w:spacing w:line="228" w:lineRule="auto"/>
              <w:ind w:left="547" w:right="-1007" w:firstLine="33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E8FA6" w14:textId="77777777" w:rsidR="004F6FA8" w:rsidRPr="003F0133" w:rsidRDefault="004F6FA8" w:rsidP="005F211A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228,739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9C6D8" w14:textId="77777777" w:rsidR="004F6FA8" w:rsidRPr="003F0133" w:rsidRDefault="004F6FA8" w:rsidP="005F211A">
            <w:pPr>
              <w:spacing w:line="228" w:lineRule="auto"/>
              <w:ind w:left="52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29E7" w14:textId="77777777" w:rsidR="004F6FA8" w:rsidRPr="003F0133" w:rsidRDefault="004F6FA8" w:rsidP="00BA0F31">
            <w:pPr>
              <w:spacing w:line="228" w:lineRule="auto"/>
              <w:ind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228,739</w:t>
            </w:r>
          </w:p>
        </w:tc>
      </w:tr>
      <w:tr w:rsidR="004F6FA8" w:rsidRPr="003F0133" w14:paraId="697C1F31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DCEA7" w14:textId="77777777" w:rsidR="004F6FA8" w:rsidRPr="003F0133" w:rsidRDefault="004F6FA8" w:rsidP="005F211A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หนี้สินอนุพันธ์ 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BCE1" w14:textId="77777777" w:rsidR="004F6FA8" w:rsidRPr="003F0133" w:rsidRDefault="004F6FA8" w:rsidP="005F211A">
            <w:pPr>
              <w:spacing w:line="228" w:lineRule="auto"/>
              <w:ind w:left="547" w:right="-1007" w:firstLine="24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-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3BFE8" w14:textId="77777777" w:rsidR="004F6FA8" w:rsidRPr="003F0133" w:rsidRDefault="004F6FA8" w:rsidP="005F211A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5FBA6" w14:textId="77777777" w:rsidR="004F6FA8" w:rsidRPr="003F0133" w:rsidRDefault="004F6FA8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3FD5F" w14:textId="77777777" w:rsidR="004F6FA8" w:rsidRPr="003F0133" w:rsidRDefault="004F6FA8" w:rsidP="00BA0F31">
            <w:pPr>
              <w:spacing w:line="228" w:lineRule="auto"/>
              <w:ind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</w:tr>
      <w:tr w:rsidR="004F6FA8" w:rsidRPr="003F0133" w14:paraId="1D0052D4" w14:textId="77777777" w:rsidTr="005C2B20">
        <w:trPr>
          <w:trHeight w:val="25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EFA1B" w14:textId="77777777" w:rsidR="004F6FA8" w:rsidRPr="003F0133" w:rsidRDefault="004F6FA8" w:rsidP="001D6F7D">
            <w:pPr>
              <w:spacing w:line="24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DCC2F" w14:textId="77777777" w:rsidR="004F6FA8" w:rsidRPr="003F0133" w:rsidRDefault="004F6FA8" w:rsidP="001D6F7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EC99D" w14:textId="77777777" w:rsidR="004F6FA8" w:rsidRPr="003F0133" w:rsidRDefault="004F6FA8" w:rsidP="001D6F7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98220" w14:textId="77777777" w:rsidR="004F6FA8" w:rsidRPr="003F0133" w:rsidRDefault="004F6FA8" w:rsidP="001D6F7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DA4B" w14:textId="77777777" w:rsidR="004F6FA8" w:rsidRPr="003F0133" w:rsidRDefault="004F6FA8" w:rsidP="001D6F7D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F6FA8" w:rsidRPr="003F0133" w14:paraId="3D339F79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651DA" w14:textId="77777777" w:rsidR="004F6FA8" w:rsidRPr="003F0133" w:rsidRDefault="004F6FA8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EF2EF" w14:textId="77777777" w:rsidR="004F6FA8" w:rsidRPr="003F0133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A9365" w14:textId="77777777" w:rsidR="004F6FA8" w:rsidRPr="003F0133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531A2" w14:textId="77777777" w:rsidR="004F6FA8" w:rsidRPr="003F0133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DC035" w14:textId="77777777" w:rsidR="004F6FA8" w:rsidRPr="003F0133" w:rsidRDefault="004F6FA8" w:rsidP="005F211A">
            <w:pPr>
              <w:spacing w:line="228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F6FA8" w:rsidRPr="003F0133" w14:paraId="60DEDF48" w14:textId="77777777" w:rsidTr="00D53DC7">
        <w:trPr>
          <w:trHeight w:val="43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88007" w14:textId="77777777" w:rsidR="000F3B67" w:rsidRPr="003F0133" w:rsidRDefault="004F6FA8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กำไรสะสม</w:t>
            </w:r>
          </w:p>
          <w:p w14:paraId="0079C64B" w14:textId="3AC36939" w:rsidR="004F6FA8" w:rsidRPr="003F0133" w:rsidRDefault="004F6FA8" w:rsidP="005F211A">
            <w:pPr>
              <w:spacing w:line="228" w:lineRule="auto"/>
              <w:ind w:left="547" w:hanging="3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8DCD9" w14:textId="77777777" w:rsidR="004F6FA8" w:rsidRPr="003F0133" w:rsidRDefault="004F6FA8" w:rsidP="005F211A">
            <w:pPr>
              <w:tabs>
                <w:tab w:val="clear" w:pos="454"/>
                <w:tab w:val="left" w:pos="167"/>
              </w:tabs>
              <w:spacing w:line="228" w:lineRule="auto"/>
              <w:ind w:left="-13" w:right="143" w:hanging="38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169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164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D541E" w14:textId="77777777" w:rsidR="004F6FA8" w:rsidRPr="003F0133" w:rsidRDefault="004F6FA8" w:rsidP="005F211A">
            <w:pPr>
              <w:spacing w:line="228" w:lineRule="auto"/>
              <w:ind w:left="547" w:right="-1007" w:firstLine="4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0B554" w14:textId="77777777" w:rsidR="004F6FA8" w:rsidRPr="003F0133" w:rsidRDefault="004F6FA8" w:rsidP="005F211A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6,276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9145B" w14:textId="77777777" w:rsidR="004F6FA8" w:rsidRPr="003F0133" w:rsidRDefault="004F6FA8" w:rsidP="00BA0F31">
            <w:pPr>
              <w:spacing w:line="228" w:lineRule="auto"/>
              <w:ind w:left="-105"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1,175,440</w:t>
            </w:r>
          </w:p>
        </w:tc>
      </w:tr>
      <w:tr w:rsidR="004F6FA8" w:rsidRPr="003F0133" w14:paraId="33FCD307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D9ED" w14:textId="66F2789D" w:rsidR="004F6FA8" w:rsidRPr="003F0133" w:rsidRDefault="004F6FA8" w:rsidP="00BA0F31">
            <w:pPr>
              <w:tabs>
                <w:tab w:val="clear" w:pos="3515"/>
                <w:tab w:val="left" w:pos="3380"/>
              </w:tabs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สำรองการป้องกันความเสี่ยง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75927" w14:textId="77777777" w:rsidR="004F6FA8" w:rsidRPr="003F0133" w:rsidRDefault="004F6FA8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3F0FB" w14:textId="77777777" w:rsidR="004F6FA8" w:rsidRPr="003F0133" w:rsidRDefault="004F6FA8" w:rsidP="005F211A">
            <w:pPr>
              <w:tabs>
                <w:tab w:val="left" w:pos="1277"/>
              </w:tabs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(165,852)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08F6B" w14:textId="77777777" w:rsidR="004F6FA8" w:rsidRPr="003F0133" w:rsidRDefault="004F6FA8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AEB96" w14:textId="2C8C15DC" w:rsidR="004F6FA8" w:rsidRPr="003F0133" w:rsidRDefault="002A45E0" w:rsidP="005F211A">
            <w:pPr>
              <w:tabs>
                <w:tab w:val="clear" w:pos="907"/>
                <w:tab w:val="left" w:pos="339"/>
              </w:tabs>
              <w:spacing w:line="228" w:lineRule="auto"/>
              <w:ind w:left="-105" w:right="-12" w:hanging="18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="00BA0F31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4F6FA8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(165,852)</w:t>
            </w:r>
          </w:p>
        </w:tc>
      </w:tr>
    </w:tbl>
    <w:p w14:paraId="2A183D03" w14:textId="40AA5C22" w:rsidR="008800A8" w:rsidRPr="003F0133" w:rsidRDefault="008800A8" w:rsidP="005F211A">
      <w:pPr>
        <w:spacing w:line="228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629D4C35" w14:textId="77777777" w:rsidR="008800A8" w:rsidRPr="003F0133" w:rsidRDefault="0088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  <w:r w:rsidRPr="003F0133">
        <w:rPr>
          <w:rFonts w:ascii="Angsana New" w:hAnsi="Angsana New"/>
          <w:sz w:val="12"/>
          <w:szCs w:val="12"/>
        </w:rPr>
        <w:br w:type="page"/>
      </w:r>
    </w:p>
    <w:tbl>
      <w:tblPr>
        <w:tblW w:w="10170" w:type="dxa"/>
        <w:tblLook w:val="04A0" w:firstRow="1" w:lastRow="0" w:firstColumn="1" w:lastColumn="0" w:noHBand="0" w:noVBand="1"/>
      </w:tblPr>
      <w:tblGrid>
        <w:gridCol w:w="3420"/>
        <w:gridCol w:w="2430"/>
        <w:gridCol w:w="1980"/>
        <w:gridCol w:w="2340"/>
      </w:tblGrid>
      <w:tr w:rsidR="00011A36" w:rsidRPr="003F0133" w14:paraId="34E69679" w14:textId="77777777" w:rsidTr="00BB640F">
        <w:trPr>
          <w:trHeight w:val="4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30A1A" w14:textId="77777777" w:rsidR="00011A36" w:rsidRPr="003F0133" w:rsidRDefault="00011A36" w:rsidP="005F211A">
            <w:pPr>
              <w:spacing w:line="228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753CB" w14:textId="77777777" w:rsidR="00011A36" w:rsidRPr="003F0133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A36" w:rsidRPr="003F0133" w14:paraId="53979F1F" w14:textId="77777777" w:rsidTr="00BB640F">
        <w:trPr>
          <w:trHeight w:val="440"/>
        </w:trPr>
        <w:tc>
          <w:tcPr>
            <w:tcW w:w="3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76006" w14:textId="77777777" w:rsidR="00011A36" w:rsidRPr="003F0133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28558" w14:textId="77777777" w:rsidR="005C2B20" w:rsidRPr="003F0133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3A9B8545" w14:textId="5C9F5E53" w:rsidR="00011A36" w:rsidRPr="003F0133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547FA7" w14:textId="77777777" w:rsidR="00011A36" w:rsidRPr="003F0133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AB05C" w14:textId="77777777" w:rsidR="005C2B20" w:rsidRPr="003F0133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73B236D4" w14:textId="3AF27B8D" w:rsidR="00011A36" w:rsidRPr="003F0133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</w:p>
          <w:p w14:paraId="16EE6B50" w14:textId="77777777" w:rsidR="00011A36" w:rsidRPr="003F0133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011A36" w:rsidRPr="003F0133" w14:paraId="091A9D0E" w14:textId="77777777" w:rsidTr="00BB640F">
        <w:trPr>
          <w:trHeight w:val="880"/>
        </w:trPr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C057E7" w14:textId="77777777" w:rsidR="00011A36" w:rsidRPr="003F0133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F92B7C" w14:textId="77777777" w:rsidR="00011A36" w:rsidRPr="003F0133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6038B" w14:textId="77777777" w:rsidR="00011A36" w:rsidRPr="003F0133" w:rsidRDefault="00011A36" w:rsidP="005F211A">
            <w:pPr>
              <w:spacing w:line="228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</w:t>
            </w:r>
          </w:p>
          <w:p w14:paraId="62C2E0FB" w14:textId="77777777" w:rsidR="00011A36" w:rsidRPr="003F0133" w:rsidRDefault="00011A36" w:rsidP="005F211A">
            <w:pPr>
              <w:spacing w:line="228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DF631" w14:textId="77777777" w:rsidR="00011A36" w:rsidRPr="003F0133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11A36" w:rsidRPr="003F0133" w14:paraId="26723E1A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7E119" w14:textId="77777777" w:rsidR="00011A36" w:rsidRPr="003F0133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37312" w14:textId="77777777" w:rsidR="00011A36" w:rsidRPr="003F0133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011A36" w:rsidRPr="003F0133" w14:paraId="65EA2860" w14:textId="77777777" w:rsidTr="00BB640F">
        <w:trPr>
          <w:trHeight w:val="4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526A4" w14:textId="77777777" w:rsidR="00011A36" w:rsidRPr="003F0133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82816" w14:textId="77777777" w:rsidR="00011A36" w:rsidRPr="003F0133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6AAEA" w14:textId="77777777" w:rsidR="00011A36" w:rsidRPr="003F0133" w:rsidRDefault="00011A36" w:rsidP="005F211A">
            <w:pPr>
              <w:spacing w:line="228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77B18" w14:textId="77777777" w:rsidR="00011A36" w:rsidRPr="003F0133" w:rsidRDefault="00011A36" w:rsidP="005F211A">
            <w:pPr>
              <w:spacing w:line="228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011A36" w:rsidRPr="003F0133" w14:paraId="024DD2E2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BD0DA" w14:textId="77777777" w:rsidR="00011A36" w:rsidRPr="003F0133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81D34" w14:textId="77777777" w:rsidR="00011A36" w:rsidRPr="003F0133" w:rsidRDefault="00011A36" w:rsidP="00BA7192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2,479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1DD8" w14:textId="77777777" w:rsidR="00011A36" w:rsidRPr="003F0133" w:rsidRDefault="00011A36" w:rsidP="005F211A">
            <w:pPr>
              <w:spacing w:line="228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8,201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6CC06" w14:textId="77777777" w:rsidR="00011A36" w:rsidRPr="003F0133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10,680</w:t>
            </w:r>
          </w:p>
        </w:tc>
      </w:tr>
      <w:tr w:rsidR="00011A36" w:rsidRPr="003F0133" w14:paraId="3B1F6B7B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CD43" w14:textId="77777777" w:rsidR="00011A36" w:rsidRPr="003F0133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8724" w14:textId="77777777" w:rsidR="00011A36" w:rsidRPr="003F0133" w:rsidRDefault="00011A36" w:rsidP="005F211A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112,423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74DF7" w14:textId="77777777" w:rsidR="00011A36" w:rsidRPr="003F0133" w:rsidRDefault="00011A36" w:rsidP="005F211A">
            <w:pPr>
              <w:spacing w:line="228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(1,640)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6C710" w14:textId="77777777" w:rsidR="00011A36" w:rsidRPr="003F0133" w:rsidRDefault="00011A36" w:rsidP="005F211A">
            <w:pPr>
              <w:spacing w:line="228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110,783</w:t>
            </w:r>
          </w:p>
        </w:tc>
      </w:tr>
      <w:tr w:rsidR="00011A36" w:rsidRPr="003F0133" w14:paraId="41B73C88" w14:textId="77777777" w:rsidTr="005C2B20">
        <w:trPr>
          <w:trHeight w:val="29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B3024" w14:textId="77777777" w:rsidR="00011A36" w:rsidRPr="003F0133" w:rsidRDefault="00011A36" w:rsidP="005F211A">
            <w:pPr>
              <w:spacing w:line="120" w:lineRule="auto"/>
              <w:ind w:left="547" w:hanging="4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2A27B" w14:textId="77777777" w:rsidR="00011A36" w:rsidRPr="003F0133" w:rsidRDefault="00011A36" w:rsidP="005F211A">
            <w:pPr>
              <w:spacing w:line="120" w:lineRule="auto"/>
              <w:ind w:left="547" w:right="25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01482" w14:textId="77777777" w:rsidR="00011A36" w:rsidRPr="003F0133" w:rsidRDefault="00011A36" w:rsidP="005F211A">
            <w:pPr>
              <w:spacing w:line="12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FB88A" w14:textId="77777777" w:rsidR="00011A36" w:rsidRPr="003F0133" w:rsidRDefault="00011A36" w:rsidP="005F211A">
            <w:pPr>
              <w:spacing w:line="12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11A36" w:rsidRPr="003F0133" w14:paraId="0DE70BC8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A024D" w14:textId="77777777" w:rsidR="00011A36" w:rsidRPr="003F0133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71619" w14:textId="77777777" w:rsidR="00011A36" w:rsidRPr="003F0133" w:rsidRDefault="00011A36" w:rsidP="005F211A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7738F" w14:textId="77777777" w:rsidR="00011A36" w:rsidRPr="003F0133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8EA73" w14:textId="77777777" w:rsidR="00011A36" w:rsidRPr="003F0133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11A36" w:rsidRPr="003F0133" w14:paraId="5C321007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EE31" w14:textId="77777777" w:rsidR="005F211A" w:rsidRPr="003F0133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กำไรสะสม</w:t>
            </w:r>
          </w:p>
          <w:p w14:paraId="73BBAE80" w14:textId="427AF42B" w:rsidR="00011A36" w:rsidRPr="003F0133" w:rsidRDefault="00011A36" w:rsidP="005F211A">
            <w:pPr>
              <w:spacing w:line="228" w:lineRule="auto"/>
              <w:ind w:left="547" w:hanging="28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26335" w14:textId="77777777" w:rsidR="00011A36" w:rsidRPr="003F0133" w:rsidRDefault="00011A36" w:rsidP="005F211A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1,134,060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4A1B8" w14:textId="77777777" w:rsidR="00011A36" w:rsidRPr="003F0133" w:rsidRDefault="00011A36" w:rsidP="005F211A">
            <w:pPr>
              <w:spacing w:line="228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D1C42" w14:textId="77777777" w:rsidR="00011A36" w:rsidRPr="003F0133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1,140,621</w:t>
            </w:r>
          </w:p>
        </w:tc>
      </w:tr>
    </w:tbl>
    <w:p w14:paraId="6102C8A8" w14:textId="77777777" w:rsidR="008800A8" w:rsidRPr="003F0133" w:rsidRDefault="008800A8" w:rsidP="002A45E0">
      <w:pPr>
        <w:tabs>
          <w:tab w:val="clear" w:pos="454"/>
          <w:tab w:val="left" w:pos="1530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</w:p>
    <w:p w14:paraId="37DEA4B1" w14:textId="6A6808FF" w:rsidR="003F4F9E" w:rsidRPr="003F0133" w:rsidRDefault="003F5D13" w:rsidP="002A45E0">
      <w:pPr>
        <w:tabs>
          <w:tab w:val="clear" w:pos="454"/>
          <w:tab w:val="left" w:pos="1530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การปรับปรุงรายการแต่ละรายการในงบกำไรขาดทุนเบ็ดเสร็จ</w:t>
      </w:r>
      <w:r w:rsidRPr="003F0133">
        <w:rPr>
          <w:rFonts w:ascii="Angsana New" w:hAnsi="Angsana New" w:hint="cs"/>
          <w:sz w:val="30"/>
          <w:szCs w:val="30"/>
          <w:cs/>
        </w:rPr>
        <w:t>สำหรับงวด</w:t>
      </w:r>
      <w:r w:rsidR="008800A8" w:rsidRPr="003F0133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C16C5" w:rsidRPr="003F0133">
        <w:rPr>
          <w:rFonts w:ascii="Angsana New" w:hAnsi="Angsana New" w:hint="cs"/>
          <w:sz w:val="30"/>
          <w:szCs w:val="30"/>
          <w:cs/>
        </w:rPr>
        <w:t>เก้าเดือน</w:t>
      </w:r>
      <w:r w:rsidRPr="003F013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800A8" w:rsidRPr="003F0133">
        <w:rPr>
          <w:rFonts w:ascii="Angsana New" w:hAnsi="Angsana New"/>
          <w:sz w:val="30"/>
          <w:szCs w:val="30"/>
          <w:cs/>
        </w:rPr>
        <w:br/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 xml:space="preserve">2563 </w:t>
      </w:r>
      <w:r w:rsidRPr="003F0133">
        <w:rPr>
          <w:rFonts w:ascii="Angsana New" w:hAnsi="Angsana New"/>
          <w:sz w:val="30"/>
          <w:szCs w:val="30"/>
          <w:cs/>
        </w:rPr>
        <w:t>จา</w:t>
      </w:r>
      <w:r w:rsidR="002A45E0" w:rsidRPr="003F0133">
        <w:rPr>
          <w:rFonts w:ascii="Angsana New" w:hAnsi="Angsana New" w:hint="cs"/>
          <w:sz w:val="30"/>
          <w:szCs w:val="30"/>
          <w:cs/>
        </w:rPr>
        <w:t>ก</w:t>
      </w:r>
      <w:r w:rsidRPr="003F0133">
        <w:rPr>
          <w:rFonts w:ascii="Angsana New" w:hAnsi="Angsana New"/>
          <w:sz w:val="30"/>
          <w:szCs w:val="30"/>
          <w:cs/>
        </w:rPr>
        <w:t>การเปลี่ยนแปลงนโยบายการบัญชีมีดังนี้</w:t>
      </w:r>
    </w:p>
    <w:p w14:paraId="39F78D59" w14:textId="77777777" w:rsidR="008800A8" w:rsidRPr="003F0133" w:rsidRDefault="008800A8" w:rsidP="002A45E0">
      <w:pPr>
        <w:tabs>
          <w:tab w:val="clear" w:pos="454"/>
          <w:tab w:val="left" w:pos="1530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10350" w:type="dxa"/>
        <w:tblInd w:w="-90" w:type="dxa"/>
        <w:tblLook w:val="04A0" w:firstRow="1" w:lastRow="0" w:firstColumn="1" w:lastColumn="0" w:noHBand="0" w:noVBand="1"/>
      </w:tblPr>
      <w:tblGrid>
        <w:gridCol w:w="3420"/>
        <w:gridCol w:w="2160"/>
        <w:gridCol w:w="270"/>
        <w:gridCol w:w="2078"/>
        <w:gridCol w:w="266"/>
        <w:gridCol w:w="2156"/>
      </w:tblGrid>
      <w:tr w:rsidR="008800A8" w:rsidRPr="003F0133" w14:paraId="0BF5F89E" w14:textId="77777777" w:rsidTr="001D6F7D">
        <w:trPr>
          <w:trHeight w:val="440"/>
          <w:tblHeader/>
        </w:trPr>
        <w:tc>
          <w:tcPr>
            <w:tcW w:w="34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4F3FA9" w14:textId="77777777" w:rsidR="008800A8" w:rsidRPr="003F0133" w:rsidRDefault="008800A8" w:rsidP="002333D7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right w:val="nil"/>
            </w:tcBorders>
          </w:tcPr>
          <w:p w14:paraId="434A1434" w14:textId="77777777" w:rsidR="008800A8" w:rsidRPr="003F0133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800A8" w:rsidRPr="003F0133" w14:paraId="39C1D107" w14:textId="77777777" w:rsidTr="001D6F7D">
        <w:trPr>
          <w:trHeight w:val="440"/>
          <w:tblHeader/>
        </w:trPr>
        <w:tc>
          <w:tcPr>
            <w:tcW w:w="34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64F842F" w14:textId="77777777" w:rsidR="008800A8" w:rsidRPr="003F0133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7E6D" w14:textId="77777777" w:rsidR="008062D7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บงวดสามเดือนสิ้นสุด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638F0784" w14:textId="7CAB762C" w:rsidR="008800A8" w:rsidRPr="003F0133" w:rsidRDefault="00CC16C5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="008800A8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800A8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="008800A8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204A51" w14:textId="77777777" w:rsidR="008800A8" w:rsidRPr="003F0133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CFC677" w14:textId="77777777" w:rsidR="008800A8" w:rsidRPr="003F0133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3FD9030" w14:textId="77777777" w:rsidR="008800A8" w:rsidRPr="003F0133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302868" w14:textId="77777777" w:rsidR="008062D7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บงวดสามเดือนสิ้นสุด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01912EEC" w14:textId="5DBC12F5" w:rsidR="008800A8" w:rsidRPr="003F0133" w:rsidRDefault="00CC16C5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="008800A8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800A8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="008800A8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800A8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- ปรับปรุงใหม่</w:t>
            </w:r>
          </w:p>
        </w:tc>
      </w:tr>
      <w:tr w:rsidR="008800A8" w:rsidRPr="003F0133" w14:paraId="5272A872" w14:textId="77777777" w:rsidTr="001D6F7D">
        <w:trPr>
          <w:trHeight w:val="1197"/>
          <w:tblHeader/>
        </w:trPr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7CC359" w14:textId="77777777" w:rsidR="008800A8" w:rsidRPr="003F0133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5F0F69" w14:textId="77777777" w:rsidR="008800A8" w:rsidRPr="003F0133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5DF266E" w14:textId="77777777" w:rsidR="008800A8" w:rsidRPr="003F0133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D22A65" w14:textId="77777777" w:rsidR="008800A8" w:rsidRPr="003F0133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5B135C4" w14:textId="77777777" w:rsidR="008800A8" w:rsidRPr="003F0133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86836" w14:textId="77777777" w:rsidR="008800A8" w:rsidRPr="003F0133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00A8" w:rsidRPr="003F0133" w14:paraId="7E1224DB" w14:textId="77777777" w:rsidTr="001D6F7D">
        <w:trPr>
          <w:trHeight w:val="43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50C89" w14:textId="77777777" w:rsidR="008800A8" w:rsidRPr="003F0133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left w:val="nil"/>
              <w:bottom w:val="nil"/>
              <w:right w:val="nil"/>
            </w:tcBorders>
          </w:tcPr>
          <w:p w14:paraId="23AEA58F" w14:textId="77777777" w:rsidR="008800A8" w:rsidRPr="003F0133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C200D" w:rsidRPr="003F0133" w14:paraId="79C3A792" w14:textId="77777777" w:rsidTr="001D6F7D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D175" w14:textId="77777777" w:rsidR="003C200D" w:rsidRPr="003F0133" w:rsidRDefault="003C200D" w:rsidP="003C200D">
            <w:pPr>
              <w:spacing w:line="240" w:lineRule="auto"/>
              <w:ind w:left="522" w:hanging="18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C3E90" w14:textId="63316140" w:rsidR="003C200D" w:rsidRPr="003F0133" w:rsidRDefault="00D95CCB" w:rsidP="003C200D">
            <w:pPr>
              <w:tabs>
                <w:tab w:val="clear" w:pos="1871"/>
                <w:tab w:val="left" w:pos="547"/>
              </w:tabs>
              <w:spacing w:line="240" w:lineRule="auto"/>
              <w:ind w:left="547" w:right="252" w:hanging="9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8D19C" w14:textId="77777777" w:rsidR="003C200D" w:rsidRPr="003F0133" w:rsidRDefault="003C200D" w:rsidP="003C200D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E2975" w14:textId="7B4B8900" w:rsidR="003C200D" w:rsidRPr="003F0133" w:rsidRDefault="00D95CCB" w:rsidP="00C3260F">
            <w:pPr>
              <w:tabs>
                <w:tab w:val="clear" w:pos="1644"/>
                <w:tab w:val="clear" w:pos="1871"/>
                <w:tab w:val="left" w:pos="1650"/>
              </w:tabs>
              <w:spacing w:line="240" w:lineRule="auto"/>
              <w:ind w:left="547" w:right="8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3,296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EF9665E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D72C" w14:textId="389C9A63" w:rsidR="003C200D" w:rsidRPr="003F0133" w:rsidRDefault="00D95CCB" w:rsidP="00F061E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3,296</w:t>
            </w:r>
          </w:p>
        </w:tc>
      </w:tr>
      <w:tr w:rsidR="003C200D" w:rsidRPr="003F0133" w14:paraId="5932403E" w14:textId="77777777" w:rsidTr="001D6F7D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07E27" w14:textId="77777777" w:rsidR="003C200D" w:rsidRPr="003F0133" w:rsidRDefault="003C200D" w:rsidP="003C200D">
            <w:pPr>
              <w:tabs>
                <w:tab w:val="clear" w:pos="680"/>
                <w:tab w:val="left" w:pos="336"/>
              </w:tabs>
              <w:spacing w:line="240" w:lineRule="auto"/>
              <w:ind w:left="516" w:hanging="1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49095" w14:textId="2490BBD6" w:rsidR="003C200D" w:rsidRPr="003F0133" w:rsidRDefault="00D95CCB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419,216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5B8BFC" w14:textId="77777777" w:rsidR="003C200D" w:rsidRPr="003F0133" w:rsidRDefault="003C200D" w:rsidP="003C200D">
            <w:pPr>
              <w:tabs>
                <w:tab w:val="clear" w:pos="1871"/>
              </w:tabs>
              <w:spacing w:line="240" w:lineRule="auto"/>
              <w:ind w:left="547"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5EC95" w14:textId="6B341334" w:rsidR="003C200D" w:rsidRPr="003F0133" w:rsidRDefault="00C3260F" w:rsidP="00C3260F">
            <w:pPr>
              <w:tabs>
                <w:tab w:val="clear" w:pos="1644"/>
                <w:tab w:val="left" w:pos="1628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D95CCB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(186,590)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721E625" w14:textId="77777777" w:rsidR="003C200D" w:rsidRPr="003F0133" w:rsidRDefault="003C200D" w:rsidP="00C3260F">
            <w:pPr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7075C" w14:textId="0625B93D" w:rsidR="003C200D" w:rsidRPr="003F0133" w:rsidRDefault="00D95CCB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232,626</w:t>
            </w:r>
          </w:p>
        </w:tc>
      </w:tr>
      <w:tr w:rsidR="003C200D" w:rsidRPr="003F0133" w14:paraId="69279AD0" w14:textId="77777777" w:rsidTr="001D6F7D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772F8" w14:textId="77777777" w:rsidR="003C200D" w:rsidRPr="003F0133" w:rsidRDefault="003C200D" w:rsidP="003C200D">
            <w:pPr>
              <w:spacing w:line="240" w:lineRule="auto"/>
              <w:ind w:left="33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29C3E" w14:textId="7DA55865" w:rsidR="003C200D" w:rsidRPr="003F0133" w:rsidRDefault="00D95CCB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544,025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0ABA6" w14:textId="77777777" w:rsidR="003C200D" w:rsidRPr="003F0133" w:rsidRDefault="003C200D" w:rsidP="003C200D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5D0D5" w14:textId="2E5C3D1C" w:rsidR="003C200D" w:rsidRPr="003F0133" w:rsidRDefault="00C3260F" w:rsidP="00C3260F">
            <w:pPr>
              <w:tabs>
                <w:tab w:val="clear" w:pos="1871"/>
                <w:tab w:val="left" w:pos="1152"/>
              </w:tabs>
              <w:spacing w:line="240" w:lineRule="auto"/>
              <w:ind w:left="547" w:right="8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D95CCB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2,575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D792079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F720F" w14:textId="7F978423" w:rsidR="003C200D" w:rsidRPr="003F0133" w:rsidRDefault="00D95CCB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546,600</w:t>
            </w:r>
          </w:p>
        </w:tc>
      </w:tr>
      <w:tr w:rsidR="003C200D" w:rsidRPr="003F0133" w14:paraId="3700B97D" w14:textId="77777777" w:rsidTr="001D6F7D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1706" w14:textId="43F43AFE" w:rsidR="003C200D" w:rsidRPr="003F0133" w:rsidRDefault="00FB76C6" w:rsidP="003C200D">
            <w:pPr>
              <w:spacing w:line="240" w:lineRule="auto"/>
              <w:ind w:left="547" w:hanging="211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lastRenderedPageBreak/>
              <w:t>ค่าใช้จ่าย</w:t>
            </w:r>
            <w:r w:rsidRPr="003F013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</w:t>
            </w:r>
            <w:r w:rsidRPr="003F013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) 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5F0584" w14:textId="0B47F164" w:rsidR="003C200D" w:rsidRPr="003F0133" w:rsidRDefault="00886AB7" w:rsidP="00F061E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(170,923)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63659A" w14:textId="77777777" w:rsidR="003C200D" w:rsidRPr="003F0133" w:rsidRDefault="003C200D" w:rsidP="003C200D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3DBE2F" w14:textId="5E5094D4" w:rsidR="003C200D" w:rsidRPr="003F0133" w:rsidRDefault="00886AB7" w:rsidP="001D6F7D">
            <w:pPr>
              <w:tabs>
                <w:tab w:val="clear" w:pos="1644"/>
                <w:tab w:val="clear" w:pos="1871"/>
              </w:tabs>
              <w:spacing w:line="240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37,46</w:t>
            </w:r>
            <w:r w:rsidR="00736D0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15B5C082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6EDE1" w14:textId="7A8393DF" w:rsidR="003C200D" w:rsidRPr="003F0133" w:rsidRDefault="00886AB7" w:rsidP="001D6F7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(133,46</w:t>
            </w:r>
            <w:r w:rsidR="00736D0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C200D" w:rsidRPr="003F0133" w14:paraId="5EFDA36C" w14:textId="77777777" w:rsidTr="001D6F7D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C7DA" w14:textId="3DE00EAA" w:rsidR="003C200D" w:rsidRPr="003F0133" w:rsidRDefault="003C200D" w:rsidP="001D6F7D">
            <w:pPr>
              <w:spacing w:line="240" w:lineRule="auto"/>
              <w:ind w:left="547" w:right="-292" w:hanging="2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</w:t>
            </w:r>
            <w:r w:rsidRPr="003F0133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ขาดทุน</w:t>
            </w:r>
            <w:r w:rsidRPr="003F0133">
              <w:rPr>
                <w:rFonts w:ascii="Angsana New" w:eastAsia="Times New Roman" w:hAnsi="Angsana New"/>
                <w:sz w:val="30"/>
                <w:szCs w:val="30"/>
              </w:rPr>
              <w:t xml:space="preserve">) 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ต่อหุ้นขั้นพื้นฐาน</w:t>
            </w:r>
            <w:r w:rsidRPr="003F013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77CF0F" w14:textId="3A3C3985" w:rsidR="003C200D" w:rsidRPr="003F0133" w:rsidRDefault="00886AB7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(0.0194)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4F5C9F" w14:textId="77777777" w:rsidR="003C200D" w:rsidRPr="003F0133" w:rsidRDefault="003C200D" w:rsidP="003C200D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A1285C" w14:textId="02604F57" w:rsidR="003C200D" w:rsidRPr="003F0133" w:rsidRDefault="0027283E" w:rsidP="001D6F7D">
            <w:pPr>
              <w:tabs>
                <w:tab w:val="clear" w:pos="1644"/>
                <w:tab w:val="clear" w:pos="1871"/>
              </w:tabs>
              <w:spacing w:line="240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0.0047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1F964124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4DD552" w14:textId="2F4A90D7" w:rsidR="003C200D" w:rsidRPr="003F0133" w:rsidRDefault="00886AB7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(0.0</w:t>
            </w:r>
            <w:r w:rsidR="0027283E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147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5AC31B23" w14:textId="77777777" w:rsidR="003F5D13" w:rsidRPr="003F0133" w:rsidRDefault="003F5D13" w:rsidP="00A76351">
      <w:pPr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10350" w:type="dxa"/>
        <w:tblLook w:val="04A0" w:firstRow="1" w:lastRow="0" w:firstColumn="1" w:lastColumn="0" w:noHBand="0" w:noVBand="1"/>
      </w:tblPr>
      <w:tblGrid>
        <w:gridCol w:w="3420"/>
        <w:gridCol w:w="2160"/>
        <w:gridCol w:w="270"/>
        <w:gridCol w:w="2078"/>
        <w:gridCol w:w="266"/>
        <w:gridCol w:w="2156"/>
      </w:tblGrid>
      <w:tr w:rsidR="0088359A" w:rsidRPr="003F0133" w14:paraId="4C606B7B" w14:textId="77777777" w:rsidTr="00BB640F">
        <w:trPr>
          <w:trHeight w:val="440"/>
          <w:tblHeader/>
        </w:trPr>
        <w:tc>
          <w:tcPr>
            <w:tcW w:w="34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1E6F48" w14:textId="77777777" w:rsidR="0088359A" w:rsidRPr="003F0133" w:rsidRDefault="0088359A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right w:val="nil"/>
            </w:tcBorders>
          </w:tcPr>
          <w:p w14:paraId="0D9FF400" w14:textId="15C0ECC6" w:rsidR="0088359A" w:rsidRPr="003F0133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8359A" w:rsidRPr="003F0133" w14:paraId="58BE643F" w14:textId="77777777" w:rsidTr="0088359A">
        <w:trPr>
          <w:trHeight w:val="440"/>
          <w:tblHeader/>
        </w:trPr>
        <w:tc>
          <w:tcPr>
            <w:tcW w:w="34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083277" w14:textId="77777777" w:rsidR="0088359A" w:rsidRPr="003F0133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BF6AE" w14:textId="77777777" w:rsidR="008062D7" w:rsidRDefault="0088359A" w:rsidP="0088359A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</w:t>
            </w:r>
            <w:r w:rsidR="00CC16C5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เก้าเดือน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</w:p>
          <w:p w14:paraId="442E6ED2" w14:textId="398AEABC" w:rsidR="0088359A" w:rsidRPr="003F0133" w:rsidRDefault="00B02B5B" w:rsidP="0088359A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C16C5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CC16C5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="0088359A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8359A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="0088359A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A200EF" w14:textId="77777777" w:rsidR="0088359A" w:rsidRPr="003F0133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5E50F8" w14:textId="198F6F00" w:rsidR="0088359A" w:rsidRPr="003F0133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EB0D4CC" w14:textId="77777777" w:rsidR="0088359A" w:rsidRPr="003F0133" w:rsidRDefault="0088359A" w:rsidP="00C56E3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F66D4" w14:textId="77777777" w:rsidR="008062D7" w:rsidRDefault="00B02B5B" w:rsidP="00C56E3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</w:t>
            </w:r>
            <w:r w:rsidR="00CC16C5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เก้าเดือน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692F5AE1" w14:textId="60133685" w:rsidR="0088359A" w:rsidRPr="003F0133" w:rsidRDefault="00CC16C5" w:rsidP="00C56E3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="00B02B5B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8359A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="0088359A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8359A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- ปรับปรุงใหม่</w:t>
            </w:r>
          </w:p>
        </w:tc>
      </w:tr>
      <w:tr w:rsidR="0088359A" w:rsidRPr="003F0133" w14:paraId="0FE3284E" w14:textId="77777777" w:rsidTr="0088359A">
        <w:trPr>
          <w:trHeight w:val="1197"/>
          <w:tblHeader/>
        </w:trPr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189E0E" w14:textId="77777777" w:rsidR="0088359A" w:rsidRPr="003F0133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743869" w14:textId="77777777" w:rsidR="0088359A" w:rsidRPr="003F0133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87F18C0" w14:textId="77777777" w:rsidR="0088359A" w:rsidRPr="003F0133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4C5E5" w14:textId="180A9191" w:rsidR="0088359A" w:rsidRPr="003F0133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7543297" w14:textId="77777777" w:rsidR="0088359A" w:rsidRPr="003F0133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8D369" w14:textId="30E048C3" w:rsidR="0088359A" w:rsidRPr="003F0133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359A" w:rsidRPr="003F0133" w14:paraId="32AFD48F" w14:textId="77777777" w:rsidTr="00BB640F">
        <w:trPr>
          <w:trHeight w:val="43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04EA" w14:textId="77777777" w:rsidR="0088359A" w:rsidRPr="003F0133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left w:val="nil"/>
              <w:bottom w:val="nil"/>
              <w:right w:val="nil"/>
            </w:tcBorders>
          </w:tcPr>
          <w:p w14:paraId="1B5F50EA" w14:textId="642584D9" w:rsidR="0088359A" w:rsidRPr="003F0133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C200D" w:rsidRPr="003F0133" w14:paraId="1ADCFEB6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4A97" w14:textId="25EA1185" w:rsidR="003C200D" w:rsidRPr="003F0133" w:rsidRDefault="003C200D" w:rsidP="003C200D">
            <w:pPr>
              <w:spacing w:line="240" w:lineRule="auto"/>
              <w:ind w:left="522" w:hanging="18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C581F" w14:textId="63537496" w:rsidR="003C200D" w:rsidRPr="003F0133" w:rsidRDefault="00886AB7" w:rsidP="003C200D">
            <w:pPr>
              <w:tabs>
                <w:tab w:val="clear" w:pos="1871"/>
                <w:tab w:val="left" w:pos="547"/>
              </w:tabs>
              <w:spacing w:line="240" w:lineRule="auto"/>
              <w:ind w:left="547" w:right="252" w:hanging="9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E1EAC" w14:textId="77777777" w:rsidR="003C200D" w:rsidRPr="003F0133" w:rsidRDefault="003C200D" w:rsidP="003C200D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923A" w14:textId="7834CB9B" w:rsidR="003C200D" w:rsidRPr="003F0133" w:rsidRDefault="00C3260F" w:rsidP="00C3260F">
            <w:pPr>
              <w:tabs>
                <w:tab w:val="clear" w:pos="1644"/>
                <w:tab w:val="clear" w:pos="1871"/>
                <w:tab w:val="left" w:pos="1510"/>
              </w:tabs>
              <w:spacing w:line="240" w:lineRule="auto"/>
              <w:ind w:left="547" w:right="21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      </w:t>
            </w:r>
            <w:r w:rsidR="00886AB7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28,146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995CE6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F834D" w14:textId="2CCD6EBB" w:rsidR="003C200D" w:rsidRPr="003F0133" w:rsidRDefault="00886AB7" w:rsidP="00717958">
            <w:pPr>
              <w:tabs>
                <w:tab w:val="clear" w:pos="1871"/>
                <w:tab w:val="left" w:pos="1238"/>
                <w:tab w:val="left" w:pos="1740"/>
              </w:tabs>
              <w:spacing w:line="240" w:lineRule="auto"/>
              <w:ind w:left="547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28,146</w:t>
            </w:r>
          </w:p>
        </w:tc>
      </w:tr>
      <w:tr w:rsidR="003C200D" w:rsidRPr="003F0133" w14:paraId="6C3E86D2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093F" w14:textId="7DDEF761" w:rsidR="003C200D" w:rsidRPr="003F0133" w:rsidRDefault="003C200D" w:rsidP="003C200D">
            <w:pPr>
              <w:tabs>
                <w:tab w:val="clear" w:pos="680"/>
                <w:tab w:val="left" w:pos="336"/>
              </w:tabs>
              <w:spacing w:line="240" w:lineRule="auto"/>
              <w:ind w:left="516" w:hanging="1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9A4A" w14:textId="41BE91CF" w:rsidR="003C200D" w:rsidRPr="003F0133" w:rsidRDefault="00886AB7" w:rsidP="001D6F7D">
            <w:pPr>
              <w:tabs>
                <w:tab w:val="clear" w:pos="1871"/>
              </w:tabs>
              <w:spacing w:line="240" w:lineRule="auto"/>
              <w:ind w:left="547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1,254,190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CF413" w14:textId="77777777" w:rsidR="003C200D" w:rsidRPr="003F0133" w:rsidRDefault="003C200D" w:rsidP="003C200D">
            <w:pPr>
              <w:tabs>
                <w:tab w:val="clear" w:pos="1871"/>
              </w:tabs>
              <w:spacing w:line="240" w:lineRule="auto"/>
              <w:ind w:left="547"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2F202" w14:textId="51BAC0B7" w:rsidR="003C200D" w:rsidRPr="003F0133" w:rsidRDefault="00C3260F" w:rsidP="00C3260F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86AB7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(555,351)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A5F128F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B0A7E" w14:textId="5892D7AD" w:rsidR="003C200D" w:rsidRPr="003F0133" w:rsidRDefault="00886AB7" w:rsidP="001D6F7D">
            <w:pPr>
              <w:tabs>
                <w:tab w:val="clear" w:pos="1871"/>
                <w:tab w:val="left" w:pos="1238"/>
                <w:tab w:val="left" w:pos="1765"/>
              </w:tabs>
              <w:spacing w:line="240" w:lineRule="auto"/>
              <w:ind w:left="547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698,839</w:t>
            </w:r>
          </w:p>
        </w:tc>
      </w:tr>
      <w:tr w:rsidR="003C200D" w:rsidRPr="003F0133" w14:paraId="3B238CE1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8A114" w14:textId="77CE9147" w:rsidR="003C200D" w:rsidRPr="003F0133" w:rsidRDefault="003C200D" w:rsidP="003C200D">
            <w:pPr>
              <w:spacing w:line="240" w:lineRule="auto"/>
              <w:ind w:left="33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86BC3" w14:textId="46785238" w:rsidR="003C200D" w:rsidRPr="003F0133" w:rsidRDefault="00886AB7" w:rsidP="001D6F7D">
            <w:pPr>
              <w:tabs>
                <w:tab w:val="clear" w:pos="1871"/>
                <w:tab w:val="left" w:pos="1059"/>
              </w:tabs>
              <w:spacing w:line="240" w:lineRule="auto"/>
              <w:ind w:left="547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1,689,552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2970E6" w14:textId="77777777" w:rsidR="003C200D" w:rsidRPr="003F0133" w:rsidRDefault="003C200D" w:rsidP="003C200D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AD61A" w14:textId="391F9D29" w:rsidR="003C200D" w:rsidRPr="003F0133" w:rsidRDefault="00C3260F" w:rsidP="00C3260F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886AB7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(7,441)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CD389B0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4A179" w14:textId="16068942" w:rsidR="003C200D" w:rsidRPr="003F0133" w:rsidRDefault="00886AB7" w:rsidP="001D6F7D">
            <w:pPr>
              <w:tabs>
                <w:tab w:val="clear" w:pos="1871"/>
                <w:tab w:val="left" w:pos="1238"/>
              </w:tabs>
              <w:spacing w:line="240" w:lineRule="auto"/>
              <w:ind w:left="547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1,682,111</w:t>
            </w:r>
          </w:p>
        </w:tc>
      </w:tr>
      <w:tr w:rsidR="003C200D" w:rsidRPr="003F0133" w14:paraId="02467EB5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4883" w14:textId="065ADC29" w:rsidR="003C200D" w:rsidRPr="003F0133" w:rsidRDefault="00FB76C6" w:rsidP="003C200D">
            <w:pPr>
              <w:spacing w:line="240" w:lineRule="auto"/>
              <w:ind w:left="547" w:hanging="211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</w:t>
            </w:r>
            <w:r w:rsidRPr="003F013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</w:t>
            </w:r>
            <w:r w:rsidRPr="003F013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) 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E8C81" w14:textId="4B005914" w:rsidR="003C200D" w:rsidRPr="003F0133" w:rsidRDefault="00886AB7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(364,278)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D302A0" w14:textId="77777777" w:rsidR="003C200D" w:rsidRPr="003F0133" w:rsidRDefault="003C200D" w:rsidP="003C200D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0EC35" w14:textId="23820537" w:rsidR="003C200D" w:rsidRPr="003F0133" w:rsidRDefault="00C3260F" w:rsidP="00C3260F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    </w:t>
            </w:r>
            <w:r w:rsidR="00886AB7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118,18</w:t>
            </w:r>
            <w:r w:rsidR="00736D0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2188F9B1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281B4" w14:textId="14FCA815" w:rsidR="003C200D" w:rsidRPr="003F0133" w:rsidRDefault="00886AB7" w:rsidP="001D6F7D">
            <w:pPr>
              <w:tabs>
                <w:tab w:val="clear" w:pos="1871"/>
                <w:tab w:val="left" w:pos="1839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(246,09</w:t>
            </w:r>
            <w:r w:rsidR="00736D0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="00480462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C200D" w:rsidRPr="003F0133" w14:paraId="24E3EB65" w14:textId="77777777" w:rsidTr="00977329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291CC" w14:textId="2E908C52" w:rsidR="003C200D" w:rsidRPr="003F0133" w:rsidRDefault="003C200D" w:rsidP="003C200D">
            <w:pPr>
              <w:spacing w:line="240" w:lineRule="auto"/>
              <w:ind w:left="547" w:hanging="2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</w:t>
            </w:r>
            <w:r w:rsidRPr="003F0133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ขาดทุน</w:t>
            </w:r>
            <w:r w:rsidRPr="003F0133">
              <w:rPr>
                <w:rFonts w:ascii="Angsana New" w:eastAsia="Times New Roman" w:hAnsi="Angsana New"/>
                <w:sz w:val="30"/>
                <w:szCs w:val="30"/>
              </w:rPr>
              <w:t xml:space="preserve">) 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ต่อหุ้นขั้นพื้นฐาน</w:t>
            </w:r>
            <w:r w:rsidRPr="003F013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E02624" w14:textId="5DECB89B" w:rsidR="003C200D" w:rsidRPr="003F0133" w:rsidRDefault="00886AB7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(0.0434)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23DD2F" w14:textId="77777777" w:rsidR="003C200D" w:rsidRPr="003F0133" w:rsidRDefault="003C200D" w:rsidP="003C200D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9576C" w14:textId="2DB16BFB" w:rsidR="003C200D" w:rsidRPr="003F0133" w:rsidRDefault="00C3260F" w:rsidP="00C3260F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      </w:t>
            </w:r>
            <w:r w:rsidR="00886AB7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0.0148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67CBB41B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962E7" w14:textId="6319D1FC" w:rsidR="003C200D" w:rsidRPr="003F0133" w:rsidRDefault="00886AB7" w:rsidP="001D6F7D">
            <w:pPr>
              <w:tabs>
                <w:tab w:val="clear" w:pos="1871"/>
                <w:tab w:val="left" w:pos="1839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(0.0286)</w:t>
            </w:r>
          </w:p>
        </w:tc>
      </w:tr>
    </w:tbl>
    <w:p w14:paraId="576DDB6B" w14:textId="77777777" w:rsidR="00A76351" w:rsidRPr="003F0133" w:rsidRDefault="00A76351" w:rsidP="008F4475">
      <w:pPr>
        <w:tabs>
          <w:tab w:val="left" w:pos="9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330"/>
        <w:gridCol w:w="2250"/>
        <w:gridCol w:w="270"/>
        <w:gridCol w:w="2070"/>
        <w:gridCol w:w="236"/>
        <w:gridCol w:w="2050"/>
      </w:tblGrid>
      <w:tr w:rsidR="0088359A" w:rsidRPr="003F0133" w14:paraId="394E21F4" w14:textId="77777777" w:rsidTr="00D6513F">
        <w:trPr>
          <w:trHeight w:val="440"/>
          <w:tblHeader/>
        </w:trPr>
        <w:tc>
          <w:tcPr>
            <w:tcW w:w="33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A5F764" w14:textId="2775D1AF" w:rsidR="0088359A" w:rsidRPr="003F0133" w:rsidRDefault="00C66344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876" w:type="dxa"/>
            <w:gridSpan w:val="5"/>
            <w:tcBorders>
              <w:top w:val="nil"/>
              <w:left w:val="nil"/>
              <w:right w:val="nil"/>
            </w:tcBorders>
          </w:tcPr>
          <w:p w14:paraId="53107465" w14:textId="0CA6C7DE" w:rsidR="0088359A" w:rsidRPr="003F0133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59A" w:rsidRPr="003F0133" w14:paraId="6EAC1268" w14:textId="77777777" w:rsidTr="00D6513F">
        <w:trPr>
          <w:trHeight w:val="440"/>
          <w:tblHeader/>
        </w:trPr>
        <w:tc>
          <w:tcPr>
            <w:tcW w:w="33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57970A0" w14:textId="77777777" w:rsidR="0088359A" w:rsidRPr="003F0133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C697" w14:textId="782B80AB" w:rsidR="0088359A" w:rsidRPr="003F0133" w:rsidRDefault="0088359A" w:rsidP="0088359A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="00B02B5B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="00B02B5B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</w:t>
            </w:r>
            <w:r w:rsidR="008800A8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="000B13C0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</w:t>
            </w:r>
            <w:r w:rsidR="00B02B5B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ดือนสิ้นสุด</w:t>
            </w:r>
            <w:r w:rsidR="00B02B5B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="00B02B5B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C16C5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CC16C5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  <w:p w14:paraId="6B2391BD" w14:textId="79ABE8F2" w:rsidR="0088359A" w:rsidRPr="003F0133" w:rsidRDefault="0088359A" w:rsidP="0088359A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FF21C5" w14:textId="77777777" w:rsidR="0088359A" w:rsidRPr="003F0133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AEA48" w14:textId="274ACF4A" w:rsidR="0088359A" w:rsidRPr="003F0133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F772E" w14:textId="77777777" w:rsidR="0088359A" w:rsidRPr="003F0133" w:rsidRDefault="0088359A" w:rsidP="00C56E3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C59C1" w14:textId="2880C4D2" w:rsidR="0088359A" w:rsidRPr="003F0133" w:rsidRDefault="00B02B5B" w:rsidP="00D6513F">
            <w:pPr>
              <w:tabs>
                <w:tab w:val="clear" w:pos="1871"/>
              </w:tabs>
              <w:spacing w:line="240" w:lineRule="auto"/>
              <w:ind w:left="-185" w:right="-103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</w:t>
            </w:r>
            <w:r w:rsidR="008800A8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สาม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เดือนสิ้นสุด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C16C5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CC16C5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8359A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="0088359A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ปรับปรุงใหม่</w:t>
            </w:r>
          </w:p>
        </w:tc>
      </w:tr>
      <w:tr w:rsidR="0088359A" w:rsidRPr="003F0133" w14:paraId="3ECA4D90" w14:textId="77777777" w:rsidTr="00D6513F">
        <w:trPr>
          <w:trHeight w:val="1197"/>
          <w:tblHeader/>
        </w:trPr>
        <w:tc>
          <w:tcPr>
            <w:tcW w:w="33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4B230E" w14:textId="77777777" w:rsidR="0088359A" w:rsidRPr="003F0133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8CB2EB" w14:textId="77777777" w:rsidR="0088359A" w:rsidRPr="003F0133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F676CF9" w14:textId="77777777" w:rsidR="0088359A" w:rsidRPr="003F0133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8AB41" w14:textId="05BF853F" w:rsidR="0088359A" w:rsidRPr="003F0133" w:rsidRDefault="0088359A" w:rsidP="001F1873">
            <w:pPr>
              <w:spacing w:line="240" w:lineRule="auto"/>
              <w:ind w:left="-10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E08E58" w14:textId="77777777" w:rsidR="0088359A" w:rsidRPr="003F0133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8E93D5" w14:textId="153C1AE5" w:rsidR="0088359A" w:rsidRPr="003F0133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359A" w:rsidRPr="003F0133" w14:paraId="507B4313" w14:textId="77777777" w:rsidTr="00D6513F">
        <w:trPr>
          <w:trHeight w:val="43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5876" w14:textId="77777777" w:rsidR="0088359A" w:rsidRPr="003F0133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76" w:type="dxa"/>
            <w:gridSpan w:val="5"/>
            <w:tcBorders>
              <w:left w:val="nil"/>
              <w:bottom w:val="nil"/>
              <w:right w:val="nil"/>
            </w:tcBorders>
          </w:tcPr>
          <w:p w14:paraId="2B64AE30" w14:textId="6AC1A6EC" w:rsidR="0088359A" w:rsidRPr="003F0133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C200D" w:rsidRPr="003F0133" w14:paraId="123FCD7E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0F5D" w14:textId="327C3977" w:rsidR="003C200D" w:rsidRPr="003F0133" w:rsidRDefault="003C200D" w:rsidP="003C200D">
            <w:pPr>
              <w:tabs>
                <w:tab w:val="clear" w:pos="227"/>
                <w:tab w:val="clear" w:pos="454"/>
                <w:tab w:val="left" w:pos="787"/>
              </w:tabs>
              <w:spacing w:line="240" w:lineRule="auto"/>
              <w:ind w:left="517" w:hanging="181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25FE" w14:textId="4B189804" w:rsidR="003C200D" w:rsidRPr="003F0133" w:rsidRDefault="00C3260F" w:rsidP="000A0BA3">
            <w:pPr>
              <w:tabs>
                <w:tab w:val="clear" w:pos="1644"/>
                <w:tab w:val="clear" w:pos="1871"/>
                <w:tab w:val="left" w:pos="1509"/>
                <w:tab w:val="left" w:pos="1577"/>
                <w:tab w:val="left" w:pos="1717"/>
                <w:tab w:val="left" w:pos="1966"/>
              </w:tabs>
              <w:spacing w:line="240" w:lineRule="auto"/>
              <w:ind w:left="547" w:right="-288" w:firstLine="86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857AD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5514D" w14:textId="77777777" w:rsidR="003C200D" w:rsidRPr="003F0133" w:rsidRDefault="003C200D" w:rsidP="003C200D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17EDB" w14:textId="7586951E" w:rsidR="003C200D" w:rsidRPr="003F0133" w:rsidRDefault="005857AD" w:rsidP="00C3260F">
            <w:pPr>
              <w:tabs>
                <w:tab w:val="clear" w:pos="1644"/>
                <w:tab w:val="clear" w:pos="1871"/>
                <w:tab w:val="left" w:pos="1509"/>
                <w:tab w:val="left" w:pos="1577"/>
                <w:tab w:val="left" w:pos="1672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BDD5E8" w14:textId="77777777" w:rsidR="003C200D" w:rsidRPr="003F0133" w:rsidRDefault="003C200D" w:rsidP="003C200D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C5B84" w14:textId="471386A0" w:rsidR="003C200D" w:rsidRPr="003F0133" w:rsidRDefault="005857AD" w:rsidP="003C200D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C200D" w:rsidRPr="003F0133" w14:paraId="1B617CD8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1C09" w14:textId="140721A1" w:rsidR="003C200D" w:rsidRPr="003F0133" w:rsidRDefault="00E606D7" w:rsidP="003C200D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</w:t>
            </w:r>
            <w:r w:rsidRPr="003F013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</w:t>
            </w:r>
            <w:r w:rsidRPr="003F013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) 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F6721" w14:textId="40D24588" w:rsidR="003C200D" w:rsidRPr="003F0133" w:rsidRDefault="005857AD" w:rsidP="001D6F7D">
            <w:pPr>
              <w:spacing w:line="240" w:lineRule="auto"/>
              <w:ind w:left="547" w:right="-374" w:firstLine="429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(120,257)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F87554" w14:textId="77777777" w:rsidR="003C200D" w:rsidRPr="003F0133" w:rsidRDefault="003C200D" w:rsidP="003C200D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941901" w14:textId="7F367E1C" w:rsidR="003C200D" w:rsidRPr="003F0133" w:rsidRDefault="005857AD" w:rsidP="003C200D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9DBFC0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02829" w14:textId="7C3B3519" w:rsidR="003C200D" w:rsidRPr="003F0133" w:rsidRDefault="005857AD" w:rsidP="00C66B15">
            <w:pPr>
              <w:tabs>
                <w:tab w:val="clear" w:pos="1644"/>
                <w:tab w:val="left" w:pos="1816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(120,239)</w:t>
            </w:r>
          </w:p>
        </w:tc>
      </w:tr>
      <w:tr w:rsidR="003C200D" w:rsidRPr="003F0133" w14:paraId="50A54167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F3D0B" w14:textId="3BF81F28" w:rsidR="003C200D" w:rsidRPr="003F0133" w:rsidRDefault="003C200D" w:rsidP="003C200D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</w:t>
            </w:r>
            <w:r w:rsidR="00736D03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="00736D03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ขาดทุน</w:t>
            </w:r>
            <w:r w:rsidR="00736D03">
              <w:rPr>
                <w:rFonts w:ascii="Angsana New" w:eastAsia="Times New Roman" w:hAnsi="Angsana New"/>
                <w:sz w:val="30"/>
                <w:szCs w:val="30"/>
              </w:rPr>
              <w:t>)</w:t>
            </w:r>
            <w:r w:rsidR="00736D0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ต่อหุ้นขั้นพื้นฐาน 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D588EB" w14:textId="227A7FE7" w:rsidR="003C200D" w:rsidRPr="003F0133" w:rsidRDefault="00C3260F" w:rsidP="00736D03">
            <w:pPr>
              <w:spacing w:line="240" w:lineRule="auto"/>
              <w:ind w:left="547" w:right="-374" w:firstLine="429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36D0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5857AD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0.0151</w:t>
            </w:r>
            <w:r w:rsidR="00736D0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56B0CE" w14:textId="77777777" w:rsidR="003C200D" w:rsidRPr="003F0133" w:rsidRDefault="003C200D" w:rsidP="003C200D">
            <w:pPr>
              <w:spacing w:line="240" w:lineRule="auto"/>
              <w:ind w:left="547" w:hanging="21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26282" w14:textId="713F648E" w:rsidR="003C200D" w:rsidRPr="003F0133" w:rsidRDefault="009F5A57" w:rsidP="001D6F7D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773607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B9E57A" w14:textId="43F171F7" w:rsidR="003C200D" w:rsidRPr="003F0133" w:rsidRDefault="00C3260F" w:rsidP="00C66B15">
            <w:pPr>
              <w:tabs>
                <w:tab w:val="clear" w:pos="1644"/>
                <w:tab w:val="left" w:pos="1816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       </w:t>
            </w:r>
            <w:r w:rsidR="00C66B1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(</w:t>
            </w:r>
            <w:r w:rsidR="005857AD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0.0151</w:t>
            </w:r>
            <w:r w:rsidR="00C66B1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02515D7C" w14:textId="67BC45AA" w:rsidR="00C42B78" w:rsidRPr="003F0133" w:rsidRDefault="00C42B78" w:rsidP="00C42B78">
      <w:pPr>
        <w:rPr>
          <w:sz w:val="30"/>
          <w:szCs w:val="30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330"/>
        <w:gridCol w:w="2250"/>
        <w:gridCol w:w="270"/>
        <w:gridCol w:w="2070"/>
        <w:gridCol w:w="236"/>
        <w:gridCol w:w="2050"/>
      </w:tblGrid>
      <w:tr w:rsidR="008800A8" w:rsidRPr="003F0133" w14:paraId="123BAB1B" w14:textId="77777777" w:rsidTr="00D6513F">
        <w:trPr>
          <w:trHeight w:val="440"/>
          <w:tblHeader/>
        </w:trPr>
        <w:tc>
          <w:tcPr>
            <w:tcW w:w="33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B61289E" w14:textId="77777777" w:rsidR="008800A8" w:rsidRPr="003F0133" w:rsidRDefault="008800A8" w:rsidP="002333D7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876" w:type="dxa"/>
            <w:gridSpan w:val="5"/>
            <w:tcBorders>
              <w:top w:val="nil"/>
              <w:left w:val="nil"/>
              <w:right w:val="nil"/>
            </w:tcBorders>
          </w:tcPr>
          <w:p w14:paraId="195FFB62" w14:textId="77777777" w:rsidR="008800A8" w:rsidRPr="003F0133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00A8" w:rsidRPr="003F0133" w14:paraId="26EA537B" w14:textId="77777777" w:rsidTr="00D6513F">
        <w:trPr>
          <w:trHeight w:val="440"/>
          <w:tblHeader/>
        </w:trPr>
        <w:tc>
          <w:tcPr>
            <w:tcW w:w="33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61FEFBF" w14:textId="77777777" w:rsidR="008800A8" w:rsidRPr="003F0133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2A0F" w14:textId="2365885E" w:rsidR="008800A8" w:rsidRPr="003F0133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</w:t>
            </w:r>
            <w:r w:rsidR="00CC16C5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เก้าเดือน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C16C5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CC16C5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</w:p>
          <w:p w14:paraId="5F8359B7" w14:textId="77777777" w:rsidR="008800A8" w:rsidRPr="003F0133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159A45" w14:textId="77777777" w:rsidR="008800A8" w:rsidRPr="003F0133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C2C45" w14:textId="77777777" w:rsidR="008800A8" w:rsidRPr="003F0133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CB3FCA" w14:textId="77777777" w:rsidR="008800A8" w:rsidRPr="003F0133" w:rsidRDefault="008800A8" w:rsidP="002333D7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AF15C" w14:textId="284DFC59" w:rsidR="008800A8" w:rsidRPr="003F0133" w:rsidRDefault="008800A8" w:rsidP="00D6513F">
            <w:pPr>
              <w:spacing w:line="240" w:lineRule="auto"/>
              <w:ind w:left="-18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</w:t>
            </w:r>
            <w:r w:rsidR="00CC16C5"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เก้าเดือน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CC16C5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CC16C5"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กันยายน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ปรับปรุงใหม่</w:t>
            </w:r>
          </w:p>
        </w:tc>
      </w:tr>
      <w:tr w:rsidR="008800A8" w:rsidRPr="003F0133" w14:paraId="7B5249C2" w14:textId="77777777" w:rsidTr="00D6513F">
        <w:trPr>
          <w:trHeight w:val="1197"/>
          <w:tblHeader/>
        </w:trPr>
        <w:tc>
          <w:tcPr>
            <w:tcW w:w="33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914F3B" w14:textId="77777777" w:rsidR="008800A8" w:rsidRPr="003F0133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995118" w14:textId="77777777" w:rsidR="008800A8" w:rsidRPr="003F0133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7C8C436" w14:textId="77777777" w:rsidR="008800A8" w:rsidRPr="003F0133" w:rsidRDefault="008800A8" w:rsidP="002333D7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C11D3" w14:textId="77777777" w:rsidR="008800A8" w:rsidRPr="003F0133" w:rsidRDefault="008800A8" w:rsidP="002333D7">
            <w:pPr>
              <w:spacing w:line="240" w:lineRule="auto"/>
              <w:ind w:left="-10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E4AD10" w14:textId="77777777" w:rsidR="008800A8" w:rsidRPr="003F0133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FF762" w14:textId="77777777" w:rsidR="008800A8" w:rsidRPr="003F0133" w:rsidRDefault="008800A8" w:rsidP="002333D7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00A8" w:rsidRPr="003F0133" w14:paraId="2390F814" w14:textId="77777777" w:rsidTr="00D6513F">
        <w:trPr>
          <w:trHeight w:val="43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8B8B" w14:textId="77777777" w:rsidR="008800A8" w:rsidRPr="003F0133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76" w:type="dxa"/>
            <w:gridSpan w:val="5"/>
            <w:tcBorders>
              <w:left w:val="nil"/>
              <w:bottom w:val="nil"/>
              <w:right w:val="nil"/>
            </w:tcBorders>
          </w:tcPr>
          <w:p w14:paraId="40CA14E9" w14:textId="77777777" w:rsidR="008800A8" w:rsidRPr="003F0133" w:rsidRDefault="008800A8" w:rsidP="002333D7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3C200D" w:rsidRPr="003F0133" w14:paraId="6A0B356A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CB0B" w14:textId="77777777" w:rsidR="003C200D" w:rsidRPr="003F0133" w:rsidRDefault="003C200D" w:rsidP="003C200D">
            <w:pPr>
              <w:tabs>
                <w:tab w:val="clear" w:pos="227"/>
                <w:tab w:val="clear" w:pos="454"/>
                <w:tab w:val="left" w:pos="787"/>
              </w:tabs>
              <w:spacing w:line="240" w:lineRule="auto"/>
              <w:ind w:left="517" w:hanging="181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F2C2E" w14:textId="6843E3A3" w:rsidR="003C200D" w:rsidRPr="003F0133" w:rsidRDefault="002634A4" w:rsidP="00C3260F">
            <w:pPr>
              <w:tabs>
                <w:tab w:val="clear" w:pos="1644"/>
                <w:tab w:val="clear" w:pos="1871"/>
                <w:tab w:val="left" w:pos="1509"/>
                <w:tab w:val="left" w:pos="1577"/>
                <w:tab w:val="left" w:pos="1876"/>
              </w:tabs>
              <w:spacing w:line="240" w:lineRule="auto"/>
              <w:ind w:left="547" w:right="-558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EA99E" w14:textId="77777777" w:rsidR="003C200D" w:rsidRPr="003F0133" w:rsidRDefault="003C200D" w:rsidP="003C200D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DE21F" w14:textId="1977BDA4" w:rsidR="003C200D" w:rsidRPr="003F0133" w:rsidRDefault="002634A4" w:rsidP="00C3260F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(266)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A8A34B" w14:textId="77777777" w:rsidR="003C200D" w:rsidRPr="003F0133" w:rsidRDefault="003C200D" w:rsidP="003C200D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D3A87" w14:textId="21B300C4" w:rsidR="003C200D" w:rsidRPr="003F0133" w:rsidRDefault="002634A4" w:rsidP="003C200D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3C200D" w:rsidRPr="003F0133" w14:paraId="02BB2708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D24AF" w14:textId="2CFC91ED" w:rsidR="003C200D" w:rsidRPr="003F0133" w:rsidRDefault="00127F61" w:rsidP="003C200D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52D1B" w14:textId="2FCF7573" w:rsidR="003C200D" w:rsidRPr="003F0133" w:rsidRDefault="00C3260F" w:rsidP="00C3260F">
            <w:pPr>
              <w:tabs>
                <w:tab w:val="clear" w:pos="1644"/>
                <w:tab w:val="clear" w:pos="1871"/>
                <w:tab w:val="left" w:pos="1509"/>
                <w:tab w:val="left" w:pos="1577"/>
                <w:tab w:val="left" w:pos="1876"/>
              </w:tabs>
              <w:spacing w:line="240" w:lineRule="auto"/>
              <w:ind w:left="547" w:right="-558" w:firstLine="485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     </w:t>
            </w:r>
            <w:r w:rsidR="002634A4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36,820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E0555A" w14:textId="77777777" w:rsidR="003C200D" w:rsidRPr="003F0133" w:rsidRDefault="003C200D" w:rsidP="003C200D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3730CB" w14:textId="22D3802D" w:rsidR="003C200D" w:rsidRPr="003F0133" w:rsidRDefault="00C3260F" w:rsidP="00C3260F">
            <w:pPr>
              <w:tabs>
                <w:tab w:val="clear" w:pos="1644"/>
                <w:tab w:val="clear" w:pos="1871"/>
                <w:tab w:val="left" w:pos="1577"/>
                <w:tab w:val="left" w:pos="1690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2634A4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57A014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A51248" w14:textId="45BF7449" w:rsidR="003C200D" w:rsidRPr="003F0133" w:rsidRDefault="002634A4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36,873</w:t>
            </w:r>
          </w:p>
        </w:tc>
      </w:tr>
      <w:tr w:rsidR="003C200D" w:rsidRPr="003F0133" w14:paraId="5B2D18C1" w14:textId="77777777" w:rsidTr="00D6513F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50D56" w14:textId="77777777" w:rsidR="003C200D" w:rsidRPr="003F0133" w:rsidRDefault="003C200D" w:rsidP="003C200D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6D7542" w14:textId="5C5C0864" w:rsidR="003C200D" w:rsidRPr="003F0133" w:rsidRDefault="00C3260F" w:rsidP="00C3260F">
            <w:pPr>
              <w:tabs>
                <w:tab w:val="clear" w:pos="1644"/>
                <w:tab w:val="clear" w:pos="1871"/>
                <w:tab w:val="left" w:pos="1509"/>
                <w:tab w:val="left" w:pos="1577"/>
                <w:tab w:val="left" w:pos="1876"/>
              </w:tabs>
              <w:spacing w:line="240" w:lineRule="auto"/>
              <w:ind w:left="547" w:right="-558" w:firstLine="485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     </w:t>
            </w:r>
            <w:r w:rsidR="002634A4"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0.0045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384DBA" w14:textId="77777777" w:rsidR="003C200D" w:rsidRPr="003F0133" w:rsidRDefault="003C200D" w:rsidP="003C200D">
            <w:pPr>
              <w:spacing w:line="240" w:lineRule="auto"/>
              <w:ind w:left="547" w:hanging="21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AAFDC" w14:textId="170C9B89" w:rsidR="003C200D" w:rsidRPr="003F0133" w:rsidRDefault="009F5A57" w:rsidP="003C200D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E097C37" w14:textId="77777777" w:rsidR="003C200D" w:rsidRPr="003F0133" w:rsidRDefault="003C200D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EF1608" w14:textId="49189639" w:rsidR="003C200D" w:rsidRPr="003F0133" w:rsidRDefault="002634A4" w:rsidP="003C200D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0.0045</w:t>
            </w:r>
          </w:p>
        </w:tc>
      </w:tr>
    </w:tbl>
    <w:p w14:paraId="3CC98797" w14:textId="1A6376DC" w:rsidR="00920C9D" w:rsidRPr="003F0133" w:rsidRDefault="00920C9D" w:rsidP="00C42B78">
      <w:pPr>
        <w:rPr>
          <w:sz w:val="30"/>
          <w:szCs w:val="30"/>
        </w:rPr>
      </w:pPr>
    </w:p>
    <w:p w14:paraId="5F5BF745" w14:textId="77777777" w:rsidR="008800A8" w:rsidRPr="003F0133" w:rsidRDefault="0088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F013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1A1E85E" w14:textId="6654D428" w:rsidR="00C56E3C" w:rsidRPr="003F0133" w:rsidRDefault="00C56E3C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F013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นโยบายการบัญชีใหม่</w:t>
      </w:r>
    </w:p>
    <w:p w14:paraId="4F5D8E4F" w14:textId="77777777" w:rsidR="00C56E3C" w:rsidRPr="003F0133" w:rsidRDefault="00C56E3C" w:rsidP="00C56E3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452A18" w14:textId="18173A4B" w:rsidR="00C56E3C" w:rsidRPr="003F0133" w:rsidRDefault="00C56E3C" w:rsidP="00C56E3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F01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96C9AC8" w14:textId="4FE08989" w:rsidR="00C56E3C" w:rsidRPr="003F0133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33E60" w14:textId="227242D1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F01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3F013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3F01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3F0133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7818E8" w:rsidRPr="003F0133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</w:p>
    <w:p w14:paraId="74308AD5" w14:textId="77777777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7AD01B" w14:textId="70BF5093" w:rsidR="00C56E3C" w:rsidRPr="003F0133" w:rsidRDefault="00C56E3C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013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EB555F" w:rsidRPr="003F0133">
        <w:rPr>
          <w:rFonts w:asciiTheme="majorBidi" w:hAnsiTheme="majorBidi" w:cstheme="majorBidi" w:hint="cs"/>
          <w:sz w:val="30"/>
          <w:szCs w:val="30"/>
          <w:cs/>
        </w:rPr>
        <w:t xml:space="preserve"> ได้แก่ ที่ดิน อาคารและสินทรัพย์สิทธิการใช้</w:t>
      </w:r>
      <w:r w:rsidRPr="003F0133">
        <w:rPr>
          <w:rFonts w:asciiTheme="majorBidi" w:hAnsiTheme="majorBidi" w:cstheme="majorBidi"/>
          <w:sz w:val="30"/>
          <w:szCs w:val="30"/>
          <w:cs/>
        </w:rPr>
        <w:t>ที่กลุ่มบริษัทถือครองเพื่อหาประโยชน์จากรายได้ค่าเช่าหรือจากมูลค่าที่เพิ่มขึ้นหรือทั้งสองอย่าง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</w:t>
      </w:r>
      <w:r w:rsidR="00E26D72" w:rsidRPr="003F0133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EB555F" w:rsidRPr="003F0133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</w:p>
    <w:p w14:paraId="108E99C4" w14:textId="77777777" w:rsidR="00C56E3C" w:rsidRPr="003F0133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ADB4A4" w14:textId="77777777" w:rsidR="00C56E3C" w:rsidRPr="003F0133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F013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</w:p>
    <w:p w14:paraId="27F7D983" w14:textId="77777777" w:rsidR="00C56E3C" w:rsidRPr="003F0133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03993" w14:textId="77777777" w:rsidR="00C56E3C" w:rsidRPr="003F0133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F0133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9AFA199" w14:textId="77777777" w:rsidR="00946569" w:rsidRPr="003F0133" w:rsidRDefault="00946569" w:rsidP="00E26D7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1A2F5" w14:textId="1312FB66" w:rsidR="00C56E3C" w:rsidRPr="003F0133" w:rsidRDefault="00C56E3C" w:rsidP="00C56E3C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F0133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</w:t>
      </w:r>
      <w:r w:rsidRPr="003F013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3F0133">
        <w:rPr>
          <w:rFonts w:asciiTheme="majorBidi" w:hAnsiTheme="majorBidi" w:cstheme="majorBidi"/>
          <w:color w:val="auto"/>
          <w:sz w:val="30"/>
          <w:szCs w:val="30"/>
          <w:cs/>
        </w:rPr>
        <w:t>เมื่อมีการขายอสังหาริมทรัพย์เพื่อการลงทุนที่เคยจัดประเภทเป็นที่ดิน อาคารและอุปกรณ์ จำนวนเงินที่บันทึกอยู่ใน</w:t>
      </w:r>
      <w:r w:rsidR="007D5565" w:rsidRPr="003F0133">
        <w:rPr>
          <w:rFonts w:asciiTheme="majorBidi" w:hAnsiTheme="majorBidi" w:cstheme="majorBidi" w:hint="cs"/>
          <w:color w:val="auto"/>
          <w:sz w:val="30"/>
          <w:szCs w:val="30"/>
          <w:cs/>
        </w:rPr>
        <w:t>สำรองจากการตีราคา</w:t>
      </w:r>
      <w:r w:rsidRPr="003F0133">
        <w:rPr>
          <w:rFonts w:asciiTheme="majorBidi" w:hAnsiTheme="majorBidi" w:cstheme="majorBidi"/>
          <w:color w:val="auto"/>
          <w:sz w:val="30"/>
          <w:szCs w:val="30"/>
          <w:cs/>
        </w:rPr>
        <w:t>สิ</w:t>
      </w:r>
      <w:r w:rsidR="007818E8" w:rsidRPr="003F0133">
        <w:rPr>
          <w:rFonts w:asciiTheme="majorBidi" w:hAnsiTheme="majorBidi" w:cstheme="majorBidi" w:hint="cs"/>
          <w:color w:val="auto"/>
          <w:sz w:val="30"/>
          <w:szCs w:val="30"/>
          <w:cs/>
        </w:rPr>
        <w:t>น</w:t>
      </w:r>
      <w:r w:rsidRPr="003F0133">
        <w:rPr>
          <w:rFonts w:asciiTheme="majorBidi" w:hAnsiTheme="majorBidi" w:cstheme="majorBidi"/>
          <w:color w:val="auto"/>
          <w:sz w:val="30"/>
          <w:szCs w:val="30"/>
          <w:cs/>
        </w:rPr>
        <w:t>ทรัพย์จะถูกโอนไปยังกำไรสะสม</w:t>
      </w:r>
    </w:p>
    <w:p w14:paraId="6A857C60" w14:textId="77777777" w:rsidR="00C56E3C" w:rsidRPr="003F0133" w:rsidRDefault="00C56E3C" w:rsidP="00C56E3C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E0153E1" w14:textId="2F0A9DC6" w:rsidR="00C56E3C" w:rsidRPr="003F0133" w:rsidRDefault="00C56E3C" w:rsidP="00C56E3C">
      <w:pPr>
        <w:pStyle w:val="Default"/>
        <w:ind w:left="547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3F013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การจัดประเภท</w:t>
      </w:r>
    </w:p>
    <w:p w14:paraId="5D0F3982" w14:textId="77777777" w:rsidR="007818E8" w:rsidRPr="003F0133" w:rsidRDefault="007818E8" w:rsidP="007818E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2679C8" w14:textId="2F3D4866" w:rsidR="007818E8" w:rsidRPr="003F0133" w:rsidRDefault="007818E8" w:rsidP="007818E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F0133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5C7ED36D" w14:textId="7CECD7F8" w:rsidR="007C5A64" w:rsidRPr="003F0133" w:rsidRDefault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B424D63" w14:textId="148C4980" w:rsidR="00C56E3C" w:rsidRPr="003F0133" w:rsidRDefault="00C56E3C" w:rsidP="00C56E3C">
      <w:pPr>
        <w:pStyle w:val="Default"/>
        <w:ind w:left="547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3F013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3A2394" w:rsidRPr="003F0133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ที่วัดมูลค่าด้วยมูลค่ายุติธรรม</w:t>
      </w:r>
      <w:r w:rsidRPr="003F013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3A2394" w:rsidRPr="003F0133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กลุ่มบริษัท</w:t>
      </w:r>
      <w:r w:rsidRPr="003F013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</w:t>
      </w:r>
      <w:r w:rsidRPr="003F013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lastRenderedPageBreak/>
        <w:t>มูลค่าตามบัญชีของอสังหาริมทรัพย์กลับไปเท่ากับมูลค่าที่ควรจะเป็น</w:t>
      </w:r>
      <w:r w:rsidR="003A2394" w:rsidRPr="003F0133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3F013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กำไรส่วนที่เหลือรับรู้ในกำไรขาดทุนเบ็ดเสร็จอื่น และแสดง</w:t>
      </w:r>
      <w:r w:rsidR="003A2394" w:rsidRPr="003F0133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เป็น</w:t>
      </w:r>
      <w:r w:rsidRPr="003F013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“</w:t>
      </w:r>
      <w:r w:rsidR="003A2394" w:rsidRPr="003F0133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สำรอง</w:t>
      </w:r>
      <w:r w:rsidRPr="003F013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การตีราคาสินทรัพย์”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</w:t>
      </w:r>
      <w:r w:rsidR="003A2394" w:rsidRPr="003F0133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สำรอง</w:t>
      </w:r>
      <w:r w:rsidRPr="003F013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การตีราคาสินทรัพย์” ในองค์ประกอบอื่นของส่วนของผู้ถือหุ้น ส่วนที่ลดลงต้องรับรู้ในกำไรขาดทุนเบ็ดเสร็จอื่น  และต้องนำไปลด</w:t>
      </w:r>
      <w:r w:rsidR="003A2394" w:rsidRPr="003F0133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สำรอง</w:t>
      </w:r>
      <w:r w:rsidRPr="003F013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26CC15BC" w14:textId="77777777" w:rsidR="008F5D23" w:rsidRPr="00577065" w:rsidRDefault="008F5D23" w:rsidP="00DA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E6A9F6A" w14:textId="77777777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F01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3F013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3F013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3F0133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9368BA1" w14:textId="77777777" w:rsidR="008F5D23" w:rsidRPr="00577065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B85B688" w14:textId="1B348748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3F0133">
        <w:rPr>
          <w:rFonts w:ascii="Angsana New" w:hAnsi="Angsana New" w:hint="cs"/>
          <w:sz w:val="30"/>
          <w:szCs w:val="30"/>
          <w:cs/>
        </w:rPr>
        <w:t xml:space="preserve"> รวมถึงอสังหาริมทรัพย์ที่ถือไว้เป็นสินทรัพย์สิทธิการใช้ และอสังหาริมทรัพย์ที่ถือโดยกลุ่มบริษัท</w:t>
      </w:r>
      <w:r w:rsidRPr="003F0133">
        <w:rPr>
          <w:rFonts w:ascii="Angsana New" w:hAnsi="Angsana New"/>
          <w:sz w:val="30"/>
          <w:szCs w:val="30"/>
          <w:cs/>
        </w:rPr>
        <w:t xml:space="preserve">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</w:t>
      </w:r>
    </w:p>
    <w:p w14:paraId="63B85CD7" w14:textId="77777777" w:rsidR="008F5D23" w:rsidRPr="00577065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32CE915A" w14:textId="77777777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14:paraId="39AAFD17" w14:textId="77777777" w:rsidR="008F5D23" w:rsidRPr="00577065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6FBC3B90" w14:textId="77777777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88E62DA" w14:textId="77777777" w:rsidR="00923A35" w:rsidRPr="00577065" w:rsidRDefault="00923A35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4B8F63EA" w14:textId="59C43E14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56F8D6AE" w14:textId="77777777" w:rsidR="008F5D23" w:rsidRPr="00577065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2350C6C7" w14:textId="77777777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6CE6738B" w14:textId="77777777" w:rsidR="008F5D23" w:rsidRPr="00577065" w:rsidRDefault="008F5D23" w:rsidP="00577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5FEB7EA0" w14:textId="77777777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0133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Pr="003F0133">
        <w:rPr>
          <w:rFonts w:ascii="Angsana New" w:hAnsi="Angsana New"/>
          <w:sz w:val="30"/>
          <w:szCs w:val="30"/>
          <w:cs/>
        </w:rPr>
        <w:tab/>
      </w:r>
      <w:r w:rsidRPr="003F0133">
        <w:rPr>
          <w:rFonts w:ascii="Angsana New" w:hAnsi="Angsana New"/>
          <w:sz w:val="30"/>
          <w:szCs w:val="30"/>
          <w:cs/>
        </w:rPr>
        <w:tab/>
      </w:r>
      <w:r w:rsidRPr="003F0133">
        <w:rPr>
          <w:rFonts w:ascii="Angsana New" w:hAnsi="Angsana New" w:hint="cs"/>
          <w:sz w:val="30"/>
          <w:szCs w:val="30"/>
          <w:cs/>
        </w:rPr>
        <w:t xml:space="preserve">ตามอายุสัญญา  และ </w:t>
      </w:r>
      <w:r w:rsidRPr="003F0133">
        <w:rPr>
          <w:rFonts w:ascii="Angsana New" w:hAnsi="Angsana New"/>
          <w:sz w:val="30"/>
          <w:szCs w:val="30"/>
        </w:rPr>
        <w:t xml:space="preserve">10 - 60 </w:t>
      </w:r>
      <w:r w:rsidRPr="003F0133">
        <w:rPr>
          <w:rFonts w:ascii="Angsana New" w:hAnsi="Angsana New" w:hint="cs"/>
          <w:sz w:val="30"/>
          <w:szCs w:val="30"/>
          <w:cs/>
        </w:rPr>
        <w:t>ปี</w:t>
      </w:r>
    </w:p>
    <w:p w14:paraId="6865A5F3" w14:textId="77777777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>งานระบบ</w:t>
      </w:r>
      <w:r w:rsidRPr="003F0133">
        <w:rPr>
          <w:rFonts w:ascii="Angsana New" w:hAnsi="Angsana New"/>
          <w:sz w:val="30"/>
          <w:szCs w:val="30"/>
          <w:cs/>
        </w:rPr>
        <w:tab/>
      </w:r>
      <w:r w:rsidRPr="003F0133">
        <w:rPr>
          <w:rFonts w:ascii="Angsana New" w:hAnsi="Angsana New"/>
          <w:sz w:val="30"/>
          <w:szCs w:val="30"/>
          <w:cs/>
        </w:rPr>
        <w:tab/>
      </w:r>
      <w:r w:rsidRPr="003F0133">
        <w:rPr>
          <w:rFonts w:ascii="Angsana New" w:hAnsi="Angsana New"/>
          <w:sz w:val="30"/>
          <w:szCs w:val="30"/>
          <w:cs/>
        </w:rPr>
        <w:tab/>
      </w:r>
      <w:r w:rsidRPr="003F0133">
        <w:rPr>
          <w:rFonts w:ascii="Angsana New" w:hAnsi="Angsana New"/>
          <w:sz w:val="30"/>
          <w:szCs w:val="30"/>
          <w:cs/>
        </w:rPr>
        <w:tab/>
      </w:r>
      <w:r w:rsidRPr="003F0133">
        <w:rPr>
          <w:rFonts w:ascii="Angsana New" w:hAnsi="Angsana New"/>
          <w:sz w:val="30"/>
          <w:szCs w:val="30"/>
        </w:rPr>
        <w:tab/>
      </w:r>
      <w:r w:rsidRPr="003F0133">
        <w:rPr>
          <w:rFonts w:ascii="Angsana New" w:hAnsi="Angsana New"/>
          <w:sz w:val="30"/>
          <w:szCs w:val="30"/>
        </w:rPr>
        <w:tab/>
      </w:r>
      <w:r w:rsidRPr="003F0133">
        <w:rPr>
          <w:rFonts w:ascii="Angsana New" w:hAnsi="Angsana New"/>
          <w:sz w:val="30"/>
          <w:szCs w:val="30"/>
          <w:cs/>
        </w:rPr>
        <w:tab/>
      </w:r>
      <w:r w:rsidRPr="003F0133">
        <w:rPr>
          <w:rFonts w:ascii="Angsana New" w:hAnsi="Angsana New" w:hint="cs"/>
          <w:sz w:val="30"/>
          <w:szCs w:val="30"/>
          <w:cs/>
        </w:rPr>
        <w:t xml:space="preserve">       </w:t>
      </w:r>
      <w:r w:rsidRPr="003F0133">
        <w:rPr>
          <w:rFonts w:ascii="Angsana New" w:hAnsi="Angsana New"/>
          <w:sz w:val="30"/>
          <w:szCs w:val="30"/>
        </w:rPr>
        <w:t xml:space="preserve">3 - 20 </w:t>
      </w:r>
      <w:r w:rsidRPr="003F0133">
        <w:rPr>
          <w:rFonts w:ascii="Angsana New" w:hAnsi="Angsana New" w:hint="cs"/>
          <w:sz w:val="30"/>
          <w:szCs w:val="30"/>
          <w:cs/>
        </w:rPr>
        <w:t>ปี</w:t>
      </w:r>
    </w:p>
    <w:p w14:paraId="61A09CA5" w14:textId="14C5B872" w:rsidR="00920C9D" w:rsidRPr="003F0133" w:rsidRDefault="008F5D23" w:rsidP="0092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05"/>
        <w:jc w:val="thaiDistribute"/>
        <w:rPr>
          <w:rFonts w:ascii="Angsana New" w:hAnsi="Angsana New"/>
          <w:sz w:val="30"/>
          <w:szCs w:val="30"/>
          <w:cs/>
        </w:rPr>
      </w:pPr>
      <w:r w:rsidRPr="003F0133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3F0133">
        <w:rPr>
          <w:rFonts w:ascii="Angsana New" w:hAnsi="Angsana New"/>
          <w:sz w:val="30"/>
          <w:szCs w:val="30"/>
          <w:cs/>
        </w:rPr>
        <w:tab/>
      </w:r>
      <w:r w:rsidRPr="003F0133">
        <w:rPr>
          <w:rFonts w:ascii="Angsana New" w:hAnsi="Angsana New"/>
          <w:sz w:val="30"/>
          <w:szCs w:val="30"/>
          <w:cs/>
        </w:rPr>
        <w:tab/>
      </w:r>
      <w:r w:rsidRPr="003F0133">
        <w:rPr>
          <w:rFonts w:ascii="Angsana New" w:hAnsi="Angsana New"/>
          <w:sz w:val="30"/>
          <w:szCs w:val="30"/>
          <w:cs/>
        </w:rPr>
        <w:tab/>
      </w:r>
      <w:r w:rsidRPr="003F0133">
        <w:rPr>
          <w:rFonts w:ascii="Angsana New" w:hAnsi="Angsana New"/>
          <w:sz w:val="30"/>
          <w:szCs w:val="30"/>
          <w:cs/>
        </w:rPr>
        <w:tab/>
      </w:r>
      <w:r w:rsidRPr="003F0133">
        <w:rPr>
          <w:rFonts w:ascii="Angsana New" w:hAnsi="Angsana New" w:hint="cs"/>
          <w:sz w:val="30"/>
          <w:szCs w:val="30"/>
          <w:cs/>
        </w:rPr>
        <w:t xml:space="preserve">          ตามอายุสัญญา  </w:t>
      </w:r>
    </w:p>
    <w:p w14:paraId="1334F9AE" w14:textId="77777777" w:rsidR="00577065" w:rsidRPr="00577065" w:rsidRDefault="00577065" w:rsidP="005770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AB955DE" w14:textId="43D9BD03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 และสินทรัพย์ที่อยู่ระหว่างการก่อสร้างและติดตั้ง</w:t>
      </w:r>
    </w:p>
    <w:p w14:paraId="78CA0FD2" w14:textId="77777777" w:rsidR="007C5A64" w:rsidRPr="00577065" w:rsidRDefault="007C5A64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D48B3B4" w14:textId="0881DB63" w:rsidR="008F5D23" w:rsidRPr="003F013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0133">
        <w:rPr>
          <w:rFonts w:ascii="Angsana New" w:hAnsi="Angsana New" w:hint="cs"/>
          <w:i/>
          <w:iCs/>
          <w:sz w:val="30"/>
          <w:szCs w:val="30"/>
          <w:cs/>
        </w:rPr>
        <w:t xml:space="preserve">การจัดประเภทไปยังสินทรัพย์ที่มีไว้ใช้งาน </w:t>
      </w:r>
      <w:r w:rsidRPr="003F0133">
        <w:rPr>
          <w:rFonts w:ascii="Angsana New" w:hAnsi="Angsana New"/>
          <w:i/>
          <w:iCs/>
          <w:sz w:val="30"/>
          <w:szCs w:val="30"/>
        </w:rPr>
        <w:t>(</w:t>
      </w:r>
      <w:r w:rsidRPr="003F0133">
        <w:rPr>
          <w:rFonts w:ascii="Angsana New" w:hAnsi="Angsana New" w:hint="cs"/>
          <w:i/>
          <w:iCs/>
          <w:sz w:val="30"/>
          <w:szCs w:val="30"/>
          <w:cs/>
        </w:rPr>
        <w:t>ที่ดิน อาคารและอุปกรณ์</w:t>
      </w:r>
      <w:r w:rsidRPr="003F0133">
        <w:rPr>
          <w:rFonts w:ascii="Angsana New" w:hAnsi="Angsana New"/>
          <w:i/>
          <w:iCs/>
          <w:sz w:val="30"/>
          <w:szCs w:val="30"/>
        </w:rPr>
        <w:t>)</w:t>
      </w:r>
      <w:r w:rsidRPr="003F013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2922DA15" w14:textId="77777777" w:rsidR="008F5D23" w:rsidRPr="00577065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9151B5D" w14:textId="725B36AA" w:rsidR="008F5D2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เมื่อมีการเปลี่ยนแปลงการใช้งานจากอสังหาริมทรัพย์เพื่อการลงทุนไปยังสินทรัพย์ที่มีไว้ใช้งาน กลุ่มบริษัทจะรับรู้มูลค่าอสังหาริมทรัพย์นั้นใหม่ด้วยมูลค่าตามบัญชีและจัดประเภทเป็นที่ดิน อาคารและอุปกรณ์</w:t>
      </w:r>
    </w:p>
    <w:p w14:paraId="304D0947" w14:textId="77777777" w:rsidR="00577065" w:rsidRPr="003F0133" w:rsidRDefault="00577065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FC6E02" w14:textId="1F886CBA" w:rsidR="00905C0C" w:rsidRPr="003F0133" w:rsidRDefault="006C73F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3" w:name="_Hlk39045140"/>
      <w:r w:rsidRPr="003F0133">
        <w:rPr>
          <w:rFonts w:ascii="Angsana New" w:hAnsi="Angsana New" w:hint="cs"/>
          <w:b/>
          <w:bCs/>
          <w:sz w:val="30"/>
          <w:szCs w:val="30"/>
          <w:cs/>
        </w:rPr>
        <w:lastRenderedPageBreak/>
        <w:t>ผลกระทบจากการแพร่ระบาดของโรคติดเชื้อไวรัสโคโรนา</w:t>
      </w:r>
      <w:r w:rsidRPr="003F0133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b/>
          <w:bCs/>
          <w:sz w:val="30"/>
          <w:szCs w:val="30"/>
        </w:rPr>
        <w:t>2019 (COVID-19)</w:t>
      </w:r>
    </w:p>
    <w:p w14:paraId="3B15234F" w14:textId="77777777" w:rsidR="00905C0C" w:rsidRPr="00107852" w:rsidRDefault="00905C0C" w:rsidP="00E227B6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34F86CB6" w14:textId="3F006A76" w:rsidR="006473DB" w:rsidRPr="003F0133" w:rsidRDefault="006473DB" w:rsidP="006473DB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</w:rPr>
      </w:pPr>
      <w:r w:rsidRPr="003F0133">
        <w:rPr>
          <w:rFonts w:ascii="Angsana New" w:hAnsi="Angsana New" w:cs="Angsana New" w:hint="cs"/>
          <w:sz w:val="30"/>
          <w:szCs w:val="30"/>
          <w:cs/>
        </w:rPr>
        <w:t xml:space="preserve">สถานการณ์การแพร่ระบาดของ </w:t>
      </w:r>
      <w:r w:rsidRPr="003F0133">
        <w:rPr>
          <w:rFonts w:ascii="Angsana New" w:hAnsi="Angsana New" w:cs="Angsana New"/>
          <w:sz w:val="30"/>
          <w:szCs w:val="30"/>
        </w:rPr>
        <w:t xml:space="preserve">COVID-19 </w:t>
      </w:r>
      <w:r w:rsidRPr="003F0133">
        <w:rPr>
          <w:rFonts w:ascii="Angsana New" w:hAnsi="Angsana New" w:cs="Angsana New" w:hint="cs"/>
          <w:sz w:val="30"/>
          <w:szCs w:val="30"/>
          <w:cs/>
        </w:rPr>
        <w:t>ยังคงเกิดขึ้นอย่างต่อเ</w:t>
      </w:r>
      <w:r w:rsidRPr="003F0133">
        <w:rPr>
          <w:rFonts w:ascii="Angsana New" w:hAnsi="Angsana New" w:cs="Angsana New"/>
          <w:sz w:val="30"/>
          <w:szCs w:val="30"/>
          <w:cs/>
        </w:rPr>
        <w:t xml:space="preserve">นื่อง โดยเริ่มมีการแจกจ่ายวัคซีนในระหว่างปี </w:t>
      </w:r>
      <w:r w:rsidRPr="003F0133">
        <w:rPr>
          <w:rFonts w:ascii="Angsana New" w:hAnsi="Angsana New" w:cs="Angsana New"/>
          <w:sz w:val="30"/>
          <w:szCs w:val="30"/>
        </w:rPr>
        <w:t xml:space="preserve">2564 </w:t>
      </w:r>
      <w:r w:rsidRPr="003F0133">
        <w:rPr>
          <w:rFonts w:ascii="Angsana New" w:hAnsi="Angsana New" w:cs="Angsana New"/>
          <w:sz w:val="30"/>
          <w:szCs w:val="30"/>
          <w:cs/>
        </w:rPr>
        <w:t>จา</w:t>
      </w:r>
      <w:r w:rsidRPr="003F0133">
        <w:rPr>
          <w:rFonts w:ascii="Angsana New" w:hAnsi="Angsana New" w:cs="Angsana New" w:hint="cs"/>
          <w:sz w:val="30"/>
          <w:szCs w:val="30"/>
          <w:cs/>
        </w:rPr>
        <w:t xml:space="preserve">กความไม่แน่นอนของสถานการณ์ในปี </w:t>
      </w:r>
      <w:r w:rsidRPr="003F0133">
        <w:rPr>
          <w:rFonts w:ascii="Angsana New" w:hAnsi="Angsana New" w:cs="Angsana New"/>
          <w:sz w:val="30"/>
          <w:szCs w:val="30"/>
        </w:rPr>
        <w:t>2563</w:t>
      </w:r>
      <w:r w:rsidRPr="003F0133">
        <w:rPr>
          <w:rFonts w:ascii="Angsana New" w:hAnsi="Angsana New" w:cs="Angsana New" w:hint="cs"/>
          <w:sz w:val="30"/>
          <w:szCs w:val="30"/>
          <w:cs/>
        </w:rPr>
        <w:t xml:space="preserve"> กลุ่มบริษัท</w:t>
      </w:r>
      <w:r w:rsidRPr="003F0133">
        <w:rPr>
          <w:rFonts w:ascii="Angsana New" w:hAnsi="Angsana New" w:cs="Angsana New"/>
          <w:sz w:val="30"/>
          <w:szCs w:val="30"/>
          <w:cs/>
        </w:rPr>
        <w:t>จึงจัดทำงบการเงินสำหรับปีสิ้นสุด</w:t>
      </w:r>
      <w:r w:rsidRPr="003F0133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41B39" w:rsidRPr="003F0133">
        <w:rPr>
          <w:rFonts w:ascii="Angsana New" w:hAnsi="Angsana New" w:cs="Angsana New"/>
          <w:sz w:val="30"/>
          <w:szCs w:val="30"/>
        </w:rPr>
        <w:br/>
      </w:r>
      <w:r w:rsidRPr="003F0133">
        <w:rPr>
          <w:rFonts w:ascii="Angsana New" w:hAnsi="Angsana New" w:cs="Angsana New"/>
          <w:sz w:val="30"/>
          <w:szCs w:val="30"/>
        </w:rPr>
        <w:t>31</w:t>
      </w:r>
      <w:r w:rsidRPr="003F0133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3F0133">
        <w:rPr>
          <w:rFonts w:ascii="Angsana New" w:hAnsi="Angsana New" w:cs="Angsana New"/>
          <w:sz w:val="30"/>
          <w:szCs w:val="30"/>
        </w:rPr>
        <w:t xml:space="preserve"> 2563</w:t>
      </w:r>
      <w:r w:rsidRPr="003F0133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3F0133">
        <w:rPr>
          <w:rFonts w:ascii="Angsana New" w:hAnsi="Angsana New" w:cs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F0133">
        <w:rPr>
          <w:rFonts w:ascii="Angsana New" w:hAnsi="Angsana New" w:cs="Angsana New"/>
          <w:i/>
          <w:iCs/>
          <w:sz w:val="30"/>
          <w:szCs w:val="30"/>
        </w:rPr>
        <w:t>2019</w:t>
      </w:r>
      <w:r w:rsidRPr="003F0133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cs="Angsana New" w:hint="cs"/>
          <w:sz w:val="30"/>
          <w:szCs w:val="30"/>
          <w:cs/>
        </w:rPr>
        <w:t xml:space="preserve">ในเรื่องการไม่นำสถานการณ์ </w:t>
      </w:r>
      <w:r w:rsidRPr="003F0133">
        <w:rPr>
          <w:rFonts w:ascii="Angsana New" w:hAnsi="Angsana New" w:cs="Angsana New"/>
          <w:sz w:val="30"/>
          <w:szCs w:val="30"/>
        </w:rPr>
        <w:t>COVID-19</w:t>
      </w:r>
      <w:r w:rsidRPr="003F0133">
        <w:rPr>
          <w:rFonts w:ascii="Angsana New" w:hAnsi="Angsana New" w:cs="Angsana New" w:hint="cs"/>
          <w:sz w:val="30"/>
          <w:szCs w:val="30"/>
          <w:cs/>
        </w:rPr>
        <w:t xml:space="preserve"> มาพิจารณา</w:t>
      </w:r>
      <w:r w:rsidRPr="003F0133">
        <w:rPr>
          <w:rFonts w:ascii="Angsana New" w:hAnsi="Angsana New" w:cs="Angsana New"/>
          <w:sz w:val="30"/>
          <w:szCs w:val="30"/>
          <w:cs/>
        </w:rPr>
        <w:t>ในเรื่องดังต่อไปนี้</w:t>
      </w:r>
      <w:r w:rsidRPr="003F0133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F640E0" w14:textId="77777777" w:rsidR="008F5D23" w:rsidRPr="00107852" w:rsidRDefault="008F5D23" w:rsidP="006473DB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7C3F44AE" w14:textId="77777777" w:rsidR="006473DB" w:rsidRPr="003F0133" w:rsidRDefault="006473DB" w:rsidP="006A06E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F013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223AAF4A" w14:textId="77777777" w:rsidR="006473DB" w:rsidRPr="00107852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Cs w:val="18"/>
        </w:rPr>
      </w:pPr>
    </w:p>
    <w:p w14:paraId="406368E6" w14:textId="2532D890" w:rsidR="006473DB" w:rsidRPr="003F0133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F0133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3F0133">
        <w:rPr>
          <w:rFonts w:ascii="Angsana New" w:hAnsi="Angsana New" w:hint="cs"/>
          <w:color w:val="000000"/>
          <w:sz w:val="30"/>
          <w:szCs w:val="30"/>
          <w:cs/>
        </w:rPr>
        <w:t xml:space="preserve">เลือกไม่นำสถานการณ์ </w:t>
      </w:r>
      <w:r w:rsidRPr="003F0133">
        <w:rPr>
          <w:rFonts w:ascii="Angsana New" w:hAnsi="Angsana New"/>
          <w:color w:val="000000"/>
          <w:sz w:val="30"/>
          <w:szCs w:val="30"/>
        </w:rPr>
        <w:t>C</w:t>
      </w:r>
      <w:r w:rsidR="007818E8" w:rsidRPr="003F0133">
        <w:rPr>
          <w:rFonts w:ascii="Angsana New" w:hAnsi="Angsana New"/>
          <w:color w:val="000000"/>
          <w:sz w:val="30"/>
          <w:szCs w:val="30"/>
        </w:rPr>
        <w:t>OVID</w:t>
      </w:r>
      <w:r w:rsidRPr="003F0133">
        <w:rPr>
          <w:rFonts w:ascii="Angsana New" w:hAnsi="Angsana New"/>
          <w:color w:val="000000"/>
          <w:sz w:val="30"/>
          <w:szCs w:val="30"/>
        </w:rPr>
        <w:t>-19</w:t>
      </w:r>
      <w:r w:rsidRPr="003F0133">
        <w:rPr>
          <w:rFonts w:ascii="Angsana New" w:hAnsi="Angsana New" w:hint="cs"/>
          <w:color w:val="000000"/>
          <w:sz w:val="30"/>
          <w:szCs w:val="30"/>
          <w:cs/>
        </w:rPr>
        <w:t xml:space="preserve"> มาถือเป็นข้อบ่ง</w:t>
      </w:r>
      <w:r w:rsidRPr="003F0133">
        <w:rPr>
          <w:rFonts w:ascii="Angsana New" w:hAnsi="Angsana New"/>
          <w:color w:val="000000"/>
          <w:sz w:val="30"/>
          <w:szCs w:val="30"/>
          <w:cs/>
        </w:rPr>
        <w:t>ชี้การด้อยค่า</w:t>
      </w:r>
      <w:r w:rsidRPr="003F0133">
        <w:rPr>
          <w:rFonts w:ascii="Angsana New" w:hAnsi="Angsana New" w:hint="cs"/>
          <w:color w:val="000000"/>
          <w:sz w:val="30"/>
          <w:szCs w:val="30"/>
          <w:cs/>
        </w:rPr>
        <w:t>ของที่ดิน อาคารและอุปกรณ์</w:t>
      </w:r>
      <w:r w:rsidRPr="003F0133">
        <w:rPr>
          <w:rFonts w:ascii="Angsana New" w:hAnsi="Angsana New"/>
          <w:color w:val="000000"/>
          <w:sz w:val="30"/>
          <w:szCs w:val="30"/>
        </w:rPr>
        <w:t xml:space="preserve"> </w:t>
      </w:r>
      <w:r w:rsidRPr="003F0133">
        <w:rPr>
          <w:rFonts w:ascii="Angsana New" w:hAnsi="Angsana New" w:hint="cs"/>
          <w:color w:val="000000"/>
          <w:sz w:val="30"/>
          <w:szCs w:val="30"/>
          <w:cs/>
        </w:rPr>
        <w:t>อสังหาริมทรัพย์เพื่อการลงทุน</w:t>
      </w:r>
      <w:r w:rsidRPr="003F013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color w:val="000000"/>
          <w:sz w:val="30"/>
          <w:szCs w:val="30"/>
          <w:cs/>
        </w:rPr>
        <w:t>และเงินลงทุนในบริษัทย่อย</w:t>
      </w:r>
    </w:p>
    <w:p w14:paraId="40BC102E" w14:textId="77777777" w:rsidR="006473DB" w:rsidRPr="00107852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Cs w:val="18"/>
        </w:rPr>
      </w:pPr>
    </w:p>
    <w:p w14:paraId="09C57946" w14:textId="40B1362D" w:rsidR="006473DB" w:rsidRPr="003F0133" w:rsidRDefault="006473DB" w:rsidP="006A06E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F013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77CA2D9F" w14:textId="77777777" w:rsidR="006473DB" w:rsidRPr="00107852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Cs w:val="18"/>
        </w:rPr>
      </w:pPr>
    </w:p>
    <w:p w14:paraId="224519A2" w14:textId="58AE0E26" w:rsidR="006473DB" w:rsidRPr="003F0133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3F0133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3F0133">
        <w:rPr>
          <w:rFonts w:ascii="Angsana New" w:hAnsi="Angsana New" w:hint="cs"/>
          <w:color w:val="000000"/>
          <w:sz w:val="30"/>
          <w:szCs w:val="30"/>
          <w:cs/>
        </w:rPr>
        <w:t>เลือกไม่นำข้อมูลสถานการณ์</w:t>
      </w:r>
      <w:r w:rsidRPr="003F0133">
        <w:rPr>
          <w:rFonts w:ascii="Angsana New" w:hAnsi="Angsana New"/>
          <w:color w:val="000000"/>
          <w:sz w:val="30"/>
          <w:szCs w:val="30"/>
        </w:rPr>
        <w:t xml:space="preserve"> </w:t>
      </w:r>
      <w:r w:rsidR="007818E8" w:rsidRPr="003F0133">
        <w:rPr>
          <w:rFonts w:ascii="Angsana New" w:hAnsi="Angsana New"/>
          <w:color w:val="000000"/>
          <w:sz w:val="30"/>
          <w:szCs w:val="30"/>
        </w:rPr>
        <w:t>COVID-19</w:t>
      </w:r>
      <w:r w:rsidR="007818E8" w:rsidRPr="003F013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color w:val="000000"/>
          <w:sz w:val="30"/>
          <w:szCs w:val="30"/>
        </w:rPr>
        <w:t xml:space="preserve"> </w:t>
      </w:r>
      <w:r w:rsidRPr="003F0133">
        <w:rPr>
          <w:rFonts w:ascii="Angsana New" w:hAnsi="Angsana New" w:hint="cs"/>
          <w:color w:val="000000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3F0133">
        <w:rPr>
          <w:rFonts w:ascii="Angsana New" w:hAnsi="Angsana New"/>
          <w:color w:val="000000"/>
          <w:sz w:val="30"/>
          <w:szCs w:val="30"/>
        </w:rPr>
        <w:t>31</w:t>
      </w:r>
      <w:r w:rsidRPr="003F0133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3F0133">
        <w:rPr>
          <w:rFonts w:ascii="Angsana New" w:hAnsi="Angsana New"/>
          <w:color w:val="000000"/>
          <w:sz w:val="30"/>
          <w:szCs w:val="30"/>
        </w:rPr>
        <w:t>2563</w:t>
      </w:r>
    </w:p>
    <w:p w14:paraId="118B5CF1" w14:textId="5EAD1F32" w:rsidR="009A2F92" w:rsidRPr="00107852" w:rsidRDefault="009A2F92" w:rsidP="00A848AB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47BDF30F" w14:textId="035F5CE2" w:rsidR="004F471B" w:rsidRPr="003F0133" w:rsidRDefault="004F471B" w:rsidP="004F47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F0133">
        <w:rPr>
          <w:rFonts w:asciiTheme="majorBidi" w:hAnsiTheme="majorBidi" w:cstheme="majorBidi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3F0133">
        <w:rPr>
          <w:rFonts w:asciiTheme="majorBidi" w:hAnsiTheme="majorBidi" w:cstheme="majorBidi"/>
          <w:sz w:val="30"/>
          <w:szCs w:val="30"/>
        </w:rPr>
        <w:t xml:space="preserve">31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F0133">
        <w:rPr>
          <w:rFonts w:asciiTheme="majorBidi" w:hAnsiTheme="majorBidi" w:cstheme="majorBidi"/>
          <w:sz w:val="30"/>
          <w:szCs w:val="30"/>
        </w:rPr>
        <w:t>2563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กลุ่มบริษัทจึงปรับปรุงมูลค่าสินทรัพย์ดังกล่าวในปี </w:t>
      </w:r>
      <w:r w:rsidRPr="003F0133">
        <w:rPr>
          <w:rFonts w:asciiTheme="majorBidi" w:hAnsiTheme="majorBidi" w:cstheme="majorBidi"/>
          <w:sz w:val="30"/>
          <w:szCs w:val="30"/>
        </w:rPr>
        <w:t xml:space="preserve">2564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0858D5" w:rsidRPr="003F0133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3F013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F013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 </w:t>
      </w:r>
      <w:r w:rsidRPr="003F0133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0858D5" w:rsidRPr="003F013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F0133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41131CEE" w14:textId="77777777" w:rsidR="006F3742" w:rsidRPr="00107852" w:rsidRDefault="006F3742" w:rsidP="004F47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Cs w:val="18"/>
          <w:cs/>
        </w:rPr>
      </w:pPr>
    </w:p>
    <w:p w14:paraId="71423767" w14:textId="030675A0" w:rsidR="001A0338" w:rsidRDefault="00814FB7" w:rsidP="00EB14A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07852">
        <w:rPr>
          <w:rFonts w:asciiTheme="majorBidi" w:hAnsiTheme="majorBidi" w:hint="cs"/>
          <w:color w:val="000000"/>
          <w:sz w:val="30"/>
          <w:szCs w:val="30"/>
          <w:cs/>
        </w:rPr>
        <w:t xml:space="preserve">ในระหว่างปี </w:t>
      </w:r>
      <w:r w:rsidRPr="00107852">
        <w:rPr>
          <w:rFonts w:asciiTheme="majorBidi" w:hAnsiTheme="majorBidi"/>
          <w:color w:val="000000"/>
          <w:sz w:val="30"/>
          <w:szCs w:val="30"/>
        </w:rPr>
        <w:t>2564</w:t>
      </w:r>
      <w:r w:rsidRPr="00107852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1A0338" w:rsidRPr="00107852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สถานการณ์การแพร่ระบาดของ </w:t>
      </w:r>
      <w:r w:rsidR="001A0338" w:rsidRPr="00107852">
        <w:rPr>
          <w:rFonts w:asciiTheme="majorBidi" w:hAnsiTheme="majorBidi" w:cstheme="majorBidi"/>
          <w:color w:val="000000"/>
          <w:sz w:val="30"/>
          <w:szCs w:val="30"/>
        </w:rPr>
        <w:t xml:space="preserve">COVID-19 </w:t>
      </w:r>
      <w:r w:rsidR="001A0338" w:rsidRPr="00107852">
        <w:rPr>
          <w:rFonts w:asciiTheme="majorBidi" w:hAnsiTheme="majorBidi" w:cstheme="majorBidi" w:hint="cs"/>
          <w:color w:val="000000"/>
          <w:sz w:val="30"/>
          <w:szCs w:val="30"/>
          <w:cs/>
        </w:rPr>
        <w:t>ยังคงเกิดขึ้นอย่างต่อเนื่อง กลุ่มธุรกิจให้เช่า</w:t>
      </w:r>
      <w:r w:rsidR="001A0338" w:rsidRPr="00107852">
        <w:rPr>
          <w:rFonts w:asciiTheme="majorBidi" w:hAnsiTheme="majorBidi" w:hint="cs"/>
          <w:color w:val="000000"/>
          <w:sz w:val="30"/>
          <w:szCs w:val="30"/>
          <w:cs/>
        </w:rPr>
        <w:t xml:space="preserve">และให้บริการอาคารพาณิชยกรรมของกลุ่มธุรกิจให้เช่าและให้บริการอาคารพาณิชยกรรมของกลุ่มบริษัทบางแห่งได้ลดชั่วโมงที่เปิดดำเนินการและร้านค้าบางแห่งได้ปิดดำเนินงานเป็นการชั่วคราวตั้งแต่เดือนเมษายน </w:t>
      </w:r>
      <w:r w:rsidR="001A0338" w:rsidRPr="00107852">
        <w:rPr>
          <w:rFonts w:asciiTheme="majorBidi" w:hAnsiTheme="majorBidi"/>
          <w:color w:val="000000"/>
          <w:sz w:val="30"/>
          <w:szCs w:val="30"/>
        </w:rPr>
        <w:t>2564</w:t>
      </w:r>
      <w:r w:rsidR="001A0338" w:rsidRPr="00107852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1A0338" w:rsidRPr="00107852">
        <w:rPr>
          <w:rFonts w:asciiTheme="majorBidi" w:hAnsiTheme="majorBidi" w:hint="cs"/>
          <w:color w:val="000000"/>
          <w:sz w:val="30"/>
          <w:szCs w:val="30"/>
          <w:cs/>
        </w:rPr>
        <w:t>ตามคำสั่งของรัฐบาล</w:t>
      </w:r>
      <w:r w:rsidR="001A0338" w:rsidRPr="00107852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1A0338" w:rsidRPr="00107852">
        <w:rPr>
          <w:rFonts w:ascii="Angsana New" w:hAnsi="Angsana New" w:hint="cs"/>
          <w:sz w:val="30"/>
          <w:szCs w:val="30"/>
          <w:cs/>
        </w:rPr>
        <w:t>ทั้งนี้กลุ่มธุรกิจให้เช่าและให้บริการอาคารพาณิชยกรรมของกลุ่มธุรกิจให้เช่าและให้บริการอาคารพาณิชย</w:t>
      </w:r>
      <w:r w:rsidRPr="00107852">
        <w:rPr>
          <w:rFonts w:ascii="Angsana New" w:hAnsi="Angsana New"/>
          <w:sz w:val="30"/>
          <w:szCs w:val="30"/>
        </w:rPr>
        <w:br/>
      </w:r>
      <w:r w:rsidR="001A0338" w:rsidRPr="00107852">
        <w:rPr>
          <w:rFonts w:ascii="Angsana New" w:hAnsi="Angsana New" w:hint="cs"/>
          <w:sz w:val="30"/>
          <w:szCs w:val="30"/>
          <w:cs/>
        </w:rPr>
        <w:t>กรรมของกลุ่มบริษัทได้กลับมาเปิดให้บริการตามปกติตั้งแต่วันที่</w:t>
      </w:r>
      <w:r w:rsidR="001A0338" w:rsidRPr="00107852">
        <w:rPr>
          <w:rFonts w:ascii="Angsana New" w:hAnsi="Angsana New"/>
          <w:sz w:val="30"/>
          <w:szCs w:val="30"/>
          <w:cs/>
        </w:rPr>
        <w:t xml:space="preserve"> </w:t>
      </w:r>
      <w:r w:rsidR="001A0338" w:rsidRPr="00107852">
        <w:rPr>
          <w:rFonts w:ascii="Angsana New" w:hAnsi="Angsana New"/>
          <w:sz w:val="30"/>
          <w:szCs w:val="30"/>
        </w:rPr>
        <w:t>1</w:t>
      </w:r>
      <w:r w:rsidR="00107852" w:rsidRPr="00107852">
        <w:rPr>
          <w:rFonts w:ascii="Angsana New" w:hAnsi="Angsana New"/>
          <w:sz w:val="30"/>
          <w:szCs w:val="30"/>
        </w:rPr>
        <w:t>6</w:t>
      </w:r>
      <w:r w:rsidR="001A0338" w:rsidRPr="00107852">
        <w:rPr>
          <w:rFonts w:ascii="Angsana New" w:hAnsi="Angsana New"/>
          <w:sz w:val="30"/>
          <w:szCs w:val="30"/>
        </w:rPr>
        <w:t xml:space="preserve"> </w:t>
      </w:r>
      <w:r w:rsidR="001A0338" w:rsidRPr="00107852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1A0338" w:rsidRPr="00107852">
        <w:rPr>
          <w:rFonts w:ascii="Angsana New" w:hAnsi="Angsana New"/>
          <w:sz w:val="30"/>
          <w:szCs w:val="30"/>
        </w:rPr>
        <w:t>2564</w:t>
      </w:r>
    </w:p>
    <w:p w14:paraId="6F32E050" w14:textId="77777777" w:rsidR="00107852" w:rsidRPr="00107852" w:rsidRDefault="00107852" w:rsidP="003F3591">
      <w:pPr>
        <w:pStyle w:val="AccountingPolicy"/>
        <w:tabs>
          <w:tab w:val="clear" w:pos="1531"/>
          <w:tab w:val="clear" w:pos="1871"/>
          <w:tab w:val="left" w:pos="-6210"/>
          <w:tab w:val="left" w:pos="547"/>
        </w:tabs>
        <w:spacing w:line="240" w:lineRule="auto"/>
        <w:ind w:left="547" w:firstLine="0"/>
        <w:jc w:val="thaiDistribute"/>
        <w:rPr>
          <w:rFonts w:asciiTheme="majorBidi" w:eastAsia="DengXian" w:hAnsiTheme="majorBidi" w:cstheme="majorBidi"/>
          <w:color w:val="auto"/>
          <w:sz w:val="18"/>
          <w:szCs w:val="18"/>
          <w:lang w:val="en-US"/>
        </w:rPr>
      </w:pPr>
      <w:bookmarkStart w:id="4" w:name="_Hlk78407642"/>
    </w:p>
    <w:p w14:paraId="29346203" w14:textId="583B4231" w:rsidR="001A0338" w:rsidRDefault="001A0338" w:rsidP="003F3591">
      <w:pPr>
        <w:pStyle w:val="AccountingPolicy"/>
        <w:tabs>
          <w:tab w:val="clear" w:pos="1531"/>
          <w:tab w:val="clear" w:pos="1871"/>
          <w:tab w:val="left" w:pos="-6210"/>
          <w:tab w:val="left" w:pos="547"/>
        </w:tabs>
        <w:spacing w:line="240" w:lineRule="auto"/>
        <w:ind w:left="547" w:firstLine="0"/>
        <w:jc w:val="thaiDistribute"/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</w:pPr>
      <w:r w:rsidRPr="003F0133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>กลุ่ม</w:t>
      </w:r>
      <w:r w:rsidRPr="003F0133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บริษัท</w:t>
      </w:r>
      <w:r w:rsidRPr="003F0133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>ได้พิจารณามอบ</w:t>
      </w:r>
      <w:r w:rsidRPr="00C110E7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>ส่วนลดค่าเช่ารายเดือนให้กับผู้เช่าทุกรายในทุกโครงการ</w:t>
      </w:r>
      <w:r w:rsidRPr="00C110E7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ของ</w:t>
      </w:r>
      <w:r w:rsidRPr="00C110E7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 xml:space="preserve">อสังหาริมทรัพย์เพื่อประกอบกิจการการค้าที่ให้เช่า </w:t>
      </w:r>
      <w:r w:rsidRPr="00C110E7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ที่ได้รับผลกระทบจากสถานการณ์</w:t>
      </w:r>
      <w:r w:rsidRPr="00C110E7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/>
        </w:rPr>
        <w:t>การแพร่ระบาดของโรคติดเชื้อไวรัสโคโรนา</w:t>
      </w:r>
      <w:r w:rsidRPr="00C110E7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 xml:space="preserve"> </w:t>
      </w:r>
      <w:r w:rsidRPr="00C110E7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 xml:space="preserve">2019 </w:t>
      </w:r>
      <w:r w:rsidRPr="00C110E7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ตั้งแต่</w:t>
      </w:r>
      <w:r w:rsidRPr="00C110E7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>เดือน</w:t>
      </w:r>
      <w:r w:rsidRPr="00C110E7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 xml:space="preserve">มกราคม </w:t>
      </w:r>
      <w:r w:rsidRPr="00C110E7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 xml:space="preserve">2564 </w:t>
      </w:r>
      <w:r w:rsidRPr="00C110E7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 xml:space="preserve">ถึง </w:t>
      </w:r>
      <w:r w:rsidR="008062D7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เดือน</w:t>
      </w:r>
      <w:r w:rsidRPr="00C110E7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 xml:space="preserve">ตุลาคม </w:t>
      </w:r>
      <w:r w:rsidRPr="00C110E7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>2564</w:t>
      </w:r>
      <w:r w:rsidRPr="003F0133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 xml:space="preserve"> </w:t>
      </w:r>
    </w:p>
    <w:p w14:paraId="6019D6F5" w14:textId="77777777" w:rsidR="001A0338" w:rsidRPr="00107852" w:rsidRDefault="001A0338" w:rsidP="001A0338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Theme="majorBidi" w:eastAsia="DengXian" w:hAnsiTheme="majorBidi" w:cstheme="majorBidi"/>
          <w:color w:val="auto"/>
          <w:sz w:val="18"/>
          <w:szCs w:val="18"/>
          <w:lang w:val="en-US" w:bidi="th-TH"/>
        </w:rPr>
      </w:pPr>
    </w:p>
    <w:bookmarkEnd w:id="4"/>
    <w:p w14:paraId="16380B71" w14:textId="1327D7D7" w:rsidR="00EB14AD" w:rsidRPr="00EB14AD" w:rsidRDefault="00EB14AD" w:rsidP="00EB14AD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14A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EB14AD">
        <w:rPr>
          <w:rFonts w:ascii="Angsana New" w:hAnsi="Angsana New"/>
          <w:sz w:val="30"/>
          <w:szCs w:val="30"/>
          <w:cs/>
        </w:rPr>
        <w:t xml:space="preserve"> </w:t>
      </w:r>
      <w:r w:rsidR="00814FB7">
        <w:rPr>
          <w:rFonts w:ascii="Angsana New" w:hAnsi="Angsana New"/>
          <w:sz w:val="30"/>
          <w:szCs w:val="30"/>
        </w:rPr>
        <w:t>1</w:t>
      </w:r>
      <w:r w:rsidRPr="00EB14AD">
        <w:rPr>
          <w:rFonts w:ascii="Angsana New" w:hAnsi="Angsana New"/>
          <w:sz w:val="30"/>
          <w:szCs w:val="30"/>
          <w:cs/>
        </w:rPr>
        <w:t xml:space="preserve"> </w:t>
      </w:r>
      <w:r w:rsidRPr="00EB14AD">
        <w:rPr>
          <w:rFonts w:ascii="Angsana New" w:hAnsi="Angsana New" w:hint="cs"/>
          <w:sz w:val="30"/>
          <w:szCs w:val="30"/>
          <w:cs/>
        </w:rPr>
        <w:t>พฤศจิกายน</w:t>
      </w:r>
      <w:r w:rsidR="001A0338">
        <w:rPr>
          <w:rFonts w:ascii="Angsana New" w:hAnsi="Angsana New"/>
          <w:sz w:val="30"/>
          <w:szCs w:val="30"/>
        </w:rPr>
        <w:t xml:space="preserve"> 2564</w:t>
      </w:r>
      <w:r w:rsidRPr="00EB14AD">
        <w:rPr>
          <w:rFonts w:ascii="Angsana New" w:hAnsi="Angsana New"/>
          <w:sz w:val="30"/>
          <w:szCs w:val="30"/>
          <w:cs/>
        </w:rPr>
        <w:t xml:space="preserve"> </w:t>
      </w:r>
      <w:r w:rsidRPr="00EB14AD">
        <w:rPr>
          <w:rFonts w:ascii="Angsana New" w:hAnsi="Angsana New" w:hint="cs"/>
          <w:sz w:val="30"/>
          <w:szCs w:val="30"/>
          <w:cs/>
        </w:rPr>
        <w:t>อัตราการแจกจ่ายวัคซีนในประเทศ</w:t>
      </w:r>
      <w:r w:rsidR="008062D7">
        <w:rPr>
          <w:rFonts w:ascii="Angsana New" w:hAnsi="Angsana New" w:hint="cs"/>
          <w:sz w:val="30"/>
          <w:szCs w:val="30"/>
          <w:cs/>
        </w:rPr>
        <w:t>ไทย</w:t>
      </w:r>
      <w:r w:rsidRPr="00EB14AD">
        <w:rPr>
          <w:rFonts w:ascii="Angsana New" w:hAnsi="Angsana New" w:hint="cs"/>
          <w:sz w:val="30"/>
          <w:szCs w:val="30"/>
          <w:cs/>
        </w:rPr>
        <w:t>เพิ่มสูงขึ้น</w:t>
      </w:r>
      <w:r w:rsidRPr="00EB14AD">
        <w:rPr>
          <w:rFonts w:ascii="Angsana New" w:hAnsi="Angsana New"/>
          <w:sz w:val="30"/>
          <w:szCs w:val="30"/>
          <w:cs/>
        </w:rPr>
        <w:t xml:space="preserve"> </w:t>
      </w:r>
      <w:r w:rsidRPr="00EB14AD">
        <w:rPr>
          <w:rFonts w:ascii="Angsana New" w:hAnsi="Angsana New" w:hint="cs"/>
          <w:sz w:val="30"/>
          <w:szCs w:val="30"/>
          <w:cs/>
        </w:rPr>
        <w:t>และรัฐบาลได้มีการผ่อนคลายมาตรการควบคุมการแพร่ระบาดของโรค</w:t>
      </w:r>
      <w:r w:rsidRPr="00EB14AD">
        <w:rPr>
          <w:rFonts w:ascii="Angsana New" w:hAnsi="Angsana New"/>
          <w:sz w:val="30"/>
          <w:szCs w:val="30"/>
          <w:cs/>
        </w:rPr>
        <w:t xml:space="preserve"> </w:t>
      </w:r>
      <w:r w:rsidRPr="00EB14AD">
        <w:rPr>
          <w:rFonts w:ascii="Angsana New" w:hAnsi="Angsana New" w:hint="cs"/>
          <w:sz w:val="30"/>
          <w:szCs w:val="30"/>
          <w:cs/>
        </w:rPr>
        <w:t>รวมถึงดำเนินการเปิดรับนักท่องเที่ยวจากต่างประเทศ</w:t>
      </w:r>
      <w:r w:rsidRPr="00EB14AD">
        <w:rPr>
          <w:rFonts w:ascii="Angsana New" w:hAnsi="Angsana New"/>
          <w:sz w:val="30"/>
          <w:szCs w:val="30"/>
          <w:cs/>
        </w:rPr>
        <w:t xml:space="preserve"> </w:t>
      </w:r>
      <w:r w:rsidRPr="00EB14AD">
        <w:rPr>
          <w:rFonts w:ascii="Angsana New" w:hAnsi="Angsana New" w:hint="cs"/>
          <w:sz w:val="30"/>
          <w:szCs w:val="30"/>
          <w:cs/>
        </w:rPr>
        <w:t>โดยไม่กักตัวภายใต้เงื่อนไขและมาตรการทางสาธารณสุขอย่างเคร่งครัด</w:t>
      </w:r>
      <w:r w:rsidRPr="00EB14AD">
        <w:rPr>
          <w:rFonts w:ascii="Angsana New" w:hAnsi="Angsana New"/>
          <w:sz w:val="30"/>
          <w:szCs w:val="30"/>
          <w:cs/>
        </w:rPr>
        <w:t xml:space="preserve"> </w:t>
      </w:r>
      <w:r w:rsidR="00107852">
        <w:rPr>
          <w:rFonts w:ascii="Angsana New" w:hAnsi="Angsana New" w:hint="cs"/>
          <w:sz w:val="30"/>
          <w:szCs w:val="30"/>
          <w:cs/>
        </w:rPr>
        <w:t>ซึ่ง</w:t>
      </w:r>
      <w:r w:rsidRPr="00EB14AD">
        <w:rPr>
          <w:rFonts w:ascii="Angsana New" w:hAnsi="Angsana New" w:hint="cs"/>
          <w:sz w:val="30"/>
          <w:szCs w:val="30"/>
          <w:cs/>
        </w:rPr>
        <w:t>จะเป็นประโยชน์ต่อระบบเศรษฐกิจในภาพรวมของประเทศ</w:t>
      </w:r>
      <w:r w:rsidRPr="00EB14AD">
        <w:rPr>
          <w:rFonts w:ascii="Angsana New" w:hAnsi="Angsana New"/>
          <w:sz w:val="30"/>
          <w:szCs w:val="30"/>
          <w:cs/>
        </w:rPr>
        <w:t xml:space="preserve"> </w:t>
      </w:r>
      <w:r w:rsidRPr="00EB14AD">
        <w:rPr>
          <w:rFonts w:ascii="Angsana New" w:hAnsi="Angsana New" w:hint="cs"/>
          <w:sz w:val="30"/>
          <w:szCs w:val="30"/>
          <w:cs/>
        </w:rPr>
        <w:t>โดยเฉพาะอย่างยิ่งภาคธุรกิจท่องเที่ยวและภาคธุรกิจบริการที่เกี่ยวเนื่อง</w:t>
      </w:r>
    </w:p>
    <w:p w14:paraId="33A14822" w14:textId="06BE8799" w:rsidR="00A848AB" w:rsidRPr="003F0133" w:rsidRDefault="00A848AB" w:rsidP="00A848AB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lastRenderedPageBreak/>
        <w:t>เนื่องจากสถานการณ์ดังกล่าวมีความไม่แน่นอนสูงและอาจเปลี่ยนแปลงได้ทุกเมื่อ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ณ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ขณะนี้จึงไม่สามารถคาดการณ์ผลกระทบของการแพร่ระบาดที่ยังคงดำเนินอยู่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มาตรการต่างๆ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ของรัฐบาล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และการแจกจ่ายวัคซีน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ที่อาจมีต่อธุรกิจของกลุ่มบริษัท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ทั้งนี้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bookmarkEnd w:id="3"/>
    <w:p w14:paraId="483A993F" w14:textId="74DFBB7D" w:rsidR="007C5A64" w:rsidRPr="003F0133" w:rsidRDefault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0778A85B" w14:textId="79505653" w:rsidR="00C61BCB" w:rsidRPr="003F0133" w:rsidRDefault="00F9645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F013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ADF632E" w14:textId="77777777" w:rsidR="00815BA9" w:rsidRPr="003F0133" w:rsidRDefault="00815BA9" w:rsidP="0051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sz w:val="24"/>
          <w:szCs w:val="24"/>
        </w:rPr>
      </w:pPr>
    </w:p>
    <w:p w14:paraId="26ECB76D" w14:textId="208B5451" w:rsidR="00311EB0" w:rsidRPr="003F0133" w:rsidRDefault="00516831" w:rsidP="005E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"/>
        <w:jc w:val="thaiDistribute"/>
        <w:rPr>
          <w:rFonts w:ascii="Angsana New" w:hAnsi="Angsana New"/>
          <w:b/>
          <w:sz w:val="30"/>
          <w:szCs w:val="30"/>
        </w:rPr>
      </w:pPr>
      <w:r w:rsidRPr="003F0133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703A60" w:rsidRPr="003F0133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3F0133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ได้เปิดเผยในหมายเหตุข้อ </w:t>
      </w:r>
      <w:r w:rsidR="000858D5" w:rsidRPr="003F0133">
        <w:rPr>
          <w:rFonts w:ascii="Angsana New" w:hAnsi="Angsana New"/>
          <w:bCs/>
          <w:sz w:val="30"/>
          <w:szCs w:val="30"/>
        </w:rPr>
        <w:t>6</w:t>
      </w:r>
      <w:r w:rsidR="00012415" w:rsidRPr="003F0133">
        <w:rPr>
          <w:rFonts w:ascii="Angsana New" w:hAnsi="Angsana New"/>
          <w:b/>
          <w:sz w:val="30"/>
          <w:szCs w:val="30"/>
        </w:rPr>
        <w:t xml:space="preserve"> </w:t>
      </w:r>
      <w:r w:rsidRPr="003F0133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="00006C92" w:rsidRPr="003F0133">
        <w:rPr>
          <w:rFonts w:ascii="Angsana New" w:hAnsi="Angsana New" w:hint="cs"/>
          <w:b/>
          <w:sz w:val="30"/>
          <w:szCs w:val="30"/>
          <w:cs/>
        </w:rPr>
        <w:t>ความสัมพันธ์เปลี่ยนแปลงอย่างมีสาระสำคัญและ</w:t>
      </w:r>
      <w:r w:rsidRPr="003F0133">
        <w:rPr>
          <w:rFonts w:ascii="Angsana New" w:hAnsi="Angsana New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546E8411" w14:textId="77777777" w:rsidR="00DA78E6" w:rsidRPr="003F0133" w:rsidRDefault="00DA78E6" w:rsidP="0051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12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2022"/>
        <w:gridCol w:w="3420"/>
      </w:tblGrid>
      <w:tr w:rsidR="00285E19" w:rsidRPr="003F0133" w14:paraId="476C57EC" w14:textId="77777777" w:rsidTr="005E3ABA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C46D" w14:textId="77777777" w:rsidR="00F15296" w:rsidRPr="003F0133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b/>
                <w:sz w:val="30"/>
                <w:szCs w:val="30"/>
              </w:rPr>
            </w:pPr>
            <w:r w:rsidRPr="003F0133">
              <w:rPr>
                <w:rFonts w:ascii="Angsana New" w:hAnsi="Angsana New" w:cs="Times New Roman"/>
                <w:sz w:val="30"/>
                <w:szCs w:val="30"/>
                <w:cs/>
              </w:rPr>
              <w:br w:type="page"/>
            </w:r>
            <w:r w:rsidRPr="003F0133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4A08" w14:textId="77777777" w:rsidR="00F15296" w:rsidRPr="003F0133" w:rsidRDefault="00F15296" w:rsidP="00285E19">
            <w:pPr>
              <w:spacing w:line="214" w:lineRule="auto"/>
              <w:ind w:left="-108" w:right="-108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3F0133" w:rsidRDefault="00F15296" w:rsidP="00555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="Angsana New" w:hAnsi="Angsana New" w:cs="Times New Roman"/>
                <w:b/>
                <w:sz w:val="30"/>
                <w:szCs w:val="30"/>
              </w:rPr>
            </w:pPr>
            <w:r w:rsidRPr="003F0133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/</w:t>
            </w:r>
            <w:r w:rsidRPr="003F0133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16F3" w14:textId="77777777" w:rsidR="00F15296" w:rsidRPr="003F0133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b/>
                <w:sz w:val="30"/>
                <w:szCs w:val="30"/>
              </w:rPr>
            </w:pPr>
            <w:r w:rsidRPr="003F0133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5E19" w:rsidRPr="003F0133" w14:paraId="25CD6ACC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77777777" w:rsidR="00F15296" w:rsidRPr="003F0133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7777777" w:rsidR="00F15296" w:rsidRPr="003F0133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77777777" w:rsidR="00F15296" w:rsidRPr="003F0133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E4F50" w:rsidRPr="003F0133" w14:paraId="602F4F8B" w14:textId="77777777" w:rsidTr="00F061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1A7A1" w14:textId="77777777" w:rsidR="002E4F50" w:rsidRPr="003F0133" w:rsidRDefault="002E4F50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คอฟฟี่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คอนเซ็ปต์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8A2C7" w14:textId="77777777" w:rsidR="002E4F50" w:rsidRPr="003F0133" w:rsidRDefault="002E4F50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99D95" w14:textId="77777777" w:rsidR="002E4F50" w:rsidRPr="003F0133" w:rsidRDefault="002E4F50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DB402C" w:rsidRPr="003F0133" w14:paraId="285EE69F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39849F67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0BF9B817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4FE9FAA6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3F0133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B341D" w:rsidRPr="003F0133" w14:paraId="4168CD64" w14:textId="77777777" w:rsidTr="00F061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AC9CF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โฮเทลส์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เวิลด์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/>
                <w:sz w:val="30"/>
                <w:szCs w:val="30"/>
              </w:rPr>
              <w:t>6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CD5E1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5DDBF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B341D" w:rsidRPr="003F0133" w14:paraId="3FD620AA" w14:textId="77777777" w:rsidTr="00F061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8218B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รีเทล เวิลด์ 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B9754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95672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B341D" w:rsidRPr="003F0133" w14:paraId="6589FBC7" w14:textId="77777777" w:rsidTr="00F061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7259C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เวิ้งนาครเขษม 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A916F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3F44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B341D" w:rsidRPr="003F0133" w14:paraId="60E3D5E0" w14:textId="77777777" w:rsidTr="00F061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0309D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5E075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0D83A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B341D" w:rsidRPr="003F0133" w14:paraId="4E6754DF" w14:textId="77777777" w:rsidTr="00F061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B018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ทิพย์พัฒน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อาร์เขต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043EA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A2E85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B341D" w:rsidRPr="003F0133" w14:paraId="6AED6745" w14:textId="77777777" w:rsidTr="00F061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F284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วัฒนทรัพย์พัฒนา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/>
                <w:sz w:val="30"/>
                <w:szCs w:val="30"/>
              </w:rPr>
              <w:t>3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BA531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D3094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B341D" w:rsidRPr="003F0133" w14:paraId="35A313EB" w14:textId="77777777" w:rsidTr="00F061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449B7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CB85D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99B2F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DB402C" w:rsidRPr="003F0133" w14:paraId="2A5B0E11" w14:textId="77777777" w:rsidTr="00C6328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A3761" w14:textId="2FE40FDB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B487F" w14:textId="323ECB9E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91C2F" w14:textId="3ED5A534" w:rsidR="00DB402C" w:rsidRPr="003F0133" w:rsidRDefault="00DB402C" w:rsidP="00FB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15" w:hanging="3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hint="cs"/>
                <w:sz w:val="30"/>
                <w:szCs w:val="30"/>
                <w:cs/>
              </w:rPr>
              <w:t>มี</w:t>
            </w:r>
            <w:r w:rsidRPr="00FB341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ผู้ถือหุ้นรายใหญ่สูงสุดร่วมกันและมีกรรมการร่วมกัน</w:t>
            </w:r>
          </w:p>
        </w:tc>
      </w:tr>
      <w:tr w:rsidR="00DB402C" w:rsidRPr="003F0133" w14:paraId="5060E3DA" w14:textId="77777777" w:rsidTr="00C6328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9D301" w14:textId="5B410B70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A0FB" w14:textId="65B307AB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CB24C" w14:textId="252F8ED7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DB402C" w:rsidRPr="003F0133" w14:paraId="61118E2E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A4E54" w14:textId="11D9404C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บิ๊กซี ซูเปอร์เซ็นเตอร์ จำกัด (มหาชน)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E12F" w14:textId="58A92253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A746E" w14:textId="3AC96D99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B341D" w:rsidRPr="003F0133" w14:paraId="1CE28EEB" w14:textId="77777777" w:rsidTr="00F061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D4396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อาหารสยาม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6B825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3376F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B341D" w:rsidRPr="003F0133" w14:paraId="62468B1E" w14:textId="77777777" w:rsidTr="00F061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6D81A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อาคเนย์แคปปิตอล</w:t>
            </w:r>
            <w:r w:rsidRPr="003F013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D2634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F5AAD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FB341D" w:rsidRPr="003F0133" w14:paraId="715A2469" w14:textId="77777777" w:rsidTr="00F061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FAAB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14B37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F4656" w14:textId="77777777" w:rsidR="00FB341D" w:rsidRPr="003F0133" w:rsidRDefault="00FB341D" w:rsidP="00F06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DB402C" w:rsidRPr="003F0133" w14:paraId="70D7AAFA" w14:textId="77777777" w:rsidTr="005E3AB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F158C" w14:textId="36CC37F4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AA1AF" w14:textId="7DD04A1C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979EF" w14:textId="33996CDD" w:rsidR="00DB402C" w:rsidRPr="003F0133" w:rsidRDefault="00DB402C" w:rsidP="00DB4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</w:tbl>
    <w:p w14:paraId="0CA59193" w14:textId="77777777" w:rsidR="008D7108" w:rsidRPr="00184599" w:rsidRDefault="008D7108" w:rsidP="008D7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W w:w="95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264"/>
        <w:gridCol w:w="270"/>
        <w:gridCol w:w="1079"/>
        <w:gridCol w:w="270"/>
        <w:gridCol w:w="1079"/>
      </w:tblGrid>
      <w:tr w:rsidR="008D7108" w:rsidRPr="003F0133" w14:paraId="6390D9BA" w14:textId="77777777" w:rsidTr="00E12E20">
        <w:trPr>
          <w:cantSplit/>
          <w:trHeight w:val="335"/>
          <w:tblHeader/>
        </w:trPr>
        <w:tc>
          <w:tcPr>
            <w:tcW w:w="4212" w:type="dxa"/>
          </w:tcPr>
          <w:p w14:paraId="46CE71B2" w14:textId="5F97E4D8" w:rsidR="008D7108" w:rsidRPr="003F0133" w:rsidRDefault="00E12E20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4" w:type="dxa"/>
            <w:gridSpan w:val="3"/>
          </w:tcPr>
          <w:p w14:paraId="78EC8377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7C6936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53DD158E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108" w:rsidRPr="003F0133" w14:paraId="43FEB3F4" w14:textId="77777777" w:rsidTr="00E12E20">
        <w:trPr>
          <w:tblHeader/>
        </w:trPr>
        <w:tc>
          <w:tcPr>
            <w:tcW w:w="4212" w:type="dxa"/>
          </w:tcPr>
          <w:p w14:paraId="46FD990D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09E55175" w14:textId="4624D0E3" w:rsidR="008D7108" w:rsidRPr="003F0133" w:rsidRDefault="00B9716A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D729ECA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1428871" w14:textId="5E470A24" w:rsidR="008D7108" w:rsidRPr="003F0133" w:rsidRDefault="00B9716A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07947D2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C50500" w14:textId="6B6AB0FB" w:rsidR="008D7108" w:rsidRPr="003F0133" w:rsidRDefault="00B9716A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C5DB64E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22797FF" w14:textId="210258BB" w:rsidR="008D7108" w:rsidRPr="003F0133" w:rsidRDefault="00B9716A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D7108" w:rsidRPr="003F0133" w14:paraId="6433B8A2" w14:textId="77777777" w:rsidTr="00E12E20">
        <w:trPr>
          <w:tblHeader/>
        </w:trPr>
        <w:tc>
          <w:tcPr>
            <w:tcW w:w="4212" w:type="dxa"/>
          </w:tcPr>
          <w:p w14:paraId="033FB035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2" w:type="dxa"/>
            <w:gridSpan w:val="7"/>
          </w:tcPr>
          <w:p w14:paraId="3D579674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7108" w:rsidRPr="003F0133" w14:paraId="00034DC4" w14:textId="77777777" w:rsidTr="00E12E20">
        <w:tc>
          <w:tcPr>
            <w:tcW w:w="4212" w:type="dxa"/>
          </w:tcPr>
          <w:p w14:paraId="2F3EFD30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E83E837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04E49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0782B3A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F0858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A8FDB41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B364E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BEF67F" w14:textId="77777777" w:rsidR="008D7108" w:rsidRPr="003F0133" w:rsidRDefault="008D7108" w:rsidP="008D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00E2" w:rsidRPr="003F0133" w14:paraId="7C314B07" w14:textId="77777777" w:rsidTr="00E12E20">
        <w:tc>
          <w:tcPr>
            <w:tcW w:w="4212" w:type="dxa"/>
          </w:tcPr>
          <w:p w14:paraId="0E0D8D05" w14:textId="77777777" w:rsidR="002400E2" w:rsidRPr="003F0133" w:rsidRDefault="002400E2" w:rsidP="002400E2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1EC255EB" w14:textId="38E79E6E" w:rsidR="002400E2" w:rsidRPr="003F0133" w:rsidRDefault="002400E2" w:rsidP="002400E2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0" w:type="dxa"/>
            <w:shd w:val="clear" w:color="auto" w:fill="auto"/>
          </w:tcPr>
          <w:p w14:paraId="28B5C2D8" w14:textId="77777777" w:rsidR="002400E2" w:rsidRPr="003F0133" w:rsidRDefault="002400E2" w:rsidP="002400E2">
            <w:pPr>
              <w:tabs>
                <w:tab w:val="clear" w:pos="227"/>
                <w:tab w:val="clear" w:pos="454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26F2940A" w14:textId="6000ACFC" w:rsidR="002400E2" w:rsidRPr="003F0133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6066E" w14:textId="77777777" w:rsidR="002400E2" w:rsidRPr="003F0133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86E81AA" w14:textId="77777777" w:rsidR="002400E2" w:rsidRPr="00267DD5" w:rsidRDefault="002400E2" w:rsidP="0026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6D48A" w14:textId="027130C0" w:rsidR="002400E2" w:rsidRPr="00267DD5" w:rsidRDefault="002400E2" w:rsidP="0026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67D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84708D" w14:textId="77777777" w:rsidR="002400E2" w:rsidRPr="00267DD5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D0D8880" w14:textId="77777777" w:rsidR="002400E2" w:rsidRPr="00A474CE" w:rsidRDefault="002400E2" w:rsidP="002400E2">
            <w:pPr>
              <w:tabs>
                <w:tab w:val="clear" w:pos="227"/>
                <w:tab w:val="clear" w:pos="454"/>
                <w:tab w:val="clear" w:pos="68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158E466" w14:textId="7B3A6805" w:rsidR="002400E2" w:rsidRPr="00A474CE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 xml:space="preserve">165 </w:t>
            </w:r>
          </w:p>
        </w:tc>
        <w:tc>
          <w:tcPr>
            <w:tcW w:w="270" w:type="dxa"/>
            <w:vAlign w:val="bottom"/>
          </w:tcPr>
          <w:p w14:paraId="1A3ED541" w14:textId="77777777" w:rsidR="002400E2" w:rsidRPr="00A474CE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081264" w14:textId="77777777" w:rsidR="002400E2" w:rsidRPr="00A474CE" w:rsidRDefault="002400E2" w:rsidP="002400E2">
            <w:pPr>
              <w:tabs>
                <w:tab w:val="clear" w:pos="227"/>
                <w:tab w:val="clear" w:pos="454"/>
                <w:tab w:val="clear" w:pos="68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  <w:p w14:paraId="31E6BEC5" w14:textId="23B67EAA" w:rsidR="002400E2" w:rsidRPr="00A474CE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2400E2" w:rsidRPr="003F0133" w14:paraId="6E1734FF" w14:textId="77777777" w:rsidTr="00A474CE">
        <w:trPr>
          <w:trHeight w:val="209"/>
        </w:trPr>
        <w:tc>
          <w:tcPr>
            <w:tcW w:w="4212" w:type="dxa"/>
          </w:tcPr>
          <w:p w14:paraId="0A1845FB" w14:textId="5506515C" w:rsidR="002400E2" w:rsidRPr="003F0133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shd w:val="clear" w:color="auto" w:fill="auto"/>
          </w:tcPr>
          <w:p w14:paraId="60415A2A" w14:textId="6E6C2BC2" w:rsidR="002400E2" w:rsidRPr="003F0133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2CEF00" w14:textId="77777777" w:rsidR="002400E2" w:rsidRPr="003F0133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4D9A280" w14:textId="589D966D" w:rsidR="002400E2" w:rsidRPr="00267DD5" w:rsidRDefault="002400E2" w:rsidP="0026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67D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3BD79F" w14:textId="77777777" w:rsidR="002400E2" w:rsidRPr="003F0133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ECBE7C5" w14:textId="6E12E6E0" w:rsidR="002400E2" w:rsidRPr="00A474CE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 xml:space="preserve"> 382,621 </w:t>
            </w:r>
          </w:p>
        </w:tc>
        <w:tc>
          <w:tcPr>
            <w:tcW w:w="270" w:type="dxa"/>
          </w:tcPr>
          <w:p w14:paraId="7F8757E4" w14:textId="77777777" w:rsidR="002400E2" w:rsidRPr="00A474CE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643B22E" w14:textId="5C192677" w:rsidR="002400E2" w:rsidRPr="00A474CE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522,310</w:t>
            </w:r>
          </w:p>
        </w:tc>
      </w:tr>
      <w:tr w:rsidR="002400E2" w:rsidRPr="003F0133" w14:paraId="6AA57219" w14:textId="77777777" w:rsidTr="00E12E20">
        <w:tc>
          <w:tcPr>
            <w:tcW w:w="4212" w:type="dxa"/>
          </w:tcPr>
          <w:p w14:paraId="0B5913E0" w14:textId="02315997" w:rsidR="002400E2" w:rsidRPr="003F0133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auto"/>
          </w:tcPr>
          <w:p w14:paraId="735C27F4" w14:textId="3A46B685" w:rsidR="002400E2" w:rsidRPr="003F0133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75A298" w14:textId="77777777" w:rsidR="002400E2" w:rsidRPr="003F0133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8EB6AE0" w14:textId="12272560" w:rsidR="002400E2" w:rsidRPr="00267DD5" w:rsidRDefault="002400E2" w:rsidP="0026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67D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6FDC0E" w14:textId="77777777" w:rsidR="002400E2" w:rsidRPr="003F0133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059E645" w14:textId="3E2CCB03" w:rsidR="002400E2" w:rsidRPr="00A474CE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 xml:space="preserve"> 1,316,719 </w:t>
            </w:r>
          </w:p>
        </w:tc>
        <w:tc>
          <w:tcPr>
            <w:tcW w:w="270" w:type="dxa"/>
          </w:tcPr>
          <w:p w14:paraId="53E3AF18" w14:textId="77777777" w:rsidR="002400E2" w:rsidRPr="00A474CE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0C1173D" w14:textId="41461066" w:rsidR="002400E2" w:rsidRPr="00A474CE" w:rsidRDefault="002400E2" w:rsidP="0024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1,407,454</w:t>
            </w:r>
          </w:p>
        </w:tc>
      </w:tr>
      <w:tr w:rsidR="003E7677" w:rsidRPr="003F0133" w14:paraId="4643C79E" w14:textId="77777777" w:rsidTr="00E12E20">
        <w:tc>
          <w:tcPr>
            <w:tcW w:w="4212" w:type="dxa"/>
          </w:tcPr>
          <w:p w14:paraId="10AE1FD0" w14:textId="6A444BDC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  <w:shd w:val="clear" w:color="auto" w:fill="auto"/>
          </w:tcPr>
          <w:p w14:paraId="03071C80" w14:textId="591F13FB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DD0BE1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51D851E" w14:textId="184E74F4" w:rsidR="003E7677" w:rsidRPr="00267DD5" w:rsidRDefault="003E7677" w:rsidP="0026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67D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889A3A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B91841A" w14:textId="14E97648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Pr="00A474CE">
              <w:rPr>
                <w:rFonts w:ascii="Angsana New" w:hAnsi="Angsana New"/>
                <w:sz w:val="30"/>
                <w:szCs w:val="30"/>
              </w:rPr>
              <w:t>,</w:t>
            </w:r>
            <w:r w:rsidRPr="00A474CE">
              <w:rPr>
                <w:rFonts w:ascii="Angsana New" w:hAnsi="Angsana New" w:hint="cs"/>
                <w:sz w:val="30"/>
                <w:szCs w:val="30"/>
                <w:cs/>
              </w:rPr>
              <w:t>975</w:t>
            </w:r>
          </w:p>
        </w:tc>
        <w:tc>
          <w:tcPr>
            <w:tcW w:w="270" w:type="dxa"/>
          </w:tcPr>
          <w:p w14:paraId="5885BBE6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D865A52" w14:textId="5B6B6020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31,168</w:t>
            </w:r>
          </w:p>
        </w:tc>
      </w:tr>
      <w:tr w:rsidR="003E7677" w:rsidRPr="003F0133" w14:paraId="4B9F8914" w14:textId="77777777" w:rsidTr="001268FA">
        <w:trPr>
          <w:trHeight w:val="137"/>
        </w:trPr>
        <w:tc>
          <w:tcPr>
            <w:tcW w:w="4212" w:type="dxa"/>
            <w:shd w:val="clear" w:color="auto" w:fill="auto"/>
          </w:tcPr>
          <w:p w14:paraId="448BEEDD" w14:textId="19DD0F9D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และค่าบริการพื้นที่เช่า</w:t>
            </w:r>
          </w:p>
        </w:tc>
        <w:tc>
          <w:tcPr>
            <w:tcW w:w="1080" w:type="dxa"/>
            <w:shd w:val="clear" w:color="auto" w:fill="auto"/>
          </w:tcPr>
          <w:p w14:paraId="47577CCF" w14:textId="47F25333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BF9F4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1D90B692" w14:textId="4B9A520A" w:rsidR="003E7677" w:rsidRPr="00267DD5" w:rsidRDefault="003E7677" w:rsidP="0026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67D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B8C9F8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3291225" w14:textId="104DAA8D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29,776</w:t>
            </w:r>
          </w:p>
        </w:tc>
        <w:tc>
          <w:tcPr>
            <w:tcW w:w="270" w:type="dxa"/>
            <w:shd w:val="clear" w:color="auto" w:fill="auto"/>
          </w:tcPr>
          <w:p w14:paraId="09AA1A98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DCAE427" w14:textId="7557C358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33,672</w:t>
            </w:r>
          </w:p>
        </w:tc>
      </w:tr>
      <w:tr w:rsidR="003E7677" w:rsidRPr="003F0133" w14:paraId="6C7B772E" w14:textId="77777777" w:rsidTr="001268FA">
        <w:trPr>
          <w:trHeight w:val="137"/>
        </w:trPr>
        <w:tc>
          <w:tcPr>
            <w:tcW w:w="4212" w:type="dxa"/>
            <w:shd w:val="clear" w:color="auto" w:fill="auto"/>
          </w:tcPr>
          <w:p w14:paraId="4129E1BC" w14:textId="2CBDE314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7EC5C229" w14:textId="0BBD51AF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B68912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0CB539DB" w14:textId="288810C7" w:rsidR="003E7677" w:rsidRPr="00267DD5" w:rsidRDefault="003E7677" w:rsidP="0026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67D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793085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472D5F" w14:textId="73D36679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 xml:space="preserve"> 3,652 </w:t>
            </w:r>
          </w:p>
        </w:tc>
        <w:tc>
          <w:tcPr>
            <w:tcW w:w="270" w:type="dxa"/>
            <w:shd w:val="clear" w:color="auto" w:fill="auto"/>
          </w:tcPr>
          <w:p w14:paraId="50A43AD3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7719C06" w14:textId="401F0366" w:rsidR="003E7677" w:rsidRPr="00A474CE" w:rsidRDefault="003E7677" w:rsidP="00D7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5,740</w:t>
            </w:r>
          </w:p>
        </w:tc>
      </w:tr>
      <w:tr w:rsidR="003E7677" w:rsidRPr="003F0133" w14:paraId="57285515" w14:textId="77777777" w:rsidTr="00E12E20">
        <w:trPr>
          <w:trHeight w:val="20"/>
        </w:trPr>
        <w:tc>
          <w:tcPr>
            <w:tcW w:w="4212" w:type="dxa"/>
          </w:tcPr>
          <w:p w14:paraId="10957738" w14:textId="523AF2BE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10B50B9" w14:textId="3A7F4CF9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249795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8D808D2" w14:textId="0AB06DE4" w:rsidR="003E7677" w:rsidRPr="00267DD5" w:rsidRDefault="003E7677" w:rsidP="00267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67D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72407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28DDBD0" w14:textId="71603675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  <w:cs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 xml:space="preserve"> 8,332</w:t>
            </w:r>
          </w:p>
        </w:tc>
        <w:tc>
          <w:tcPr>
            <w:tcW w:w="270" w:type="dxa"/>
          </w:tcPr>
          <w:p w14:paraId="6736880A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20DD16F" w14:textId="61801F5A" w:rsidR="003E7677" w:rsidRPr="00A474CE" w:rsidRDefault="003E7677" w:rsidP="00D7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17,957</w:t>
            </w:r>
          </w:p>
        </w:tc>
      </w:tr>
      <w:tr w:rsidR="003E7677" w:rsidRPr="003F0133" w14:paraId="03C199D7" w14:textId="77777777" w:rsidTr="00E12E20">
        <w:trPr>
          <w:trHeight w:val="20"/>
        </w:trPr>
        <w:tc>
          <w:tcPr>
            <w:tcW w:w="4212" w:type="dxa"/>
          </w:tcPr>
          <w:p w14:paraId="2EACDA90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499630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37B09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8641309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B2966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2AFDB77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31A8E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39E8783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677" w:rsidRPr="003F0133" w14:paraId="427887B2" w14:textId="77777777" w:rsidTr="00E12E20">
        <w:tc>
          <w:tcPr>
            <w:tcW w:w="4212" w:type="dxa"/>
          </w:tcPr>
          <w:p w14:paraId="65381D91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4D32336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A98CC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2C49D35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FBE97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BCF7382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F2C19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9BAE3F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677" w:rsidRPr="003F0133" w14:paraId="1047BB7E" w14:textId="77777777" w:rsidTr="00E12E20">
        <w:tc>
          <w:tcPr>
            <w:tcW w:w="4212" w:type="dxa"/>
          </w:tcPr>
          <w:p w14:paraId="24FA8538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9D568BF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03217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D2E79DE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6077F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15A88C6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DF4A9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8DFE458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677" w:rsidRPr="003F0133" w14:paraId="6D129DDA" w14:textId="77777777" w:rsidTr="00E12E20">
        <w:tc>
          <w:tcPr>
            <w:tcW w:w="4212" w:type="dxa"/>
          </w:tcPr>
          <w:p w14:paraId="67FC79E4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3F01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2AF09B1B" w14:textId="5BDD1683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20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3F013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3F013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C0441A2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  <w:p w14:paraId="6B7B157A" w14:textId="46476541" w:rsidR="003E7677" w:rsidRPr="003F0133" w:rsidRDefault="003E7677" w:rsidP="00711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22" w:hanging="14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84,675</w:t>
            </w:r>
          </w:p>
        </w:tc>
        <w:tc>
          <w:tcPr>
            <w:tcW w:w="270" w:type="dxa"/>
          </w:tcPr>
          <w:p w14:paraId="6BF3CBC6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C338961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  <w:p w14:paraId="02DD5ED9" w14:textId="0707401F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89,801</w:t>
            </w:r>
          </w:p>
        </w:tc>
        <w:tc>
          <w:tcPr>
            <w:tcW w:w="270" w:type="dxa"/>
          </w:tcPr>
          <w:p w14:paraId="018C5E50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DCA6360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  <w:p w14:paraId="010ACE61" w14:textId="5DB5AD68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84,675</w:t>
            </w:r>
          </w:p>
        </w:tc>
        <w:tc>
          <w:tcPr>
            <w:tcW w:w="270" w:type="dxa"/>
          </w:tcPr>
          <w:p w14:paraId="169C02E7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9BB36B0" w14:textId="77777777" w:rsidR="003E7677" w:rsidRPr="003F0133" w:rsidRDefault="003E7677" w:rsidP="00D7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7A2809F3" w14:textId="202A16D9" w:rsidR="003E7677" w:rsidRPr="003F0133" w:rsidRDefault="003E7677" w:rsidP="00D7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89,801</w:t>
            </w:r>
          </w:p>
        </w:tc>
      </w:tr>
      <w:tr w:rsidR="003E7677" w:rsidRPr="003F0133" w14:paraId="66476984" w14:textId="77777777" w:rsidTr="00E12E20">
        <w:tc>
          <w:tcPr>
            <w:tcW w:w="4212" w:type="dxa"/>
          </w:tcPr>
          <w:p w14:paraId="7E3E99DF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42A1EC95" w14:textId="11CBF1FB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  <w:tc>
          <w:tcPr>
            <w:tcW w:w="270" w:type="dxa"/>
          </w:tcPr>
          <w:p w14:paraId="58FDF19C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12AD394" w14:textId="0D9A939D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  <w:tc>
          <w:tcPr>
            <w:tcW w:w="270" w:type="dxa"/>
          </w:tcPr>
          <w:p w14:paraId="03038972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9BC8220" w14:textId="1D8EB08C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  <w:tc>
          <w:tcPr>
            <w:tcW w:w="270" w:type="dxa"/>
          </w:tcPr>
          <w:p w14:paraId="0FD8E9CF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F8E6F10" w14:textId="0859CD4F" w:rsidR="003E7677" w:rsidRPr="003F0133" w:rsidRDefault="003E7677" w:rsidP="00D7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</w:tr>
      <w:tr w:rsidR="003E7677" w:rsidRPr="003F0133" w14:paraId="7D14ECA5" w14:textId="77777777" w:rsidTr="00E12E20">
        <w:tc>
          <w:tcPr>
            <w:tcW w:w="4212" w:type="dxa"/>
          </w:tcPr>
          <w:p w14:paraId="4DEFBE71" w14:textId="4C43AF69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69DA82" w14:textId="598D72AF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270" w:type="dxa"/>
          </w:tcPr>
          <w:p w14:paraId="54F05E74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4646EF2" w14:textId="52250B64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0100F2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0D8E2540" w14:textId="70677440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270" w:type="dxa"/>
          </w:tcPr>
          <w:p w14:paraId="2137B9DB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1E1C379" w14:textId="4FD99B14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7677" w:rsidRPr="003F0133" w14:paraId="3133975F" w14:textId="77777777" w:rsidTr="00E12E20">
        <w:tc>
          <w:tcPr>
            <w:tcW w:w="4212" w:type="dxa"/>
          </w:tcPr>
          <w:p w14:paraId="5CA7C957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3E706" w14:textId="0084F5EA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91,068</w:t>
            </w:r>
          </w:p>
        </w:tc>
        <w:tc>
          <w:tcPr>
            <w:tcW w:w="270" w:type="dxa"/>
          </w:tcPr>
          <w:p w14:paraId="6122918B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6365C77" w14:textId="50CFDB83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91,466</w:t>
            </w:r>
          </w:p>
        </w:tc>
        <w:tc>
          <w:tcPr>
            <w:tcW w:w="270" w:type="dxa"/>
          </w:tcPr>
          <w:p w14:paraId="6E85E1F9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AF5C2" w14:textId="50300C61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91,068</w:t>
            </w:r>
          </w:p>
        </w:tc>
        <w:tc>
          <w:tcPr>
            <w:tcW w:w="270" w:type="dxa"/>
          </w:tcPr>
          <w:p w14:paraId="6DF2E752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AA11872" w14:textId="63CDB89B" w:rsidR="003E7677" w:rsidRPr="003F0133" w:rsidRDefault="003E7677" w:rsidP="00D7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91,466</w:t>
            </w:r>
          </w:p>
        </w:tc>
      </w:tr>
      <w:tr w:rsidR="003E7677" w:rsidRPr="003F0133" w14:paraId="359B8200" w14:textId="77777777" w:rsidTr="00E12E20">
        <w:tc>
          <w:tcPr>
            <w:tcW w:w="4212" w:type="dxa"/>
          </w:tcPr>
          <w:p w14:paraId="67CF915A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108075C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F09D8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7F990DC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74F9E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F63871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00AEF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E106264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677" w:rsidRPr="003F0133" w14:paraId="4D60ADFC" w14:textId="77777777" w:rsidTr="00B7608F">
        <w:tc>
          <w:tcPr>
            <w:tcW w:w="4212" w:type="dxa"/>
          </w:tcPr>
          <w:p w14:paraId="2FD96E36" w14:textId="77777777" w:rsidR="003E7677" w:rsidRPr="003F0133" w:rsidRDefault="003E7677" w:rsidP="003E767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5" w:name="_Hlk85811461"/>
            <w:r w:rsidRPr="003F0133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3B3ACF9D" w14:textId="4365DDDE" w:rsidR="003E7677" w:rsidRPr="003F0133" w:rsidRDefault="003E7677" w:rsidP="003E767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  และบริการที่เกี่ยวข้อง</w:t>
            </w:r>
            <w:bookmarkEnd w:id="5"/>
          </w:p>
        </w:tc>
        <w:tc>
          <w:tcPr>
            <w:tcW w:w="1080" w:type="dxa"/>
            <w:shd w:val="clear" w:color="auto" w:fill="auto"/>
          </w:tcPr>
          <w:p w14:paraId="42024E9A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3B94B2" w14:textId="1A8B69F6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23,936</w:t>
            </w:r>
          </w:p>
        </w:tc>
        <w:tc>
          <w:tcPr>
            <w:tcW w:w="270" w:type="dxa"/>
            <w:vAlign w:val="bottom"/>
          </w:tcPr>
          <w:p w14:paraId="3AC468A0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AC59135" w14:textId="312B3091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35,865</w:t>
            </w:r>
          </w:p>
        </w:tc>
        <w:tc>
          <w:tcPr>
            <w:tcW w:w="270" w:type="dxa"/>
            <w:vAlign w:val="bottom"/>
          </w:tcPr>
          <w:p w14:paraId="786069A1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C5075C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14:paraId="25C13B5A" w14:textId="18B83C46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2" w:firstLine="519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010EBAE6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56C0DF7" w14:textId="1904B009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3E7677" w:rsidRPr="003F0133" w14:paraId="1B7AE3C1" w14:textId="77777777" w:rsidTr="00B7608F">
        <w:tc>
          <w:tcPr>
            <w:tcW w:w="4212" w:type="dxa"/>
          </w:tcPr>
          <w:p w14:paraId="31C330DF" w14:textId="77777777" w:rsidR="003E7677" w:rsidRPr="003F0133" w:rsidRDefault="003E7677" w:rsidP="003E767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33B84246" w14:textId="2836AB09" w:rsidR="003E7677" w:rsidRPr="003F0133" w:rsidRDefault="003E7677" w:rsidP="003E767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0" w:type="dxa"/>
            <w:shd w:val="clear" w:color="auto" w:fill="auto"/>
          </w:tcPr>
          <w:p w14:paraId="72AC5A65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D358C3" w14:textId="5914DC89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101,255</w:t>
            </w:r>
          </w:p>
        </w:tc>
        <w:tc>
          <w:tcPr>
            <w:tcW w:w="270" w:type="dxa"/>
            <w:vAlign w:val="bottom"/>
          </w:tcPr>
          <w:p w14:paraId="4D0108CE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97A0E3A" w14:textId="6848D664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112,309</w:t>
            </w:r>
          </w:p>
        </w:tc>
        <w:tc>
          <w:tcPr>
            <w:tcW w:w="270" w:type="dxa"/>
            <w:vAlign w:val="bottom"/>
          </w:tcPr>
          <w:p w14:paraId="4A808BEE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A80607E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14:paraId="4972176E" w14:textId="5A02B8D5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38F9AF61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92BF581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decimal" w:pos="609"/>
                <w:tab w:val="decimal" w:pos="702"/>
                <w:tab w:val="decimal" w:pos="7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2420DAE9" w14:textId="46761CBF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3E7677" w:rsidRPr="003F0133" w14:paraId="1579EA22" w14:textId="77777777" w:rsidTr="00B7608F">
        <w:tc>
          <w:tcPr>
            <w:tcW w:w="4212" w:type="dxa"/>
          </w:tcPr>
          <w:p w14:paraId="5480250D" w14:textId="77863A97" w:rsidR="003E7677" w:rsidRPr="003F0133" w:rsidRDefault="003E7677" w:rsidP="003E767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shd w:val="clear" w:color="auto" w:fill="auto"/>
          </w:tcPr>
          <w:p w14:paraId="531A3791" w14:textId="098D3EDE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56,945</w:t>
            </w:r>
          </w:p>
        </w:tc>
        <w:tc>
          <w:tcPr>
            <w:tcW w:w="270" w:type="dxa"/>
            <w:vAlign w:val="bottom"/>
          </w:tcPr>
          <w:p w14:paraId="2FD29955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D511BAF" w14:textId="578DD44B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11,261</w:t>
            </w:r>
          </w:p>
        </w:tc>
        <w:tc>
          <w:tcPr>
            <w:tcW w:w="270" w:type="dxa"/>
            <w:vAlign w:val="bottom"/>
          </w:tcPr>
          <w:p w14:paraId="6B9FDF30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4233BD" w14:textId="292209BF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lang w:eastAsia="zh-CN"/>
              </w:rPr>
              <w:t>56,945</w:t>
            </w:r>
          </w:p>
        </w:tc>
        <w:tc>
          <w:tcPr>
            <w:tcW w:w="270" w:type="dxa"/>
            <w:vAlign w:val="bottom"/>
          </w:tcPr>
          <w:p w14:paraId="59C7CAE0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0BEDEE5" w14:textId="446389C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11,013</w:t>
            </w:r>
          </w:p>
        </w:tc>
      </w:tr>
      <w:tr w:rsidR="003E7677" w:rsidRPr="003F0133" w14:paraId="699A23C6" w14:textId="77777777" w:rsidTr="00B7608F">
        <w:trPr>
          <w:trHeight w:val="87"/>
        </w:trPr>
        <w:tc>
          <w:tcPr>
            <w:tcW w:w="4212" w:type="dxa"/>
          </w:tcPr>
          <w:p w14:paraId="45DF51C6" w14:textId="4E1E9922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  <w:shd w:val="clear" w:color="auto" w:fill="auto"/>
          </w:tcPr>
          <w:p w14:paraId="2350E549" w14:textId="4C047533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 4,518</w:t>
            </w:r>
          </w:p>
        </w:tc>
        <w:tc>
          <w:tcPr>
            <w:tcW w:w="270" w:type="dxa"/>
            <w:vAlign w:val="bottom"/>
          </w:tcPr>
          <w:p w14:paraId="7178D884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417263B" w14:textId="259AC4E2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7608F">
              <w:rPr>
                <w:rFonts w:ascii="Angsana New" w:hAnsi="Angsana New"/>
                <w:sz w:val="30"/>
                <w:szCs w:val="30"/>
                <w:lang w:eastAsia="zh-CN"/>
              </w:rPr>
              <w:t>9,383</w:t>
            </w:r>
          </w:p>
        </w:tc>
        <w:tc>
          <w:tcPr>
            <w:tcW w:w="270" w:type="dxa"/>
            <w:vAlign w:val="bottom"/>
          </w:tcPr>
          <w:p w14:paraId="47227D06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12335FC" w14:textId="5392AFAE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DAC01E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90901E2" w14:textId="3A3ADED6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3E7677" w:rsidRPr="003F0133" w14:paraId="6D9DA8A0" w14:textId="77777777" w:rsidTr="00B7608F">
        <w:trPr>
          <w:trHeight w:val="87"/>
        </w:trPr>
        <w:tc>
          <w:tcPr>
            <w:tcW w:w="4212" w:type="dxa"/>
          </w:tcPr>
          <w:p w14:paraId="08572ABF" w14:textId="43E27009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599">
              <w:rPr>
                <w:rFonts w:ascii="Angsana New" w:hAnsi="Angsana New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1080" w:type="dxa"/>
            <w:shd w:val="clear" w:color="auto" w:fill="auto"/>
          </w:tcPr>
          <w:p w14:paraId="130F97CA" w14:textId="60F0E3EE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84599">
              <w:rPr>
                <w:rFonts w:ascii="Angsana New" w:hAnsi="Angsana New"/>
                <w:sz w:val="30"/>
                <w:szCs w:val="30"/>
              </w:rPr>
              <w:t xml:space="preserve"> 17,813</w:t>
            </w:r>
          </w:p>
        </w:tc>
        <w:tc>
          <w:tcPr>
            <w:tcW w:w="270" w:type="dxa"/>
            <w:vAlign w:val="bottom"/>
          </w:tcPr>
          <w:p w14:paraId="583ECEEA" w14:textId="77777777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C94B920" w14:textId="1465196D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84599">
              <w:rPr>
                <w:rFonts w:ascii="Angsana New" w:hAnsi="Angsana New"/>
                <w:sz w:val="30"/>
                <w:szCs w:val="30"/>
                <w:lang w:eastAsia="zh-CN"/>
              </w:rPr>
              <w:t xml:space="preserve"> 24,567</w:t>
            </w:r>
          </w:p>
        </w:tc>
        <w:tc>
          <w:tcPr>
            <w:tcW w:w="270" w:type="dxa"/>
            <w:vAlign w:val="bottom"/>
          </w:tcPr>
          <w:p w14:paraId="708F03D2" w14:textId="77777777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929197" w14:textId="058D16A9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3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8459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6E822E6" w14:textId="77777777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28FB19D" w14:textId="10AAFD61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84599">
              <w:rPr>
                <w:rFonts w:ascii="Angsana New" w:hAnsi="Angsana New"/>
                <w:sz w:val="30"/>
                <w:szCs w:val="30"/>
              </w:rPr>
              <w:t xml:space="preserve">55 </w:t>
            </w:r>
          </w:p>
        </w:tc>
      </w:tr>
      <w:tr w:rsidR="003E7677" w:rsidRPr="003F0133" w14:paraId="68DF9DC4" w14:textId="77777777" w:rsidTr="00E531EE">
        <w:trPr>
          <w:trHeight w:val="87"/>
        </w:trPr>
        <w:tc>
          <w:tcPr>
            <w:tcW w:w="4212" w:type="dxa"/>
          </w:tcPr>
          <w:p w14:paraId="4979F063" w14:textId="3A77EF73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74CE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07E14D" w14:textId="2629DBF5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15,689</w:t>
            </w:r>
          </w:p>
        </w:tc>
        <w:tc>
          <w:tcPr>
            <w:tcW w:w="270" w:type="dxa"/>
            <w:vAlign w:val="bottom"/>
          </w:tcPr>
          <w:p w14:paraId="575B30EC" w14:textId="77777777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070A16D" w14:textId="2EE7FCED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18,484</w:t>
            </w:r>
          </w:p>
        </w:tc>
        <w:tc>
          <w:tcPr>
            <w:tcW w:w="270" w:type="dxa"/>
            <w:vAlign w:val="bottom"/>
          </w:tcPr>
          <w:p w14:paraId="5BEDCEAD" w14:textId="77777777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D1EBB42" w14:textId="14DEEF69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3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1,778</w:t>
            </w:r>
          </w:p>
        </w:tc>
        <w:tc>
          <w:tcPr>
            <w:tcW w:w="270" w:type="dxa"/>
            <w:vAlign w:val="bottom"/>
          </w:tcPr>
          <w:p w14:paraId="2F02A8D9" w14:textId="77777777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4144674" w14:textId="4793446B" w:rsidR="003E7677" w:rsidRPr="00184599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2,895</w:t>
            </w:r>
          </w:p>
        </w:tc>
      </w:tr>
      <w:tr w:rsidR="003E7677" w:rsidRPr="003F0133" w14:paraId="7B2F2A25" w14:textId="77777777" w:rsidTr="00B7608F">
        <w:trPr>
          <w:trHeight w:val="87"/>
        </w:trPr>
        <w:tc>
          <w:tcPr>
            <w:tcW w:w="4212" w:type="dxa"/>
          </w:tcPr>
          <w:p w14:paraId="520A69C0" w14:textId="1CA4A261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74CE">
              <w:rPr>
                <w:rFonts w:ascii="Angsana New" w:hAnsi="Angsana New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1080" w:type="dxa"/>
            <w:shd w:val="clear" w:color="auto" w:fill="auto"/>
          </w:tcPr>
          <w:p w14:paraId="7487CAE1" w14:textId="1F2FBB0E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 xml:space="preserve"> 13,757 </w:t>
            </w:r>
          </w:p>
        </w:tc>
        <w:tc>
          <w:tcPr>
            <w:tcW w:w="270" w:type="dxa"/>
            <w:vAlign w:val="bottom"/>
          </w:tcPr>
          <w:p w14:paraId="187F1BAB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F552165" w14:textId="784E3D7B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  <w:lang w:eastAsia="zh-CN"/>
              </w:rPr>
              <w:t xml:space="preserve"> 16,101</w:t>
            </w:r>
          </w:p>
        </w:tc>
        <w:tc>
          <w:tcPr>
            <w:tcW w:w="270" w:type="dxa"/>
            <w:vAlign w:val="bottom"/>
          </w:tcPr>
          <w:p w14:paraId="5FEF1B52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2F80DC0" w14:textId="593A0510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3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9,819</w:t>
            </w:r>
          </w:p>
        </w:tc>
        <w:tc>
          <w:tcPr>
            <w:tcW w:w="270" w:type="dxa"/>
            <w:vAlign w:val="bottom"/>
          </w:tcPr>
          <w:p w14:paraId="31346D58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353A6B4" w14:textId="52A1C454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 xml:space="preserve"> 9,386 </w:t>
            </w:r>
          </w:p>
        </w:tc>
      </w:tr>
      <w:tr w:rsidR="003E7677" w:rsidRPr="003F0133" w14:paraId="36A0C23B" w14:textId="77777777" w:rsidTr="00B7608F">
        <w:trPr>
          <w:trHeight w:val="87"/>
        </w:trPr>
        <w:tc>
          <w:tcPr>
            <w:tcW w:w="4212" w:type="dxa"/>
          </w:tcPr>
          <w:p w14:paraId="4A558C85" w14:textId="36536B8B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4599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ค่าใช้จ่ายเกี่ยวกับสัญญาเช่าและค่าบริการพื้นที่เช่า</w:t>
            </w:r>
          </w:p>
        </w:tc>
        <w:tc>
          <w:tcPr>
            <w:tcW w:w="1080" w:type="dxa"/>
            <w:shd w:val="clear" w:color="auto" w:fill="auto"/>
          </w:tcPr>
          <w:p w14:paraId="4EFCB337" w14:textId="3951744F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84599">
              <w:rPr>
                <w:rFonts w:ascii="Angsana New" w:hAnsi="Angsana New"/>
                <w:sz w:val="30"/>
                <w:szCs w:val="30"/>
              </w:rPr>
              <w:t xml:space="preserve"> 13,366 </w:t>
            </w:r>
          </w:p>
        </w:tc>
        <w:tc>
          <w:tcPr>
            <w:tcW w:w="270" w:type="dxa"/>
            <w:vAlign w:val="bottom"/>
          </w:tcPr>
          <w:p w14:paraId="4F742A35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6841C4E" w14:textId="04E7D91D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184599">
              <w:rPr>
                <w:rFonts w:ascii="Angsana New" w:hAnsi="Angsana New"/>
                <w:sz w:val="30"/>
                <w:szCs w:val="30"/>
                <w:lang w:eastAsia="zh-CN"/>
              </w:rPr>
              <w:t>17,617</w:t>
            </w:r>
            <w:r w:rsidRPr="00184599">
              <w:t xml:space="preserve"> </w:t>
            </w:r>
          </w:p>
        </w:tc>
        <w:tc>
          <w:tcPr>
            <w:tcW w:w="270" w:type="dxa"/>
            <w:vAlign w:val="bottom"/>
          </w:tcPr>
          <w:p w14:paraId="053EA924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FEB8486" w14:textId="4D80DBEA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3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84599">
              <w:rPr>
                <w:rFonts w:ascii="Angsana New" w:hAnsi="Angsana New"/>
                <w:sz w:val="30"/>
                <w:szCs w:val="30"/>
              </w:rPr>
              <w:t>1,802</w:t>
            </w:r>
          </w:p>
        </w:tc>
        <w:tc>
          <w:tcPr>
            <w:tcW w:w="270" w:type="dxa"/>
            <w:vAlign w:val="bottom"/>
          </w:tcPr>
          <w:p w14:paraId="1947D63C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F26F32" w14:textId="63818A8E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184599">
              <w:rPr>
                <w:rFonts w:ascii="Angsana New" w:hAnsi="Angsana New"/>
                <w:sz w:val="30"/>
                <w:szCs w:val="30"/>
              </w:rPr>
              <w:t xml:space="preserve"> 4,283 </w:t>
            </w:r>
          </w:p>
        </w:tc>
      </w:tr>
      <w:tr w:rsidR="003E7677" w:rsidRPr="003F0133" w14:paraId="7DD48002" w14:textId="77777777" w:rsidTr="00B7608F">
        <w:trPr>
          <w:trHeight w:val="87"/>
        </w:trPr>
        <w:tc>
          <w:tcPr>
            <w:tcW w:w="4212" w:type="dxa"/>
          </w:tcPr>
          <w:p w14:paraId="6A6120E1" w14:textId="7F093B99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6" w:name="_Hlk85811467"/>
            <w:r w:rsidRPr="00A474C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bookmarkEnd w:id="6"/>
          </w:p>
        </w:tc>
        <w:tc>
          <w:tcPr>
            <w:tcW w:w="1080" w:type="dxa"/>
            <w:shd w:val="clear" w:color="auto" w:fill="auto"/>
          </w:tcPr>
          <w:p w14:paraId="2B3735DA" w14:textId="2CBD72D8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 xml:space="preserve"> 18,</w:t>
            </w:r>
            <w:r w:rsidRPr="00A474CE">
              <w:rPr>
                <w:rFonts w:ascii="Angsana New" w:hAnsi="Angsana New"/>
                <w:sz w:val="30"/>
                <w:szCs w:val="30"/>
                <w:lang w:eastAsia="zh-CN"/>
              </w:rPr>
              <w:t>531</w:t>
            </w:r>
          </w:p>
        </w:tc>
        <w:tc>
          <w:tcPr>
            <w:tcW w:w="270" w:type="dxa"/>
            <w:vAlign w:val="bottom"/>
          </w:tcPr>
          <w:p w14:paraId="0019A512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2DE51D8" w14:textId="63957525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  <w:lang w:eastAsia="zh-CN"/>
              </w:rPr>
              <w:t>26,</w:t>
            </w:r>
            <w:r w:rsidR="00D66715">
              <w:rPr>
                <w:rFonts w:ascii="Angsana New" w:hAnsi="Angsana New"/>
                <w:sz w:val="30"/>
                <w:szCs w:val="30"/>
                <w:lang w:eastAsia="zh-CN"/>
              </w:rPr>
              <w:t>45</w:t>
            </w:r>
            <w:r w:rsidRPr="00A474CE"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270" w:type="dxa"/>
            <w:vAlign w:val="bottom"/>
          </w:tcPr>
          <w:p w14:paraId="55F6AF0D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3A65645" w14:textId="3EF004B9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3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1,217</w:t>
            </w:r>
          </w:p>
        </w:tc>
        <w:tc>
          <w:tcPr>
            <w:tcW w:w="270" w:type="dxa"/>
            <w:vAlign w:val="bottom"/>
          </w:tcPr>
          <w:p w14:paraId="4F487905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A579AA5" w14:textId="56C415DB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1,699</w:t>
            </w:r>
          </w:p>
        </w:tc>
      </w:tr>
      <w:tr w:rsidR="003E7677" w:rsidRPr="003F0133" w14:paraId="276FFAF3" w14:textId="77777777" w:rsidTr="00B7608F">
        <w:trPr>
          <w:trHeight w:val="87"/>
        </w:trPr>
        <w:tc>
          <w:tcPr>
            <w:tcW w:w="4212" w:type="dxa"/>
          </w:tcPr>
          <w:p w14:paraId="28CA1F72" w14:textId="056A16B6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74C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D251807" w14:textId="68731986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 xml:space="preserve"> 25,334 </w:t>
            </w:r>
          </w:p>
        </w:tc>
        <w:tc>
          <w:tcPr>
            <w:tcW w:w="270" w:type="dxa"/>
            <w:vAlign w:val="bottom"/>
          </w:tcPr>
          <w:p w14:paraId="4317A68D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D5D392C" w14:textId="7F413453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3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25,952</w:t>
            </w:r>
          </w:p>
        </w:tc>
        <w:tc>
          <w:tcPr>
            <w:tcW w:w="270" w:type="dxa"/>
            <w:vAlign w:val="bottom"/>
          </w:tcPr>
          <w:p w14:paraId="7C6757E6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3A409C5" w14:textId="14B32B9E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3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70" w:type="dxa"/>
            <w:vAlign w:val="bottom"/>
          </w:tcPr>
          <w:p w14:paraId="67177DBE" w14:textId="77777777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B3FBE30" w14:textId="7B4A57F2" w:rsidR="003E7677" w:rsidRPr="00A474CE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A474CE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3E7677" w:rsidRPr="003F0133" w14:paraId="10B2ADA8" w14:textId="77777777" w:rsidTr="00B7608F">
        <w:trPr>
          <w:trHeight w:val="87"/>
        </w:trPr>
        <w:tc>
          <w:tcPr>
            <w:tcW w:w="4212" w:type="dxa"/>
          </w:tcPr>
          <w:p w14:paraId="12F3E849" w14:textId="6EAA13DF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1080" w:type="dxa"/>
            <w:shd w:val="clear" w:color="auto" w:fill="auto"/>
          </w:tcPr>
          <w:p w14:paraId="3222EAB9" w14:textId="5C1352D3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938983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70F12F3" w14:textId="553EFA3B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126,918</w:t>
            </w:r>
          </w:p>
        </w:tc>
        <w:tc>
          <w:tcPr>
            <w:tcW w:w="270" w:type="dxa"/>
            <w:vAlign w:val="bottom"/>
          </w:tcPr>
          <w:p w14:paraId="5856BC22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27C5113" w14:textId="1FDDC81A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3F0EE2" w14:textId="77777777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2ACACA" w14:textId="60F8EAC0" w:rsidR="003E7677" w:rsidRPr="003F0133" w:rsidRDefault="003E7677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DFFF1DD" w14:textId="38BA8C00" w:rsidR="004906B4" w:rsidRDefault="0049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73D977B" w14:textId="128B887D" w:rsidR="00355993" w:rsidRPr="003F0133" w:rsidRDefault="00355993" w:rsidP="00BC3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3F0133">
        <w:rPr>
          <w:rFonts w:ascii="Angsana New" w:hAnsi="Angsana New"/>
          <w:sz w:val="30"/>
          <w:szCs w:val="30"/>
          <w:cs/>
        </w:rPr>
        <w:t>กับ</w:t>
      </w:r>
      <w:r w:rsidR="00377AC2" w:rsidRPr="003F0133">
        <w:rPr>
          <w:rFonts w:ascii="Angsana New" w:hAnsi="Angsana New" w:hint="cs"/>
          <w:sz w:val="30"/>
          <w:szCs w:val="30"/>
          <w:cs/>
        </w:rPr>
        <w:t>บุคคลหรือ</w:t>
      </w:r>
      <w:r w:rsidR="001C16AC" w:rsidRPr="003F0133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="00202EA2" w:rsidRPr="003F0133">
        <w:rPr>
          <w:rFonts w:ascii="Angsana New" w:hAnsi="Angsana New"/>
          <w:sz w:val="30"/>
          <w:szCs w:val="30"/>
          <w:cs/>
        </w:rPr>
        <w:t xml:space="preserve"> </w:t>
      </w:r>
      <w:r w:rsidR="009B6ACF" w:rsidRPr="003F0133">
        <w:rPr>
          <w:rFonts w:ascii="Angsana New" w:hAnsi="Angsana New"/>
          <w:sz w:val="30"/>
          <w:szCs w:val="30"/>
        </w:rPr>
        <w:t>2564</w:t>
      </w:r>
      <w:r w:rsidR="00202EA2" w:rsidRPr="003F0133">
        <w:rPr>
          <w:rFonts w:ascii="Angsana New" w:hAnsi="Angsana New"/>
          <w:sz w:val="30"/>
          <w:szCs w:val="30"/>
          <w:cs/>
        </w:rPr>
        <w:t xml:space="preserve"> และ </w:t>
      </w:r>
      <w:r w:rsidR="009B6ACF" w:rsidRPr="003F0133">
        <w:rPr>
          <w:rFonts w:ascii="Angsana New" w:hAnsi="Angsana New"/>
          <w:sz w:val="30"/>
          <w:szCs w:val="30"/>
        </w:rPr>
        <w:t>31</w:t>
      </w:r>
      <w:r w:rsidR="00202EA2" w:rsidRPr="003F0133">
        <w:rPr>
          <w:rFonts w:ascii="Angsana New" w:hAnsi="Angsana New"/>
          <w:sz w:val="30"/>
          <w:szCs w:val="30"/>
          <w:cs/>
        </w:rPr>
        <w:t xml:space="preserve"> </w:t>
      </w:r>
      <w:r w:rsidR="00C22F29" w:rsidRPr="003F0133">
        <w:rPr>
          <w:rFonts w:ascii="Angsana New" w:hAnsi="Angsana New"/>
          <w:sz w:val="30"/>
          <w:szCs w:val="30"/>
          <w:cs/>
        </w:rPr>
        <w:t>ธันวาคม</w:t>
      </w:r>
      <w:r w:rsidR="001B14DE" w:rsidRPr="003F0133">
        <w:rPr>
          <w:rFonts w:ascii="Angsana New" w:hAnsi="Angsana New"/>
          <w:sz w:val="30"/>
          <w:szCs w:val="30"/>
          <w:cs/>
        </w:rPr>
        <w:t xml:space="preserve"> </w:t>
      </w:r>
      <w:r w:rsidR="009B6ACF" w:rsidRPr="003F0133">
        <w:rPr>
          <w:rFonts w:ascii="Angsana New" w:hAnsi="Angsana New"/>
          <w:sz w:val="30"/>
          <w:szCs w:val="30"/>
        </w:rPr>
        <w:t>2563</w:t>
      </w:r>
      <w:r w:rsidR="00C22F29"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  <w:cs/>
        </w:rPr>
        <w:t>มีดังนี้</w:t>
      </w:r>
    </w:p>
    <w:p w14:paraId="60E90F84" w14:textId="77777777" w:rsidR="005B2070" w:rsidRPr="003F0133" w:rsidRDefault="005B2070" w:rsidP="00601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30" w:lineRule="auto"/>
        <w:ind w:firstLine="567"/>
        <w:rPr>
          <w:rFonts w:ascii="Angsana New" w:hAnsi="Angsana New"/>
          <w:sz w:val="22"/>
          <w:szCs w:val="22"/>
        </w:rPr>
      </w:pPr>
    </w:p>
    <w:tbl>
      <w:tblPr>
        <w:tblW w:w="935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041"/>
        <w:gridCol w:w="1170"/>
        <w:gridCol w:w="270"/>
        <w:gridCol w:w="1170"/>
        <w:gridCol w:w="270"/>
        <w:gridCol w:w="1080"/>
        <w:gridCol w:w="270"/>
        <w:gridCol w:w="1080"/>
      </w:tblGrid>
      <w:tr w:rsidR="005B2070" w:rsidRPr="003F0133" w14:paraId="73B47809" w14:textId="77777777" w:rsidTr="004C51D6">
        <w:trPr>
          <w:tblHeader/>
        </w:trPr>
        <w:tc>
          <w:tcPr>
            <w:tcW w:w="4041" w:type="dxa"/>
          </w:tcPr>
          <w:p w14:paraId="68051FE1" w14:textId="77777777" w:rsidR="005B2070" w:rsidRPr="003F0133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7A4EE48" w14:textId="77777777" w:rsidR="005B2070" w:rsidRPr="003F0133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55F713" w14:textId="77777777" w:rsidR="005B2070" w:rsidRPr="003F0133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F49993" w14:textId="77777777" w:rsidR="005B2070" w:rsidRPr="003F0133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1B0" w:rsidRPr="003F0133" w14:paraId="526A265C" w14:textId="77777777" w:rsidTr="004C51D6">
        <w:trPr>
          <w:tblHeader/>
        </w:trPr>
        <w:tc>
          <w:tcPr>
            <w:tcW w:w="4041" w:type="dxa"/>
          </w:tcPr>
          <w:p w14:paraId="6D6DF717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AD1715" w14:textId="548FD10F" w:rsidR="009101B0" w:rsidRPr="003F0133" w:rsidRDefault="00CC16C5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415B3F7E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9FADD2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31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CDC4474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AF6F4" w14:textId="2FB88897" w:rsidR="009101B0" w:rsidRPr="003F0133" w:rsidRDefault="00CC16C5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362095D4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0BFC8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31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01B0" w:rsidRPr="003F0133" w14:paraId="630383A7" w14:textId="77777777" w:rsidTr="004C51D6">
        <w:trPr>
          <w:tblHeader/>
        </w:trPr>
        <w:tc>
          <w:tcPr>
            <w:tcW w:w="4041" w:type="dxa"/>
          </w:tcPr>
          <w:p w14:paraId="4D4E74EF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5E8C2AC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5D81361F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10623D8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99F47B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444D272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3F4A4F5B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0D33E23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8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9101B0" w:rsidRPr="003F0133" w14:paraId="08692ADE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4041" w:type="dxa"/>
          </w:tcPr>
          <w:p w14:paraId="1C86EC48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nil"/>
            </w:tcBorders>
            <w:vAlign w:val="bottom"/>
          </w:tcPr>
          <w:p w14:paraId="7F234DB6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01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249D1" w:rsidRPr="003F0133" w14:paraId="3275AD86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bottom w:val="nil"/>
            </w:tcBorders>
          </w:tcPr>
          <w:p w14:paraId="459E41E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74D4A1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F0DF351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3C2133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8EC56F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391209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8249D1" w:rsidRPr="003F0133" w14:paraId="48822876" w14:textId="77777777" w:rsidTr="0010108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bottom w:val="nil"/>
            </w:tcBorders>
          </w:tcPr>
          <w:p w14:paraId="678EC7B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91AA99" w14:textId="0F8B53B2" w:rsidR="008249D1" w:rsidRPr="003F0133" w:rsidRDefault="00D70D36" w:rsidP="00D70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6,382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4AA2F9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05AF9CF" w14:textId="5E325220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12,265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2E3B63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A91FDA" w14:textId="4B8590BB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28" w:lineRule="auto"/>
              <w:ind w:left="-198" w:right="-14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7D4B2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8E79D16" w14:textId="63CC93C3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28" w:lineRule="auto"/>
              <w:ind w:left="-198" w:right="-14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249D1" w:rsidRPr="003F0133" w14:paraId="401600F9" w14:textId="77777777" w:rsidTr="0010108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bottom w:val="nil"/>
            </w:tcBorders>
          </w:tcPr>
          <w:p w14:paraId="277AC12F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B51FCF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2883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761082D0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7767C9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D57E8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28" w:lineRule="auto"/>
              <w:ind w:left="-198" w:right="-14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412A1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202B818F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28" w:lineRule="auto"/>
              <w:ind w:left="-198" w:right="-14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249D1" w:rsidRPr="003F0133" w14:paraId="4C36D5AF" w14:textId="77777777" w:rsidTr="0010108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0B9D6840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06A2E" w14:textId="7C4DF5F3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654D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823000" w14:textId="528BC5F4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82CB2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76116" w14:textId="58410C90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345A37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75C5ED" w14:textId="7A062186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49D1" w:rsidRPr="003F0133" w14:paraId="1F5060B5" w14:textId="77777777" w:rsidTr="00B7608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66B4503" w14:textId="1150C9E2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2F3F" w14:textId="3A4D7AF4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7875B5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850DB" w14:textId="50FD94A2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52D2ED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A11E" w14:textId="2B3BDF72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 395,498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BDFA1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EF456" w14:textId="6D7FD47F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 74,621</w:t>
            </w:r>
          </w:p>
        </w:tc>
      </w:tr>
      <w:tr w:rsidR="008249D1" w:rsidRPr="003F0133" w14:paraId="36C753A7" w14:textId="77777777" w:rsidTr="00B7608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BF229" w14:textId="0E1F4A8F" w:rsidR="008249D1" w:rsidRPr="003F0133" w:rsidRDefault="00D70D36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FA66E9">
              <w:rPr>
                <w:rFonts w:ascii="Angsana New" w:hAnsi="Angsana New"/>
                <w:sz w:val="30"/>
                <w:szCs w:val="30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5D1F5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46D49" w14:textId="751E1D28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32,637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3155B9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269A2" w14:textId="5213A4B4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15,1</w:t>
            </w:r>
            <w:r w:rsidR="00F74E95" w:rsidRPr="003F0133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B3402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077E" w14:textId="7C11A87F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5,269</w:t>
            </w:r>
          </w:p>
        </w:tc>
      </w:tr>
      <w:tr w:rsidR="008249D1" w:rsidRPr="003F0133" w14:paraId="00836BF4" w14:textId="77777777" w:rsidTr="00B7608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7CB3772C" w:rsidR="008249D1" w:rsidRPr="003F0133" w:rsidRDefault="00D70D36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0D36">
              <w:rPr>
                <w:rFonts w:ascii="Angsana New" w:hAnsi="Angsana New"/>
                <w:b/>
                <w:bCs/>
                <w:sz w:val="30"/>
                <w:szCs w:val="30"/>
              </w:rPr>
              <w:t>17,</w:t>
            </w:r>
            <w:r w:rsidR="00FA66E9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341048D0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32,637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41874" w14:textId="610E20B0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410,6</w:t>
            </w:r>
            <w:r w:rsidR="00F74E95" w:rsidRPr="003F0133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4D6DD073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79,890</w:t>
            </w:r>
          </w:p>
        </w:tc>
      </w:tr>
      <w:tr w:rsidR="007D2457" w:rsidRPr="003F0133" w14:paraId="3128C0C5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E785CDE" w14:textId="77777777" w:rsidR="007D2457" w:rsidRPr="003F0133" w:rsidRDefault="007D2457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FB38D" w14:textId="77777777" w:rsidR="007D2457" w:rsidRPr="003F0133" w:rsidRDefault="007D2457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E7E84A" w14:textId="77777777" w:rsidR="007D2457" w:rsidRPr="003F0133" w:rsidRDefault="007D2457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C71DF8" w14:textId="77777777" w:rsidR="007D2457" w:rsidRPr="003F0133" w:rsidRDefault="007D2457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D5B10B" w14:textId="77777777" w:rsidR="007D2457" w:rsidRPr="003F0133" w:rsidRDefault="007D2457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6003D" w14:textId="77777777" w:rsidR="007D2457" w:rsidRPr="003F0133" w:rsidRDefault="007D2457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3E6C6" w14:textId="77777777" w:rsidR="007D2457" w:rsidRPr="003F0133" w:rsidRDefault="007D2457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68FFC4" w14:textId="77777777" w:rsidR="007D2457" w:rsidRPr="003F0133" w:rsidRDefault="007D2457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49D1" w:rsidRPr="003F0133" w14:paraId="57B64EEF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3C5C303" w14:textId="531FD78C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</w:t>
            </w:r>
            <w:r w:rsidRPr="003F013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7122C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0F1C9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A870A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69F31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6038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030FA9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7CC5A0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49D1" w:rsidRPr="003F0133" w14:paraId="50B0C07A" w14:textId="77777777" w:rsidTr="004C51D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E305F56" w14:textId="0C741B7A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643AE" w14:textId="08E2AED6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1,740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1F311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AB391D" w14:textId="46C51C7B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BAEDBD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3F748E" w14:textId="12E270A1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674007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104194" w14:textId="015575C6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ind w:left="-198" w:right="-148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F91B144" w14:textId="77777777" w:rsidR="00AA1500" w:rsidRPr="003F0133" w:rsidRDefault="00AA1500">
      <w:pPr>
        <w:rPr>
          <w:sz w:val="24"/>
          <w:szCs w:val="24"/>
          <w:cs/>
        </w:rPr>
      </w:pPr>
    </w:p>
    <w:p w14:paraId="7807E658" w14:textId="77777777" w:rsidR="00083CD7" w:rsidRPr="003F0133" w:rsidRDefault="00083CD7" w:rsidP="00083CD7">
      <w:pPr>
        <w:spacing w:line="240" w:lineRule="auto"/>
        <w:rPr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917"/>
        <w:gridCol w:w="270"/>
        <w:gridCol w:w="1080"/>
        <w:gridCol w:w="270"/>
        <w:gridCol w:w="1260"/>
        <w:gridCol w:w="270"/>
        <w:gridCol w:w="990"/>
      </w:tblGrid>
      <w:tr w:rsidR="00A478D8" w:rsidRPr="003F0133" w14:paraId="01D1A35C" w14:textId="77777777" w:rsidTr="004A3268">
        <w:trPr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621CB793" w14:textId="77777777" w:rsidR="00FF5E02" w:rsidRPr="003F0133" w:rsidRDefault="00FF5E02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3F0133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3F0133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7" w:type="dxa"/>
            <w:gridSpan w:val="7"/>
            <w:shd w:val="clear" w:color="auto" w:fill="auto"/>
            <w:vAlign w:val="bottom"/>
          </w:tcPr>
          <w:p w14:paraId="4F9E2A82" w14:textId="77777777" w:rsidR="00A478D8" w:rsidRPr="003F0133" w:rsidRDefault="005F46E3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556BB" w:rsidRPr="003F0133" w14:paraId="7DD300BC" w14:textId="77777777" w:rsidTr="004A3268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3F013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3F013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ACE07C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63EB00F1" w:rsidR="00A556BB" w:rsidRPr="003F0133" w:rsidRDefault="00CC16C5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</w:tcPr>
          <w:p w14:paraId="6C5F914F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14:paraId="29567D4F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B21BD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5A1F50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6FF6C4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5A613E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516F87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E304604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37345969" w:rsidR="00A556BB" w:rsidRPr="003F0133" w:rsidRDefault="00CC16C5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556BB" w:rsidRPr="003F0133" w14:paraId="521172C8" w14:textId="77777777" w:rsidTr="004A3268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013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77777777" w:rsidR="00A556BB" w:rsidRPr="003F0133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77777777" w:rsidR="00A556BB" w:rsidRPr="003F0133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3" w:type="dxa"/>
          </w:tcPr>
          <w:p w14:paraId="5F4A1FB3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9AF0CF0" w14:textId="77777777" w:rsidR="00A556BB" w:rsidRPr="003F0133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3725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A045C2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0E99C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2EE01C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8753A" w14:textId="77777777" w:rsidR="00A556BB" w:rsidRPr="003F0133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9610DC" w14:textId="77777777" w:rsidR="00A556BB" w:rsidRPr="003F0133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478D8" w:rsidRPr="003F0133" w14:paraId="6584B2BD" w14:textId="77777777" w:rsidTr="004A3268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3F0133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3F0133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3F0133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7" w:type="dxa"/>
            <w:gridSpan w:val="7"/>
            <w:shd w:val="clear" w:color="auto" w:fill="auto"/>
            <w:vAlign w:val="bottom"/>
          </w:tcPr>
          <w:p w14:paraId="1D306AFA" w14:textId="77777777" w:rsidR="00A478D8" w:rsidRPr="003F0133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AE4" w:rsidRPr="003F0133" w14:paraId="22AEC04A" w14:textId="77777777" w:rsidTr="004A3268">
        <w:tc>
          <w:tcPr>
            <w:tcW w:w="2160" w:type="dxa"/>
            <w:shd w:val="clear" w:color="auto" w:fill="auto"/>
          </w:tcPr>
          <w:p w14:paraId="2EC9E629" w14:textId="77777777" w:rsidR="00974AE4" w:rsidRPr="003F0133" w:rsidRDefault="00974AE4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28F8325" w14:textId="77777777" w:rsidR="00974AE4" w:rsidRPr="003F0133" w:rsidRDefault="00974AE4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  <w:shd w:val="clear" w:color="auto" w:fill="auto"/>
          </w:tcPr>
          <w:p w14:paraId="26A6EA86" w14:textId="77777777" w:rsidR="00974AE4" w:rsidRPr="003F0133" w:rsidRDefault="00974AE4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7FE67A" w14:textId="257A1E9A" w:rsidR="00974AE4" w:rsidRPr="003F0133" w:rsidRDefault="00FC0D0B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53" w:type="dxa"/>
          </w:tcPr>
          <w:p w14:paraId="01B9C152" w14:textId="77777777" w:rsidR="00974AE4" w:rsidRPr="003F0133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</w:tcPr>
          <w:p w14:paraId="4E3A28F3" w14:textId="5F5B744A" w:rsidR="00974AE4" w:rsidRPr="003F0133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87,551,581</w:t>
            </w:r>
          </w:p>
        </w:tc>
        <w:tc>
          <w:tcPr>
            <w:tcW w:w="270" w:type="dxa"/>
            <w:shd w:val="clear" w:color="auto" w:fill="auto"/>
          </w:tcPr>
          <w:p w14:paraId="2841DB08" w14:textId="77777777" w:rsidR="00974AE4" w:rsidRPr="003F0133" w:rsidRDefault="00974AE4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7C89D7" w14:textId="3ABA1B3A" w:rsidR="00974AE4" w:rsidRPr="003F0133" w:rsidRDefault="004A3268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18,878,185</w:t>
            </w:r>
          </w:p>
        </w:tc>
        <w:tc>
          <w:tcPr>
            <w:tcW w:w="270" w:type="dxa"/>
            <w:shd w:val="clear" w:color="auto" w:fill="auto"/>
          </w:tcPr>
          <w:p w14:paraId="21C0BEF8" w14:textId="77777777" w:rsidR="00974AE4" w:rsidRPr="003F0133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6AFCF8" w14:textId="302805F9" w:rsidR="00974AE4" w:rsidRPr="003F0133" w:rsidRDefault="004A3268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(17,796,522)</w:t>
            </w:r>
          </w:p>
        </w:tc>
        <w:tc>
          <w:tcPr>
            <w:tcW w:w="270" w:type="dxa"/>
            <w:shd w:val="clear" w:color="auto" w:fill="auto"/>
          </w:tcPr>
          <w:p w14:paraId="7577A95E" w14:textId="77777777" w:rsidR="00974AE4" w:rsidRPr="003F0133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AA979B5" w14:textId="0732BBD6" w:rsidR="00974AE4" w:rsidRPr="003F0133" w:rsidRDefault="004A3268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88,633,244</w:t>
            </w:r>
          </w:p>
        </w:tc>
      </w:tr>
    </w:tbl>
    <w:p w14:paraId="111E348D" w14:textId="353898EE" w:rsidR="00BA7BE1" w:rsidRPr="003F0133" w:rsidRDefault="00BA7BE1" w:rsidP="00910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</w:p>
    <w:p w14:paraId="20FC88E2" w14:textId="3B9601A7" w:rsidR="00766716" w:rsidRPr="003F0133" w:rsidRDefault="00E000D2" w:rsidP="00910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>ยอดคงเหลือดอกเบี้ยค้างรับของบริษัทที่มีกับบริษัทย่อย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จำนวนเงิน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="00D369D1" w:rsidRPr="003F0133">
        <w:rPr>
          <w:rFonts w:ascii="Angsana New" w:hAnsi="Angsana New"/>
          <w:sz w:val="30"/>
          <w:szCs w:val="30"/>
        </w:rPr>
        <w:t>1</w:t>
      </w:r>
      <w:r w:rsidRPr="003F0133">
        <w:rPr>
          <w:rFonts w:ascii="Angsana New" w:hAnsi="Angsana New"/>
          <w:sz w:val="30"/>
          <w:szCs w:val="30"/>
        </w:rPr>
        <w:t>.</w:t>
      </w:r>
      <w:r w:rsidR="004A3268" w:rsidRPr="003F0133">
        <w:rPr>
          <w:rFonts w:ascii="Angsana New" w:hAnsi="Angsana New"/>
          <w:sz w:val="30"/>
          <w:szCs w:val="30"/>
        </w:rPr>
        <w:t>46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ล้านบาท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นำมารวมเป็นส่วนหนึ่งของเงินให้กู้ยืมระยะยาวแก่บริษัทย่อยเพิ่มขึ้นในระหว่างงวด</w:t>
      </w:r>
    </w:p>
    <w:p w14:paraId="0018FFAD" w14:textId="6E2A7963" w:rsidR="004906B4" w:rsidRDefault="0049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20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3F0133" w14:paraId="58402E51" w14:textId="77777777" w:rsidTr="009101B0">
        <w:trPr>
          <w:tblHeader/>
        </w:trPr>
        <w:tc>
          <w:tcPr>
            <w:tcW w:w="3420" w:type="dxa"/>
          </w:tcPr>
          <w:p w14:paraId="1375F965" w14:textId="5AF4EDB3" w:rsidR="00DB050F" w:rsidRPr="003F0133" w:rsidRDefault="00766716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810" w:type="dxa"/>
            <w:gridSpan w:val="3"/>
          </w:tcPr>
          <w:p w14:paraId="2FED580E" w14:textId="77777777" w:rsidR="00DB050F" w:rsidRPr="003F0133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3F0133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3F0133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1B0" w:rsidRPr="003F0133" w14:paraId="4342E64C" w14:textId="77777777" w:rsidTr="009101B0">
        <w:trPr>
          <w:tblHeader/>
        </w:trPr>
        <w:tc>
          <w:tcPr>
            <w:tcW w:w="3420" w:type="dxa"/>
          </w:tcPr>
          <w:p w14:paraId="313DAD46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14627B2D" w:rsidR="009101B0" w:rsidRPr="003F0133" w:rsidRDefault="00CC16C5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2A5A6A03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31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4E499A27" w:rsidR="009101B0" w:rsidRPr="003F0133" w:rsidRDefault="00CC16C5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7858BDAD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31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101B0" w:rsidRPr="003F0133" w14:paraId="3BCD170C" w14:textId="77777777" w:rsidTr="009101B0">
        <w:trPr>
          <w:tblHeader/>
        </w:trPr>
        <w:tc>
          <w:tcPr>
            <w:tcW w:w="3420" w:type="dxa"/>
          </w:tcPr>
          <w:p w14:paraId="7889B711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1435AF0F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3B36AC00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0489DB35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9101B0" w:rsidRPr="003F0133" w14:paraId="10B47A54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420" w:type="dxa"/>
          </w:tcPr>
          <w:p w14:paraId="3FB23810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101B0" w:rsidRPr="003F0133" w:rsidRDefault="009101B0" w:rsidP="00910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01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249D1" w:rsidRPr="003F0133" w14:paraId="08399D2F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76C593E5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249D1" w:rsidRPr="003F0133" w14:paraId="74DBD755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254FD01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6550E9D0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245B0C76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5822C" w14:textId="53F9C5AF" w:rsidR="008249D1" w:rsidRPr="003F0133" w:rsidRDefault="008249D1" w:rsidP="00E05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sz w:val="30"/>
                <w:szCs w:val="30"/>
                <w:lang w:eastAsia="zh-CN"/>
              </w:rPr>
              <w:t>29,319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190E8141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28,713</w:t>
            </w:r>
          </w:p>
        </w:tc>
      </w:tr>
      <w:tr w:rsidR="008249D1" w:rsidRPr="003F0133" w14:paraId="246A2465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30E0C700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6736EC25" w:rsidR="008249D1" w:rsidRPr="003F0133" w:rsidRDefault="00D70D36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13,134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724F694D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12,392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06AD25" w14:textId="6B87ADF9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sz w:val="30"/>
                <w:szCs w:val="30"/>
                <w:lang w:eastAsia="zh-CN"/>
              </w:rPr>
              <w:t>1,505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1EE091E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1,433</w:t>
            </w:r>
          </w:p>
        </w:tc>
      </w:tr>
      <w:tr w:rsidR="008249D1" w:rsidRPr="003F0133" w14:paraId="7722F869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1702EC1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2A40EB36" w:rsidR="008249D1" w:rsidRPr="003F0133" w:rsidRDefault="00D70D36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0D36">
              <w:rPr>
                <w:rFonts w:ascii="Angsana New" w:hAnsi="Angsana New"/>
                <w:b/>
                <w:bCs/>
                <w:sz w:val="30"/>
                <w:szCs w:val="30"/>
              </w:rPr>
              <w:t>13,134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0FBD26BD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12,392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31E75" w14:textId="6683CB71" w:rsidR="008249D1" w:rsidRPr="003F0133" w:rsidRDefault="008249D1" w:rsidP="00B56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30,824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2428F80A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30,146</w:t>
            </w:r>
          </w:p>
        </w:tc>
      </w:tr>
      <w:tr w:rsidR="008249D1" w:rsidRPr="003F0133" w14:paraId="1668D6AB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13A0CF6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42BA5D9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8249D1" w:rsidRPr="003F0133" w14:paraId="5F038CA6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4F000A8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02A887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49D1" w:rsidRPr="003F0133" w14:paraId="7F50427E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2637AFB2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0751012B" w:rsidR="008249D1" w:rsidRPr="003F0133" w:rsidRDefault="00FA66E9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2,885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3B5E777" w14:textId="59A4BC42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4,104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1FD71DC0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</w:tcPr>
          <w:p w14:paraId="1F36405F" w14:textId="150395E4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249D1" w:rsidRPr="003F0133" w14:paraId="3CC0A060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4513DA24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5A46AC6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FA103A6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15C95A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1DA5791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005E0F4D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37DA43C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76127287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8249D1" w:rsidRPr="003F0133" w14:paraId="602F2D00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44D55C1D" w14:textId="59DC005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339818D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90FDA1C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411716" w:rsidRPr="003F0133" w14:paraId="3D7EF418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0CDE481F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18F0C" w14:textId="71BFC494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1A2B62" w14:textId="4BC19D4F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B2379" w14:textId="2ECFF628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216,006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9BE8848" w14:textId="0E34EB5B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588,017</w:t>
            </w:r>
          </w:p>
        </w:tc>
      </w:tr>
      <w:tr w:rsidR="00411716" w:rsidRPr="003F0133" w14:paraId="07FE0F84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420" w:type="dxa"/>
            <w:tcBorders>
              <w:top w:val="nil"/>
              <w:bottom w:val="nil"/>
            </w:tcBorders>
          </w:tcPr>
          <w:p w14:paraId="4A671090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F347F7" w14:textId="5FBA25EF" w:rsidR="00411716" w:rsidRPr="00184599" w:rsidRDefault="00B7608F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84599">
              <w:rPr>
                <w:rFonts w:ascii="Angsana New" w:hAnsi="Angsana New"/>
                <w:sz w:val="30"/>
                <w:szCs w:val="30"/>
              </w:rPr>
              <w:t>21,</w:t>
            </w:r>
            <w:r w:rsidR="00FA66E9"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7D45440" w14:textId="277C62B5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31,801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E05CC4" w14:textId="4485B756" w:rsidR="00411716" w:rsidRPr="003F0133" w:rsidRDefault="002E4F50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B7608F">
              <w:rPr>
                <w:rFonts w:ascii="Angsana New" w:hAnsi="Angsana New"/>
                <w:sz w:val="30"/>
                <w:szCs w:val="30"/>
              </w:rPr>
              <w:t>,351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0495F5A9" w14:textId="0411776A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21,339</w:t>
            </w:r>
          </w:p>
        </w:tc>
      </w:tr>
      <w:tr w:rsidR="00411716" w:rsidRPr="003F0133" w14:paraId="183D0D22" w14:textId="77777777" w:rsidTr="009101B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420" w:type="dxa"/>
            <w:tcBorders>
              <w:top w:val="nil"/>
              <w:bottom w:val="nil"/>
            </w:tcBorders>
          </w:tcPr>
          <w:p w14:paraId="38A5FA7E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78ECF" w14:textId="5CC3BECD" w:rsidR="00411716" w:rsidRPr="00184599" w:rsidRDefault="00B7608F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4599">
              <w:rPr>
                <w:rFonts w:ascii="Angsana New" w:hAnsi="Angsana New"/>
                <w:b/>
                <w:bCs/>
                <w:sz w:val="30"/>
                <w:szCs w:val="30"/>
              </w:rPr>
              <w:t>21,</w:t>
            </w:r>
            <w:r w:rsidR="00FA66E9">
              <w:rPr>
                <w:rFonts w:ascii="Angsana New" w:hAnsi="Angsana New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94465" w14:textId="74F7797A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31,801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68CC7" w14:textId="61F48D1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7608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7608F">
              <w:rPr>
                <w:rFonts w:ascii="Angsana New" w:hAnsi="Angsana New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DFC6F0D" w14:textId="1299F270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color w:val="000000"/>
                <w:sz w:val="30"/>
                <w:szCs w:val="30"/>
              </w:rPr>
              <w:t>609,356</w:t>
            </w:r>
          </w:p>
        </w:tc>
      </w:tr>
    </w:tbl>
    <w:p w14:paraId="156D75E0" w14:textId="77777777" w:rsidR="007C5A64" w:rsidRPr="003F0133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7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82"/>
        <w:gridCol w:w="990"/>
        <w:gridCol w:w="270"/>
        <w:gridCol w:w="990"/>
        <w:gridCol w:w="270"/>
        <w:gridCol w:w="900"/>
        <w:gridCol w:w="270"/>
        <w:gridCol w:w="720"/>
        <w:gridCol w:w="270"/>
        <w:gridCol w:w="810"/>
        <w:gridCol w:w="270"/>
        <w:gridCol w:w="900"/>
        <w:gridCol w:w="270"/>
        <w:gridCol w:w="990"/>
      </w:tblGrid>
      <w:tr w:rsidR="00D14380" w:rsidRPr="003F0133" w14:paraId="01220438" w14:textId="73E43D92" w:rsidTr="00AB0CA3">
        <w:trPr>
          <w:trHeight w:val="351"/>
          <w:tblHeader/>
        </w:trPr>
        <w:tc>
          <w:tcPr>
            <w:tcW w:w="1782" w:type="dxa"/>
            <w:shd w:val="clear" w:color="auto" w:fill="auto"/>
            <w:vAlign w:val="bottom"/>
          </w:tcPr>
          <w:p w14:paraId="4376BB86" w14:textId="4D16245D" w:rsidR="00101087" w:rsidRPr="003F0133" w:rsidRDefault="00101087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D04EE27" w14:textId="77777777" w:rsidR="00D14380" w:rsidRPr="003F0133" w:rsidRDefault="00D14380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D14380" w:rsidRPr="003F0133" w:rsidRDefault="00D14380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7"/>
            <w:shd w:val="clear" w:color="auto" w:fill="auto"/>
            <w:vAlign w:val="bottom"/>
          </w:tcPr>
          <w:p w14:paraId="567C7F07" w14:textId="77777777" w:rsidR="00D14380" w:rsidRPr="003F0133" w:rsidRDefault="00D14380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6DFB78D6" w14:textId="77777777" w:rsidR="00D14380" w:rsidRPr="003F0133" w:rsidRDefault="00D14380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1AEF58" w14:textId="77777777" w:rsidR="00D14380" w:rsidRPr="003F0133" w:rsidRDefault="00D14380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B0CA3" w:rsidRPr="003F0133" w14:paraId="76056472" w14:textId="225CCCA0" w:rsidTr="006D5576">
        <w:trPr>
          <w:trHeight w:val="691"/>
          <w:tblHeader/>
        </w:trPr>
        <w:tc>
          <w:tcPr>
            <w:tcW w:w="1782" w:type="dxa"/>
            <w:shd w:val="clear" w:color="auto" w:fill="auto"/>
          </w:tcPr>
          <w:p w14:paraId="11087AAA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38AD0CCA" w:rsidR="00D14380" w:rsidRPr="003F0133" w:rsidRDefault="00AB0CA3" w:rsidP="00AB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3F013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 xml:space="preserve">       </w:t>
            </w:r>
            <w:r w:rsidR="00D14380" w:rsidRPr="003F013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="00D14380" w:rsidRPr="003F013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4B75B14C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27C9E6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EF1F9FC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6C9FE84F" w:rsidR="00D14380" w:rsidRPr="003F0133" w:rsidRDefault="00CC16C5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3BB0A7B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98DF72F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DC859B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FE727D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8EA640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CA970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6160687" w14:textId="17CF424D" w:rsidR="00D14380" w:rsidRPr="003F0133" w:rsidRDefault="00AB0CA3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305CB17F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B661A3" w14:textId="77777777" w:rsidR="00D14380" w:rsidRPr="003F0133" w:rsidRDefault="00D14380" w:rsidP="00D14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D22DECE" w14:textId="108F6F88" w:rsidR="00D14380" w:rsidRPr="003F0133" w:rsidRDefault="00CC16C5" w:rsidP="00D143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AB0CA3" w:rsidRPr="003F0133" w14:paraId="6DA50462" w14:textId="1DCA6605" w:rsidTr="006D5576">
        <w:trPr>
          <w:trHeight w:val="351"/>
          <w:tblHeader/>
        </w:trPr>
        <w:tc>
          <w:tcPr>
            <w:tcW w:w="1782" w:type="dxa"/>
            <w:shd w:val="clear" w:color="auto" w:fill="auto"/>
          </w:tcPr>
          <w:p w14:paraId="47EB6FD6" w14:textId="77777777" w:rsidR="00D14380" w:rsidRPr="003F0133" w:rsidRDefault="00D14380" w:rsidP="00AB0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013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03498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BCE904D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828EBA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AA2440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3D8B4F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162A4B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0DCDE1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00B19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D6C087" w14:textId="052F386D" w:rsidR="00D14380" w:rsidRPr="003F0133" w:rsidRDefault="00CB2709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2600313F" w14:textId="77777777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B897D8" w14:textId="417F41EF" w:rsidR="00D14380" w:rsidRPr="003F0133" w:rsidRDefault="00D14380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D7F38" w:rsidRPr="003F0133" w14:paraId="445F263F" w14:textId="5CA624FD" w:rsidTr="00483873">
        <w:trPr>
          <w:trHeight w:val="362"/>
          <w:tblHeader/>
        </w:trPr>
        <w:tc>
          <w:tcPr>
            <w:tcW w:w="1782" w:type="dxa"/>
            <w:shd w:val="clear" w:color="auto" w:fill="auto"/>
            <w:vAlign w:val="bottom"/>
          </w:tcPr>
          <w:p w14:paraId="6EA621DA" w14:textId="77777777" w:rsidR="00AD7F38" w:rsidRPr="003F0133" w:rsidRDefault="00AD7F38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66DAAF1" w14:textId="77777777" w:rsidR="00AD7F38" w:rsidRPr="003F0133" w:rsidRDefault="00AD7F38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AD7F38" w:rsidRPr="003F0133" w:rsidRDefault="00AD7F38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9"/>
            <w:shd w:val="clear" w:color="auto" w:fill="auto"/>
            <w:vAlign w:val="bottom"/>
          </w:tcPr>
          <w:p w14:paraId="6CE5F0EC" w14:textId="797E4783" w:rsidR="00AD7F38" w:rsidRPr="003F0133" w:rsidRDefault="00AD7F38" w:rsidP="00562B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0CA3" w:rsidRPr="003F0133" w14:paraId="62D5C03C" w14:textId="4C5886F8" w:rsidTr="00251ADC">
        <w:trPr>
          <w:trHeight w:val="351"/>
        </w:trPr>
        <w:tc>
          <w:tcPr>
            <w:tcW w:w="1782" w:type="dxa"/>
            <w:shd w:val="clear" w:color="auto" w:fill="auto"/>
            <w:hideMark/>
          </w:tcPr>
          <w:p w14:paraId="114B289D" w14:textId="77777777" w:rsidR="00D14380" w:rsidRPr="003F0133" w:rsidRDefault="00D14380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6D6A3CB1" w:rsidR="00D14380" w:rsidRPr="003F0133" w:rsidRDefault="00D14380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70" w:type="dxa"/>
            <w:shd w:val="clear" w:color="auto" w:fill="auto"/>
          </w:tcPr>
          <w:p w14:paraId="4221F9BC" w14:textId="77777777" w:rsidR="00D14380" w:rsidRPr="003F0133" w:rsidRDefault="00D14380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767239" w14:textId="57DFD617" w:rsidR="00D14380" w:rsidRPr="003F0133" w:rsidRDefault="00130E4A" w:rsidP="003745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08AEC6" w14:textId="77777777" w:rsidR="00D14380" w:rsidRPr="003F0133" w:rsidRDefault="00D14380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43A9104F" w:rsidR="00D14380" w:rsidRPr="003F0133" w:rsidRDefault="00D14380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11" w:hanging="6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879,213</w:t>
            </w:r>
          </w:p>
        </w:tc>
        <w:tc>
          <w:tcPr>
            <w:tcW w:w="270" w:type="dxa"/>
            <w:shd w:val="clear" w:color="auto" w:fill="auto"/>
          </w:tcPr>
          <w:p w14:paraId="5E10B327" w14:textId="77777777" w:rsidR="00D14380" w:rsidRPr="003F0133" w:rsidRDefault="00D14380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41B5CE5D" w14:textId="52078C98" w:rsidR="00D14380" w:rsidRPr="003F0133" w:rsidRDefault="00130E4A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287" w:right="-8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170,768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D14380" w:rsidRPr="003F0133" w:rsidRDefault="00D14380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16DA494" w14:textId="557F2FDD" w:rsidR="00D14380" w:rsidRPr="003F0133" w:rsidRDefault="00130E4A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(322,641)</w:t>
            </w:r>
          </w:p>
        </w:tc>
        <w:tc>
          <w:tcPr>
            <w:tcW w:w="270" w:type="dxa"/>
            <w:shd w:val="clear" w:color="auto" w:fill="auto"/>
          </w:tcPr>
          <w:p w14:paraId="164FAEF0" w14:textId="77777777" w:rsidR="00D14380" w:rsidRPr="003F0133" w:rsidRDefault="00D14380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F6F9B1" w14:textId="6E72E3C5" w:rsidR="00D14380" w:rsidRPr="003F0133" w:rsidRDefault="00130E4A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(727,340)</w:t>
            </w:r>
          </w:p>
        </w:tc>
        <w:tc>
          <w:tcPr>
            <w:tcW w:w="270" w:type="dxa"/>
          </w:tcPr>
          <w:p w14:paraId="74FD7537" w14:textId="77777777" w:rsidR="00D14380" w:rsidRPr="003F0133" w:rsidRDefault="00D14380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B3EAE09" w14:textId="4898FA12" w:rsidR="00D14380" w:rsidRPr="003F0133" w:rsidRDefault="00130E4A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B0CA3" w:rsidRPr="003F0133" w14:paraId="7C5898C0" w14:textId="77777777" w:rsidTr="00251ADC">
        <w:trPr>
          <w:trHeight w:val="351"/>
        </w:trPr>
        <w:tc>
          <w:tcPr>
            <w:tcW w:w="1782" w:type="dxa"/>
            <w:shd w:val="clear" w:color="auto" w:fill="auto"/>
          </w:tcPr>
          <w:p w14:paraId="165FD308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52FA4C2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D091ED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7AF6DB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5D0D84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BDC789C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0BFC06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AD035B0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A89408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E43AA61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EC4346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6DDB948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9EBBB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751FFA" w14:textId="77777777" w:rsidR="00AB0CA3" w:rsidRPr="003F0133" w:rsidRDefault="00AB0CA3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5576" w:rsidRPr="003F0133" w14:paraId="5D7B382F" w14:textId="77777777" w:rsidTr="006D5576">
        <w:trPr>
          <w:trHeight w:val="351"/>
        </w:trPr>
        <w:tc>
          <w:tcPr>
            <w:tcW w:w="1782" w:type="dxa"/>
            <w:shd w:val="clear" w:color="auto" w:fill="auto"/>
            <w:vAlign w:val="bottom"/>
          </w:tcPr>
          <w:p w14:paraId="334C79B6" w14:textId="456D4370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</w:tcPr>
          <w:p w14:paraId="17E5FE7B" w14:textId="5B4AED74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07379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3ACB0A" w14:textId="336F98F0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8C0FA1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407AE5" w14:textId="6ED9C536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B749C7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5896460A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09CA06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A97FA3B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679029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124FDB" w14:textId="73CF32B8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E7208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7B95EEB" w14:textId="0F1355CC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5576" w:rsidRPr="003F0133" w14:paraId="4932827C" w14:textId="77777777" w:rsidTr="00483873">
        <w:trPr>
          <w:trHeight w:val="351"/>
        </w:trPr>
        <w:tc>
          <w:tcPr>
            <w:tcW w:w="1782" w:type="dxa"/>
            <w:shd w:val="clear" w:color="auto" w:fill="auto"/>
          </w:tcPr>
          <w:p w14:paraId="6AFF3DF5" w14:textId="73975183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 xml:space="preserve">  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CF8BE0A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9F5DF9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4F936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399210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A55CFB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ECFC0D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8E43BC" w14:textId="4369969B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C941F1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F36856" w14:textId="648452CE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F65E0A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82ABAE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10A67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F8E33D" w14:textId="77777777" w:rsidR="006D5576" w:rsidRPr="003F0133" w:rsidRDefault="006D5576" w:rsidP="006D5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383A" w:rsidRPr="003F0133" w14:paraId="118A0BC3" w14:textId="77777777" w:rsidTr="00251ADC">
        <w:trPr>
          <w:trHeight w:val="351"/>
        </w:trPr>
        <w:tc>
          <w:tcPr>
            <w:tcW w:w="1782" w:type="dxa"/>
            <w:shd w:val="clear" w:color="auto" w:fill="auto"/>
          </w:tcPr>
          <w:p w14:paraId="307FE37A" w14:textId="237EB51C" w:rsidR="00D8383A" w:rsidRPr="003F0133" w:rsidRDefault="00D8383A" w:rsidP="00D83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35467BF0" w14:textId="67E16997" w:rsidR="00D8383A" w:rsidRPr="003F0133" w:rsidRDefault="00AB078A" w:rsidP="00D83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0D7E00" w14:textId="77777777" w:rsidR="00D8383A" w:rsidRPr="003F0133" w:rsidRDefault="00D8383A" w:rsidP="00D83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7C1B5" w14:textId="7ABBF572" w:rsidR="00D8383A" w:rsidRPr="003F0133" w:rsidRDefault="00130E4A" w:rsidP="00D83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70" w:type="dxa"/>
          </w:tcPr>
          <w:p w14:paraId="2ABF1266" w14:textId="77777777" w:rsidR="00D8383A" w:rsidRPr="003F0133" w:rsidRDefault="00D8383A" w:rsidP="00D8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F319E21" w14:textId="7894C099" w:rsidR="00D8383A" w:rsidRPr="003F0133" w:rsidRDefault="00D8383A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C5858" w14:textId="77777777" w:rsidR="00D8383A" w:rsidRPr="003F0133" w:rsidRDefault="00D8383A" w:rsidP="00D838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7C25E149" w14:textId="7A95BFF6" w:rsidR="00D8383A" w:rsidRPr="003F0133" w:rsidRDefault="00BF7F8E" w:rsidP="00BF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287" w:right="-8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145,256</w:t>
            </w:r>
          </w:p>
        </w:tc>
        <w:tc>
          <w:tcPr>
            <w:tcW w:w="270" w:type="dxa"/>
            <w:shd w:val="clear" w:color="auto" w:fill="auto"/>
          </w:tcPr>
          <w:p w14:paraId="5440ABFF" w14:textId="77777777" w:rsidR="00D8383A" w:rsidRPr="003F0133" w:rsidRDefault="00D8383A" w:rsidP="00D8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1346DA" w14:textId="35015812" w:rsidR="00D8383A" w:rsidRPr="003F0133" w:rsidRDefault="00BF7F8E" w:rsidP="00BF7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287" w:right="-86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(107,4</w:t>
            </w:r>
            <w:r w:rsidR="00C0721B" w:rsidRPr="003F0133">
              <w:rPr>
                <w:rFonts w:ascii="Angsana New" w:hAnsi="Angsana New"/>
                <w:sz w:val="30"/>
                <w:szCs w:val="30"/>
              </w:rPr>
              <w:t>80</w:t>
            </w:r>
            <w:r w:rsidRPr="003F01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9204A5" w14:textId="77777777" w:rsidR="00D8383A" w:rsidRPr="003F0133" w:rsidRDefault="00D8383A" w:rsidP="00D8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2C8F38E" w14:textId="67AA1ED8" w:rsidR="00D8383A" w:rsidRPr="003F0133" w:rsidRDefault="00130E4A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15" w:hanging="699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727,340</w:t>
            </w:r>
          </w:p>
        </w:tc>
        <w:tc>
          <w:tcPr>
            <w:tcW w:w="270" w:type="dxa"/>
          </w:tcPr>
          <w:p w14:paraId="4234383F" w14:textId="77777777" w:rsidR="00D8383A" w:rsidRPr="003F0133" w:rsidRDefault="00D8383A" w:rsidP="00D8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5EA26D" w14:textId="005348A6" w:rsidR="00D8383A" w:rsidRPr="003F0133" w:rsidRDefault="00130E4A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652" w:right="-86" w:hanging="1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BF7F8E" w:rsidRPr="003F0133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F7F8E" w:rsidRPr="003F0133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C0721B" w:rsidRPr="003F013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758E98A7" w14:textId="571894A8" w:rsidR="00A64717" w:rsidRPr="003F0133" w:rsidRDefault="00A64717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50BD3EF" w14:textId="2013F6B3" w:rsidR="00E000D2" w:rsidRPr="003F0133" w:rsidRDefault="00E000D2" w:rsidP="006F3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>ยอดคงเหลือดอกเบี้ยค้างจ่ายของบริษัทที่มีกับบริษัทย่อย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3F0133">
        <w:rPr>
          <w:rFonts w:ascii="Angsana New" w:hAnsi="Angsana New"/>
          <w:sz w:val="30"/>
          <w:szCs w:val="30"/>
        </w:rPr>
        <w:t>0.01</w:t>
      </w:r>
      <w:r w:rsidRPr="003F013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นำมารวมเป็นส่วนหนึ่งของเงินกู้ยืมจากบริษัทย่อยที่เพิ่มขึ้นในระหว่างงวด</w:t>
      </w:r>
    </w:p>
    <w:p w14:paraId="0E3110C9" w14:textId="77777777" w:rsidR="007C5A64" w:rsidRPr="003F0133" w:rsidRDefault="007C5A64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1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265"/>
        <w:gridCol w:w="253"/>
        <w:gridCol w:w="1265"/>
        <w:gridCol w:w="282"/>
        <w:gridCol w:w="1164"/>
        <w:gridCol w:w="263"/>
        <w:gridCol w:w="1183"/>
      </w:tblGrid>
      <w:tr w:rsidR="005321B9" w:rsidRPr="003F0133" w14:paraId="57F8ADAB" w14:textId="77777777" w:rsidTr="00AB078A">
        <w:trPr>
          <w:trHeight w:val="20"/>
          <w:tblHeader/>
        </w:trPr>
        <w:tc>
          <w:tcPr>
            <w:tcW w:w="3492" w:type="dxa"/>
            <w:shd w:val="clear" w:color="auto" w:fill="auto"/>
          </w:tcPr>
          <w:p w14:paraId="593312A5" w14:textId="77777777" w:rsidR="005321B9" w:rsidRPr="003F0133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3F0133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3F0133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0DDCC71" w14:textId="77777777" w:rsidR="005321B9" w:rsidRPr="003F0133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3F013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562B37" w:rsidRPr="003F0133" w14:paraId="4B04E704" w14:textId="77777777" w:rsidTr="00AB078A">
        <w:trPr>
          <w:trHeight w:val="20"/>
          <w:tblHeader/>
        </w:trPr>
        <w:tc>
          <w:tcPr>
            <w:tcW w:w="3492" w:type="dxa"/>
            <w:shd w:val="clear" w:color="auto" w:fill="auto"/>
          </w:tcPr>
          <w:p w14:paraId="7A2B4FD0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197F0F74" w:rsidR="00562B37" w:rsidRPr="003F0133" w:rsidRDefault="00CC16C5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31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4" w:type="dxa"/>
            <w:shd w:val="clear" w:color="auto" w:fill="auto"/>
          </w:tcPr>
          <w:p w14:paraId="3A3E7856" w14:textId="7008C6F0" w:rsidR="00562B37" w:rsidRPr="003F0133" w:rsidRDefault="00CC16C5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652A15B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31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B37" w:rsidRPr="003F0133" w14:paraId="453AEC03" w14:textId="77777777" w:rsidTr="00AB078A">
        <w:trPr>
          <w:trHeight w:val="20"/>
          <w:tblHeader/>
        </w:trPr>
        <w:tc>
          <w:tcPr>
            <w:tcW w:w="3492" w:type="dxa"/>
            <w:shd w:val="clear" w:color="auto" w:fill="auto"/>
          </w:tcPr>
          <w:p w14:paraId="161F5ED2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7E6B28C8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0E8CA8F8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562B37" w:rsidRPr="003F0133" w14:paraId="728CE220" w14:textId="77777777" w:rsidTr="00AB078A">
        <w:trPr>
          <w:trHeight w:val="20"/>
          <w:tblHeader/>
        </w:trPr>
        <w:tc>
          <w:tcPr>
            <w:tcW w:w="3492" w:type="dxa"/>
            <w:shd w:val="clear" w:color="auto" w:fill="auto"/>
          </w:tcPr>
          <w:p w14:paraId="110BC7E2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5" w:type="dxa"/>
            <w:gridSpan w:val="7"/>
            <w:shd w:val="clear" w:color="auto" w:fill="auto"/>
          </w:tcPr>
          <w:p w14:paraId="0BFFE1FA" w14:textId="77777777" w:rsidR="00562B37" w:rsidRPr="003F0133" w:rsidRDefault="00562B37" w:rsidP="0056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249D1" w:rsidRPr="003F0133" w14:paraId="71518D3D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2AD9152D" w14:textId="5F43E7B8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2F9AC25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9EAD746" w14:textId="1588FC8F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49D1" w:rsidRPr="003F0133" w14:paraId="0D1298D0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6F968E12" w14:textId="4B1D54E9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2AA28C59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A1DE048" w14:textId="435440F2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612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56B5853" w14:textId="124C507E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62,404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E8C7288" w14:textId="0E516FC4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97,013</w:t>
            </w:r>
          </w:p>
        </w:tc>
      </w:tr>
      <w:tr w:rsidR="008249D1" w:rsidRPr="003F0133" w14:paraId="1E783476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504E2CCF" w14:textId="3F4F4B08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6539647A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750,039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7AAC0E" w14:textId="0E623A3E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1"/>
              </w:tabs>
              <w:spacing w:line="235" w:lineRule="auto"/>
              <w:ind w:right="-830" w:firstLine="321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772,164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696124C1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11,791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15454BC3" w14:textId="7E0AB096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11,689</w:t>
            </w:r>
          </w:p>
        </w:tc>
      </w:tr>
      <w:tr w:rsidR="008249D1" w:rsidRPr="003F0133" w14:paraId="74075982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57A912B6" w14:textId="5FFE4A52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7B2553C3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750,039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6AD0" w14:textId="6AA10A08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1"/>
              </w:tabs>
              <w:spacing w:line="235" w:lineRule="auto"/>
              <w:ind w:right="-830" w:firstLine="3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772,164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3F0ACCCB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74,195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955" w14:textId="1007A1FF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108,702</w:t>
            </w:r>
          </w:p>
        </w:tc>
      </w:tr>
      <w:tr w:rsidR="008249D1" w:rsidRPr="003F0133" w14:paraId="7AF3E00E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2C63E0C0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0EB1F22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5BA48CAD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52B5AB01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1"/>
              </w:tabs>
              <w:spacing w:line="216" w:lineRule="auto"/>
              <w:ind w:right="-830" w:firstLine="3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E6E1D42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016522E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FF9AF8C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8D05258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716E" w:rsidRPr="003F0133" w14:paraId="3665F944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29620DBE" w14:textId="410EA61B" w:rsidR="007F716E" w:rsidRPr="003F0133" w:rsidRDefault="007F716E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5" w:type="dxa"/>
            <w:shd w:val="clear" w:color="auto" w:fill="auto"/>
          </w:tcPr>
          <w:p w14:paraId="31B5E8CC" w14:textId="77777777" w:rsidR="007F716E" w:rsidRPr="003F0133" w:rsidRDefault="007F716E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AB0AB7C" w14:textId="77777777" w:rsidR="007F716E" w:rsidRPr="003F0133" w:rsidRDefault="007F716E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6AF7190" w14:textId="77777777" w:rsidR="007F716E" w:rsidRPr="003F0133" w:rsidRDefault="007F716E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23A48006" w14:textId="77777777" w:rsidR="007F716E" w:rsidRPr="003F0133" w:rsidRDefault="007F716E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8D0306E" w14:textId="77777777" w:rsidR="007F716E" w:rsidRPr="003F0133" w:rsidRDefault="007F716E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5DEEC63" w14:textId="77777777" w:rsidR="007F716E" w:rsidRPr="003F0133" w:rsidRDefault="007F716E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41F78B1" w14:textId="77777777" w:rsidR="007F716E" w:rsidRPr="003F0133" w:rsidRDefault="007F716E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7F716E" w:rsidRPr="003F0133" w14:paraId="184C635C" w14:textId="77777777" w:rsidTr="00AF36FF">
        <w:trPr>
          <w:trHeight w:val="20"/>
        </w:trPr>
        <w:tc>
          <w:tcPr>
            <w:tcW w:w="3492" w:type="dxa"/>
            <w:shd w:val="clear" w:color="auto" w:fill="auto"/>
          </w:tcPr>
          <w:p w14:paraId="01186CD0" w14:textId="744E45A5" w:rsidR="007F716E" w:rsidRPr="003F0133" w:rsidRDefault="003E7677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21132980" w14:textId="0FE72896" w:rsidR="007F716E" w:rsidRPr="00AF36FF" w:rsidRDefault="00F74E95" w:rsidP="00F7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35" w:lineRule="auto"/>
              <w:ind w:right="-8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6FF"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253" w:type="dxa"/>
            <w:shd w:val="clear" w:color="auto" w:fill="auto"/>
          </w:tcPr>
          <w:p w14:paraId="772BE758" w14:textId="77777777" w:rsidR="007F716E" w:rsidRPr="00AF36FF" w:rsidRDefault="007F716E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A570A1F" w14:textId="3049E501" w:rsidR="007F716E" w:rsidRPr="00AF36FF" w:rsidRDefault="007F716E" w:rsidP="00F7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35" w:lineRule="auto"/>
              <w:ind w:right="-830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6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82C461E" w14:textId="77777777" w:rsidR="007F716E" w:rsidRPr="00AF36FF" w:rsidRDefault="007F716E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shd w:val="clear" w:color="auto" w:fill="auto"/>
          </w:tcPr>
          <w:p w14:paraId="458AB43B" w14:textId="3D6E107B" w:rsidR="007F716E" w:rsidRPr="00AF36FF" w:rsidRDefault="00F74E95" w:rsidP="00F7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6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5311246" w14:textId="77777777" w:rsidR="007F716E" w:rsidRPr="00AF36FF" w:rsidRDefault="007F716E" w:rsidP="007F7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14:paraId="7696F546" w14:textId="1DE33061" w:rsidR="007F716E" w:rsidRPr="00AF36FF" w:rsidRDefault="007F716E" w:rsidP="00C9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6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F716E" w:rsidRPr="003F0133" w14:paraId="0EF48287" w14:textId="77777777" w:rsidTr="00AF36FF">
        <w:trPr>
          <w:trHeight w:val="20"/>
        </w:trPr>
        <w:tc>
          <w:tcPr>
            <w:tcW w:w="3492" w:type="dxa"/>
            <w:shd w:val="clear" w:color="auto" w:fill="auto"/>
          </w:tcPr>
          <w:p w14:paraId="458C8DAC" w14:textId="77777777" w:rsidR="007F716E" w:rsidRPr="003F0133" w:rsidRDefault="007F716E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3C23E3BD" w14:textId="77777777" w:rsidR="007F716E" w:rsidRPr="003F0133" w:rsidRDefault="007F716E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47E4A4D9" w14:textId="77777777" w:rsidR="007F716E" w:rsidRPr="003F0133" w:rsidRDefault="007F716E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2994F4D8" w14:textId="77777777" w:rsidR="007F716E" w:rsidRPr="003F0133" w:rsidRDefault="007F716E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5281DE68" w14:textId="77777777" w:rsidR="007F716E" w:rsidRPr="003F0133" w:rsidRDefault="007F716E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</w:tcPr>
          <w:p w14:paraId="5B3E10C0" w14:textId="77777777" w:rsidR="007F716E" w:rsidRPr="003F0133" w:rsidRDefault="007F716E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7156ED6" w14:textId="77777777" w:rsidR="007F716E" w:rsidRPr="003F0133" w:rsidRDefault="007F716E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0C4A06D3" w14:textId="77777777" w:rsidR="007F716E" w:rsidRPr="003F0133" w:rsidRDefault="007F716E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249D1" w:rsidRPr="003F0133" w14:paraId="17B35ADA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23699DF2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3F013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  <w:shd w:val="clear" w:color="auto" w:fill="auto"/>
          </w:tcPr>
          <w:p w14:paraId="25DD197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E27C2AD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66440C3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0F15517C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FE3B0F4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084F3E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2D4C5C1" w14:textId="77777777" w:rsidR="008249D1" w:rsidRPr="003F0133" w:rsidRDefault="008249D1" w:rsidP="0082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1716" w:rsidRPr="003F0133" w14:paraId="48EAB140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1119F2CB" w14:textId="5C53D865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2B840374" w14:textId="537002DB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83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2854B57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EA8060C" w14:textId="7480CBB9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EFCD21B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41514D2" w14:textId="084AE6AC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7CCB347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3066F5B" w14:textId="15AD2654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411716" w:rsidRPr="003F0133" w14:paraId="4C72329D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56B11996" w14:textId="27316064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32F78C4" w14:textId="5A5F258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32,</w:t>
            </w:r>
            <w:r w:rsidR="00F74E95" w:rsidRPr="003F0133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2E63717" w14:textId="66FD27A2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32,501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4FF7CE1B" w14:textId="591492E4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60E5015D" w14:textId="04DD66A2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1716" w:rsidRPr="003F0133" w14:paraId="2BCDFEE3" w14:textId="77777777" w:rsidTr="00AB078A">
        <w:trPr>
          <w:trHeight w:val="20"/>
        </w:trPr>
        <w:tc>
          <w:tcPr>
            <w:tcW w:w="3492" w:type="dxa"/>
            <w:shd w:val="clear" w:color="auto" w:fill="auto"/>
          </w:tcPr>
          <w:p w14:paraId="6877B2D7" w14:textId="6E47FD82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4DE69" w14:textId="69CA5906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F74E95" w:rsidRPr="003F0133">
              <w:rPr>
                <w:rFonts w:ascii="Angsana New" w:hAnsi="Angsana New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253" w:type="dxa"/>
            <w:shd w:val="clear" w:color="auto" w:fill="auto"/>
          </w:tcPr>
          <w:p w14:paraId="62A54918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20D95" w14:textId="75C57778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32,501</w:t>
            </w:r>
          </w:p>
        </w:tc>
        <w:tc>
          <w:tcPr>
            <w:tcW w:w="282" w:type="dxa"/>
            <w:shd w:val="clear" w:color="auto" w:fill="auto"/>
          </w:tcPr>
          <w:p w14:paraId="56001499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31B01" w14:textId="16693AE5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CFE502" w14:textId="77777777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149EE" w14:textId="04BF0A3C" w:rsidR="00411716" w:rsidRPr="003F0133" w:rsidRDefault="00411716" w:rsidP="00411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</w:p>
        </w:tc>
      </w:tr>
    </w:tbl>
    <w:p w14:paraId="0250B431" w14:textId="77777777" w:rsidR="008062D7" w:rsidRDefault="008062D7" w:rsidP="00A6471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6558E2" w14:textId="7A90065A" w:rsidR="00D303F1" w:rsidRPr="003F0133" w:rsidRDefault="00A64717" w:rsidP="00A6471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F013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</w:t>
      </w:r>
      <w:r w:rsidR="00D303F1" w:rsidRPr="003F01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3F0133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="00D303F1" w:rsidRPr="003F01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3F0133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="00D303F1" w:rsidRPr="003F01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ในระหว่างงวด</w:t>
      </w:r>
      <w:r w:rsidR="00CC16C5" w:rsidRPr="003F01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เก้าเดือน</w:t>
      </w:r>
      <w:r w:rsidR="00D303F1" w:rsidRPr="003F013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สิ้นสุดวันที่ </w:t>
      </w:r>
      <w:r w:rsidR="00CC16C5" w:rsidRPr="003F0133">
        <w:rPr>
          <w:rFonts w:ascii="Angsana New" w:hAnsi="Angsana New" w:hint="cs"/>
          <w:b/>
          <w:bCs/>
          <w:i/>
          <w:iCs/>
          <w:sz w:val="30"/>
          <w:szCs w:val="30"/>
          <w:cs/>
        </w:rPr>
        <w:t>30 กันยายน</w:t>
      </w:r>
      <w:r w:rsidR="00D303F1" w:rsidRPr="003F013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D303F1" w:rsidRPr="003F0133">
        <w:rPr>
          <w:rFonts w:ascii="Angsana New" w:hAnsi="Angsana New"/>
          <w:b/>
          <w:bCs/>
          <w:i/>
          <w:iCs/>
          <w:sz w:val="30"/>
          <w:szCs w:val="30"/>
        </w:rPr>
        <w:t>2564</w:t>
      </w:r>
    </w:p>
    <w:p w14:paraId="1653BB1A" w14:textId="6A582C9C" w:rsidR="00A64717" w:rsidRPr="00EA2EAC" w:rsidRDefault="00A64717" w:rsidP="00A64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450640F7" w14:textId="02604D33" w:rsidR="00F614BB" w:rsidRPr="003F0133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F0133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="00D440AC" w:rsidRPr="003F0133">
        <w:rPr>
          <w:rFonts w:ascii="Angsana New" w:hAnsi="Angsana New" w:hint="cs"/>
          <w:i/>
          <w:iCs/>
          <w:sz w:val="30"/>
          <w:szCs w:val="30"/>
          <w:cs/>
        </w:rPr>
        <w:t>งาน</w:t>
      </w:r>
      <w:r w:rsidR="0003285E" w:rsidRPr="003F0133">
        <w:rPr>
          <w:rFonts w:ascii="Angsana New" w:hAnsi="Angsana New" w:hint="cs"/>
          <w:i/>
          <w:iCs/>
          <w:sz w:val="30"/>
          <w:szCs w:val="30"/>
          <w:cs/>
        </w:rPr>
        <w:t>บริหารการพัฒนาโครงการ</w:t>
      </w:r>
    </w:p>
    <w:p w14:paraId="53B43FF3" w14:textId="3BDF1F0C" w:rsidR="00F614BB" w:rsidRPr="00EA2EAC" w:rsidRDefault="00F614BB" w:rsidP="00A64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312A5D0" w14:textId="73D7CD31" w:rsidR="006F3035" w:rsidRPr="003F0133" w:rsidRDefault="0003285E" w:rsidP="00E47928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</w:t>
      </w:r>
      <w:r w:rsidR="008B2B63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เดือนพฤษภาคมและ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="00EB791B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="008B2B63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8B2B63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2564 </w:t>
      </w:r>
      <w:r w:rsidR="002F0C66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บริษัทได้เข้าทำสัญญา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ให้บริการ</w:t>
      </w:r>
      <w:r w:rsidR="002F0C66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ี่ปรึกษางานบริหารการพัฒนาโครงการและงานควบคุมงานก่อสร้างกับบริษัทย่อยและกิจการที่เกี่ยวข้องกันหลายแห่ง</w:t>
      </w:r>
      <w:r w:rsidR="002F0C66"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2F0C66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="002F0C66"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2F0C66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</w:t>
      </w:r>
      <w:r w:rsidR="002F0C66"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2F0C66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สัญญาดังกล่าวมีระยะเวลาจนกว่าโครงการจะแล้วเสร็จ</w:t>
      </w:r>
    </w:p>
    <w:p w14:paraId="7F492ACD" w14:textId="0C3A838E" w:rsidR="008B2B63" w:rsidRPr="00EA2EAC" w:rsidRDefault="008B2B63" w:rsidP="00E47928">
      <w:pPr>
        <w:ind w:left="540"/>
        <w:jc w:val="thaiDistribute"/>
        <w:rPr>
          <w:rFonts w:ascii="Angsana New" w:eastAsiaTheme="minorEastAsia" w:hAnsi="Angsana New"/>
          <w:sz w:val="22"/>
          <w:szCs w:val="22"/>
          <w:lang w:eastAsia="zh-CN"/>
        </w:rPr>
      </w:pPr>
    </w:p>
    <w:p w14:paraId="466909CD" w14:textId="77777777" w:rsidR="000D18F0" w:rsidRPr="003F0133" w:rsidRDefault="000D18F0" w:rsidP="000D1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F0133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05F94216" w14:textId="77777777" w:rsidR="000D18F0" w:rsidRPr="00EA2EAC" w:rsidRDefault="000D18F0" w:rsidP="00E47928">
      <w:pPr>
        <w:ind w:left="540"/>
        <w:jc w:val="thaiDistribute"/>
        <w:rPr>
          <w:rFonts w:ascii="Angsana New" w:eastAsiaTheme="minorEastAsia" w:hAnsi="Angsana New"/>
          <w:sz w:val="22"/>
          <w:szCs w:val="22"/>
          <w:lang w:eastAsia="zh-CN"/>
        </w:rPr>
      </w:pPr>
    </w:p>
    <w:p w14:paraId="5DC449BF" w14:textId="0CBFB57F" w:rsidR="00241F71" w:rsidRDefault="00D303F1" w:rsidP="00583FA6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</w:t>
      </w:r>
      <w:r w:rsidR="0003285E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เดือนมีนาคม </w:t>
      </w:r>
      <w:r w:rsidR="0003285E" w:rsidRPr="003F0133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F614BB"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ทำสัญญา</w:t>
      </w:r>
      <w:r w:rsidR="00766716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ให้บริการบริหารธุรกิจและ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ให้คำปรึกษาเกี่ยวกับการดำเนินธุรกิจและการลงทุน</w:t>
      </w:r>
      <w:r w:rsidR="00DC0EB6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แก่</w:t>
      </w:r>
      <w:r w:rsidR="00AC0010" w:rsidRPr="003F0133">
        <w:rPr>
          <w:rFonts w:ascii="Angsana New" w:hAnsi="Angsana New"/>
          <w:sz w:val="30"/>
          <w:szCs w:val="30"/>
          <w:cs/>
          <w:lang w:eastAsia="zh-CN"/>
        </w:rPr>
        <w:t>บริษัทย่อยหลายแห่ง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เพื่อ</w:t>
      </w:r>
      <w:r w:rsidR="00F614BB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ให้บริการ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</w:t>
      </w:r>
      <w:r w:rsidR="00F614BB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การให้คำปรึกษา</w:t>
      </w:r>
      <w:r w:rsidR="00484C8C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ให้คำแนะนำ และประสานงานเกี่ยวกับการกำหนดนโยบายให้เป็นแนวทางตามมาตรฐานสากล การดำเนินธุรกิจ การหาแหล่งเงินทุน</w:t>
      </w:r>
      <w:r w:rsidR="00EC5E35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และการลงทุน 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สัญญามี</w:t>
      </w:r>
      <w:r w:rsidR="003F1FFA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ผลบังคับใช้เป็น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ระยะเวลา </w:t>
      </w:r>
      <w:r w:rsidR="00484C8C" w:rsidRPr="003F0133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ปี เริ่มตั้งแต่วันที่ </w:t>
      </w:r>
      <w:r w:rsidR="00484C8C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มกราคม </w:t>
      </w:r>
      <w:r w:rsidR="00484C8C" w:rsidRPr="003F0133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ถึงวันที่ </w:t>
      </w:r>
      <w:r w:rsidR="00484C8C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ธันวาคม </w:t>
      </w:r>
      <w:r w:rsidR="00484C8C" w:rsidRPr="003F0133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บริษัทจะได้รับค่า</w:t>
      </w:r>
      <w:r w:rsidR="003F1FFA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ตอบแทน</w:t>
      </w:r>
      <w:r w:rsidR="00484C8C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ในอัตราที่ตกลงกันตามสัญญา</w:t>
      </w:r>
    </w:p>
    <w:p w14:paraId="31A26DED" w14:textId="77777777" w:rsidR="00184599" w:rsidRPr="00EA2EAC" w:rsidRDefault="00184599" w:rsidP="00583FA6">
      <w:pPr>
        <w:ind w:left="540"/>
        <w:jc w:val="thaiDistribute"/>
        <w:rPr>
          <w:rFonts w:ascii="Angsana New" w:eastAsiaTheme="minorEastAsia" w:hAnsi="Angsana New"/>
          <w:sz w:val="22"/>
          <w:szCs w:val="22"/>
          <w:lang w:eastAsia="zh-CN"/>
        </w:rPr>
      </w:pPr>
    </w:p>
    <w:p w14:paraId="33B7A06F" w14:textId="43BC66D2" w:rsidR="00E47928" w:rsidRPr="003F0133" w:rsidRDefault="00DE6EC5" w:rsidP="00DE6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3F0133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/>
          <w:sz w:val="30"/>
          <w:szCs w:val="30"/>
          <w:lang w:eastAsia="zh-CN"/>
        </w:rPr>
        <w:t xml:space="preserve">4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มกราคม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/>
          <w:sz w:val="30"/>
          <w:szCs w:val="30"/>
          <w:lang w:eastAsia="zh-CN"/>
        </w:rPr>
        <w:t>2564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บริษัทได้ทำบันทึกข้อตกลงเพิ่มเติมกับบริษัทย่อยบางแห่ง เพื่อช่วยบรรเทาผลกระทบจากสถานการณ์การแพร่ระบาดของโรคติดเชื้อไวรัสโคโรนา </w:t>
      </w:r>
      <w:r w:rsidRPr="003F0133">
        <w:rPr>
          <w:rFonts w:ascii="Angsana New" w:hAnsi="Angsana New"/>
          <w:sz w:val="30"/>
          <w:szCs w:val="30"/>
          <w:lang w:eastAsia="zh-CN"/>
        </w:rPr>
        <w:t xml:space="preserve">2019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ที่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เกิดขึ้นอย่างต่อเนื่อง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โดย</w:t>
      </w:r>
      <w:r w:rsidR="008920AE" w:rsidRPr="003F0133">
        <w:rPr>
          <w:rFonts w:ascii="Angsana New" w:hAnsi="Angsana New" w:hint="cs"/>
          <w:sz w:val="30"/>
          <w:szCs w:val="30"/>
          <w:cs/>
          <w:lang w:eastAsia="zh-CN"/>
        </w:rPr>
        <w:t>ปรับลด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ค่าบริการบริหารธุรกิจและการให้คำปรึกษาเกี่ยวกับการดำเนินธุรกิจและการลงทุน</w:t>
      </w:r>
      <w:r w:rsidRPr="003F0133">
        <w:rPr>
          <w:rFonts w:ascii="Angsana New" w:hAnsi="Angsana New" w:hint="cs"/>
          <w:sz w:val="30"/>
          <w:szCs w:val="30"/>
          <w:cs/>
        </w:rPr>
        <w:t>ในระหว่างช่วง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เดือนมกราคม </w:t>
      </w:r>
      <w:r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2564 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ถึงเดือนมีนาคม </w:t>
      </w:r>
      <w:r w:rsidRPr="003F0133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 ต่อมา</w:t>
      </w:r>
      <w:r w:rsidR="00DC1B65" w:rsidRPr="003F0133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="00DC1B65"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5268C5" w:rsidRPr="003F0133">
        <w:rPr>
          <w:rFonts w:ascii="Angsana New" w:hAnsi="Angsana New"/>
          <w:sz w:val="30"/>
          <w:szCs w:val="30"/>
          <w:lang w:eastAsia="zh-CN"/>
        </w:rPr>
        <w:t xml:space="preserve">25 </w:t>
      </w:r>
      <w:r w:rsidR="005268C5" w:rsidRPr="003F0133">
        <w:rPr>
          <w:rFonts w:ascii="Angsana New" w:hAnsi="Angsana New" w:hint="cs"/>
          <w:sz w:val="30"/>
          <w:szCs w:val="30"/>
          <w:cs/>
          <w:lang w:eastAsia="zh-CN"/>
        </w:rPr>
        <w:t>มิถุนายน</w:t>
      </w:r>
      <w:r w:rsidR="00DC1B65"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DC1B65" w:rsidRPr="003F0133">
        <w:rPr>
          <w:rFonts w:ascii="Angsana New" w:hAnsi="Angsana New"/>
          <w:sz w:val="30"/>
          <w:szCs w:val="30"/>
          <w:lang w:eastAsia="zh-CN"/>
        </w:rPr>
        <w:t>2564</w:t>
      </w:r>
      <w:r w:rsidR="00DC1B65"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E47928" w:rsidRPr="003F0133">
        <w:rPr>
          <w:rFonts w:ascii="Angsana New" w:hAnsi="Angsana New" w:hint="cs"/>
          <w:sz w:val="30"/>
          <w:szCs w:val="30"/>
          <w:cs/>
          <w:lang w:eastAsia="zh-CN"/>
        </w:rPr>
        <w:t>บริษัทได้ทำบันทึกข้อตกลง</w:t>
      </w:r>
      <w:r w:rsidR="003F1FFA" w:rsidRPr="003F0133">
        <w:rPr>
          <w:rFonts w:ascii="Angsana New" w:hAnsi="Angsana New" w:hint="cs"/>
          <w:sz w:val="30"/>
          <w:szCs w:val="30"/>
          <w:cs/>
          <w:lang w:eastAsia="zh-CN"/>
        </w:rPr>
        <w:t>เพิ่มเติม</w:t>
      </w:r>
      <w:r w:rsidR="00E47928" w:rsidRPr="003F0133">
        <w:rPr>
          <w:rFonts w:ascii="Angsana New" w:hAnsi="Angsana New" w:hint="cs"/>
          <w:sz w:val="30"/>
          <w:szCs w:val="30"/>
          <w:cs/>
          <w:lang w:eastAsia="zh-CN"/>
        </w:rPr>
        <w:t>กับบริษัทย่อย</w:t>
      </w:r>
      <w:r w:rsidR="00DC1B65" w:rsidRPr="003F0133">
        <w:rPr>
          <w:rFonts w:ascii="Angsana New" w:hAnsi="Angsana New" w:hint="cs"/>
          <w:sz w:val="30"/>
          <w:szCs w:val="30"/>
          <w:cs/>
          <w:lang w:eastAsia="zh-CN"/>
        </w:rPr>
        <w:t>บางแห่ง</w:t>
      </w:r>
      <w:r w:rsidR="00E47928" w:rsidRPr="003F0133">
        <w:rPr>
          <w:rFonts w:ascii="Angsana New" w:hAnsi="Angsana New" w:hint="cs"/>
          <w:sz w:val="30"/>
          <w:szCs w:val="30"/>
          <w:cs/>
          <w:lang w:eastAsia="zh-CN"/>
        </w:rPr>
        <w:t>โดย</w:t>
      </w:r>
      <w:r w:rsidR="008920AE" w:rsidRPr="003F0133">
        <w:rPr>
          <w:rFonts w:ascii="Angsana New" w:hAnsi="Angsana New" w:hint="cs"/>
          <w:sz w:val="30"/>
          <w:szCs w:val="30"/>
          <w:cs/>
          <w:lang w:eastAsia="zh-CN"/>
        </w:rPr>
        <w:t>ปรับลด</w:t>
      </w:r>
      <w:r w:rsidR="00E47928" w:rsidRPr="003F0133">
        <w:rPr>
          <w:rFonts w:ascii="Angsana New" w:hAnsi="Angsana New" w:hint="cs"/>
          <w:sz w:val="30"/>
          <w:szCs w:val="30"/>
          <w:cs/>
          <w:lang w:eastAsia="zh-CN"/>
        </w:rPr>
        <w:t>ค่าบริการ</w:t>
      </w:r>
      <w:r w:rsidR="00FF50DD"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ดังกล่าวเป็นระยะเวลา </w:t>
      </w:r>
      <w:r w:rsidR="00FF50DD" w:rsidRPr="003F0133">
        <w:rPr>
          <w:rFonts w:ascii="Angsana New" w:hAnsi="Angsana New"/>
          <w:sz w:val="30"/>
          <w:szCs w:val="30"/>
          <w:lang w:eastAsia="zh-CN"/>
        </w:rPr>
        <w:t>2</w:t>
      </w:r>
      <w:r w:rsidR="00FF50DD"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 เดือน หรือ </w:t>
      </w:r>
      <w:r w:rsidR="00FF50DD" w:rsidRPr="003F0133">
        <w:rPr>
          <w:rFonts w:ascii="Angsana New" w:hAnsi="Angsana New"/>
          <w:sz w:val="30"/>
          <w:szCs w:val="30"/>
          <w:lang w:eastAsia="zh-CN"/>
        </w:rPr>
        <w:t xml:space="preserve">3 </w:t>
      </w:r>
      <w:r w:rsidR="00FF50DD"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เดือน ขึ้นอยู่กับผลกระทบของแต่ละบริษัทย่อยที่ได้รับ              </w:t>
      </w:r>
      <w:r w:rsidR="00E47928" w:rsidRPr="003F0133">
        <w:rPr>
          <w:rFonts w:ascii="Angsana New" w:hAnsi="Angsana New" w:hint="cs"/>
          <w:sz w:val="30"/>
          <w:szCs w:val="30"/>
          <w:cs/>
        </w:rPr>
        <w:t>ในระหว่าง</w:t>
      </w:r>
      <w:r w:rsidR="006D5576" w:rsidRPr="003F0133">
        <w:rPr>
          <w:rFonts w:ascii="Angsana New" w:hAnsi="Angsana New" w:hint="cs"/>
          <w:sz w:val="30"/>
          <w:szCs w:val="30"/>
          <w:cs/>
        </w:rPr>
        <w:t>วันที่</w:t>
      </w:r>
      <w:r w:rsidR="005268C5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5268C5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5268C5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มิถุนายน </w:t>
      </w:r>
      <w:r w:rsidR="003F1FFA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2564 </w:t>
      </w:r>
      <w:r w:rsidR="00CC12A9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ถึงวันที่ </w:t>
      </w:r>
      <w:r w:rsidR="00CB2709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CB2709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สิงหาคม</w:t>
      </w:r>
      <w:r w:rsidR="00E47928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E47928" w:rsidRPr="003F0133">
        <w:rPr>
          <w:rFonts w:ascii="Angsana New" w:eastAsiaTheme="minorEastAsia" w:hAnsi="Angsana New"/>
          <w:sz w:val="30"/>
          <w:szCs w:val="30"/>
          <w:lang w:eastAsia="zh-CN"/>
        </w:rPr>
        <w:t>2564</w:t>
      </w:r>
    </w:p>
    <w:p w14:paraId="01BA329C" w14:textId="4B03E9E0" w:rsidR="0019630C" w:rsidRPr="00EA2EAC" w:rsidRDefault="0019630C" w:rsidP="003745D7">
      <w:pPr>
        <w:ind w:left="540"/>
        <w:jc w:val="thaiDistribute"/>
        <w:rPr>
          <w:rFonts w:ascii="Angsana New" w:eastAsiaTheme="minorEastAsia" w:hAnsi="Angsana New"/>
          <w:sz w:val="22"/>
          <w:szCs w:val="22"/>
          <w:lang w:eastAsia="zh-CN"/>
        </w:rPr>
      </w:pPr>
    </w:p>
    <w:p w14:paraId="7AC67FD8" w14:textId="79D2BC3B" w:rsidR="00F614BB" w:rsidRPr="003F0133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F0133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66D6F45B" w14:textId="77777777" w:rsidR="00101087" w:rsidRPr="00EA2EAC" w:rsidRDefault="00101087" w:rsidP="00E63477">
      <w:pPr>
        <w:tabs>
          <w:tab w:val="left" w:pos="540"/>
        </w:tabs>
        <w:ind w:left="540"/>
        <w:jc w:val="thaiDistribute"/>
        <w:rPr>
          <w:rFonts w:ascii="Angsana New" w:eastAsiaTheme="minorEastAsia" w:hAnsi="Angsana New"/>
          <w:sz w:val="22"/>
          <w:szCs w:val="22"/>
          <w:lang w:eastAsia="zh-CN"/>
        </w:rPr>
      </w:pPr>
    </w:p>
    <w:p w14:paraId="03F3B9BA" w14:textId="7515F7F9" w:rsidR="00F614BB" w:rsidRPr="003F0133" w:rsidRDefault="00F614BB" w:rsidP="00E63477">
      <w:pPr>
        <w:tabs>
          <w:tab w:val="left" w:pos="540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ในปี</w:t>
      </w:r>
      <w:r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2563 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</w:t>
      </w:r>
      <w:r w:rsidR="000825F9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ึ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กแก้ไขเพิ่มเติมกับบริษัทย่อยหลายแห่ง</w:t>
      </w:r>
      <w:r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</w:t>
      </w:r>
      <w:r w:rsidR="000825F9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อัตรา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ดอกเบี้ยเงินกู้ยืมจากบริษัทย่อยร้อยละ</w:t>
      </w:r>
      <w:r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eastAsiaTheme="minorEastAsia" w:hAnsi="Angsana New"/>
          <w:sz w:val="30"/>
          <w:szCs w:val="30"/>
          <w:lang w:eastAsia="zh-CN"/>
        </w:rPr>
        <w:t>1.2</w:t>
      </w:r>
      <w:r w:rsidR="00DC1B65" w:rsidRPr="003F0133">
        <w:rPr>
          <w:rFonts w:ascii="Angsana New" w:eastAsiaTheme="minorEastAsia" w:hAnsi="Angsana New"/>
          <w:sz w:val="30"/>
          <w:szCs w:val="30"/>
          <w:lang w:eastAsia="zh-CN"/>
        </w:rPr>
        <w:t>0</w:t>
      </w:r>
      <w:r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0DEF0EA2" w14:textId="77777777" w:rsidR="006F3742" w:rsidRPr="00EA2EAC" w:rsidRDefault="006F3742" w:rsidP="00677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2FDCD03C" w14:textId="2C77F785" w:rsidR="00F614BB" w:rsidRPr="003F0133" w:rsidRDefault="00224F85" w:rsidP="00AF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3F0133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/>
          <w:sz w:val="30"/>
          <w:szCs w:val="30"/>
          <w:lang w:eastAsia="zh-CN"/>
        </w:rPr>
        <w:t xml:space="preserve">4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มกราคม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/>
          <w:sz w:val="30"/>
          <w:szCs w:val="30"/>
          <w:lang w:eastAsia="zh-CN"/>
        </w:rPr>
        <w:t>2564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บริษัทได้ทำบันทึกข้อตกลงกับบริษัทย่อยบางแห่ง เพื่อช่วยบรรเทาผลกระทบจากสถานการณ์การแพร่ระบาดของโรคติดเชื้อไวรัสโคโรนา </w:t>
      </w:r>
      <w:r w:rsidRPr="003F0133">
        <w:rPr>
          <w:rFonts w:ascii="Angsana New" w:hAnsi="Angsana New"/>
          <w:sz w:val="30"/>
          <w:szCs w:val="30"/>
          <w:lang w:eastAsia="zh-CN"/>
        </w:rPr>
        <w:t xml:space="preserve">2019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ที่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เกิดขึ้นอย่างต่อเนื่องโดยมีการยกเว้นดอกเบี้ยให้บริษัทย่อยบางแห่งเป็นระยะเวลา</w:t>
      </w:r>
      <w:r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3 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เดือนตั้งแต่เดือนมกราคม</w:t>
      </w:r>
      <w:r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 2564 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ถึงเดือนมีนาคม</w:t>
      </w:r>
      <w:r w:rsidRPr="003F013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ต่อมา</w:t>
      </w:r>
      <w:r w:rsidR="00DC1B65" w:rsidRPr="003F0133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="003E7677">
        <w:rPr>
          <w:rFonts w:ascii="Angsana New" w:hAnsi="Angsana New"/>
          <w:sz w:val="30"/>
          <w:szCs w:val="30"/>
          <w:cs/>
          <w:lang w:eastAsia="zh-CN"/>
        </w:rPr>
        <w:br/>
      </w:r>
      <w:r w:rsidR="006770EA" w:rsidRPr="00AF2FCF">
        <w:rPr>
          <w:rFonts w:ascii="Angsana New" w:eastAsiaTheme="minorEastAsia" w:hAnsi="Angsana New"/>
          <w:sz w:val="30"/>
          <w:szCs w:val="30"/>
          <w:lang w:eastAsia="zh-CN"/>
        </w:rPr>
        <w:t xml:space="preserve">25 </w:t>
      </w:r>
      <w:r w:rsidR="006770EA" w:rsidRPr="00AF2FCF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="006770EA" w:rsidRPr="00AF2FCF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6770EA" w:rsidRPr="00AF2FCF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6770EA" w:rsidRPr="00AF2FCF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DC1B65" w:rsidRPr="00AF2FCF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บริษัทได้ทำบันทึกข้อตกลง</w:t>
      </w:r>
      <w:r w:rsidR="00F614BB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โดยยกเว้นดอกเบี้ยให้บริษัทย่อย</w:t>
      </w:r>
      <w:r w:rsidR="00133337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บางแห่ง</w:t>
      </w:r>
      <w:r w:rsidR="006770EA" w:rsidRPr="00AF2FCF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</w:t>
      </w:r>
      <w:r w:rsidR="006770EA" w:rsidRPr="003F0133">
        <w:rPr>
          <w:rFonts w:ascii="Angsana New" w:hAnsi="Angsana New" w:hint="cs"/>
          <w:sz w:val="30"/>
          <w:szCs w:val="30"/>
          <w:cs/>
        </w:rPr>
        <w:t>วันที</w:t>
      </w:r>
      <w:r w:rsidR="00AF2FCF">
        <w:rPr>
          <w:rFonts w:ascii="Angsana New" w:hAnsi="Angsana New" w:hint="cs"/>
          <w:sz w:val="30"/>
          <w:szCs w:val="30"/>
          <w:cs/>
        </w:rPr>
        <w:t>่</w:t>
      </w:r>
      <w:r w:rsidR="00AF2FCF">
        <w:rPr>
          <w:rFonts w:ascii="Angsana New" w:hAnsi="Angsana New"/>
          <w:sz w:val="30"/>
          <w:szCs w:val="30"/>
          <w:cs/>
        </w:rPr>
        <w:br/>
      </w:r>
      <w:r w:rsidR="006770EA" w:rsidRPr="003F0133">
        <w:rPr>
          <w:rFonts w:ascii="Angsana New" w:eastAsiaTheme="minorEastAsia" w:hAnsi="Angsana New"/>
          <w:sz w:val="30"/>
          <w:szCs w:val="30"/>
          <w:lang w:eastAsia="zh-CN"/>
        </w:rPr>
        <w:lastRenderedPageBreak/>
        <w:t xml:space="preserve">1 </w:t>
      </w:r>
      <w:r w:rsidR="006770EA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มิถุนายน </w:t>
      </w:r>
      <w:r w:rsidR="006770EA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2564 </w:t>
      </w:r>
      <w:r w:rsidR="006770EA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ถึงวันที่ </w:t>
      </w:r>
      <w:r w:rsidR="006770EA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15 </w:t>
      </w:r>
      <w:r w:rsidR="006770EA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กันยายน </w:t>
      </w:r>
      <w:r w:rsidR="006770EA" w:rsidRPr="003F0133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8D6312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และปรับลดอัตราดอกเบี้ยเงินให้กู้ยืมกับบริษัทย่อย</w:t>
      </w:r>
      <w:r w:rsidR="00FF50DD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บางแห่ง</w:t>
      </w:r>
      <w:r w:rsidR="008D6312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จากเดิมร้อยละ </w:t>
      </w:r>
      <w:r w:rsidR="007160C7" w:rsidRPr="003F0133">
        <w:rPr>
          <w:rFonts w:ascii="Angsana New" w:eastAsiaTheme="minorEastAsia" w:hAnsi="Angsana New"/>
          <w:sz w:val="30"/>
          <w:szCs w:val="30"/>
          <w:lang w:eastAsia="zh-CN"/>
        </w:rPr>
        <w:t>2</w:t>
      </w:r>
      <w:r w:rsidR="008D6312" w:rsidRPr="003F0133">
        <w:rPr>
          <w:rFonts w:ascii="Angsana New" w:eastAsiaTheme="minorEastAsia" w:hAnsi="Angsana New"/>
          <w:sz w:val="30"/>
          <w:szCs w:val="30"/>
          <w:lang w:eastAsia="zh-CN"/>
        </w:rPr>
        <w:t>.</w:t>
      </w:r>
      <w:r w:rsidR="007160C7" w:rsidRPr="003F0133">
        <w:rPr>
          <w:rFonts w:ascii="Angsana New" w:eastAsiaTheme="minorEastAsia" w:hAnsi="Angsana New"/>
          <w:sz w:val="30"/>
          <w:szCs w:val="30"/>
          <w:lang w:eastAsia="zh-CN"/>
        </w:rPr>
        <w:t>95</w:t>
      </w:r>
      <w:r w:rsidR="00EA671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8D6312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ต่อปีเป็นร้อยละ </w:t>
      </w:r>
      <w:r w:rsidR="008D6312" w:rsidRPr="003F0133">
        <w:rPr>
          <w:rFonts w:ascii="Angsana New" w:eastAsiaTheme="minorEastAsia" w:hAnsi="Angsana New"/>
          <w:sz w:val="30"/>
          <w:szCs w:val="30"/>
          <w:lang w:eastAsia="zh-CN"/>
        </w:rPr>
        <w:t>0.2</w:t>
      </w:r>
      <w:r w:rsidR="003745D7" w:rsidRPr="003F0133">
        <w:rPr>
          <w:rFonts w:ascii="Angsana New" w:eastAsiaTheme="minorEastAsia" w:hAnsi="Angsana New"/>
          <w:sz w:val="30"/>
          <w:szCs w:val="30"/>
          <w:lang w:eastAsia="zh-CN"/>
        </w:rPr>
        <w:t>0</w:t>
      </w:r>
      <w:r w:rsidR="008D6312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8D6312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A4398F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ในระหว่างวันที่ </w:t>
      </w:r>
      <w:r w:rsidR="00A4398F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A4398F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เมษายน </w:t>
      </w:r>
      <w:r w:rsidR="00A4398F" w:rsidRPr="003F0133">
        <w:rPr>
          <w:rFonts w:ascii="Angsana New" w:eastAsiaTheme="minorEastAsia" w:hAnsi="Angsana New" w:hint="eastAsia"/>
          <w:sz w:val="30"/>
          <w:szCs w:val="30"/>
          <w:lang w:eastAsia="zh-CN"/>
        </w:rPr>
        <w:t>2</w:t>
      </w:r>
      <w:r w:rsidR="00A4398F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564 </w:t>
      </w:r>
      <w:r w:rsidR="00A4398F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ถึงวันที่ </w:t>
      </w:r>
      <w:r w:rsidR="00A4398F" w:rsidRPr="003F0133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A4398F" w:rsidRPr="003F0133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ธันวาคม </w:t>
      </w:r>
      <w:r w:rsidR="00A4398F" w:rsidRPr="003F0133">
        <w:rPr>
          <w:rFonts w:ascii="Angsana New" w:eastAsiaTheme="minorEastAsia" w:hAnsi="Angsana New" w:hint="eastAsia"/>
          <w:sz w:val="30"/>
          <w:szCs w:val="30"/>
          <w:lang w:eastAsia="zh-CN"/>
        </w:rPr>
        <w:t>2</w:t>
      </w:r>
      <w:r w:rsidR="00A4398F" w:rsidRPr="003F0133">
        <w:rPr>
          <w:rFonts w:ascii="Angsana New" w:eastAsiaTheme="minorEastAsia" w:hAnsi="Angsana New"/>
          <w:sz w:val="30"/>
          <w:szCs w:val="30"/>
          <w:lang w:eastAsia="zh-CN"/>
        </w:rPr>
        <w:t>564</w:t>
      </w:r>
    </w:p>
    <w:p w14:paraId="316F1855" w14:textId="0E054F19" w:rsidR="00AE0506" w:rsidRPr="003F0133" w:rsidRDefault="00AE0506" w:rsidP="00DC1B65">
      <w:pPr>
        <w:ind w:left="540"/>
        <w:jc w:val="thaiDistribute"/>
        <w:rPr>
          <w:rFonts w:ascii="Angsana New" w:eastAsiaTheme="minorEastAsia" w:hAnsi="Angsana New"/>
          <w:sz w:val="24"/>
          <w:szCs w:val="24"/>
          <w:lang w:eastAsia="zh-CN"/>
        </w:rPr>
      </w:pPr>
    </w:p>
    <w:p w14:paraId="705B9DD4" w14:textId="452319EE" w:rsidR="00773DC1" w:rsidRPr="003F0133" w:rsidRDefault="00AE0506" w:rsidP="00D23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/>
          <w:sz w:val="30"/>
          <w:szCs w:val="30"/>
          <w:lang w:eastAsia="zh-CN"/>
        </w:rPr>
        <w:t xml:space="preserve">25 </w:t>
      </w:r>
      <w:r w:rsidR="00130E4A" w:rsidRPr="003F0133">
        <w:rPr>
          <w:rFonts w:ascii="Angsana New" w:hAnsi="Angsana New" w:hint="cs"/>
          <w:sz w:val="30"/>
          <w:szCs w:val="30"/>
          <w:cs/>
          <w:lang w:eastAsia="zh-CN"/>
        </w:rPr>
        <w:t>กันยายน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/>
          <w:sz w:val="30"/>
          <w:szCs w:val="30"/>
          <w:lang w:eastAsia="zh-CN"/>
        </w:rPr>
        <w:t>2564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บริษัทได้</w:t>
      </w:r>
      <w:r w:rsidR="006D5576"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ออกหนังสือไม่เรียกชำระคืนเงินให้กู้ยืมจากบริษัทย่อยทั้งหมด </w:t>
      </w:r>
      <w:r w:rsidR="006D5576" w:rsidRPr="003F0133">
        <w:rPr>
          <w:rFonts w:ascii="Angsana New" w:hAnsi="Angsana New"/>
          <w:sz w:val="30"/>
          <w:szCs w:val="30"/>
          <w:lang w:eastAsia="zh-CN"/>
        </w:rPr>
        <w:t>5</w:t>
      </w:r>
      <w:r w:rsidR="00130E4A" w:rsidRPr="003F0133">
        <w:rPr>
          <w:rFonts w:ascii="Angsana New" w:hAnsi="Angsana New"/>
          <w:sz w:val="30"/>
          <w:szCs w:val="30"/>
          <w:lang w:eastAsia="zh-CN"/>
        </w:rPr>
        <w:t>4</w:t>
      </w:r>
      <w:r w:rsidR="006D5576" w:rsidRPr="003F0133">
        <w:rPr>
          <w:rFonts w:ascii="Angsana New" w:hAnsi="Angsana New"/>
          <w:sz w:val="30"/>
          <w:szCs w:val="30"/>
          <w:lang w:eastAsia="zh-CN"/>
        </w:rPr>
        <w:t xml:space="preserve"> </w:t>
      </w:r>
      <w:r w:rsidR="006D5576"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 ภายในรอบระยะเวลา </w:t>
      </w:r>
      <w:r w:rsidR="006D5576" w:rsidRPr="003F0133">
        <w:rPr>
          <w:rFonts w:ascii="Angsana New" w:hAnsi="Angsana New"/>
          <w:sz w:val="30"/>
          <w:szCs w:val="30"/>
          <w:lang w:eastAsia="zh-CN"/>
        </w:rPr>
        <w:t xml:space="preserve">12 </w:t>
      </w:r>
      <w:r w:rsidR="006D5576"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เดือน เงินให้กู้ยืมดังกล่าวถูกจัดประเภทเป็นสินทรัพย์ไม่หมุนเวียน </w:t>
      </w:r>
      <w:r w:rsidR="003745D7"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ณ วันที่ </w:t>
      </w:r>
      <w:r w:rsidR="00CC16C5" w:rsidRPr="003F0133">
        <w:rPr>
          <w:rFonts w:ascii="Angsana New" w:hAnsi="Angsana New"/>
          <w:sz w:val="30"/>
          <w:szCs w:val="30"/>
          <w:lang w:eastAsia="zh-CN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  <w:lang w:eastAsia="zh-CN"/>
        </w:rPr>
        <w:t>กันยายน</w:t>
      </w:r>
      <w:r w:rsidR="003745D7"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3745D7" w:rsidRPr="003F0133">
        <w:rPr>
          <w:rFonts w:ascii="Angsana New" w:hAnsi="Angsana New"/>
          <w:sz w:val="30"/>
          <w:szCs w:val="30"/>
        </w:rPr>
        <w:t xml:space="preserve">2564 </w:t>
      </w:r>
      <w:r w:rsidR="006D5576" w:rsidRPr="003F0133">
        <w:rPr>
          <w:rFonts w:ascii="Angsana New" w:hAnsi="Angsana New" w:hint="cs"/>
          <w:sz w:val="30"/>
          <w:szCs w:val="30"/>
          <w:cs/>
        </w:rPr>
        <w:t>และ</w:t>
      </w:r>
      <w:r w:rsidR="003745D7" w:rsidRPr="003F0133">
        <w:rPr>
          <w:rFonts w:ascii="Angsana New" w:hAnsi="Angsana New" w:hint="cs"/>
          <w:sz w:val="30"/>
          <w:szCs w:val="30"/>
          <w:cs/>
        </w:rPr>
        <w:t xml:space="preserve">ในวันเดียวกัน </w:t>
      </w:r>
      <w:r w:rsidR="006D5576" w:rsidRPr="003F0133">
        <w:rPr>
          <w:rFonts w:ascii="Angsana New" w:hAnsi="Angsana New" w:hint="cs"/>
          <w:sz w:val="30"/>
          <w:szCs w:val="30"/>
          <w:cs/>
        </w:rPr>
        <w:t>บริษัทย่อ</w:t>
      </w:r>
      <w:r w:rsidR="00E3103C" w:rsidRPr="003F0133">
        <w:rPr>
          <w:rFonts w:ascii="Angsana New" w:hAnsi="Angsana New" w:hint="cs"/>
          <w:sz w:val="30"/>
          <w:szCs w:val="30"/>
          <w:cs/>
        </w:rPr>
        <w:t xml:space="preserve">ย </w:t>
      </w:r>
      <w:r w:rsidR="00130E4A" w:rsidRPr="003F0133">
        <w:rPr>
          <w:rFonts w:ascii="Angsana New" w:hAnsi="Angsana New"/>
          <w:sz w:val="30"/>
          <w:szCs w:val="30"/>
        </w:rPr>
        <w:t>4</w:t>
      </w:r>
      <w:r w:rsidR="00E3103C" w:rsidRPr="003F0133">
        <w:rPr>
          <w:rFonts w:ascii="Angsana New" w:hAnsi="Angsana New"/>
          <w:sz w:val="30"/>
          <w:szCs w:val="30"/>
        </w:rPr>
        <w:t xml:space="preserve"> </w:t>
      </w:r>
      <w:r w:rsidR="00B73318" w:rsidRPr="003F0133">
        <w:rPr>
          <w:rFonts w:ascii="Angsana New" w:hAnsi="Angsana New" w:hint="cs"/>
          <w:sz w:val="30"/>
          <w:szCs w:val="30"/>
          <w:cs/>
        </w:rPr>
        <w:t>บริษัท</w:t>
      </w:r>
      <w:r w:rsidR="006D5576" w:rsidRPr="003F0133">
        <w:rPr>
          <w:rFonts w:ascii="Angsana New" w:hAnsi="Angsana New" w:hint="cs"/>
          <w:sz w:val="30"/>
          <w:szCs w:val="30"/>
          <w:cs/>
        </w:rPr>
        <w:t>ได้ออกหนังสือไม่เรียกชำระคืนเงินให้กู้ยืม</w:t>
      </w:r>
      <w:r w:rsidR="003745D7" w:rsidRPr="003F0133">
        <w:rPr>
          <w:rFonts w:ascii="Angsana New" w:hAnsi="Angsana New" w:hint="cs"/>
          <w:sz w:val="30"/>
          <w:szCs w:val="30"/>
          <w:cs/>
        </w:rPr>
        <w:t>แก่</w:t>
      </w:r>
      <w:r w:rsidR="006D5576" w:rsidRPr="003F0133">
        <w:rPr>
          <w:rFonts w:ascii="Angsana New" w:hAnsi="Angsana New" w:hint="cs"/>
          <w:sz w:val="30"/>
          <w:szCs w:val="30"/>
          <w:cs/>
        </w:rPr>
        <w:t xml:space="preserve">บริษัทภายในรอบระยะเวลา </w:t>
      </w:r>
      <w:r w:rsidR="006D5576" w:rsidRPr="003F0133">
        <w:rPr>
          <w:rFonts w:ascii="Angsana New" w:hAnsi="Angsana New"/>
          <w:sz w:val="30"/>
          <w:szCs w:val="30"/>
        </w:rPr>
        <w:t xml:space="preserve">12 </w:t>
      </w:r>
      <w:r w:rsidR="006D5576" w:rsidRPr="003F0133">
        <w:rPr>
          <w:rFonts w:ascii="Angsana New" w:hAnsi="Angsana New" w:hint="cs"/>
          <w:sz w:val="30"/>
          <w:szCs w:val="30"/>
          <w:cs/>
        </w:rPr>
        <w:t xml:space="preserve">เดือน เงินกู้ยืมดังกล่าวถูกจัดประเภทเป็นหนี้สินไม่หมุนเวียน </w:t>
      </w:r>
      <w:r w:rsidR="00251ADC" w:rsidRPr="003F0133">
        <w:rPr>
          <w:rFonts w:ascii="Angsana New" w:hAnsi="Angsana New" w:hint="cs"/>
          <w:sz w:val="30"/>
          <w:szCs w:val="30"/>
          <w:cs/>
        </w:rPr>
        <w:t xml:space="preserve">ณ </w:t>
      </w:r>
      <w:r w:rsidR="006D5576" w:rsidRPr="003F013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="006D5576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6D5576" w:rsidRPr="003F0133">
        <w:rPr>
          <w:rFonts w:ascii="Angsana New" w:hAnsi="Angsana New"/>
          <w:sz w:val="30"/>
          <w:szCs w:val="30"/>
        </w:rPr>
        <w:t>2564</w:t>
      </w:r>
    </w:p>
    <w:p w14:paraId="74F50AD0" w14:textId="77777777" w:rsidR="00AE0506" w:rsidRPr="003F0133" w:rsidRDefault="00AE0506" w:rsidP="00374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Theme="minorEastAsia" w:hAnsi="Angsana New"/>
          <w:sz w:val="24"/>
          <w:szCs w:val="24"/>
          <w:cs/>
          <w:lang w:eastAsia="zh-CN"/>
        </w:rPr>
      </w:pPr>
    </w:p>
    <w:p w14:paraId="11CA522A" w14:textId="2DA1C46E" w:rsidR="00AB118D" w:rsidRPr="003F0133" w:rsidRDefault="00AB118D" w:rsidP="00AB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F01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19BEC451" w14:textId="77777777" w:rsidR="00AB118D" w:rsidRPr="003F0133" w:rsidRDefault="00AB118D" w:rsidP="00AB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AB118D" w:rsidRPr="003F0133" w14:paraId="07381E92" w14:textId="77777777" w:rsidTr="00E02256">
        <w:trPr>
          <w:cantSplit/>
          <w:trHeight w:val="420"/>
          <w:tblHeader/>
        </w:trPr>
        <w:tc>
          <w:tcPr>
            <w:tcW w:w="3318" w:type="pct"/>
          </w:tcPr>
          <w:p w14:paraId="467E0D99" w14:textId="77777777" w:rsidR="00AB118D" w:rsidRPr="003F0133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CDC8CEF" w14:textId="3A8FD559" w:rsidR="00AB118D" w:rsidRPr="003F0133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16C5"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C16C5"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8236C"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42" w:type="pct"/>
          </w:tcPr>
          <w:p w14:paraId="64178B4F" w14:textId="77777777" w:rsidR="006C7DDB" w:rsidRPr="003F0133" w:rsidRDefault="006C7DDB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48317C" w14:textId="77777777" w:rsidR="00AB118D" w:rsidRPr="003F0133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A9F4F71" w14:textId="77777777" w:rsidR="00AB118D" w:rsidRPr="003F0133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44AC70DA" w14:textId="77777777" w:rsidR="003745D7" w:rsidRPr="003F0133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CB78362" w14:textId="1809A284" w:rsidR="00AB118D" w:rsidRPr="003F0133" w:rsidRDefault="00AB118D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0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B118D" w:rsidRPr="003F0133" w14:paraId="0A4D50BE" w14:textId="77777777" w:rsidTr="00E02256">
        <w:trPr>
          <w:cantSplit/>
          <w:trHeight w:val="420"/>
          <w:tblHeader/>
        </w:trPr>
        <w:tc>
          <w:tcPr>
            <w:tcW w:w="3318" w:type="pct"/>
          </w:tcPr>
          <w:p w14:paraId="0EF983F6" w14:textId="77777777" w:rsidR="00AB118D" w:rsidRPr="003F0133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15481B55" w14:textId="77777777" w:rsidR="00AB118D" w:rsidRPr="003F0133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513C" w:rsidRPr="003F0133" w14:paraId="306489D5" w14:textId="77777777" w:rsidTr="00E02256">
        <w:trPr>
          <w:trHeight w:val="420"/>
        </w:trPr>
        <w:tc>
          <w:tcPr>
            <w:tcW w:w="3318" w:type="pct"/>
          </w:tcPr>
          <w:p w14:paraId="62ED44F9" w14:textId="060C5161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37BF287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0513F85E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6A2BE106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513C" w:rsidRPr="003F0133" w14:paraId="15CAC504" w14:textId="77777777" w:rsidTr="00BF3682">
        <w:trPr>
          <w:trHeight w:val="420"/>
        </w:trPr>
        <w:tc>
          <w:tcPr>
            <w:tcW w:w="3318" w:type="pct"/>
            <w:shd w:val="clear" w:color="auto" w:fill="auto"/>
          </w:tcPr>
          <w:p w14:paraId="31ACA826" w14:textId="43AD3754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47BB7BAB" w14:textId="6730619D" w:rsidR="00EF513C" w:rsidRPr="003F0133" w:rsidRDefault="00EF513C" w:rsidP="00EF51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E841BFE" w14:textId="77777777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D32ED6A" w14:textId="461DA48B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13C" w:rsidRPr="003F0133" w14:paraId="6C094D43" w14:textId="77777777" w:rsidTr="00BF3682">
        <w:trPr>
          <w:trHeight w:val="420"/>
        </w:trPr>
        <w:tc>
          <w:tcPr>
            <w:tcW w:w="3318" w:type="pct"/>
            <w:shd w:val="clear" w:color="auto" w:fill="auto"/>
          </w:tcPr>
          <w:p w14:paraId="0C6466F6" w14:textId="16B61E3E" w:rsidR="00EF513C" w:rsidRPr="003F0133" w:rsidRDefault="0039486E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54DBD">
              <w:rPr>
                <w:rFonts w:ascii="Angsana New" w:hAnsi="Angsana New" w:hint="cs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742" w:type="pct"/>
            <w:shd w:val="clear" w:color="auto" w:fill="FFFFFF"/>
          </w:tcPr>
          <w:p w14:paraId="02CEAAD6" w14:textId="413EB205" w:rsidR="00EF513C" w:rsidRPr="003F0133" w:rsidRDefault="00EF513C" w:rsidP="00EF51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1,611</w:t>
            </w:r>
          </w:p>
        </w:tc>
        <w:tc>
          <w:tcPr>
            <w:tcW w:w="136" w:type="pct"/>
          </w:tcPr>
          <w:p w14:paraId="4D7C8173" w14:textId="77777777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3C7EEAFA" w14:textId="1D40332C" w:rsidR="00EF513C" w:rsidRPr="003F0133" w:rsidRDefault="00EF513C" w:rsidP="0058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1,275</w:t>
            </w:r>
          </w:p>
        </w:tc>
      </w:tr>
      <w:tr w:rsidR="008062D7" w:rsidRPr="003F0133" w14:paraId="7B27774C" w14:textId="77777777" w:rsidTr="00BF3682">
        <w:trPr>
          <w:trHeight w:val="420"/>
        </w:trPr>
        <w:tc>
          <w:tcPr>
            <w:tcW w:w="3318" w:type="pct"/>
            <w:shd w:val="clear" w:color="auto" w:fill="auto"/>
          </w:tcPr>
          <w:p w14:paraId="12BFBA08" w14:textId="77777777" w:rsidR="008062D7" w:rsidRPr="00354DBD" w:rsidRDefault="008062D7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FFFFFF"/>
          </w:tcPr>
          <w:p w14:paraId="60506D37" w14:textId="77777777" w:rsidR="008062D7" w:rsidRPr="003F0133" w:rsidRDefault="008062D7" w:rsidP="00EF51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087ACC8C" w14:textId="77777777" w:rsidR="008062D7" w:rsidRPr="003F0133" w:rsidRDefault="008062D7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A05CA1C" w14:textId="77777777" w:rsidR="008062D7" w:rsidRPr="003F0133" w:rsidRDefault="008062D7" w:rsidP="0058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13C" w:rsidRPr="003F0133" w14:paraId="3EC6DAEA" w14:textId="77777777" w:rsidTr="00BF3682">
        <w:trPr>
          <w:trHeight w:val="420"/>
        </w:trPr>
        <w:tc>
          <w:tcPr>
            <w:tcW w:w="3318" w:type="pct"/>
            <w:shd w:val="clear" w:color="auto" w:fill="auto"/>
          </w:tcPr>
          <w:p w14:paraId="665B7CD7" w14:textId="42F7F228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5ED13339" w14:textId="77777777" w:rsidR="00EF513C" w:rsidRPr="003F0133" w:rsidRDefault="00EF513C" w:rsidP="00EF51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AA6F9DC" w14:textId="77777777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2CC32D5" w14:textId="77777777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13C" w:rsidRPr="003F0133" w14:paraId="3ADFA949" w14:textId="77777777" w:rsidTr="00BF3682">
        <w:trPr>
          <w:trHeight w:val="420"/>
        </w:trPr>
        <w:tc>
          <w:tcPr>
            <w:tcW w:w="3318" w:type="pct"/>
            <w:shd w:val="clear" w:color="auto" w:fill="auto"/>
          </w:tcPr>
          <w:p w14:paraId="129918B7" w14:textId="3D11B3D6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shd w:val="clear" w:color="auto" w:fill="FFFFFF"/>
          </w:tcPr>
          <w:p w14:paraId="1655E8E5" w14:textId="0FA3F90D" w:rsidR="00EF513C" w:rsidRPr="003F0133" w:rsidRDefault="00EF513C" w:rsidP="00EF51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A11A1C">
              <w:rPr>
                <w:rFonts w:ascii="Angsana New" w:hAnsi="Angsana New"/>
                <w:sz w:val="30"/>
                <w:szCs w:val="30"/>
              </w:rPr>
              <w:t>1</w:t>
            </w:r>
            <w:r w:rsidR="00A11A1C" w:rsidRPr="00A11A1C">
              <w:rPr>
                <w:rFonts w:ascii="Angsana New" w:hAnsi="Angsana New"/>
                <w:sz w:val="30"/>
                <w:szCs w:val="30"/>
              </w:rPr>
              <w:t>52</w:t>
            </w:r>
            <w:r w:rsidRPr="00A11A1C">
              <w:rPr>
                <w:rFonts w:ascii="Angsana New" w:hAnsi="Angsana New"/>
                <w:sz w:val="30"/>
                <w:szCs w:val="30"/>
              </w:rPr>
              <w:t>,</w:t>
            </w:r>
            <w:r w:rsidR="00A11A1C" w:rsidRPr="00A11A1C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36" w:type="pct"/>
          </w:tcPr>
          <w:p w14:paraId="78D44672" w14:textId="77777777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029F7888" w14:textId="33CB0DAD" w:rsidR="00EF513C" w:rsidRPr="003F0133" w:rsidRDefault="00EF513C" w:rsidP="00586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12,836</w:t>
            </w:r>
          </w:p>
        </w:tc>
      </w:tr>
    </w:tbl>
    <w:p w14:paraId="643ED756" w14:textId="5A0E5BC6" w:rsidR="00F60451" w:rsidRPr="003F0133" w:rsidRDefault="00AB118D" w:rsidP="00006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  <w:r w:rsidRPr="003F0133">
        <w:rPr>
          <w:rFonts w:ascii="Angsana New" w:hAnsi="Angsana New"/>
          <w:b/>
          <w:bCs/>
          <w:sz w:val="22"/>
          <w:szCs w:val="22"/>
        </w:rPr>
        <w:t xml:space="preserve"> </w:t>
      </w:r>
      <w:r w:rsidR="0062009F" w:rsidRPr="003F0133">
        <w:rPr>
          <w:rFonts w:ascii="Angsana New" w:hAnsi="Angsana New" w:hint="cs"/>
          <w:sz w:val="2"/>
          <w:szCs w:val="2"/>
          <w:cs/>
        </w:rPr>
        <w:t>ล</w:t>
      </w:r>
    </w:p>
    <w:p w14:paraId="1F3CF52D" w14:textId="77777777" w:rsidR="00DA24E2" w:rsidRPr="00EA2EAC" w:rsidRDefault="00DA24E2" w:rsidP="00AA6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bookmarkStart w:id="7" w:name="_Hlk9441130"/>
    </w:p>
    <w:p w14:paraId="59D7EB7D" w14:textId="27111C9E" w:rsidR="0009754A" w:rsidRPr="003F0133" w:rsidRDefault="0009754A" w:rsidP="00A24F3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F0133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479094D0" w14:textId="77777777" w:rsidR="00981569" w:rsidRPr="00EA2EAC" w:rsidRDefault="00981569" w:rsidP="00AE7556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2502"/>
        <w:gridCol w:w="630"/>
        <w:gridCol w:w="1530"/>
      </w:tblGrid>
      <w:tr w:rsidR="00981569" w:rsidRPr="003F0133" w14:paraId="2BE40336" w14:textId="77777777" w:rsidTr="003745D7">
        <w:tc>
          <w:tcPr>
            <w:tcW w:w="4500" w:type="dxa"/>
          </w:tcPr>
          <w:p w14:paraId="0D7CD384" w14:textId="26987723" w:rsidR="00101087" w:rsidRPr="003F0133" w:rsidRDefault="00981569" w:rsidP="00101087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bookmarkStart w:id="8" w:name="_Hlk85752602"/>
            <w:r w:rsidRPr="003F013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รายการเคลื่อนไหวสำหรับงวด</w:t>
            </w:r>
            <w:r w:rsidR="00CC16C5" w:rsidRPr="003F013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3F013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  <w:p w14:paraId="4E2A1247" w14:textId="6B482947" w:rsidR="00981569" w:rsidRPr="003F0133" w:rsidRDefault="00981569" w:rsidP="00101087">
            <w:pPr>
              <w:tabs>
                <w:tab w:val="left" w:pos="540"/>
              </w:tabs>
              <w:spacing w:line="240" w:lineRule="auto"/>
              <w:ind w:left="140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C16C5" w:rsidRPr="003F013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C16C5" w:rsidRPr="003F013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F013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502" w:type="dxa"/>
          </w:tcPr>
          <w:p w14:paraId="3F0C1844" w14:textId="748AEF9E" w:rsidR="00981569" w:rsidRPr="003F0133" w:rsidRDefault="00981569" w:rsidP="00CE237D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E0BC6D0" w14:textId="77777777" w:rsidR="00981569" w:rsidRPr="003F0133" w:rsidRDefault="00981569" w:rsidP="00CE237D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7F33A3A" w14:textId="77777777" w:rsidR="003745D7" w:rsidRPr="003F0133" w:rsidRDefault="00981569" w:rsidP="00CE237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4D6F8CC" w14:textId="190D80F7" w:rsidR="00981569" w:rsidRPr="003F0133" w:rsidRDefault="003745D7" w:rsidP="00CE237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</w:t>
            </w:r>
            <w:r w:rsidR="00981569" w:rsidRPr="003F013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ฉพาะ</w:t>
            </w:r>
            <w:r w:rsidR="00981569" w:rsidRPr="003F013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81569" w:rsidRPr="003F0133" w14:paraId="2F83304B" w14:textId="77777777" w:rsidTr="003745D7">
        <w:tc>
          <w:tcPr>
            <w:tcW w:w="4500" w:type="dxa"/>
          </w:tcPr>
          <w:p w14:paraId="523A95B4" w14:textId="77777777" w:rsidR="00981569" w:rsidRPr="003F0133" w:rsidRDefault="00981569" w:rsidP="0098156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2" w:type="dxa"/>
          </w:tcPr>
          <w:p w14:paraId="2C8E02D8" w14:textId="77777777" w:rsidR="00981569" w:rsidRPr="003F0133" w:rsidRDefault="00981569" w:rsidP="00CE237D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F0FD3E3" w14:textId="77777777" w:rsidR="00981569" w:rsidRPr="003F0133" w:rsidRDefault="00981569" w:rsidP="00CE237D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D4086E0" w14:textId="5CCD707E" w:rsidR="00981569" w:rsidRPr="003F0133" w:rsidRDefault="00981569" w:rsidP="00CE237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3F013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F013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2F9B" w:rsidRPr="003F0133" w14:paraId="58391508" w14:textId="77777777" w:rsidTr="003745D7">
        <w:tc>
          <w:tcPr>
            <w:tcW w:w="4500" w:type="dxa"/>
          </w:tcPr>
          <w:p w14:paraId="0C8B25D4" w14:textId="2C053837" w:rsidR="00D52F9B" w:rsidRPr="003F0133" w:rsidRDefault="00D52F9B" w:rsidP="00981569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3F0133">
              <w:rPr>
                <w:rFonts w:ascii="Angsana New" w:eastAsia="MS Mincho" w:hAnsi="Angsana New" w:hint="cs"/>
                <w:sz w:val="30"/>
                <w:szCs w:val="30"/>
                <w:cs/>
              </w:rPr>
              <w:t>มกราคม</w:t>
            </w:r>
            <w:r w:rsidR="00542CD2" w:rsidRPr="003F013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="00542CD2" w:rsidRPr="003F0133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502" w:type="dxa"/>
          </w:tcPr>
          <w:p w14:paraId="5136F900" w14:textId="77777777" w:rsidR="00D52F9B" w:rsidRPr="003F0133" w:rsidRDefault="00D52F9B" w:rsidP="00CE237D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44FB5DAD" w14:textId="77777777" w:rsidR="00D52F9B" w:rsidRPr="003F0133" w:rsidRDefault="00D52F9B" w:rsidP="00CE237D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A45862B" w14:textId="094B0E20" w:rsidR="00D52F9B" w:rsidRPr="003F0133" w:rsidRDefault="00EB791B" w:rsidP="00985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  <w:cs/>
              </w:rPr>
              <w:t>29</w:t>
            </w:r>
            <w:r w:rsidRPr="003F013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3F0133">
              <w:rPr>
                <w:rFonts w:ascii="Angsana New" w:eastAsia="MS Mincho" w:hAnsi="Angsana New"/>
                <w:sz w:val="30"/>
                <w:szCs w:val="30"/>
                <w:cs/>
              </w:rPr>
              <w:t>755</w:t>
            </w:r>
            <w:r w:rsidRPr="003F0133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3F0133">
              <w:rPr>
                <w:rFonts w:ascii="Angsana New" w:eastAsia="MS Mincho" w:hAnsi="Angsana New"/>
                <w:sz w:val="30"/>
                <w:szCs w:val="30"/>
                <w:cs/>
              </w:rPr>
              <w:t>968</w:t>
            </w:r>
          </w:p>
        </w:tc>
      </w:tr>
      <w:tr w:rsidR="00974AE4" w:rsidRPr="003F0133" w14:paraId="4D66B6C1" w14:textId="77777777" w:rsidTr="003745D7">
        <w:tc>
          <w:tcPr>
            <w:tcW w:w="4500" w:type="dxa"/>
          </w:tcPr>
          <w:p w14:paraId="07C36E0D" w14:textId="0EC76E86" w:rsidR="00974AE4" w:rsidRPr="003F0133" w:rsidRDefault="00974AE4" w:rsidP="00974AE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502" w:type="dxa"/>
          </w:tcPr>
          <w:p w14:paraId="6F619E85" w14:textId="77777777" w:rsidR="00974AE4" w:rsidRPr="003F0133" w:rsidRDefault="00974AE4" w:rsidP="00974AE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0F0B3E32" w14:textId="77777777" w:rsidR="00974AE4" w:rsidRPr="003F0133" w:rsidRDefault="00974AE4" w:rsidP="00974AE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5DAA9A" w14:textId="0BE145B2" w:rsidR="00974AE4" w:rsidRPr="003F0133" w:rsidRDefault="00831DDB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974AE4" w:rsidRPr="003F0133" w14:paraId="588947EF" w14:textId="77777777" w:rsidTr="003745D7">
        <w:tc>
          <w:tcPr>
            <w:tcW w:w="4500" w:type="dxa"/>
          </w:tcPr>
          <w:p w14:paraId="3C7B8CE6" w14:textId="47B7EA92" w:rsidR="00974AE4" w:rsidRPr="003F0133" w:rsidRDefault="00974AE4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2502" w:type="dxa"/>
          </w:tcPr>
          <w:p w14:paraId="6AD92DFE" w14:textId="77777777" w:rsidR="00974AE4" w:rsidRPr="003F0133" w:rsidRDefault="00974AE4" w:rsidP="00974AE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8C64C55" w14:textId="77777777" w:rsidR="00974AE4" w:rsidRPr="003F0133" w:rsidRDefault="00974AE4" w:rsidP="00974AE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6B1173" w14:textId="0B2635C4" w:rsidR="00974AE4" w:rsidRPr="003F0133" w:rsidRDefault="00AE5FAA" w:rsidP="00C7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</w:t>
            </w:r>
            <w:r w:rsidR="0049528B" w:rsidRPr="003F0133">
              <w:rPr>
                <w:rFonts w:ascii="Angsana New" w:hAnsi="Angsana New"/>
                <w:sz w:val="30"/>
                <w:szCs w:val="30"/>
              </w:rPr>
              <w:t>,473,200</w:t>
            </w:r>
          </w:p>
        </w:tc>
      </w:tr>
      <w:tr w:rsidR="00C70E10" w:rsidRPr="003F0133" w14:paraId="257F95DA" w14:textId="77777777" w:rsidTr="003745D7">
        <w:tc>
          <w:tcPr>
            <w:tcW w:w="4500" w:type="dxa"/>
          </w:tcPr>
          <w:p w14:paraId="4C7D98DF" w14:textId="2C3D11DB" w:rsidR="00C70E10" w:rsidRPr="003F0133" w:rsidRDefault="00C70E10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502" w:type="dxa"/>
          </w:tcPr>
          <w:p w14:paraId="095E9249" w14:textId="77777777" w:rsidR="00C70E10" w:rsidRPr="003F0133" w:rsidRDefault="00C70E10" w:rsidP="00974AE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0C1EA3E2" w14:textId="77777777" w:rsidR="00C70E10" w:rsidRPr="003F0133" w:rsidRDefault="00C70E10" w:rsidP="00974AE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E81D2C5" w14:textId="7DB62F5A" w:rsidR="00C70E10" w:rsidRPr="003F0133" w:rsidRDefault="00C70E10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(81,793)</w:t>
            </w:r>
          </w:p>
        </w:tc>
      </w:tr>
      <w:tr w:rsidR="00C70E10" w:rsidRPr="003F0133" w14:paraId="584C4226" w14:textId="77777777" w:rsidTr="003745D7">
        <w:tc>
          <w:tcPr>
            <w:tcW w:w="4500" w:type="dxa"/>
          </w:tcPr>
          <w:p w14:paraId="20C0FD98" w14:textId="74385D3C" w:rsidR="00C70E10" w:rsidRPr="003F0133" w:rsidRDefault="00C70E10" w:rsidP="008C0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284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="008C0145">
              <w:rPr>
                <w:rFonts w:ascii="Angsana New" w:eastAsia="MS Mincho" w:hAnsi="Angsana New"/>
                <w:sz w:val="30"/>
                <w:szCs w:val="30"/>
                <w:cs/>
              </w:rPr>
              <w:tab/>
            </w:r>
          </w:p>
        </w:tc>
        <w:tc>
          <w:tcPr>
            <w:tcW w:w="2502" w:type="dxa"/>
          </w:tcPr>
          <w:p w14:paraId="26CD6B1D" w14:textId="77777777" w:rsidR="00C70E10" w:rsidRPr="003F0133" w:rsidRDefault="00C70E10" w:rsidP="00974AE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1930889" w14:textId="77777777" w:rsidR="00C70E10" w:rsidRPr="003F0133" w:rsidRDefault="00C70E10" w:rsidP="00974AE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0BB30CE" w14:textId="2A7B2BBD" w:rsidR="00C70E10" w:rsidRPr="003F0133" w:rsidRDefault="00C70E10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81,793</w:t>
            </w:r>
          </w:p>
        </w:tc>
      </w:tr>
      <w:tr w:rsidR="00D52F9B" w:rsidRPr="003F0133" w14:paraId="3B6CECE4" w14:textId="77777777" w:rsidTr="00985445">
        <w:tc>
          <w:tcPr>
            <w:tcW w:w="4500" w:type="dxa"/>
          </w:tcPr>
          <w:p w14:paraId="5D6F17FD" w14:textId="0AC95457" w:rsidR="00D52F9B" w:rsidRPr="003F0133" w:rsidRDefault="00D52F9B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C16C5"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CC16C5" w:rsidRPr="003F013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="00542CD2"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2502" w:type="dxa"/>
          </w:tcPr>
          <w:p w14:paraId="09F82D5D" w14:textId="77777777" w:rsidR="00D52F9B" w:rsidRPr="003F0133" w:rsidRDefault="00D52F9B" w:rsidP="00974AE4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10F10435" w14:textId="77777777" w:rsidR="00D52F9B" w:rsidRPr="003F0133" w:rsidRDefault="00D52F9B" w:rsidP="00974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3B1A4F" w14:textId="5B786F2A" w:rsidR="00D52F9B" w:rsidRPr="003F0133" w:rsidRDefault="00831DDB" w:rsidP="00374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31,229,630</w:t>
            </w:r>
          </w:p>
        </w:tc>
      </w:tr>
      <w:bookmarkEnd w:id="7"/>
      <w:bookmarkEnd w:id="8"/>
    </w:tbl>
    <w:p w14:paraId="60A23A92" w14:textId="77777777" w:rsidR="00184599" w:rsidRDefault="0018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E4FA6E3" w14:textId="3F5FFE0E" w:rsidR="004B6B8C" w:rsidRPr="003F0133" w:rsidRDefault="004B6B8C" w:rsidP="00A24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F0133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</w:t>
      </w:r>
      <w:r w:rsidR="006770EA" w:rsidRPr="003F0133">
        <w:rPr>
          <w:rFonts w:asciiTheme="majorBidi" w:hAnsiTheme="majorBidi" w:cstheme="majorBidi" w:hint="cs"/>
          <w:i/>
          <w:iCs/>
          <w:sz w:val="30"/>
          <w:szCs w:val="30"/>
          <w:cs/>
        </w:rPr>
        <w:t>ซื้อเงินลงทุน</w:t>
      </w:r>
      <w:r w:rsidR="00013A7E" w:rsidRPr="003F0133">
        <w:rPr>
          <w:rFonts w:asciiTheme="majorBidi" w:hAnsiTheme="majorBidi" w:cstheme="majorBidi" w:hint="cs"/>
          <w:i/>
          <w:iCs/>
          <w:sz w:val="30"/>
          <w:szCs w:val="30"/>
          <w:cs/>
        </w:rPr>
        <w:t>ในบริษัทย่อย</w:t>
      </w:r>
    </w:p>
    <w:p w14:paraId="2EE921A2" w14:textId="688DD443" w:rsidR="00D85ADC" w:rsidRPr="00EA2EAC" w:rsidRDefault="00D85ADC" w:rsidP="00A24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B384879" w14:textId="7ADB290F" w:rsidR="003745D7" w:rsidRPr="003F0133" w:rsidRDefault="00D85ADC" w:rsidP="0089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78928124"/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3F0133">
        <w:rPr>
          <w:rFonts w:asciiTheme="majorBidi" w:hAnsiTheme="majorBidi" w:cstheme="majorBidi"/>
          <w:sz w:val="30"/>
          <w:szCs w:val="30"/>
        </w:rPr>
        <w:t xml:space="preserve">29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F0133">
        <w:rPr>
          <w:rFonts w:asciiTheme="majorBidi" w:hAnsiTheme="majorBidi" w:cstheme="majorBidi"/>
          <w:sz w:val="30"/>
          <w:szCs w:val="30"/>
        </w:rPr>
        <w:t>2564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</w:t>
      </w:r>
      <w:r w:rsidR="0030068C" w:rsidRPr="003F0133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="006770EA" w:rsidRPr="003F013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ลงทุนในบริษัท</w:t>
      </w:r>
      <w:r w:rsidRPr="003F0133">
        <w:rPr>
          <w:rFonts w:asciiTheme="majorBidi" w:hAnsiTheme="majorBidi" w:cstheme="majorBidi"/>
          <w:sz w:val="30"/>
          <w:szCs w:val="30"/>
          <w:cs/>
        </w:rPr>
        <w:t>เอดับบลิวซี คอนเน็กท์ ไลฟ์สไตล์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 จำกัด ซึ่งเป็นบริษัทย่อย</w:t>
      </w:r>
      <w:r w:rsidR="0030068C" w:rsidRPr="003F0133">
        <w:rPr>
          <w:rFonts w:asciiTheme="majorBidi" w:hAnsiTheme="majorBidi" w:cstheme="majorBidi" w:hint="cs"/>
          <w:sz w:val="30"/>
          <w:szCs w:val="30"/>
          <w:cs/>
        </w:rPr>
        <w:t>จากบริษัท แอสเสท เวิรด์ รีเทล จำกัด</w:t>
      </w:r>
      <w:r w:rsidR="006770EA" w:rsidRPr="003F0133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ซึ่งเป็นบริษัทย่อยทางตรง จำนวน </w:t>
      </w:r>
      <w:r w:rsidR="006770EA" w:rsidRPr="003F0133">
        <w:rPr>
          <w:rFonts w:asciiTheme="majorBidi" w:hAnsiTheme="majorBidi" w:cstheme="majorBidi"/>
          <w:sz w:val="30"/>
          <w:szCs w:val="30"/>
        </w:rPr>
        <w:t xml:space="preserve">2,502 </w:t>
      </w:r>
      <w:r w:rsidR="006770EA" w:rsidRPr="003F0133">
        <w:rPr>
          <w:rFonts w:asciiTheme="majorBidi" w:hAnsiTheme="majorBidi" w:cstheme="majorBidi" w:hint="cs"/>
          <w:sz w:val="30"/>
          <w:szCs w:val="30"/>
          <w:cs/>
        </w:rPr>
        <w:t xml:space="preserve">หุ้น ในราคาหุ้นละ </w:t>
      </w:r>
      <w:r w:rsidR="006770EA" w:rsidRPr="003F0133">
        <w:rPr>
          <w:rFonts w:asciiTheme="majorBidi" w:hAnsiTheme="majorBidi" w:cstheme="majorBidi"/>
          <w:sz w:val="30"/>
          <w:szCs w:val="30"/>
        </w:rPr>
        <w:t xml:space="preserve">184.62 </w:t>
      </w:r>
      <w:r w:rsidR="006770EA" w:rsidRPr="003F0133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6770EA" w:rsidRPr="003F0133">
        <w:rPr>
          <w:rFonts w:asciiTheme="majorBidi" w:hAnsiTheme="majorBidi" w:cstheme="majorBidi"/>
          <w:sz w:val="30"/>
          <w:szCs w:val="30"/>
        </w:rPr>
        <w:t xml:space="preserve">0.5 </w:t>
      </w:r>
      <w:r w:rsidR="006770EA" w:rsidRPr="003F0133">
        <w:rPr>
          <w:rFonts w:asciiTheme="majorBidi" w:hAnsiTheme="majorBidi" w:cstheme="majorBidi" w:hint="cs"/>
          <w:sz w:val="30"/>
          <w:szCs w:val="30"/>
          <w:cs/>
        </w:rPr>
        <w:t>ล้านบาท ทำให้บริษัทมีส่วนได้เสียในบริษัท</w:t>
      </w:r>
      <w:r w:rsidR="00B67300" w:rsidRPr="003F0133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6770EA" w:rsidRPr="003F0133">
        <w:rPr>
          <w:rFonts w:asciiTheme="majorBidi" w:hAnsiTheme="majorBidi" w:cstheme="majorBidi" w:hint="cs"/>
          <w:sz w:val="30"/>
          <w:szCs w:val="30"/>
          <w:cs/>
        </w:rPr>
        <w:t>ดังกล่าวเพิ่มขึ้นจาก</w:t>
      </w:r>
      <w:r w:rsidR="00A53AF4" w:rsidRPr="003F0133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A53AF4" w:rsidRPr="003F0133">
        <w:rPr>
          <w:rFonts w:asciiTheme="majorBidi" w:hAnsiTheme="majorBidi" w:cstheme="majorBidi"/>
          <w:sz w:val="30"/>
          <w:szCs w:val="30"/>
        </w:rPr>
        <w:t>25</w:t>
      </w:r>
      <w:r w:rsidR="00A53AF4" w:rsidRPr="003F01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70EA" w:rsidRPr="003F0133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="006770EA" w:rsidRPr="003F0133">
        <w:rPr>
          <w:rFonts w:asciiTheme="majorBidi" w:hAnsiTheme="majorBidi" w:cstheme="majorBidi"/>
          <w:sz w:val="30"/>
          <w:szCs w:val="30"/>
        </w:rPr>
        <w:t xml:space="preserve">50 </w:t>
      </w:r>
      <w:r w:rsidR="00A53AF4" w:rsidRPr="003F0133">
        <w:rPr>
          <w:rFonts w:asciiTheme="majorBidi" w:hAnsiTheme="majorBidi" w:cstheme="majorBidi" w:hint="cs"/>
          <w:sz w:val="30"/>
          <w:szCs w:val="30"/>
          <w:cs/>
        </w:rPr>
        <w:t>ของทุนที่ออกและชำระแล้ว</w:t>
      </w:r>
      <w:r w:rsidR="00EB2DEF" w:rsidRPr="003F0133">
        <w:rPr>
          <w:rFonts w:asciiTheme="majorBidi" w:hAnsiTheme="majorBidi" w:cstheme="majorBidi" w:hint="cs"/>
          <w:sz w:val="30"/>
          <w:szCs w:val="30"/>
          <w:cs/>
        </w:rPr>
        <w:t xml:space="preserve"> โดยกลุ่มบริษัทยังคงมีส่วนได้เสียในบริษัทย่อย ร้อยละ </w:t>
      </w:r>
      <w:r w:rsidR="00EB2DEF" w:rsidRPr="003F0133">
        <w:rPr>
          <w:rFonts w:asciiTheme="majorBidi" w:hAnsiTheme="majorBidi" w:cstheme="majorBidi"/>
          <w:sz w:val="30"/>
          <w:szCs w:val="30"/>
        </w:rPr>
        <w:t xml:space="preserve">100 </w:t>
      </w:r>
      <w:r w:rsidR="00EB2DEF" w:rsidRPr="003F013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C16C5" w:rsidRPr="003F0133">
        <w:rPr>
          <w:rFonts w:asciiTheme="majorBidi" w:hAnsiTheme="majorBidi" w:cstheme="majorBidi"/>
          <w:sz w:val="30"/>
          <w:szCs w:val="30"/>
        </w:rPr>
        <w:t xml:space="preserve">30 </w:t>
      </w:r>
      <w:r w:rsidR="00CC16C5" w:rsidRPr="003F013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EB2DEF" w:rsidRPr="003F01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2DEF" w:rsidRPr="003F0133">
        <w:rPr>
          <w:rFonts w:asciiTheme="majorBidi" w:hAnsiTheme="majorBidi" w:cstheme="majorBidi"/>
          <w:sz w:val="30"/>
          <w:szCs w:val="30"/>
        </w:rPr>
        <w:t>256</w:t>
      </w:r>
      <w:r w:rsidR="001F695C" w:rsidRPr="003F0133">
        <w:rPr>
          <w:rFonts w:asciiTheme="majorBidi" w:hAnsiTheme="majorBidi" w:cstheme="majorBidi"/>
          <w:sz w:val="30"/>
          <w:szCs w:val="30"/>
        </w:rPr>
        <w:t>4</w:t>
      </w:r>
    </w:p>
    <w:p w14:paraId="4555C315" w14:textId="77777777" w:rsidR="00FF33CF" w:rsidRPr="00EA2EAC" w:rsidRDefault="00FF33CF" w:rsidP="0089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9"/>
    <w:p w14:paraId="18351BD4" w14:textId="0B2D7D9B" w:rsidR="006770EA" w:rsidRPr="003F0133" w:rsidRDefault="006770EA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3F013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การเพิ่มทุนในบริษัทย่อย</w:t>
      </w:r>
    </w:p>
    <w:p w14:paraId="43EFF27B" w14:textId="77777777" w:rsidR="006770EA" w:rsidRPr="00EA2EAC" w:rsidRDefault="006770EA" w:rsidP="00A24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1680039" w14:textId="44580E82" w:rsidR="00510E96" w:rsidRPr="003F0133" w:rsidRDefault="00974AE4" w:rsidP="00974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CC16C5" w:rsidRPr="003F0133">
        <w:rPr>
          <w:rFonts w:asciiTheme="majorBidi" w:hAnsiTheme="majorBidi" w:cstheme="majorBidi"/>
          <w:sz w:val="30"/>
          <w:szCs w:val="30"/>
        </w:rPr>
        <w:t xml:space="preserve">30 </w:t>
      </w:r>
      <w:r w:rsidR="00234B66" w:rsidRPr="003F013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0133">
        <w:rPr>
          <w:rFonts w:asciiTheme="majorBidi" w:hAnsiTheme="majorBidi" w:cstheme="majorBidi"/>
          <w:sz w:val="30"/>
          <w:szCs w:val="30"/>
        </w:rPr>
        <w:t>2564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0133">
        <w:rPr>
          <w:rFonts w:asciiTheme="majorBidi" w:hAnsiTheme="majorBidi" w:cstheme="majorBidi"/>
          <w:sz w:val="30"/>
          <w:szCs w:val="30"/>
          <w:cs/>
        </w:rPr>
        <w:t>บริษัท เอดับบลิวซี คอนเน็กท์ ไลฟ์สไตล์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 จำกัด ซึ่งเป็นบริษัทย่อย</w:t>
      </w:r>
      <w:r w:rsidRPr="003F0133">
        <w:rPr>
          <w:rFonts w:asciiTheme="majorBidi" w:hAnsiTheme="majorBidi" w:cstheme="majorBidi"/>
          <w:sz w:val="30"/>
          <w:szCs w:val="30"/>
          <w:cs/>
        </w:rPr>
        <w:t>ได้จดทะเบียนเพิ่มทุน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3F0133">
        <w:rPr>
          <w:rFonts w:asciiTheme="majorBidi" w:hAnsiTheme="majorBidi" w:cstheme="majorBidi"/>
          <w:sz w:val="30"/>
          <w:szCs w:val="30"/>
        </w:rPr>
        <w:t xml:space="preserve">0.9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3F0133">
        <w:rPr>
          <w:rFonts w:asciiTheme="majorBidi" w:hAnsiTheme="majorBidi" w:cstheme="majorBidi"/>
          <w:sz w:val="30"/>
          <w:szCs w:val="30"/>
          <w:cs/>
        </w:rPr>
        <w:t>จาก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0133">
        <w:rPr>
          <w:rFonts w:asciiTheme="majorBidi" w:hAnsiTheme="majorBidi" w:cstheme="majorBidi"/>
          <w:sz w:val="30"/>
          <w:szCs w:val="30"/>
        </w:rPr>
        <w:t xml:space="preserve">0.1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Pr="003F0133">
        <w:rPr>
          <w:rFonts w:asciiTheme="majorBidi" w:hAnsiTheme="majorBidi" w:cstheme="majorBidi"/>
          <w:sz w:val="30"/>
          <w:szCs w:val="30"/>
        </w:rPr>
        <w:t xml:space="preserve">10,000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3F0133">
        <w:rPr>
          <w:rFonts w:asciiTheme="majorBidi" w:hAnsiTheme="majorBidi" w:cstheme="majorBidi"/>
          <w:sz w:val="30"/>
          <w:szCs w:val="30"/>
        </w:rPr>
        <w:t xml:space="preserve">10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บาท) เป็นจำนวนเงิน </w:t>
      </w:r>
      <w:r w:rsidRPr="003F0133">
        <w:rPr>
          <w:rFonts w:asciiTheme="majorBidi" w:hAnsiTheme="majorBidi" w:cstheme="majorBidi"/>
          <w:sz w:val="30"/>
          <w:szCs w:val="30"/>
        </w:rPr>
        <w:t xml:space="preserve">1.0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Pr="003F0133">
        <w:rPr>
          <w:rFonts w:asciiTheme="majorBidi" w:hAnsiTheme="majorBidi" w:cstheme="majorBidi"/>
          <w:sz w:val="30"/>
          <w:szCs w:val="30"/>
        </w:rPr>
        <w:t xml:space="preserve">100,000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3F0133">
        <w:rPr>
          <w:rFonts w:asciiTheme="majorBidi" w:hAnsiTheme="majorBidi" w:cstheme="majorBidi"/>
          <w:sz w:val="30"/>
          <w:szCs w:val="30"/>
        </w:rPr>
        <w:t xml:space="preserve">10 </w:t>
      </w:r>
      <w:r w:rsidRPr="003F0133">
        <w:rPr>
          <w:rFonts w:asciiTheme="majorBidi" w:hAnsiTheme="majorBidi" w:cstheme="majorBidi"/>
          <w:sz w:val="30"/>
          <w:szCs w:val="30"/>
          <w:cs/>
        </w:rPr>
        <w:t>บาท) และ</w:t>
      </w:r>
      <w:r w:rsidR="007910A8" w:rsidRPr="003F0133">
        <w:rPr>
          <w:rFonts w:asciiTheme="majorBidi" w:hAnsiTheme="majorBidi" w:cstheme="majorBidi" w:hint="cs"/>
          <w:sz w:val="30"/>
          <w:szCs w:val="30"/>
          <w:cs/>
        </w:rPr>
        <w:t>บริษัทได้ชำระเงินค่าหุ้นดังกล่าวครบจำนวนแล้ว</w:t>
      </w:r>
    </w:p>
    <w:p w14:paraId="6B492F45" w14:textId="71A75DAE" w:rsidR="008B3D2E" w:rsidRPr="00EA2EAC" w:rsidRDefault="008B3D2E" w:rsidP="00974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80EAFA" w14:textId="06DC1681" w:rsidR="00B80703" w:rsidRPr="003F0133" w:rsidRDefault="008B3D2E" w:rsidP="00F3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3F0133">
        <w:rPr>
          <w:rFonts w:asciiTheme="majorBidi" w:hAnsiTheme="majorBidi" w:cstheme="majorBidi"/>
          <w:sz w:val="30"/>
          <w:szCs w:val="30"/>
        </w:rPr>
        <w:t xml:space="preserve">24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3F0133">
        <w:rPr>
          <w:rFonts w:asciiTheme="majorBidi" w:hAnsiTheme="majorBidi" w:cstheme="majorBidi"/>
          <w:sz w:val="30"/>
          <w:szCs w:val="30"/>
        </w:rPr>
        <w:t xml:space="preserve">2564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ฟินิกซ์บอกซ์ จำกัด ซึ่งเป็นบริษัทย่อย</w:t>
      </w:r>
      <w:r w:rsidRPr="003F0133">
        <w:rPr>
          <w:rFonts w:asciiTheme="majorBidi" w:hAnsiTheme="majorBidi" w:cstheme="majorBidi"/>
          <w:sz w:val="30"/>
          <w:szCs w:val="30"/>
          <w:cs/>
        </w:rPr>
        <w:t>ได้จดทะเบียนเพิ่มทุน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3F0133">
        <w:rPr>
          <w:rFonts w:asciiTheme="majorBidi" w:hAnsiTheme="majorBidi" w:cstheme="majorBidi"/>
          <w:sz w:val="30"/>
          <w:szCs w:val="30"/>
        </w:rPr>
        <w:t xml:space="preserve">5,891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3F0133">
        <w:rPr>
          <w:rFonts w:asciiTheme="majorBidi" w:hAnsiTheme="majorBidi" w:cstheme="majorBidi"/>
          <w:sz w:val="30"/>
          <w:szCs w:val="30"/>
          <w:cs/>
        </w:rPr>
        <w:t>จาก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0133">
        <w:rPr>
          <w:rFonts w:asciiTheme="majorBidi" w:hAnsiTheme="majorBidi" w:cstheme="majorBidi"/>
          <w:sz w:val="30"/>
          <w:szCs w:val="30"/>
        </w:rPr>
        <w:t xml:space="preserve">10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Pr="003F0133">
        <w:rPr>
          <w:rFonts w:asciiTheme="majorBidi" w:hAnsiTheme="majorBidi" w:cstheme="majorBidi"/>
          <w:sz w:val="30"/>
          <w:szCs w:val="30"/>
        </w:rPr>
        <w:t xml:space="preserve">1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3F0133">
        <w:rPr>
          <w:rFonts w:asciiTheme="majorBidi" w:hAnsiTheme="majorBidi" w:cstheme="majorBidi"/>
          <w:sz w:val="30"/>
          <w:szCs w:val="30"/>
        </w:rPr>
        <w:t xml:space="preserve">10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บาท) เป็นจำนวนเงิน </w:t>
      </w:r>
      <w:r w:rsidRPr="003F0133">
        <w:rPr>
          <w:rFonts w:asciiTheme="majorBidi" w:hAnsiTheme="majorBidi" w:cstheme="majorBidi"/>
          <w:sz w:val="30"/>
          <w:szCs w:val="30"/>
        </w:rPr>
        <w:t xml:space="preserve">5,901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Pr="003F0133">
        <w:rPr>
          <w:rFonts w:asciiTheme="majorBidi" w:hAnsiTheme="majorBidi" w:cstheme="majorBidi"/>
          <w:sz w:val="30"/>
          <w:szCs w:val="30"/>
        </w:rPr>
        <w:t xml:space="preserve">590.1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3F0133">
        <w:rPr>
          <w:rFonts w:asciiTheme="majorBidi" w:hAnsiTheme="majorBidi" w:cstheme="majorBidi"/>
          <w:sz w:val="30"/>
          <w:szCs w:val="30"/>
        </w:rPr>
        <w:t xml:space="preserve">10 </w:t>
      </w:r>
      <w:r w:rsidRPr="003F0133">
        <w:rPr>
          <w:rFonts w:asciiTheme="majorBidi" w:hAnsiTheme="majorBidi" w:cstheme="majorBidi"/>
          <w:sz w:val="30"/>
          <w:szCs w:val="30"/>
          <w:cs/>
        </w:rPr>
        <w:t>บาท) และ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บริษัทได้ชำระเงินค่าหุ้นดังกล่าวครบจำนวนแล้ว</w:t>
      </w:r>
    </w:p>
    <w:p w14:paraId="0443F0D7" w14:textId="77777777" w:rsidR="00EA2EAC" w:rsidRPr="00EA2EAC" w:rsidRDefault="00EA2EAC" w:rsidP="00DA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13B0B" w14:textId="2ABF343E" w:rsidR="00DA24E2" w:rsidRPr="003F0133" w:rsidRDefault="00DA24E2" w:rsidP="00DA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3F0133">
        <w:rPr>
          <w:rFonts w:asciiTheme="majorBidi" w:hAnsiTheme="majorBidi" w:cstheme="majorBidi"/>
          <w:sz w:val="30"/>
          <w:szCs w:val="30"/>
        </w:rPr>
        <w:t xml:space="preserve">24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3F0133">
        <w:rPr>
          <w:rFonts w:asciiTheme="majorBidi" w:hAnsiTheme="majorBidi" w:cstheme="majorBidi"/>
          <w:sz w:val="30"/>
          <w:szCs w:val="30"/>
        </w:rPr>
        <w:t xml:space="preserve">2564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ทีซีซี โฮเทล แอสเสท แมนเนจเม้นท์ จำกัด ซึ่งเป็นบริษัทย่อย</w:t>
      </w:r>
      <w:r w:rsidRPr="003F0133">
        <w:rPr>
          <w:rFonts w:asciiTheme="majorBidi" w:hAnsiTheme="majorBidi" w:cstheme="majorBidi"/>
          <w:sz w:val="30"/>
          <w:szCs w:val="30"/>
          <w:cs/>
        </w:rPr>
        <w:t>ได้</w:t>
      </w:r>
      <w:r w:rsidR="001A78BD">
        <w:rPr>
          <w:rFonts w:asciiTheme="majorBidi" w:hAnsiTheme="majorBidi" w:cstheme="majorBidi"/>
          <w:sz w:val="30"/>
          <w:szCs w:val="30"/>
          <w:cs/>
        </w:rPr>
        <w:br/>
      </w:r>
      <w:r w:rsidRPr="003F0133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0133">
        <w:rPr>
          <w:rFonts w:asciiTheme="majorBidi" w:hAnsiTheme="majorBidi" w:cstheme="majorBidi"/>
          <w:sz w:val="30"/>
          <w:szCs w:val="30"/>
          <w:cs/>
        </w:rPr>
        <w:t>เพิ่มทุน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3F0133">
        <w:rPr>
          <w:rFonts w:asciiTheme="majorBidi" w:hAnsiTheme="majorBidi" w:cstheme="majorBidi"/>
          <w:sz w:val="30"/>
          <w:szCs w:val="30"/>
        </w:rPr>
        <w:t xml:space="preserve">9,000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3F0133">
        <w:rPr>
          <w:rFonts w:asciiTheme="majorBidi" w:hAnsiTheme="majorBidi" w:cstheme="majorBidi"/>
          <w:sz w:val="30"/>
          <w:szCs w:val="30"/>
          <w:cs/>
        </w:rPr>
        <w:t>จาก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0133">
        <w:rPr>
          <w:rFonts w:asciiTheme="majorBidi" w:hAnsiTheme="majorBidi" w:cstheme="majorBidi"/>
          <w:sz w:val="30"/>
          <w:szCs w:val="30"/>
        </w:rPr>
        <w:t xml:space="preserve">15,000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Pr="003F0133">
        <w:rPr>
          <w:rFonts w:asciiTheme="majorBidi" w:hAnsiTheme="majorBidi" w:cstheme="majorBidi"/>
          <w:sz w:val="30"/>
          <w:szCs w:val="30"/>
        </w:rPr>
        <w:t xml:space="preserve">1,500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3F0133">
        <w:rPr>
          <w:rFonts w:asciiTheme="majorBidi" w:hAnsiTheme="majorBidi" w:cstheme="majorBidi"/>
          <w:sz w:val="30"/>
          <w:szCs w:val="30"/>
        </w:rPr>
        <w:t xml:space="preserve">10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บาท) เป็นจำนวนเงิน </w:t>
      </w:r>
      <w:r w:rsidRPr="003F0133">
        <w:rPr>
          <w:rFonts w:asciiTheme="majorBidi" w:hAnsiTheme="majorBidi" w:cstheme="majorBidi"/>
          <w:sz w:val="30"/>
          <w:szCs w:val="30"/>
        </w:rPr>
        <w:t xml:space="preserve">24,000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Pr="003F0133">
        <w:rPr>
          <w:rFonts w:asciiTheme="majorBidi" w:hAnsiTheme="majorBidi" w:cstheme="majorBidi"/>
          <w:sz w:val="30"/>
          <w:szCs w:val="30"/>
        </w:rPr>
        <w:t xml:space="preserve">2,400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3F0133">
        <w:rPr>
          <w:rFonts w:asciiTheme="majorBidi" w:hAnsiTheme="majorBidi" w:cstheme="majorBidi"/>
          <w:sz w:val="30"/>
          <w:szCs w:val="30"/>
        </w:rPr>
        <w:t xml:space="preserve">10 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บาท)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โดยได้รับชำระค่าหุ้นครบ</w:t>
      </w:r>
      <w:r w:rsidR="004A345B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จำนวนแล้วจากบริษัท</w:t>
      </w:r>
      <w:r w:rsidRPr="003F0133">
        <w:rPr>
          <w:rFonts w:asciiTheme="majorBidi" w:hAnsiTheme="majorBidi" w:cstheme="majorBidi"/>
          <w:sz w:val="30"/>
          <w:szCs w:val="30"/>
        </w:rPr>
        <w:t xml:space="preserve">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ที</w:t>
      </w:r>
      <w:r w:rsidRPr="003F0133">
        <w:rPr>
          <w:rFonts w:asciiTheme="majorBidi" w:hAnsiTheme="majorBidi" w:cstheme="majorBidi"/>
          <w:sz w:val="30"/>
          <w:szCs w:val="30"/>
        </w:rPr>
        <w:t>.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ซี</w:t>
      </w:r>
      <w:r w:rsidRPr="003F0133">
        <w:rPr>
          <w:rFonts w:asciiTheme="majorBidi" w:hAnsiTheme="majorBidi" w:cstheme="majorBidi"/>
          <w:sz w:val="30"/>
          <w:szCs w:val="30"/>
        </w:rPr>
        <w:t>.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ซี</w:t>
      </w:r>
      <w:r w:rsidRPr="003F0133">
        <w:rPr>
          <w:rFonts w:asciiTheme="majorBidi" w:hAnsiTheme="majorBidi" w:cstheme="majorBidi"/>
          <w:sz w:val="30"/>
          <w:szCs w:val="30"/>
        </w:rPr>
        <w:t xml:space="preserve">.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>คอมเมอร์เชียล พร็อพเพอร์ตี้ แมนเนจเม้นท์ จำกัด ทำให้บริษัทมีส่วนได้เสียใน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ทีซีซี โฮเทล แอสเสท แมนเนจเม้นท์ จำกัด ลดลงจากร้อยละ </w:t>
      </w:r>
      <w:r w:rsidRPr="003F0133">
        <w:rPr>
          <w:rFonts w:asciiTheme="majorBidi" w:hAnsiTheme="majorBidi" w:cstheme="majorBidi"/>
          <w:sz w:val="30"/>
          <w:szCs w:val="30"/>
        </w:rPr>
        <w:t xml:space="preserve">99.99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Pr="003F0133">
        <w:rPr>
          <w:rFonts w:asciiTheme="majorBidi" w:hAnsiTheme="majorBidi" w:cstheme="majorBidi"/>
          <w:sz w:val="30"/>
          <w:szCs w:val="30"/>
        </w:rPr>
        <w:t xml:space="preserve">62.50 </w:t>
      </w:r>
      <w:r w:rsidRPr="003F0133">
        <w:rPr>
          <w:rFonts w:asciiTheme="majorBidi" w:hAnsiTheme="majorBidi" w:cstheme="majorBidi" w:hint="cs"/>
          <w:sz w:val="30"/>
          <w:szCs w:val="30"/>
          <w:cs/>
        </w:rPr>
        <w:t xml:space="preserve">ทั้งนี้กลุ่มบริษัทยังคงมีส่วนได้เสียเป็นร้อยละ </w:t>
      </w:r>
      <w:r w:rsidRPr="003F0133">
        <w:rPr>
          <w:rFonts w:asciiTheme="majorBidi" w:hAnsiTheme="majorBidi" w:cstheme="majorBidi"/>
          <w:sz w:val="30"/>
          <w:szCs w:val="30"/>
        </w:rPr>
        <w:t>99.99</w:t>
      </w:r>
    </w:p>
    <w:p w14:paraId="5A2A04D9" w14:textId="77777777" w:rsidR="00B80703" w:rsidRPr="00EA2EAC" w:rsidRDefault="00B80703" w:rsidP="00F3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6922C0" w14:textId="77777777" w:rsidR="00B80703" w:rsidRPr="003F0133" w:rsidRDefault="00B80703" w:rsidP="00B8070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bookmarkStart w:id="10" w:name="_Hlk85752634"/>
      <w:r w:rsidRPr="003F013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การด้อยค่าของเงินลงทุนในบริษัทย่อย</w:t>
      </w:r>
    </w:p>
    <w:p w14:paraId="256714A4" w14:textId="77777777" w:rsidR="00B80703" w:rsidRPr="00EA2EAC" w:rsidRDefault="00B80703" w:rsidP="00B8070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7054A1" w14:textId="2718188A" w:rsidR="006C316A" w:rsidRPr="003F0133" w:rsidRDefault="003E7677" w:rsidP="006C31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4F7781" w:rsidRPr="003F0133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4F7781" w:rsidRPr="003F0133">
        <w:rPr>
          <w:rFonts w:asciiTheme="majorBidi" w:hAnsiTheme="majorBidi" w:cstheme="majorBidi"/>
          <w:sz w:val="30"/>
          <w:szCs w:val="30"/>
        </w:rPr>
        <w:t xml:space="preserve">31 </w:t>
      </w:r>
      <w:r w:rsidR="004F7781" w:rsidRPr="003F013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4F7781" w:rsidRPr="003F0133">
        <w:rPr>
          <w:rFonts w:asciiTheme="majorBidi" w:hAnsiTheme="majorBidi" w:cstheme="majorBidi"/>
          <w:sz w:val="30"/>
          <w:szCs w:val="30"/>
        </w:rPr>
        <w:t xml:space="preserve">2564 </w:t>
      </w:r>
      <w:r w:rsidR="00B80703" w:rsidRPr="003F0133"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เงินลงทุนในบริษัทย่อย บริษัท ฟีนิกซ์บอกซ์ จำกัด </w:t>
      </w:r>
      <w:r w:rsidR="00E00C75" w:rsidRPr="003F0133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B80703" w:rsidRPr="003F0133">
        <w:rPr>
          <w:rFonts w:asciiTheme="majorBidi" w:hAnsiTheme="majorBidi" w:cstheme="majorBidi" w:hint="cs"/>
          <w:sz w:val="30"/>
          <w:szCs w:val="30"/>
          <w:cs/>
        </w:rPr>
        <w:t>มูลค่าที่คาดว่าจะได้รับคืน</w:t>
      </w:r>
      <w:r w:rsidR="001A78BD">
        <w:rPr>
          <w:rFonts w:asciiTheme="majorBidi" w:hAnsiTheme="majorBidi" w:cstheme="majorBidi"/>
          <w:sz w:val="30"/>
          <w:szCs w:val="30"/>
          <w:cs/>
        </w:rPr>
        <w:br/>
      </w:r>
      <w:r w:rsidR="00B80703" w:rsidRPr="003F0133">
        <w:rPr>
          <w:rFonts w:asciiTheme="majorBidi" w:hAnsiTheme="majorBidi" w:cstheme="majorBidi" w:hint="cs"/>
          <w:sz w:val="30"/>
          <w:szCs w:val="30"/>
          <w:cs/>
        </w:rPr>
        <w:t xml:space="preserve">ต่ำกว่ามูลค่าตามบัญชีของสินทรัพย์ ส่งผลให้บริษัทรับรู้ผลขาดทุนจากการด้อยค่าเป็นจำนวนเงิน </w:t>
      </w:r>
      <w:r w:rsidR="00B80703" w:rsidRPr="003F0133">
        <w:rPr>
          <w:rFonts w:asciiTheme="majorBidi" w:hAnsiTheme="majorBidi" w:cstheme="majorBidi" w:hint="cs"/>
          <w:sz w:val="30"/>
          <w:szCs w:val="30"/>
        </w:rPr>
        <w:t>81</w:t>
      </w:r>
      <w:r w:rsidR="00B80703" w:rsidRPr="003F0133">
        <w:rPr>
          <w:rFonts w:asciiTheme="majorBidi" w:hAnsiTheme="majorBidi" w:cstheme="majorBidi" w:hint="cs"/>
          <w:sz w:val="30"/>
          <w:szCs w:val="30"/>
          <w:cs/>
        </w:rPr>
        <w:t>.</w:t>
      </w:r>
      <w:r w:rsidR="00B80703" w:rsidRPr="003F0133">
        <w:rPr>
          <w:rFonts w:asciiTheme="majorBidi" w:hAnsiTheme="majorBidi" w:cstheme="majorBidi" w:hint="cs"/>
          <w:sz w:val="30"/>
          <w:szCs w:val="30"/>
        </w:rPr>
        <w:t>79</w:t>
      </w:r>
      <w:r w:rsidR="00B80703" w:rsidRPr="003F0133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1A78BD">
        <w:rPr>
          <w:rFonts w:asciiTheme="majorBidi" w:hAnsiTheme="majorBidi" w:cstheme="majorBidi"/>
          <w:sz w:val="30"/>
          <w:szCs w:val="30"/>
          <w:cs/>
        </w:rPr>
        <w:br/>
      </w:r>
      <w:r w:rsidR="00B80703" w:rsidRPr="003F0133">
        <w:rPr>
          <w:rFonts w:asciiTheme="majorBidi" w:hAnsiTheme="majorBidi" w:cstheme="majorBidi" w:hint="cs"/>
          <w:sz w:val="30"/>
          <w:szCs w:val="30"/>
          <w:cs/>
        </w:rPr>
        <w:t>ในงบกำไรขาดทุน</w:t>
      </w:r>
      <w:r w:rsidR="00E130B5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="00B80703" w:rsidRPr="003F0133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="0095227B" w:rsidRPr="003F0133">
        <w:rPr>
          <w:rFonts w:asciiTheme="majorBidi" w:hAnsiTheme="majorBidi" w:cstheme="majorBidi" w:hint="cs"/>
          <w:sz w:val="30"/>
          <w:szCs w:val="30"/>
          <w:cs/>
        </w:rPr>
        <w:t xml:space="preserve"> ต่อมา</w:t>
      </w:r>
      <w:r w:rsidR="004F7781" w:rsidRPr="003F013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4F7781" w:rsidRPr="003F0133">
        <w:rPr>
          <w:rFonts w:asciiTheme="majorBidi" w:hAnsiTheme="majorBidi" w:cstheme="majorBidi"/>
          <w:sz w:val="30"/>
          <w:szCs w:val="30"/>
        </w:rPr>
        <w:t xml:space="preserve">30 </w:t>
      </w:r>
      <w:r w:rsidR="004F7781" w:rsidRPr="003F013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4F7781" w:rsidRPr="003F0133">
        <w:rPr>
          <w:rFonts w:asciiTheme="majorBidi" w:hAnsiTheme="majorBidi" w:cstheme="majorBidi"/>
          <w:sz w:val="30"/>
          <w:szCs w:val="30"/>
        </w:rPr>
        <w:t xml:space="preserve">2564 </w:t>
      </w:r>
      <w:r w:rsidR="006C316A" w:rsidRPr="003F0133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95227B" w:rsidRPr="003F0133">
        <w:rPr>
          <w:rFonts w:asciiTheme="majorBidi" w:hAnsiTheme="majorBidi" w:cstheme="majorBidi" w:hint="cs"/>
          <w:sz w:val="30"/>
          <w:szCs w:val="30"/>
          <w:cs/>
        </w:rPr>
        <w:t>ได้มีการ</w:t>
      </w:r>
      <w:r w:rsidR="006C316A" w:rsidRPr="003F0133">
        <w:rPr>
          <w:rFonts w:asciiTheme="majorBidi" w:hAnsiTheme="majorBidi" w:cstheme="majorBidi" w:hint="cs"/>
          <w:sz w:val="30"/>
          <w:szCs w:val="30"/>
          <w:cs/>
        </w:rPr>
        <w:t>ทบทวนและทดสอบ</w:t>
      </w:r>
      <w:r w:rsidR="001A78BD">
        <w:rPr>
          <w:rFonts w:asciiTheme="majorBidi" w:hAnsiTheme="majorBidi" w:cstheme="majorBidi"/>
          <w:sz w:val="30"/>
          <w:szCs w:val="30"/>
          <w:cs/>
        </w:rPr>
        <w:br/>
      </w:r>
      <w:r w:rsidR="006C316A" w:rsidRPr="003F0133">
        <w:rPr>
          <w:rFonts w:asciiTheme="majorBidi" w:hAnsiTheme="majorBidi" w:cstheme="majorBidi" w:hint="cs"/>
          <w:sz w:val="30"/>
          <w:szCs w:val="30"/>
          <w:cs/>
        </w:rPr>
        <w:t>การด้อยค่าเงินลงทุนดังกล่าว พบว่ามีมูลค่าที่คาดว่าจะได้รับคืนสูงกว่ามูลค่าตามบัญชี บริษัทจึงได้</w:t>
      </w:r>
      <w:r w:rsidR="0095227B" w:rsidRPr="003F0133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6C316A" w:rsidRPr="003F0133">
        <w:rPr>
          <w:rFonts w:asciiTheme="majorBidi" w:hAnsiTheme="majorBidi" w:cstheme="majorBidi" w:hint="cs"/>
          <w:sz w:val="30"/>
          <w:szCs w:val="30"/>
          <w:cs/>
        </w:rPr>
        <w:t>ขาดทุนจาก</w:t>
      </w:r>
      <w:r w:rsidR="0095227B" w:rsidRPr="003F0133">
        <w:rPr>
          <w:rFonts w:asciiTheme="majorBidi" w:hAnsiTheme="majorBidi" w:cstheme="majorBidi" w:hint="cs"/>
          <w:sz w:val="30"/>
          <w:szCs w:val="30"/>
          <w:cs/>
        </w:rPr>
        <w:t>การด้</w:t>
      </w:r>
      <w:r w:rsidR="00E00C75" w:rsidRPr="003F0133">
        <w:rPr>
          <w:rFonts w:asciiTheme="majorBidi" w:hAnsiTheme="majorBidi" w:cstheme="majorBidi" w:hint="cs"/>
          <w:sz w:val="30"/>
          <w:szCs w:val="30"/>
          <w:cs/>
        </w:rPr>
        <w:t>อ</w:t>
      </w:r>
      <w:r w:rsidR="0095227B" w:rsidRPr="003F0133">
        <w:rPr>
          <w:rFonts w:asciiTheme="majorBidi" w:hAnsiTheme="majorBidi" w:cstheme="majorBidi" w:hint="cs"/>
          <w:sz w:val="30"/>
          <w:szCs w:val="30"/>
          <w:cs/>
        </w:rPr>
        <w:t>ยค่าเงินลงทุน</w:t>
      </w:r>
      <w:r w:rsidR="006C316A" w:rsidRPr="003F0133">
        <w:rPr>
          <w:rFonts w:asciiTheme="majorBidi" w:hAnsiTheme="majorBidi" w:cstheme="majorBidi" w:hint="cs"/>
          <w:sz w:val="30"/>
          <w:szCs w:val="30"/>
          <w:cs/>
        </w:rPr>
        <w:t>ในบริษัทย่อยในงบกำไรขาดทุน</w:t>
      </w:r>
      <w:r w:rsidR="00E130B5">
        <w:rPr>
          <w:rFonts w:asciiTheme="majorBidi" w:hAnsiTheme="majorBidi" w:cstheme="majorBidi" w:hint="cs"/>
          <w:sz w:val="30"/>
          <w:szCs w:val="30"/>
          <w:cs/>
        </w:rPr>
        <w:t>เบ็ดเสร็จ</w:t>
      </w:r>
      <w:r w:rsidR="006C316A" w:rsidRPr="003F0133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="004F7781" w:rsidRPr="003F0133">
        <w:rPr>
          <w:rFonts w:asciiTheme="majorBidi" w:hAnsiTheme="majorBidi" w:cstheme="majorBidi" w:hint="cs"/>
          <w:sz w:val="30"/>
          <w:szCs w:val="30"/>
          <w:cs/>
        </w:rPr>
        <w:t>ทั้งจำนวน</w:t>
      </w:r>
    </w:p>
    <w:bookmarkEnd w:id="10"/>
    <w:p w14:paraId="72B8F76B" w14:textId="6204F1FD" w:rsidR="006C316A" w:rsidRDefault="006C316A" w:rsidP="006C31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7834B1" w14:textId="773832DE" w:rsidR="000A1DDD" w:rsidRPr="003F0133" w:rsidRDefault="000A1DDD" w:rsidP="006C316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F0133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</w:t>
      </w:r>
      <w:r w:rsidR="00E668C5" w:rsidRPr="003F0133">
        <w:rPr>
          <w:rFonts w:ascii="Angsana New" w:hAnsi="Angsana New"/>
          <w:b/>
          <w:bCs/>
          <w:sz w:val="30"/>
          <w:szCs w:val="30"/>
          <w:cs/>
        </w:rPr>
        <w:t>ก</w:t>
      </w:r>
      <w:r w:rsidRPr="003F0133">
        <w:rPr>
          <w:rFonts w:ascii="Angsana New" w:hAnsi="Angsana New"/>
          <w:b/>
          <w:bCs/>
          <w:sz w:val="30"/>
          <w:szCs w:val="30"/>
          <w:cs/>
        </w:rPr>
        <w:t>ารลงทุน</w:t>
      </w:r>
    </w:p>
    <w:p w14:paraId="397B05E6" w14:textId="77777777" w:rsidR="0047799C" w:rsidRPr="003F0133" w:rsidRDefault="0047799C" w:rsidP="00477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Style w:val="TableGrid"/>
        <w:tblW w:w="913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260"/>
        <w:gridCol w:w="1800"/>
      </w:tblGrid>
      <w:tr w:rsidR="00624F9B" w:rsidRPr="003F0133" w14:paraId="16D0EF05" w14:textId="77777777" w:rsidTr="00167825">
        <w:trPr>
          <w:tblHeader/>
        </w:trPr>
        <w:tc>
          <w:tcPr>
            <w:tcW w:w="6075" w:type="dxa"/>
            <w:vAlign w:val="bottom"/>
          </w:tcPr>
          <w:p w14:paraId="04D8926A" w14:textId="77777777" w:rsidR="00624F9B" w:rsidRPr="003F0133" w:rsidRDefault="00624F9B" w:rsidP="00CF2BA0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11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3F0133" w:rsidRDefault="00624F9B" w:rsidP="002F6E28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3F0133" w:rsidRDefault="00624F9B" w:rsidP="00624F9B">
            <w:pPr>
              <w:ind w:left="547" w:hanging="4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3F0133" w14:paraId="4ADAA503" w14:textId="77777777" w:rsidTr="00167825">
        <w:trPr>
          <w:tblHeader/>
        </w:trPr>
        <w:tc>
          <w:tcPr>
            <w:tcW w:w="6075" w:type="dxa"/>
            <w:vAlign w:val="bottom"/>
          </w:tcPr>
          <w:p w14:paraId="1C7636D0" w14:textId="77777777" w:rsidR="00AC2B68" w:rsidRPr="003F0133" w:rsidRDefault="00AC2B68" w:rsidP="00CF2BA0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4EB96825" w:rsidR="00AC2B68" w:rsidRPr="003F0133" w:rsidRDefault="002B6BF4" w:rsidP="002F6E28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0" w:type="dxa"/>
          </w:tcPr>
          <w:p w14:paraId="3ED3ED5C" w14:textId="77777777" w:rsidR="00AC2B68" w:rsidRPr="003F0133" w:rsidRDefault="00AC2B68" w:rsidP="00AC2B68">
            <w:pPr>
              <w:spacing w:line="240" w:lineRule="auto"/>
              <w:ind w:left="337" w:hanging="1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3F0133" w:rsidRDefault="00AC2B68" w:rsidP="00AC2B68">
            <w:pPr>
              <w:ind w:left="547" w:hanging="4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3F0133" w14:paraId="6ED0E8F2" w14:textId="77777777" w:rsidTr="00167825">
        <w:trPr>
          <w:tblHeader/>
        </w:trPr>
        <w:tc>
          <w:tcPr>
            <w:tcW w:w="6075" w:type="dxa"/>
            <w:vAlign w:val="bottom"/>
          </w:tcPr>
          <w:p w14:paraId="2A7060A4" w14:textId="77777777" w:rsidR="00624F9B" w:rsidRPr="003F0133" w:rsidRDefault="00624F9B" w:rsidP="002C43CE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03EDA401" w:rsidR="00624F9B" w:rsidRPr="003F0133" w:rsidRDefault="00624F9B" w:rsidP="00624F9B">
            <w:pPr>
              <w:ind w:left="547" w:right="-471" w:hanging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624F9B" w:rsidRPr="003F0133" w:rsidRDefault="00624F9B" w:rsidP="00624F9B">
            <w:pPr>
              <w:spacing w:line="240" w:lineRule="auto"/>
              <w:ind w:left="250" w:firstLine="26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5DD" w:rsidRPr="003F0133" w14:paraId="36043E5D" w14:textId="77777777" w:rsidTr="00167825">
        <w:tc>
          <w:tcPr>
            <w:tcW w:w="6075" w:type="dxa"/>
            <w:vAlign w:val="bottom"/>
          </w:tcPr>
          <w:p w14:paraId="2C790912" w14:textId="7C0AF2CB" w:rsidR="00C955DD" w:rsidRPr="003F0133" w:rsidRDefault="00C955DD" w:rsidP="00C955DD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F0133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1260" w:type="dxa"/>
            <w:vAlign w:val="bottom"/>
          </w:tcPr>
          <w:p w14:paraId="3A5DCB62" w14:textId="77777777" w:rsidR="00C955DD" w:rsidRPr="003F0133" w:rsidRDefault="00C955DD" w:rsidP="00C955DD">
            <w:pPr>
              <w:ind w:left="547" w:right="-471" w:hanging="3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3F3B1EA" w14:textId="610EF659" w:rsidR="00C955DD" w:rsidRPr="003F0133" w:rsidRDefault="00C955DD" w:rsidP="00C9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50,997,493</w:t>
            </w:r>
          </w:p>
        </w:tc>
      </w:tr>
      <w:tr w:rsidR="00C955DD" w:rsidRPr="003F0133" w14:paraId="582BDB36" w14:textId="77777777" w:rsidTr="00167825">
        <w:tc>
          <w:tcPr>
            <w:tcW w:w="6075" w:type="dxa"/>
            <w:vAlign w:val="bottom"/>
          </w:tcPr>
          <w:p w14:paraId="25A9356D" w14:textId="77777777" w:rsidR="00C955DD" w:rsidRPr="003F0133" w:rsidRDefault="00C955DD" w:rsidP="00C955DD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</w:t>
            </w:r>
          </w:p>
          <w:p w14:paraId="5BD93F83" w14:textId="779B8E26" w:rsidR="00C955DD" w:rsidRPr="003F0133" w:rsidRDefault="00C955DD" w:rsidP="00C955DD">
            <w:pPr>
              <w:spacing w:line="240" w:lineRule="auto"/>
              <w:ind w:left="337" w:firstLine="9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260" w:type="dxa"/>
            <w:vAlign w:val="bottom"/>
          </w:tcPr>
          <w:p w14:paraId="38667A9A" w14:textId="214BEB2B" w:rsidR="00C955DD" w:rsidRPr="003F0133" w:rsidRDefault="00C955DD" w:rsidP="00C9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38"/>
                <w:tab w:val="left" w:pos="328"/>
                <w:tab w:val="left" w:pos="614"/>
              </w:tabs>
              <w:ind w:left="588" w:right="-471" w:hanging="6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293371" w14:textId="160D9F8F" w:rsidR="00C955DD" w:rsidRPr="003F0133" w:rsidRDefault="00C955DD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8,589,046</w:t>
            </w:r>
          </w:p>
        </w:tc>
      </w:tr>
      <w:tr w:rsidR="00C955DD" w:rsidRPr="003F0133" w14:paraId="05C60592" w14:textId="77777777" w:rsidTr="00225FB3">
        <w:tc>
          <w:tcPr>
            <w:tcW w:w="6075" w:type="dxa"/>
            <w:vAlign w:val="bottom"/>
          </w:tcPr>
          <w:p w14:paraId="11554F5F" w14:textId="30CEF7A3" w:rsidR="00C955DD" w:rsidRPr="003F0133" w:rsidRDefault="00C955DD" w:rsidP="00C955DD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F013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F013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2564 - </w:t>
            </w:r>
            <w:r w:rsidRPr="003F013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14:paraId="10D2B38D" w14:textId="77777777" w:rsidR="00C955DD" w:rsidRPr="003F0133" w:rsidRDefault="00C955DD" w:rsidP="00C955DD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F2607BD" w14:textId="23AEE1A8" w:rsidR="00C955DD" w:rsidRPr="003F0133" w:rsidRDefault="00C955DD" w:rsidP="00C95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59,586,539</w:t>
            </w:r>
          </w:p>
        </w:tc>
      </w:tr>
      <w:tr w:rsidR="006F7E04" w:rsidRPr="003F0133" w14:paraId="5F6B5381" w14:textId="77777777" w:rsidTr="00167825">
        <w:tc>
          <w:tcPr>
            <w:tcW w:w="6075" w:type="dxa"/>
            <w:vAlign w:val="bottom"/>
          </w:tcPr>
          <w:p w14:paraId="18D075C8" w14:textId="77777777" w:rsidR="006F7E04" w:rsidRPr="003F0133" w:rsidRDefault="006F7E04" w:rsidP="006F7E04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6F7E04" w:rsidRPr="003F0133" w:rsidRDefault="006F7E04" w:rsidP="006F7E04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30B6764C" w:rsidR="006F7E04" w:rsidRPr="003F0133" w:rsidRDefault="006F7E04" w:rsidP="006F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  <w:lang w:val="en-GB"/>
              </w:rPr>
              <w:t>221,360</w:t>
            </w:r>
          </w:p>
        </w:tc>
      </w:tr>
      <w:tr w:rsidR="006F7E04" w:rsidRPr="003F0133" w14:paraId="21C6EF91" w14:textId="77777777" w:rsidTr="00167825">
        <w:tc>
          <w:tcPr>
            <w:tcW w:w="6075" w:type="dxa"/>
            <w:vAlign w:val="bottom"/>
          </w:tcPr>
          <w:p w14:paraId="2DFD57A3" w14:textId="6C68766E" w:rsidR="006F7E04" w:rsidRPr="003F0133" w:rsidRDefault="006F7E04" w:rsidP="006F7E04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6B17DC35" w14:textId="77777777" w:rsidR="006F7E04" w:rsidRPr="003F0133" w:rsidRDefault="006F7E04" w:rsidP="006F7E04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7CFE284" w14:textId="62E510E2" w:rsidR="006F7E04" w:rsidRPr="003F0133" w:rsidRDefault="006F7E04" w:rsidP="006F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  <w:lang w:val="en-GB"/>
              </w:rPr>
              <w:t>(586,500)</w:t>
            </w:r>
          </w:p>
        </w:tc>
      </w:tr>
      <w:tr w:rsidR="006F7E04" w:rsidRPr="003F0133" w14:paraId="19F8642E" w14:textId="77777777" w:rsidTr="00167825">
        <w:tc>
          <w:tcPr>
            <w:tcW w:w="6075" w:type="dxa"/>
            <w:vAlign w:val="bottom"/>
          </w:tcPr>
          <w:p w14:paraId="7440F36A" w14:textId="77777777" w:rsidR="006F7E04" w:rsidRPr="003F0133" w:rsidRDefault="006F7E04" w:rsidP="006F7E04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6F7E04" w:rsidRPr="003F0133" w:rsidRDefault="006F7E04" w:rsidP="006F7E04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08C58EB0" w:rsidR="006F7E04" w:rsidRPr="003F0133" w:rsidRDefault="006F7E04" w:rsidP="006F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  <w:lang w:val="en-GB"/>
              </w:rPr>
              <w:t>2,296,546</w:t>
            </w:r>
          </w:p>
        </w:tc>
      </w:tr>
      <w:tr w:rsidR="006F7E04" w:rsidRPr="003F0133" w14:paraId="6C823245" w14:textId="77777777" w:rsidTr="00167825">
        <w:tc>
          <w:tcPr>
            <w:tcW w:w="6075" w:type="dxa"/>
            <w:vAlign w:val="bottom"/>
          </w:tcPr>
          <w:p w14:paraId="6927F8EC" w14:textId="579A4173" w:rsidR="006F7E04" w:rsidRPr="003F0133" w:rsidRDefault="006F7E04" w:rsidP="006F7E04">
            <w:pPr>
              <w:spacing w:line="240" w:lineRule="auto"/>
              <w:ind w:left="337" w:hanging="2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F013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F013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3D856920" w14:textId="77777777" w:rsidR="006F7E04" w:rsidRPr="003F0133" w:rsidRDefault="006F7E04" w:rsidP="006F7E04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1DFFAE96" w:rsidR="006F7E04" w:rsidRPr="00E531EE" w:rsidRDefault="006F7E04" w:rsidP="003E7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firstLine="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31EE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61</w:t>
            </w:r>
            <w:r w:rsidRPr="00E531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,517,945</w:t>
            </w:r>
          </w:p>
        </w:tc>
      </w:tr>
    </w:tbl>
    <w:bookmarkEnd w:id="11"/>
    <w:p w14:paraId="5EC09F80" w14:textId="77777777" w:rsidR="006F3742" w:rsidRPr="003F0133" w:rsidRDefault="00167825" w:rsidP="00855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60"/>
          <w:tab w:val="left" w:pos="153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F0133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ab/>
      </w:r>
      <w:bookmarkStart w:id="12" w:name="_Hlk76652953"/>
    </w:p>
    <w:p w14:paraId="62DBC118" w14:textId="2CAC1389" w:rsidR="00855486" w:rsidRPr="003F0133" w:rsidRDefault="006F3742" w:rsidP="00855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60"/>
          <w:tab w:val="left" w:pos="1530"/>
        </w:tabs>
        <w:ind w:left="540" w:hanging="18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3F013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ab/>
      </w:r>
      <w:r w:rsidR="00855486" w:rsidRPr="003F013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CC16C5" w:rsidRPr="003F0133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="00855486" w:rsidRPr="003F013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C16C5" w:rsidRPr="003F0133">
        <w:rPr>
          <w:rFonts w:asciiTheme="majorBidi" w:hAnsiTheme="majorBidi" w:cstheme="majorBidi"/>
          <w:sz w:val="30"/>
          <w:szCs w:val="30"/>
        </w:rPr>
        <w:t xml:space="preserve">30 </w:t>
      </w:r>
      <w:r w:rsidR="00CC16C5" w:rsidRPr="003F013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855486" w:rsidRPr="003F01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486" w:rsidRPr="003F0133">
        <w:rPr>
          <w:rFonts w:asciiTheme="majorBidi" w:hAnsiTheme="majorBidi" w:cstheme="majorBidi"/>
          <w:sz w:val="30"/>
          <w:szCs w:val="30"/>
        </w:rPr>
        <w:t xml:space="preserve">2564 </w:t>
      </w:r>
      <w:r w:rsidR="00855486" w:rsidRPr="003F0133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กลุ่มบริษัทบันทึกค่าใช้จ่าย</w:t>
      </w:r>
      <w:r w:rsidR="00855486" w:rsidRPr="003F0133">
        <w:rPr>
          <w:rFonts w:asciiTheme="majorBidi" w:hAnsiTheme="majorBidi" w:hint="cs"/>
          <w:color w:val="000000" w:themeColor="text1"/>
          <w:sz w:val="30"/>
          <w:szCs w:val="30"/>
          <w:cs/>
        </w:rPr>
        <w:t>ในภายหลังเข้าเป็น</w:t>
      </w:r>
      <w:r w:rsidR="00855486" w:rsidRPr="003F0133">
        <w:rPr>
          <w:rFonts w:asciiTheme="majorBidi" w:eastAsia="Times New Roman" w:hAnsiTheme="majorBidi" w:cstheme="majorBidi"/>
          <w:sz w:val="30"/>
          <w:szCs w:val="30"/>
          <w:cs/>
        </w:rPr>
        <w:t>ต้นทุนของสินทรัพย์</w:t>
      </w:r>
      <w:r w:rsidR="00855486" w:rsidRPr="003F0133">
        <w:rPr>
          <w:rFonts w:asciiTheme="majorBidi" w:eastAsia="Times New Roman" w:hAnsiTheme="majorBidi" w:cstheme="majorBidi" w:hint="cs"/>
          <w:sz w:val="30"/>
          <w:szCs w:val="30"/>
          <w:cs/>
        </w:rPr>
        <w:t>ใ</w:t>
      </w:r>
      <w:r w:rsidR="00855486" w:rsidRPr="003F0133">
        <w:rPr>
          <w:rFonts w:ascii="Angsana New" w:hAnsi="Angsana New" w:hint="cs"/>
          <w:spacing w:val="-4"/>
          <w:sz w:val="30"/>
          <w:szCs w:val="30"/>
          <w:cs/>
        </w:rPr>
        <w:t>นงบการเงินรวม</w:t>
      </w:r>
      <w:r w:rsidR="00855486" w:rsidRPr="003F0133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855486" w:rsidRPr="003F0133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855486" w:rsidRPr="003F0133">
        <w:rPr>
          <w:rFonts w:ascii="Angsana New" w:hAnsi="Angsana New"/>
          <w:spacing w:val="-4"/>
          <w:sz w:val="30"/>
          <w:szCs w:val="30"/>
        </w:rPr>
        <w:t xml:space="preserve"> </w:t>
      </w:r>
      <w:r w:rsidR="006F7E04" w:rsidRPr="003F0133">
        <w:rPr>
          <w:rFonts w:ascii="Angsana New" w:hAnsi="Angsana New"/>
          <w:color w:val="0D0D0D"/>
          <w:sz w:val="30"/>
          <w:szCs w:val="30"/>
        </w:rPr>
        <w:t xml:space="preserve">14.13 </w:t>
      </w:r>
      <w:r w:rsidR="00855486" w:rsidRPr="003F0133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bookmarkEnd w:id="12"/>
    </w:p>
    <w:p w14:paraId="4EBA9079" w14:textId="18585692" w:rsidR="007910A8" w:rsidRPr="003F0133" w:rsidRDefault="007910A8" w:rsidP="00241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60"/>
          <w:tab w:val="left" w:pos="153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5A2F002" w14:textId="22350CE4" w:rsidR="006F7E04" w:rsidRPr="001003F0" w:rsidRDefault="0089728B" w:rsidP="00100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color w:val="0D0D0D"/>
          <w:sz w:val="30"/>
          <w:szCs w:val="30"/>
          <w:cs/>
        </w:rPr>
      </w:pPr>
      <w:r w:rsidRPr="00C56C4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C16C5" w:rsidRPr="00C56C4C">
        <w:rPr>
          <w:rFonts w:asciiTheme="majorBidi" w:hAnsiTheme="majorBidi" w:cstheme="majorBidi"/>
          <w:sz w:val="30"/>
          <w:szCs w:val="30"/>
        </w:rPr>
        <w:t xml:space="preserve">30 </w:t>
      </w:r>
      <w:r w:rsidR="00CC16C5" w:rsidRPr="00C56C4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C56C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56C4C">
        <w:rPr>
          <w:rFonts w:asciiTheme="majorBidi" w:hAnsiTheme="majorBidi" w:cstheme="majorBidi"/>
          <w:sz w:val="30"/>
          <w:szCs w:val="30"/>
        </w:rPr>
        <w:t xml:space="preserve">2564 </w:t>
      </w:r>
      <w:r w:rsidR="00B909ED" w:rsidRPr="00C56C4C">
        <w:rPr>
          <w:rFonts w:asciiTheme="majorBidi" w:hAnsiTheme="majorBidi" w:cstheme="majorBidi" w:hint="cs"/>
          <w:sz w:val="30"/>
          <w:szCs w:val="30"/>
          <w:cs/>
        </w:rPr>
        <w:t>มูลค่ายุติธรรม</w:t>
      </w:r>
      <w:r w:rsidR="009F74FC" w:rsidRPr="00C56C4C">
        <w:rPr>
          <w:rFonts w:asciiTheme="majorBidi" w:hAnsiTheme="majorBidi" w:cstheme="majorBidi" w:hint="cs"/>
          <w:sz w:val="30"/>
          <w:szCs w:val="30"/>
          <w:cs/>
        </w:rPr>
        <w:t>ของอสังหาริมทรัพย์เพื่อการลงทุน</w:t>
      </w:r>
      <w:r w:rsidR="00B909ED" w:rsidRPr="00C56C4C">
        <w:rPr>
          <w:rFonts w:asciiTheme="majorBidi" w:hAnsiTheme="majorBidi" w:cstheme="majorBidi" w:hint="cs"/>
          <w:sz w:val="30"/>
          <w:szCs w:val="30"/>
          <w:cs/>
        </w:rPr>
        <w:t>ประเมินโดยผู้ประเมินราคาอิสระจากภายนอก</w:t>
      </w:r>
      <w:r w:rsidR="001003F0" w:rsidRPr="00C56C4C">
        <w:rPr>
          <w:rFonts w:ascii="Angsana New" w:hAnsi="Angsana New" w:hint="cs"/>
          <w:color w:val="0D0D0D"/>
          <w:sz w:val="30"/>
          <w:szCs w:val="30"/>
          <w:cs/>
        </w:rPr>
        <w:t xml:space="preserve">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4CC554E3" w14:textId="56DE354C" w:rsidR="0089728B" w:rsidRPr="003F0133" w:rsidRDefault="0089728B" w:rsidP="006F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60"/>
          <w:tab w:val="left" w:pos="153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4420FD9B" w14:textId="515B58B0" w:rsidR="00365001" w:rsidRPr="003F0133" w:rsidRDefault="00365001" w:rsidP="00E63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F013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การโอนไปที่ดิน อาคาร และอุปกรณ์</w:t>
      </w:r>
    </w:p>
    <w:p w14:paraId="40ADEC4A" w14:textId="77777777" w:rsidR="00365001" w:rsidRPr="001A78BD" w:rsidRDefault="00365001" w:rsidP="001A7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260"/>
          <w:tab w:val="left" w:pos="153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5C5B7F3B" w14:textId="2953104E" w:rsidR="006F3742" w:rsidRPr="003F0133" w:rsidRDefault="00167825" w:rsidP="00DA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F0133">
        <w:rPr>
          <w:rFonts w:asciiTheme="majorBidi" w:hAnsiTheme="majorBidi" w:cstheme="majorBidi"/>
          <w:sz w:val="30"/>
          <w:szCs w:val="30"/>
        </w:rPr>
        <w:tab/>
      </w:r>
      <w:r w:rsidR="00542CD2" w:rsidRPr="003F0133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8463FD" w:rsidRPr="003F0133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28227D" w:rsidRPr="003F013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463FD" w:rsidRPr="003F01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65001" w:rsidRPr="003F0133">
        <w:rPr>
          <w:rFonts w:asciiTheme="majorBidi" w:hAnsiTheme="majorBidi" w:cstheme="majorBidi"/>
          <w:sz w:val="30"/>
          <w:szCs w:val="30"/>
        </w:rPr>
        <w:t>256</w:t>
      </w:r>
      <w:r w:rsidR="00CF2BA0" w:rsidRPr="003F0133">
        <w:rPr>
          <w:rFonts w:asciiTheme="majorBidi" w:hAnsiTheme="majorBidi" w:cstheme="majorBidi"/>
          <w:sz w:val="30"/>
          <w:szCs w:val="30"/>
        </w:rPr>
        <w:t>4</w:t>
      </w:r>
      <w:r w:rsidR="00365001" w:rsidRPr="003F0133">
        <w:rPr>
          <w:rFonts w:asciiTheme="majorBidi" w:hAnsiTheme="majorBidi" w:cstheme="majorBidi"/>
          <w:sz w:val="30"/>
          <w:szCs w:val="30"/>
        </w:rPr>
        <w:t xml:space="preserve"> </w:t>
      </w:r>
      <w:r w:rsidR="00365001" w:rsidRPr="003F0133">
        <w:rPr>
          <w:rFonts w:asciiTheme="majorBidi" w:hAnsiTheme="majorBidi" w:cstheme="majorBidi"/>
          <w:sz w:val="30"/>
          <w:szCs w:val="30"/>
          <w:cs/>
        </w:rPr>
        <w:t xml:space="preserve">กลุ่มบริษัทโอนอสังหาริมทรัพย์เพื่อการลงทุนมูลค่าตามบัญชีจำนวนเงิน </w:t>
      </w:r>
      <w:r w:rsidR="00326952" w:rsidRPr="003F0133">
        <w:rPr>
          <w:rFonts w:asciiTheme="majorBidi" w:hAnsiTheme="majorBidi" w:cstheme="majorBidi"/>
          <w:sz w:val="30"/>
          <w:szCs w:val="30"/>
        </w:rPr>
        <w:t>586.50</w:t>
      </w:r>
      <w:r w:rsidR="00365001" w:rsidRPr="003F0133">
        <w:rPr>
          <w:rFonts w:asciiTheme="majorBidi" w:hAnsiTheme="majorBidi" w:cstheme="majorBidi"/>
          <w:sz w:val="30"/>
          <w:szCs w:val="30"/>
          <w:cs/>
        </w:rPr>
        <w:t xml:space="preserve"> ล้านบาท ไปเป็นที่ดิน อาคาร และอุปกรณ์ เนื่องจากมีการเปลี่ยนแปลงการใช้งานของสินทรัพย์ดังกล่าวเพื่อใช้ประโยชน์ในกลุ่มบริษัท</w:t>
      </w:r>
      <w:r w:rsidR="00766716" w:rsidRPr="003F0133">
        <w:rPr>
          <w:rFonts w:asciiTheme="majorBidi" w:hAnsiTheme="majorBidi" w:cstheme="majorBidi"/>
          <w:sz w:val="30"/>
          <w:szCs w:val="30"/>
        </w:rPr>
        <w:t xml:space="preserve"> </w:t>
      </w:r>
      <w:r w:rsidR="00766716" w:rsidRPr="003F0133">
        <w:rPr>
          <w:rFonts w:asciiTheme="majorBidi" w:hAnsiTheme="majorBidi" w:cstheme="majorBidi"/>
          <w:sz w:val="30"/>
          <w:szCs w:val="30"/>
          <w:cs/>
        </w:rPr>
        <w:t xml:space="preserve">โดยรับรู้เป็นมูลค่าตามบัญชีของที่ดินจำนวนเงิน </w:t>
      </w:r>
      <w:r w:rsidR="00326952" w:rsidRPr="003F0133">
        <w:rPr>
          <w:rFonts w:asciiTheme="majorBidi" w:hAnsiTheme="majorBidi" w:cstheme="majorBidi"/>
          <w:sz w:val="30"/>
          <w:szCs w:val="30"/>
        </w:rPr>
        <w:t>519.50</w:t>
      </w:r>
      <w:r w:rsidR="00766716" w:rsidRPr="003F0133">
        <w:rPr>
          <w:rFonts w:asciiTheme="majorBidi" w:hAnsiTheme="majorBidi" w:cstheme="majorBidi"/>
          <w:sz w:val="30"/>
          <w:szCs w:val="30"/>
        </w:rPr>
        <w:t xml:space="preserve"> </w:t>
      </w:r>
      <w:r w:rsidR="00766716" w:rsidRPr="003F0133">
        <w:rPr>
          <w:rFonts w:asciiTheme="majorBidi" w:hAnsiTheme="majorBidi" w:cstheme="majorBidi"/>
          <w:sz w:val="30"/>
          <w:szCs w:val="30"/>
          <w:cs/>
        </w:rPr>
        <w:t xml:space="preserve">ล้านบาท และอาคารและส่วนปรับปรุงอาคารจำนวนเงิน </w:t>
      </w:r>
      <w:r w:rsidR="00326952" w:rsidRPr="003F0133">
        <w:rPr>
          <w:rFonts w:asciiTheme="majorBidi" w:hAnsiTheme="majorBidi" w:cstheme="majorBidi"/>
          <w:sz w:val="30"/>
          <w:szCs w:val="30"/>
        </w:rPr>
        <w:t>67.00</w:t>
      </w:r>
      <w:r w:rsidR="00766716" w:rsidRPr="003F0133">
        <w:rPr>
          <w:rFonts w:asciiTheme="majorBidi" w:hAnsiTheme="majorBidi" w:cstheme="majorBidi"/>
          <w:sz w:val="30"/>
          <w:szCs w:val="30"/>
        </w:rPr>
        <w:t xml:space="preserve"> </w:t>
      </w:r>
      <w:r w:rsidR="00766716" w:rsidRPr="003F0133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2A5596C" w14:textId="77777777" w:rsidR="00DA24E2" w:rsidRPr="003F0133" w:rsidRDefault="00DA24E2" w:rsidP="00DA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260"/>
        <w:gridCol w:w="2340"/>
      </w:tblGrid>
      <w:tr w:rsidR="00380F62" w:rsidRPr="003F0133" w14:paraId="79863212" w14:textId="77777777" w:rsidTr="003F5F43">
        <w:trPr>
          <w:tblHeader/>
        </w:trPr>
        <w:tc>
          <w:tcPr>
            <w:tcW w:w="5580" w:type="dxa"/>
            <w:vAlign w:val="bottom"/>
          </w:tcPr>
          <w:p w14:paraId="57448E85" w14:textId="2D3F3BF2" w:rsidR="00380F62" w:rsidRPr="003F0133" w:rsidRDefault="00E04AF6" w:rsidP="00751167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260" w:type="dxa"/>
            <w:vAlign w:val="bottom"/>
          </w:tcPr>
          <w:p w14:paraId="7C1C662B" w14:textId="77777777" w:rsidR="00380F62" w:rsidRPr="003F0133" w:rsidRDefault="00380F62" w:rsidP="005727F2">
            <w:pPr>
              <w:spacing w:line="240" w:lineRule="auto"/>
              <w:ind w:left="337" w:hanging="15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8E444A8" w14:textId="4C7DD985" w:rsidR="00380F62" w:rsidRPr="003F0133" w:rsidRDefault="005727F2" w:rsidP="005727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27F2" w:rsidRPr="003F0133" w14:paraId="5BC5EF44" w14:textId="77777777" w:rsidTr="003F5F43">
        <w:trPr>
          <w:tblHeader/>
        </w:trPr>
        <w:tc>
          <w:tcPr>
            <w:tcW w:w="5580" w:type="dxa"/>
            <w:vAlign w:val="bottom"/>
          </w:tcPr>
          <w:p w14:paraId="4C7290D7" w14:textId="77777777" w:rsidR="005727F2" w:rsidRPr="003F0133" w:rsidRDefault="005727F2" w:rsidP="00751167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B76EC" w14:textId="38D5917B" w:rsidR="005727F2" w:rsidRPr="003F0133" w:rsidRDefault="005727F2" w:rsidP="00751167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01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40" w:type="dxa"/>
            <w:vAlign w:val="bottom"/>
          </w:tcPr>
          <w:p w14:paraId="27F52BEE" w14:textId="77777777" w:rsidR="005727F2" w:rsidRPr="003F0133" w:rsidRDefault="005727F2" w:rsidP="005727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อสังหาริมทรัพย์</w:t>
            </w:r>
          </w:p>
          <w:p w14:paraId="387E2E60" w14:textId="71D3D2DB" w:rsidR="005727F2" w:rsidRPr="003F0133" w:rsidRDefault="005727F2" w:rsidP="005727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เพื่อการลงทุน</w:t>
            </w:r>
          </w:p>
        </w:tc>
      </w:tr>
      <w:tr w:rsidR="00380F62" w:rsidRPr="003F0133" w14:paraId="34ABCEC5" w14:textId="77777777" w:rsidTr="003F5F43">
        <w:trPr>
          <w:tblHeader/>
        </w:trPr>
        <w:tc>
          <w:tcPr>
            <w:tcW w:w="5580" w:type="dxa"/>
            <w:vAlign w:val="bottom"/>
          </w:tcPr>
          <w:p w14:paraId="659FBC43" w14:textId="77777777" w:rsidR="00380F62" w:rsidRPr="003F0133" w:rsidRDefault="00380F62" w:rsidP="00751167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0647A2" w14:textId="77777777" w:rsidR="00380F62" w:rsidRPr="003F0133" w:rsidRDefault="00380F62" w:rsidP="00751167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7F6DDE7" w14:textId="1FDF32B9" w:rsidR="00380F62" w:rsidRPr="003F0133" w:rsidRDefault="005727F2" w:rsidP="005727F2">
            <w:pPr>
              <w:spacing w:line="240" w:lineRule="auto"/>
              <w:ind w:left="337" w:firstLine="9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55DD" w:rsidRPr="003F0133" w14:paraId="112130A0" w14:textId="77777777" w:rsidTr="003F5F43">
        <w:tc>
          <w:tcPr>
            <w:tcW w:w="5580" w:type="dxa"/>
            <w:vAlign w:val="bottom"/>
          </w:tcPr>
          <w:p w14:paraId="60243285" w14:textId="44BA3322" w:rsidR="00C955DD" w:rsidRPr="003F0133" w:rsidRDefault="00C955DD" w:rsidP="00C955DD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</w:t>
            </w:r>
            <w:r w:rsidRPr="003F013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3F0133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3F013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F0133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1260" w:type="dxa"/>
            <w:vAlign w:val="bottom"/>
          </w:tcPr>
          <w:p w14:paraId="67B2F35A" w14:textId="77777777" w:rsidR="00C955DD" w:rsidRPr="003F0133" w:rsidRDefault="00C955DD" w:rsidP="00C955DD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72EB822" w14:textId="7E58085F" w:rsidR="00C955DD" w:rsidRPr="003F0133" w:rsidRDefault="00C955DD" w:rsidP="00E531EE">
            <w:pPr>
              <w:ind w:left="547" w:right="-740" w:firstLine="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</w:tr>
      <w:tr w:rsidR="00C955DD" w:rsidRPr="003F0133" w14:paraId="061E21AA" w14:textId="77777777" w:rsidTr="00225FB3">
        <w:tc>
          <w:tcPr>
            <w:tcW w:w="5580" w:type="dxa"/>
            <w:vAlign w:val="bottom"/>
          </w:tcPr>
          <w:p w14:paraId="41533175" w14:textId="77777777" w:rsidR="00C955DD" w:rsidRPr="003F0133" w:rsidRDefault="00C955DD" w:rsidP="00C955DD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2F9D2C59" w14:textId="4ED9E20A" w:rsidR="00C955DD" w:rsidRPr="003F0133" w:rsidRDefault="00C955DD" w:rsidP="00C955DD">
            <w:pPr>
              <w:ind w:left="547" w:hanging="6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B406AB7" w14:textId="77777777" w:rsidR="00C955DD" w:rsidRPr="003F0133" w:rsidRDefault="00C955DD" w:rsidP="00C955DD">
            <w:pPr>
              <w:tabs>
                <w:tab w:val="clear" w:pos="1871"/>
                <w:tab w:val="left" w:pos="1960"/>
              </w:tabs>
              <w:ind w:left="547"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BBB19D0" w14:textId="7C476D7E" w:rsidR="00C955DD" w:rsidRPr="003F0133" w:rsidRDefault="00C955DD" w:rsidP="00E531EE">
            <w:pPr>
              <w:tabs>
                <w:tab w:val="clear" w:pos="1644"/>
                <w:tab w:val="clear" w:pos="1871"/>
                <w:tab w:val="left" w:pos="1689"/>
                <w:tab w:val="left" w:pos="1872"/>
                <w:tab w:val="left" w:pos="2049"/>
              </w:tabs>
              <w:ind w:left="547" w:right="-740" w:hanging="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8,201</w:t>
            </w:r>
          </w:p>
        </w:tc>
      </w:tr>
      <w:tr w:rsidR="00C955DD" w:rsidRPr="003F0133" w14:paraId="01636351" w14:textId="77777777" w:rsidTr="00225FB3">
        <w:tc>
          <w:tcPr>
            <w:tcW w:w="5580" w:type="dxa"/>
            <w:vAlign w:val="bottom"/>
          </w:tcPr>
          <w:p w14:paraId="4EEBE2DB" w14:textId="48B0FD3B" w:rsidR="00C955DD" w:rsidRPr="003F0133" w:rsidRDefault="00C955DD" w:rsidP="00C955DD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3F013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01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3F01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F01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2564 - </w:t>
            </w:r>
            <w:r w:rsidRPr="003F01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14:paraId="4A6ABFA1" w14:textId="77777777" w:rsidR="00C955DD" w:rsidRPr="003F0133" w:rsidRDefault="00C955DD" w:rsidP="00C955DD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7C4655AE" w14:textId="25B0EC9D" w:rsidR="00C955DD" w:rsidRPr="003F0133" w:rsidRDefault="00C955DD" w:rsidP="00E531EE">
            <w:pPr>
              <w:tabs>
                <w:tab w:val="clear" w:pos="1644"/>
                <w:tab w:val="left" w:pos="1599"/>
              </w:tabs>
              <w:ind w:left="547" w:right="-740" w:hanging="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10,680</w:t>
            </w:r>
          </w:p>
        </w:tc>
      </w:tr>
      <w:tr w:rsidR="00C955DD" w:rsidRPr="003F0133" w14:paraId="032E99E9" w14:textId="77777777" w:rsidTr="00225FB3">
        <w:tc>
          <w:tcPr>
            <w:tcW w:w="5580" w:type="dxa"/>
            <w:vAlign w:val="bottom"/>
          </w:tcPr>
          <w:p w14:paraId="15383BE3" w14:textId="0A19D6D6" w:rsidR="00C955DD" w:rsidRPr="003F0133" w:rsidRDefault="00C955DD" w:rsidP="00C955DD">
            <w:pPr>
              <w:spacing w:line="240" w:lineRule="auto"/>
              <w:ind w:firstLine="6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295E4031" w14:textId="77777777" w:rsidR="00C955DD" w:rsidRPr="003F0133" w:rsidRDefault="00C955DD" w:rsidP="00C955DD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1FD171A4" w14:textId="0F71F9BC" w:rsidR="00C955DD" w:rsidRPr="003F0133" w:rsidRDefault="00C955DD" w:rsidP="00E531EE">
            <w:pPr>
              <w:ind w:left="547" w:right="-740" w:hanging="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(10,680)</w:t>
            </w:r>
          </w:p>
        </w:tc>
      </w:tr>
      <w:tr w:rsidR="00C955DD" w:rsidRPr="003F0133" w14:paraId="5A4B8643" w14:textId="77777777" w:rsidTr="003F5F43">
        <w:tc>
          <w:tcPr>
            <w:tcW w:w="5580" w:type="dxa"/>
            <w:vAlign w:val="bottom"/>
          </w:tcPr>
          <w:p w14:paraId="1B27D569" w14:textId="7BA94F68" w:rsidR="00C955DD" w:rsidRPr="003F0133" w:rsidRDefault="00C955DD" w:rsidP="00C955DD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3F01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F013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6232E72C" w14:textId="77777777" w:rsidR="00C955DD" w:rsidRPr="003F0133" w:rsidRDefault="00C955DD" w:rsidP="00C955DD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B6E81" w14:textId="22866BB4" w:rsidR="00C955DD" w:rsidRPr="003F0133" w:rsidRDefault="00C955DD" w:rsidP="00E531EE">
            <w:pPr>
              <w:tabs>
                <w:tab w:val="clear" w:pos="1644"/>
                <w:tab w:val="left" w:pos="1689"/>
              </w:tabs>
              <w:ind w:left="547" w:firstLine="7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5DD2345" w14:textId="77777777" w:rsidR="001F695C" w:rsidRPr="00FD129D" w:rsidRDefault="001F695C" w:rsidP="00FD1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EEE016" w14:textId="24F491E5" w:rsidR="000A1DDD" w:rsidRPr="003F0133" w:rsidRDefault="000A1DDD" w:rsidP="003F5F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3F0133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00A79448" w:rsidR="00D60B0B" w:rsidRPr="003F0133" w:rsidRDefault="00D60B0B" w:rsidP="003F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1080" w:right="36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1F125D60" w14:textId="3A48450E" w:rsidR="00196419" w:rsidRPr="003F0133" w:rsidRDefault="003F5F43" w:rsidP="003F5F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28" w:lineRule="auto"/>
        <w:ind w:left="540" w:right="36" w:hanging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b/>
          <w:sz w:val="30"/>
          <w:szCs w:val="30"/>
        </w:rPr>
        <w:tab/>
      </w:r>
      <w:r w:rsidR="00196419" w:rsidRPr="003F0133">
        <w:rPr>
          <w:rFonts w:ascii="Angsana New" w:hAnsi="Angsana New"/>
          <w:b/>
          <w:sz w:val="30"/>
          <w:szCs w:val="30"/>
          <w:cs/>
        </w:rPr>
        <w:t>ก</w:t>
      </w:r>
      <w:r w:rsidR="00196419" w:rsidRPr="003F0133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</w:t>
      </w:r>
      <w:r w:rsidR="002B6BF4" w:rsidRPr="003F0133">
        <w:rPr>
          <w:rFonts w:ascii="Angsana New" w:hAnsi="Angsana New" w:hint="cs"/>
          <w:sz w:val="30"/>
          <w:szCs w:val="30"/>
          <w:cs/>
        </w:rPr>
        <w:t>และ</w:t>
      </w:r>
      <w:r w:rsidR="00196419" w:rsidRPr="003F0133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="00196419" w:rsidRPr="003F0133">
        <w:rPr>
          <w:rFonts w:ascii="Angsana New" w:hAnsi="Angsana New"/>
          <w:sz w:val="30"/>
          <w:szCs w:val="30"/>
          <w:cs/>
        </w:rPr>
        <w:t>ระหว่างงว</w:t>
      </w:r>
      <w:r w:rsidR="00196419" w:rsidRPr="003F0133">
        <w:rPr>
          <w:rFonts w:ascii="Angsana New" w:hAnsi="Angsana New" w:hint="cs"/>
          <w:sz w:val="30"/>
          <w:szCs w:val="30"/>
          <w:cs/>
        </w:rPr>
        <w:t>ด</w:t>
      </w:r>
      <w:r w:rsidR="00CC16C5" w:rsidRPr="003F0133">
        <w:rPr>
          <w:rFonts w:ascii="Angsana New" w:hAnsi="Angsana New" w:hint="cs"/>
          <w:sz w:val="30"/>
          <w:szCs w:val="30"/>
          <w:cs/>
        </w:rPr>
        <w:t>เก้าเดือน</w:t>
      </w:r>
      <w:r w:rsidR="00196419" w:rsidRPr="003F0133">
        <w:rPr>
          <w:rFonts w:ascii="Angsana New" w:hAnsi="Angsana New"/>
          <w:sz w:val="30"/>
          <w:szCs w:val="30"/>
          <w:cs/>
        </w:rPr>
        <w:t>สิ้นสุดวันที่</w:t>
      </w:r>
      <w:r w:rsidR="00196419" w:rsidRPr="003F0133">
        <w:rPr>
          <w:rFonts w:ascii="Angsana New" w:hAnsi="Angsana New"/>
          <w:sz w:val="30"/>
          <w:szCs w:val="30"/>
        </w:rPr>
        <w:br/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="00196419" w:rsidRPr="003F0133">
        <w:rPr>
          <w:rFonts w:ascii="Angsana New" w:hAnsi="Angsana New"/>
          <w:sz w:val="30"/>
          <w:szCs w:val="30"/>
          <w:cs/>
        </w:rPr>
        <w:t xml:space="preserve"> </w:t>
      </w:r>
      <w:r w:rsidR="00196419" w:rsidRPr="003F0133">
        <w:rPr>
          <w:rFonts w:ascii="Angsana New" w:hAnsi="Angsana New"/>
          <w:sz w:val="30"/>
          <w:szCs w:val="30"/>
        </w:rPr>
        <w:t>256</w:t>
      </w:r>
      <w:r w:rsidR="00F2285B" w:rsidRPr="003F0133">
        <w:rPr>
          <w:rFonts w:ascii="Angsana New" w:hAnsi="Angsana New"/>
          <w:sz w:val="30"/>
          <w:szCs w:val="30"/>
        </w:rPr>
        <w:t>4</w:t>
      </w:r>
      <w:r w:rsidR="00196419" w:rsidRPr="003F013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E94F48F" w14:textId="77777777" w:rsidR="00196419" w:rsidRPr="003F0133" w:rsidRDefault="00196419" w:rsidP="003F5F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28" w:lineRule="auto"/>
        <w:ind w:left="540" w:right="36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999" w:type="dxa"/>
        <w:tblInd w:w="4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1"/>
        <w:gridCol w:w="1334"/>
        <w:gridCol w:w="222"/>
        <w:gridCol w:w="1540"/>
        <w:gridCol w:w="250"/>
        <w:gridCol w:w="1060"/>
        <w:gridCol w:w="222"/>
        <w:gridCol w:w="1272"/>
        <w:gridCol w:w="222"/>
        <w:gridCol w:w="1546"/>
      </w:tblGrid>
      <w:tr w:rsidR="00F2285B" w:rsidRPr="003F0133" w14:paraId="336CC9D9" w14:textId="77777777" w:rsidTr="00E75EE0">
        <w:trPr>
          <w:tblHeader/>
        </w:trPr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6CCC4" w14:textId="77777777" w:rsidR="00F2285B" w:rsidRPr="003F0133" w:rsidRDefault="00F2285B" w:rsidP="00AA6BC2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br w:type="page"/>
            </w:r>
          </w:p>
        </w:tc>
        <w:tc>
          <w:tcPr>
            <w:tcW w:w="2202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9DF1" w14:textId="16E99313" w:rsidR="00F2285B" w:rsidRPr="003F0133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91BE" w14:textId="46CB6EC7" w:rsidR="00F2285B" w:rsidRPr="003F0133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9F299" w14:textId="77777777" w:rsidR="00F2285B" w:rsidRPr="003F0133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85B" w:rsidRPr="003F0133" w14:paraId="247D0678" w14:textId="77777777" w:rsidTr="00E75EE0">
        <w:trPr>
          <w:trHeight w:val="423"/>
          <w:tblHeader/>
        </w:trPr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6F06" w14:textId="77777777" w:rsidR="00F2285B" w:rsidRPr="003F0133" w:rsidRDefault="00F2285B" w:rsidP="00AA6BC2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B34E3" w14:textId="77777777" w:rsidR="00F2285B" w:rsidRPr="003F0133" w:rsidRDefault="00F2285B" w:rsidP="00AA6BC2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4BC8BE08" w14:textId="77777777" w:rsidR="00F2285B" w:rsidRPr="003F0133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3F0133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F2360" w14:textId="77777777" w:rsidR="00F2285B" w:rsidRPr="003F0133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D1E58" w14:textId="77777777" w:rsidR="00F2285B" w:rsidRPr="003F0133" w:rsidRDefault="00F2285B" w:rsidP="00AA6BC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B321B91" w14:textId="77777777" w:rsidR="00F2285B" w:rsidRPr="003F0133" w:rsidRDefault="00F2285B" w:rsidP="00AA6BC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0C585E6C" w14:textId="77777777" w:rsidR="00F2285B" w:rsidRPr="003F0133" w:rsidRDefault="00F2285B" w:rsidP="00AA6BC2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352B196C" w14:textId="77777777" w:rsidR="00F2285B" w:rsidRPr="003F0133" w:rsidRDefault="00F2285B" w:rsidP="00AA6BC2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5" w:type="pct"/>
            <w:vAlign w:val="bottom"/>
          </w:tcPr>
          <w:p w14:paraId="317D2441" w14:textId="77777777" w:rsidR="00F2285B" w:rsidRPr="003F0133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0" w:type="pct"/>
            <w:vAlign w:val="bottom"/>
          </w:tcPr>
          <w:p w14:paraId="1D4AC9B2" w14:textId="1577D6EE" w:rsidR="00F2285B" w:rsidRPr="003F0133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B02F3" w14:textId="2668CB44" w:rsidR="00F2285B" w:rsidRPr="003F0133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CFF63" w14:textId="77777777" w:rsidR="00F2285B" w:rsidRPr="003F0133" w:rsidRDefault="00F2285B" w:rsidP="00AA6BC2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44E7460" w14:textId="77777777" w:rsidR="00F2285B" w:rsidRPr="003F0133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3F0133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340A6" w14:textId="77777777" w:rsidR="00F2285B" w:rsidRPr="003F0133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63D580" w14:textId="77777777" w:rsidR="00F2285B" w:rsidRPr="003F0133" w:rsidRDefault="00F2285B" w:rsidP="00AA6BC2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08028E5B" w14:textId="77777777" w:rsidR="00F2285B" w:rsidRPr="003F0133" w:rsidRDefault="00F2285B" w:rsidP="00AA6BC2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651C0063" w14:textId="77777777" w:rsidR="00F2285B" w:rsidRPr="003F0133" w:rsidRDefault="00F2285B" w:rsidP="00AA6BC2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E47D32B" w14:textId="77777777" w:rsidR="00F2285B" w:rsidRPr="003F0133" w:rsidRDefault="00F2285B" w:rsidP="00AA6BC2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2285B" w:rsidRPr="003F0133" w14:paraId="5670A1F9" w14:textId="77777777" w:rsidTr="00E75EE0">
        <w:trPr>
          <w:tblHeader/>
        </w:trPr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DE828" w14:textId="77777777" w:rsidR="00F2285B" w:rsidRPr="003F0133" w:rsidRDefault="00F2285B" w:rsidP="00AA6BC2">
            <w:pPr>
              <w:pStyle w:val="BodyText"/>
              <w:spacing w:after="0" w:line="228" w:lineRule="auto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34" w:type="pct"/>
            <w:gridSpan w:val="9"/>
          </w:tcPr>
          <w:p w14:paraId="72703A11" w14:textId="28E4A982" w:rsidR="00F2285B" w:rsidRPr="003F0133" w:rsidRDefault="00F2285B" w:rsidP="00AA6BC2">
            <w:pPr>
              <w:pStyle w:val="BodyText"/>
              <w:spacing w:after="0" w:line="228" w:lineRule="auto"/>
              <w:ind w:left="-122"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F01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5EE0" w:rsidRPr="003F0133" w14:paraId="1F305297" w14:textId="77777777" w:rsidTr="00E75EE0"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2BAC7" w14:textId="1BA4C8B3" w:rsidR="00E75EE0" w:rsidRPr="00FD2A78" w:rsidRDefault="00E75EE0" w:rsidP="00E75EE0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D2A78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66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43EA9" w14:textId="0963F084" w:rsidR="00E75EE0" w:rsidRPr="00FD2A78" w:rsidRDefault="00E75EE0" w:rsidP="00075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</w:rPr>
              <w:t>1,</w:t>
            </w:r>
            <w:r w:rsidR="00CA4805" w:rsidRPr="00FD2A78">
              <w:rPr>
                <w:rFonts w:ascii="Angsana New" w:eastAsia="MS Mincho" w:hAnsi="Angsana New"/>
                <w:sz w:val="30"/>
                <w:szCs w:val="30"/>
              </w:rPr>
              <w:t>041,102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48F1F" w14:textId="77777777" w:rsidR="00E75EE0" w:rsidRPr="00FD2A78" w:rsidRDefault="00E75EE0" w:rsidP="00E75EE0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354CD" w14:textId="19BC5CB4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3730F98" w14:textId="77777777" w:rsidR="00E75EE0" w:rsidRPr="00FD2A78" w:rsidRDefault="00E75EE0" w:rsidP="00E75EE0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9B7511" w14:textId="6A3D34F6" w:rsidR="00E75EE0" w:rsidRPr="00FD2A78" w:rsidRDefault="00E75EE0" w:rsidP="00E75EE0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</w:tabs>
              <w:spacing w:after="0" w:line="228" w:lineRule="auto"/>
              <w:ind w:left="-12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2A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933AE" w14:textId="7E4163B8" w:rsidR="00E75EE0" w:rsidRPr="00FD2A78" w:rsidRDefault="00E75EE0" w:rsidP="00E75EE0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09A0B" w14:textId="3C50ECF5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246F9" w14:textId="77777777" w:rsidR="00E75EE0" w:rsidRPr="00FD2A78" w:rsidRDefault="00E75EE0" w:rsidP="00E75EE0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9BA63" w14:textId="079F4F8B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E75EE0" w:rsidRPr="003F0133" w14:paraId="7E90985F" w14:textId="77777777" w:rsidTr="00E75EE0"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83E21" w14:textId="03F421FE" w:rsidR="00E75EE0" w:rsidRPr="00FD2A78" w:rsidRDefault="00E75EE0" w:rsidP="00E75EE0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FD2A7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FD2A7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6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44ADB" w14:textId="4925BDD3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124,686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8AFB6" w14:textId="77777777" w:rsidR="00E75EE0" w:rsidRPr="00FD2A78" w:rsidRDefault="00E75EE0" w:rsidP="00E75EE0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9D893" w14:textId="47F0162D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</w:rPr>
              <w:t>(1,377)</w:t>
            </w:r>
          </w:p>
        </w:tc>
        <w:tc>
          <w:tcPr>
            <w:tcW w:w="125" w:type="pct"/>
          </w:tcPr>
          <w:p w14:paraId="496D13D4" w14:textId="77777777" w:rsidR="00E75EE0" w:rsidRPr="00FD2A78" w:rsidRDefault="00E75EE0" w:rsidP="00E75EE0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08FA3F9" w14:textId="77777777" w:rsidR="00E75EE0" w:rsidRPr="00FD2A78" w:rsidRDefault="00E75EE0" w:rsidP="00E75EE0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  <w:tab w:val="left" w:pos="294"/>
              </w:tabs>
              <w:spacing w:after="0" w:line="228" w:lineRule="auto"/>
              <w:ind w:left="-60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7D1DAC9" w14:textId="01926951" w:rsidR="00E75EE0" w:rsidRPr="00FD2A78" w:rsidRDefault="00E75EE0" w:rsidP="00E75EE0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  <w:tab w:val="left" w:pos="294"/>
              </w:tabs>
              <w:spacing w:after="0" w:line="228" w:lineRule="auto"/>
              <w:ind w:left="-60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2A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631D4" w14:textId="3FE6E451" w:rsidR="00E75EE0" w:rsidRPr="00FD2A78" w:rsidRDefault="00E75EE0" w:rsidP="00E75EE0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27538" w14:textId="2976219B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1,633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27D210" w14:textId="77777777" w:rsidR="00E75EE0" w:rsidRPr="00FD2A78" w:rsidRDefault="00E75EE0" w:rsidP="00E75EE0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29F28" w14:textId="38E20593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(10,602)</w:t>
            </w:r>
          </w:p>
        </w:tc>
      </w:tr>
      <w:tr w:rsidR="00E75EE0" w:rsidRPr="003F0133" w14:paraId="14CA968E" w14:textId="77777777" w:rsidTr="00E75EE0"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D309E" w14:textId="77777777" w:rsidR="00E75EE0" w:rsidRPr="00FD2A78" w:rsidRDefault="00E75EE0" w:rsidP="00E75EE0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FD2A7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66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ED500" w14:textId="68DF0471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109,753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E0BEF" w14:textId="77777777" w:rsidR="00E75EE0" w:rsidRPr="00FD2A78" w:rsidRDefault="00E75EE0" w:rsidP="00E75EE0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CACBC" w14:textId="4EBA4FD9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</w:rPr>
              <w:t>(150)</w:t>
            </w:r>
          </w:p>
        </w:tc>
        <w:tc>
          <w:tcPr>
            <w:tcW w:w="125" w:type="pct"/>
          </w:tcPr>
          <w:p w14:paraId="740379EB" w14:textId="77777777" w:rsidR="00E75EE0" w:rsidRPr="00FD2A78" w:rsidRDefault="00E75EE0" w:rsidP="00E75EE0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C96133E" w14:textId="77777777" w:rsidR="00E75EE0" w:rsidRPr="00FD2A78" w:rsidRDefault="00E75EE0" w:rsidP="00E75EE0">
            <w:pPr>
              <w:pStyle w:val="BodyText"/>
              <w:tabs>
                <w:tab w:val="clear" w:pos="907"/>
                <w:tab w:val="left" w:pos="736"/>
              </w:tabs>
              <w:spacing w:after="0" w:line="228" w:lineRule="auto"/>
              <w:ind w:left="-126" w:right="20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BB9762" w14:textId="046D2272" w:rsidR="00E75EE0" w:rsidRPr="00FD2A78" w:rsidRDefault="00E75EE0" w:rsidP="00075E37">
            <w:pPr>
              <w:pStyle w:val="BodyText"/>
              <w:tabs>
                <w:tab w:val="clear" w:pos="907"/>
                <w:tab w:val="left" w:pos="736"/>
              </w:tabs>
              <w:spacing w:after="0" w:line="228" w:lineRule="auto"/>
              <w:ind w:left="-126" w:right="2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2A78">
              <w:rPr>
                <w:rFonts w:ascii="Angsana New" w:hAnsi="Angsana New"/>
                <w:sz w:val="30"/>
                <w:szCs w:val="30"/>
              </w:rPr>
              <w:t>(6,951)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B8B21" w14:textId="68C2FEF3" w:rsidR="00E75EE0" w:rsidRPr="00FD2A78" w:rsidRDefault="00E75EE0" w:rsidP="00E75EE0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53ADE" w14:textId="04C5A5BD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20,187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0343C" w14:textId="77777777" w:rsidR="00E75EE0" w:rsidRPr="00FD2A78" w:rsidRDefault="00E75EE0" w:rsidP="00E75EE0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0B69E" w14:textId="353A380F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E75EE0" w:rsidRPr="003F0133" w14:paraId="4F43AE48" w14:textId="77777777" w:rsidTr="00E75EE0"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E802E" w14:textId="77777777" w:rsidR="00E75EE0" w:rsidRPr="00FD2A78" w:rsidRDefault="00E75EE0" w:rsidP="00E75EE0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D2A7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84033" w14:textId="69CF189F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4,480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3B60D" w14:textId="77777777" w:rsidR="00E75EE0" w:rsidRPr="00FD2A78" w:rsidRDefault="00E75EE0" w:rsidP="00E75EE0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7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BDC2E" w14:textId="48F08838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(823)</w:t>
            </w:r>
          </w:p>
        </w:tc>
        <w:tc>
          <w:tcPr>
            <w:tcW w:w="125" w:type="pct"/>
          </w:tcPr>
          <w:p w14:paraId="1041E7C6" w14:textId="77777777" w:rsidR="00E75EE0" w:rsidRPr="00FD2A78" w:rsidRDefault="00E75EE0" w:rsidP="00E75EE0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530" w:type="pct"/>
          </w:tcPr>
          <w:p w14:paraId="721D5B13" w14:textId="4EA69ADE" w:rsidR="00E75EE0" w:rsidRPr="00FD2A78" w:rsidRDefault="00E75EE0" w:rsidP="00E75EE0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  <w:tab w:val="left" w:pos="294"/>
              </w:tabs>
              <w:spacing w:after="0" w:line="228" w:lineRule="auto"/>
              <w:ind w:left="-60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2A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A80D1" w14:textId="06AB3BAF" w:rsidR="00E75EE0" w:rsidRPr="00FD2A78" w:rsidRDefault="00E75EE0" w:rsidP="00E75EE0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C9CEF" w14:textId="0EBA778D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1,469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D297C" w14:textId="77777777" w:rsidR="00E75EE0" w:rsidRPr="00FD2A78" w:rsidRDefault="00E75EE0" w:rsidP="00E75EE0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7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D376A" w14:textId="66770462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(127)</w:t>
            </w:r>
          </w:p>
        </w:tc>
      </w:tr>
      <w:tr w:rsidR="00E75EE0" w:rsidRPr="003F0133" w14:paraId="539DA49A" w14:textId="77777777" w:rsidTr="00E75EE0"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1E9A7" w14:textId="77777777" w:rsidR="00E75EE0" w:rsidRPr="00FD2A78" w:rsidRDefault="00E75EE0" w:rsidP="00E75EE0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FD2A7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66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DA247" w14:textId="68901E46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1,225,803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76C50" w14:textId="77777777" w:rsidR="00E75EE0" w:rsidRPr="00FD2A78" w:rsidRDefault="00E75EE0" w:rsidP="00E75EE0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30FE7" w14:textId="7BE64548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(1,684)</w:t>
            </w:r>
          </w:p>
        </w:tc>
        <w:tc>
          <w:tcPr>
            <w:tcW w:w="125" w:type="pct"/>
          </w:tcPr>
          <w:p w14:paraId="0B903F2B" w14:textId="77777777" w:rsidR="00E75EE0" w:rsidRPr="00FD2A78" w:rsidRDefault="00E75EE0" w:rsidP="00E75EE0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4BFCE3E6" w14:textId="77777777" w:rsidR="00E75EE0" w:rsidRPr="00FD2A78" w:rsidRDefault="00E75EE0" w:rsidP="00E75EE0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  <w:tab w:val="left" w:pos="294"/>
              </w:tabs>
              <w:spacing w:after="0" w:line="228" w:lineRule="auto"/>
              <w:ind w:left="-60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F70B93" w14:textId="3FBFDB6D" w:rsidR="00E75EE0" w:rsidRPr="00FD2A78" w:rsidRDefault="00E75EE0" w:rsidP="00E75EE0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-426"/>
                <w:tab w:val="left" w:pos="-246"/>
                <w:tab w:val="left" w:pos="294"/>
              </w:tabs>
              <w:spacing w:after="0" w:line="228" w:lineRule="auto"/>
              <w:ind w:left="-606" w:right="370" w:hanging="8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2A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5FEC3" w14:textId="6B3BD213" w:rsidR="00E75EE0" w:rsidRPr="00FD2A78" w:rsidRDefault="00E75EE0" w:rsidP="00E75EE0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B639F" w14:textId="3C31382A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3,915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98A00" w14:textId="77777777" w:rsidR="00E75EE0" w:rsidRPr="00FD2A78" w:rsidRDefault="00E75EE0" w:rsidP="00E75EE0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00787" w14:textId="027C3C64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E75EE0" w:rsidRPr="003F0133" w14:paraId="0650E822" w14:textId="77777777" w:rsidTr="00E75EE0">
        <w:tc>
          <w:tcPr>
            <w:tcW w:w="11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08AA0" w14:textId="77777777" w:rsidR="00E75EE0" w:rsidRPr="00FD2A78" w:rsidRDefault="00E75EE0" w:rsidP="00E75EE0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A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2FE6F" w14:textId="7AABB693" w:rsidR="00E75EE0" w:rsidRPr="00FD2A78" w:rsidRDefault="00C03228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D2A7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2,505,824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7A7CA" w14:textId="77777777" w:rsidR="00E75EE0" w:rsidRPr="00FD2A78" w:rsidRDefault="00E75EE0" w:rsidP="00E75EE0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CC475" w14:textId="60938567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(4,034)</w:t>
            </w:r>
          </w:p>
        </w:tc>
        <w:tc>
          <w:tcPr>
            <w:tcW w:w="125" w:type="pct"/>
          </w:tcPr>
          <w:p w14:paraId="5B7B61EF" w14:textId="77777777" w:rsidR="00E75EE0" w:rsidRPr="00FD2A78" w:rsidRDefault="00E75EE0" w:rsidP="00E75EE0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2940A59" w14:textId="1671A114" w:rsidR="00E75EE0" w:rsidRPr="00FD2A78" w:rsidRDefault="00E75EE0" w:rsidP="00E75EE0">
            <w:pPr>
              <w:pStyle w:val="BodyText"/>
              <w:tabs>
                <w:tab w:val="decimal" w:pos="878"/>
              </w:tabs>
              <w:spacing w:after="0" w:line="228" w:lineRule="auto"/>
              <w:ind w:left="-126" w:right="20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FD2A78">
              <w:rPr>
                <w:rFonts w:ascii="Angsana New" w:hAnsi="Angsana New"/>
                <w:b/>
                <w:bCs/>
                <w:sz w:val="30"/>
                <w:szCs w:val="30"/>
              </w:rPr>
              <w:t>(6,951)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96856" w14:textId="5083FD2A" w:rsidR="00E75EE0" w:rsidRPr="00FD2A78" w:rsidRDefault="00E75EE0" w:rsidP="00E75EE0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48F0C" w14:textId="51E1A943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81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27,204</w:t>
            </w:r>
          </w:p>
        </w:tc>
        <w:tc>
          <w:tcPr>
            <w:tcW w:w="11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09719" w14:textId="77777777" w:rsidR="00E75EE0" w:rsidRPr="00FD2A78" w:rsidRDefault="00E75EE0" w:rsidP="00E75EE0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18ED1" w14:textId="6C51E16A" w:rsidR="00E75EE0" w:rsidRPr="00FD2A78" w:rsidRDefault="00E75EE0" w:rsidP="00E7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28" w:lineRule="auto"/>
              <w:ind w:right="-1819" w:firstLine="51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D2A78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(10,729)</w:t>
            </w:r>
          </w:p>
        </w:tc>
      </w:tr>
    </w:tbl>
    <w:p w14:paraId="50BC9D3C" w14:textId="4C648350" w:rsidR="006F3742" w:rsidRPr="003F0133" w:rsidRDefault="00F407CD" w:rsidP="00DA3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bookmarkStart w:id="13" w:name="_Hlk70865009"/>
      <w:r w:rsidRPr="003F0133">
        <w:rPr>
          <w:rFonts w:ascii="Angsana New" w:hAnsi="Angsana New"/>
          <w:sz w:val="30"/>
          <w:szCs w:val="30"/>
        </w:rPr>
        <w:tab/>
      </w:r>
    </w:p>
    <w:p w14:paraId="6BD60684" w14:textId="6EE8ECC6" w:rsidR="00752805" w:rsidRPr="003F0133" w:rsidRDefault="006F3742" w:rsidP="00843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3F0133">
        <w:rPr>
          <w:rFonts w:ascii="Angsana New" w:hAnsi="Angsana New"/>
          <w:sz w:val="30"/>
          <w:szCs w:val="30"/>
        </w:rPr>
        <w:lastRenderedPageBreak/>
        <w:tab/>
      </w:r>
      <w:r w:rsidR="00752805" w:rsidRPr="003F0133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52805" w:rsidRPr="003F0133">
        <w:rPr>
          <w:rFonts w:ascii="Angsana New" w:hAnsi="Angsana New"/>
          <w:sz w:val="30"/>
          <w:szCs w:val="30"/>
          <w:cs/>
        </w:rPr>
        <w:t xml:space="preserve"> </w:t>
      </w:r>
      <w:r w:rsidR="00752805" w:rsidRPr="003F0133">
        <w:rPr>
          <w:rFonts w:ascii="Angsana New" w:hAnsi="Angsana New"/>
          <w:sz w:val="30"/>
          <w:szCs w:val="30"/>
        </w:rPr>
        <w:t>15</w:t>
      </w:r>
      <w:r w:rsidR="00752805" w:rsidRPr="003F0133">
        <w:rPr>
          <w:rFonts w:ascii="Angsana New" w:hAnsi="Angsana New"/>
          <w:sz w:val="30"/>
          <w:szCs w:val="30"/>
          <w:cs/>
        </w:rPr>
        <w:t xml:space="preserve"> </w:t>
      </w:r>
      <w:r w:rsidR="00752805" w:rsidRPr="003F0133">
        <w:rPr>
          <w:rFonts w:ascii="Angsana New" w:hAnsi="Angsana New" w:hint="cs"/>
          <w:sz w:val="30"/>
          <w:szCs w:val="30"/>
          <w:cs/>
        </w:rPr>
        <w:t>กุมภาพันธ์</w:t>
      </w:r>
      <w:r w:rsidR="00752805" w:rsidRPr="003F0133">
        <w:rPr>
          <w:rFonts w:ascii="Angsana New" w:hAnsi="Angsana New"/>
          <w:sz w:val="30"/>
          <w:szCs w:val="30"/>
          <w:cs/>
        </w:rPr>
        <w:t xml:space="preserve"> </w:t>
      </w:r>
      <w:r w:rsidR="00752805" w:rsidRPr="003F0133">
        <w:rPr>
          <w:rFonts w:ascii="Angsana New" w:hAnsi="Angsana New"/>
          <w:sz w:val="30"/>
          <w:szCs w:val="30"/>
        </w:rPr>
        <w:t>2564</w:t>
      </w:r>
      <w:r w:rsidR="00752805" w:rsidRPr="003F0133">
        <w:rPr>
          <w:rFonts w:ascii="Angsana New" w:hAnsi="Angsana New"/>
          <w:sz w:val="30"/>
          <w:szCs w:val="30"/>
          <w:cs/>
        </w:rPr>
        <w:t xml:space="preserve"> </w:t>
      </w:r>
      <w:r w:rsidR="00752805" w:rsidRPr="003F0133">
        <w:rPr>
          <w:rFonts w:ascii="Angsana New" w:hAnsi="Angsana New" w:hint="cs"/>
          <w:sz w:val="30"/>
          <w:szCs w:val="30"/>
          <w:cs/>
        </w:rPr>
        <w:t>บริษัท พัทยา พัฒนา</w:t>
      </w:r>
      <w:r w:rsidR="00752805" w:rsidRPr="003F0133">
        <w:rPr>
          <w:rFonts w:ascii="Angsana New" w:hAnsi="Angsana New"/>
          <w:sz w:val="30"/>
          <w:szCs w:val="30"/>
        </w:rPr>
        <w:t xml:space="preserve"> </w:t>
      </w:r>
      <w:r w:rsidR="00752805" w:rsidRPr="003F0133">
        <w:rPr>
          <w:rFonts w:ascii="Angsana New" w:hAnsi="Angsana New" w:hint="cs"/>
          <w:sz w:val="30"/>
          <w:szCs w:val="30"/>
          <w:cs/>
        </w:rPr>
        <w:t xml:space="preserve">แอสแสท จำกัด </w:t>
      </w:r>
      <w:r w:rsidR="00752805" w:rsidRPr="003F0133">
        <w:rPr>
          <w:rFonts w:ascii="Angsana New" w:hAnsi="Angsana New"/>
          <w:sz w:val="30"/>
          <w:szCs w:val="30"/>
        </w:rPr>
        <w:t>(</w:t>
      </w:r>
      <w:r w:rsidR="00752805" w:rsidRPr="003F0133">
        <w:rPr>
          <w:rFonts w:ascii="Angsana New" w:hAnsi="Angsana New" w:hint="cs"/>
          <w:sz w:val="30"/>
          <w:szCs w:val="30"/>
          <w:cs/>
        </w:rPr>
        <w:t>เดิมชื่อ</w:t>
      </w:r>
      <w:r w:rsidR="00752805" w:rsidRPr="003F0133">
        <w:rPr>
          <w:rFonts w:ascii="Angsana New" w:hAnsi="Angsana New"/>
          <w:sz w:val="30"/>
          <w:szCs w:val="30"/>
        </w:rPr>
        <w:t xml:space="preserve"> </w:t>
      </w:r>
      <w:r w:rsidR="00752805" w:rsidRPr="003F0133">
        <w:rPr>
          <w:rFonts w:ascii="Angsana New" w:hAnsi="Angsana New" w:hint="cs"/>
          <w:sz w:val="30"/>
          <w:szCs w:val="30"/>
          <w:cs/>
        </w:rPr>
        <w:t>บริษัท</w:t>
      </w:r>
      <w:r w:rsidR="00740C07" w:rsidRPr="003F0133">
        <w:rPr>
          <w:rFonts w:ascii="Angsana New" w:hAnsi="Angsana New"/>
          <w:sz w:val="30"/>
          <w:szCs w:val="30"/>
        </w:rPr>
        <w:t xml:space="preserve"> </w:t>
      </w:r>
      <w:r w:rsidR="00752805" w:rsidRPr="003F0133">
        <w:rPr>
          <w:rFonts w:ascii="Angsana New" w:hAnsi="Angsana New" w:hint="cs"/>
          <w:sz w:val="30"/>
          <w:szCs w:val="30"/>
          <w:cs/>
        </w:rPr>
        <w:t>พัทยา</w:t>
      </w:r>
      <w:r w:rsidR="00042AF3" w:rsidRPr="003F0133">
        <w:rPr>
          <w:rFonts w:ascii="Angsana New" w:hAnsi="Angsana New"/>
          <w:sz w:val="30"/>
          <w:szCs w:val="30"/>
        </w:rPr>
        <w:t xml:space="preserve"> </w:t>
      </w:r>
      <w:r w:rsidR="00752805" w:rsidRPr="003F0133">
        <w:rPr>
          <w:rFonts w:ascii="Angsana New" w:hAnsi="Angsana New" w:hint="cs"/>
          <w:sz w:val="30"/>
          <w:szCs w:val="30"/>
          <w:cs/>
        </w:rPr>
        <w:t xml:space="preserve">รีสอร์ท แอสเสท </w:t>
      </w:r>
      <w:r w:rsidR="00752805" w:rsidRPr="003F0133">
        <w:rPr>
          <w:rFonts w:ascii="Angsana New" w:hAnsi="Angsana New"/>
          <w:sz w:val="30"/>
          <w:szCs w:val="30"/>
          <w:cs/>
        </w:rPr>
        <w:t>จำกัด</w:t>
      </w:r>
      <w:r w:rsidR="00752805" w:rsidRPr="003F0133">
        <w:rPr>
          <w:rFonts w:ascii="Angsana New" w:hAnsi="Angsana New"/>
          <w:sz w:val="30"/>
          <w:szCs w:val="30"/>
        </w:rPr>
        <w:t>)</w:t>
      </w:r>
      <w:r w:rsidR="00752805" w:rsidRPr="003F0133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ซึ่งเป็นบริษัทย่อยของบริษัทเข้าทำสัญญาเพื่อซื้อที่ดินและอาคาร ในเมืองพัทยา จังหวัดชลบุรี </w:t>
      </w:r>
      <w:r w:rsidR="00740C07" w:rsidRPr="003F0133">
        <w:rPr>
          <w:rFonts w:ascii="Angsana New" w:hAnsi="Angsana New"/>
          <w:sz w:val="30"/>
          <w:szCs w:val="30"/>
          <w:cs/>
        </w:rPr>
        <w:t>เพื่อปรับปรุงอาคารส</w:t>
      </w:r>
      <w:r w:rsidR="00740C07" w:rsidRPr="003F0133">
        <w:rPr>
          <w:rFonts w:ascii="Angsana New" w:hAnsi="Angsana New" w:hint="cs"/>
          <w:sz w:val="30"/>
          <w:szCs w:val="30"/>
          <w:cs/>
        </w:rPr>
        <w:t>ำ</w:t>
      </w:r>
      <w:r w:rsidR="00740C07" w:rsidRPr="003F0133">
        <w:rPr>
          <w:rFonts w:ascii="Angsana New" w:hAnsi="Angsana New"/>
          <w:sz w:val="30"/>
          <w:szCs w:val="30"/>
          <w:cs/>
        </w:rPr>
        <w:t>หรับประกอบกิจการโรงแรม</w:t>
      </w:r>
      <w:r w:rsidR="00740C07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752805" w:rsidRPr="003F0133">
        <w:rPr>
          <w:rFonts w:ascii="Angsana New" w:hAnsi="Angsana New" w:hint="cs"/>
          <w:sz w:val="30"/>
          <w:szCs w:val="30"/>
          <w:cs/>
        </w:rPr>
        <w:t xml:space="preserve">มูลค่ารวม </w:t>
      </w:r>
      <w:r w:rsidR="00752805" w:rsidRPr="003F0133">
        <w:rPr>
          <w:rFonts w:ascii="Angsana New" w:hAnsi="Angsana New"/>
          <w:sz w:val="30"/>
          <w:szCs w:val="30"/>
        </w:rPr>
        <w:t xml:space="preserve">549.90 </w:t>
      </w:r>
      <w:r w:rsidR="00752805" w:rsidRPr="003F013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84FE5" w:rsidRPr="003F0133">
        <w:rPr>
          <w:rFonts w:ascii="Angsana New" w:hAnsi="Angsana New" w:hint="cs"/>
          <w:sz w:val="30"/>
          <w:szCs w:val="30"/>
          <w:cs/>
        </w:rPr>
        <w:t>โดยประกอบด้วย</w:t>
      </w:r>
      <w:r w:rsidR="00752805" w:rsidRPr="003F0133">
        <w:rPr>
          <w:rFonts w:ascii="Angsana New" w:hAnsi="Angsana New" w:hint="cs"/>
          <w:sz w:val="30"/>
          <w:szCs w:val="30"/>
          <w:cs/>
        </w:rPr>
        <w:t xml:space="preserve">ที่ดินมูลค่า </w:t>
      </w:r>
      <w:r w:rsidR="00B566E8" w:rsidRPr="003F0133">
        <w:rPr>
          <w:rFonts w:ascii="Angsana New" w:hAnsi="Angsana New"/>
          <w:sz w:val="30"/>
          <w:szCs w:val="30"/>
        </w:rPr>
        <w:t xml:space="preserve">514.21 </w:t>
      </w:r>
      <w:r w:rsidR="0095747D" w:rsidRPr="003F0133">
        <w:rPr>
          <w:rFonts w:ascii="Angsana New" w:hAnsi="Angsana New" w:hint="cs"/>
          <w:sz w:val="30"/>
          <w:szCs w:val="30"/>
          <w:cs/>
        </w:rPr>
        <w:t>ล้าน</w:t>
      </w:r>
      <w:r w:rsidR="00752805" w:rsidRPr="003F0133">
        <w:rPr>
          <w:rFonts w:ascii="Angsana New" w:hAnsi="Angsana New" w:hint="cs"/>
          <w:sz w:val="30"/>
          <w:szCs w:val="30"/>
          <w:cs/>
        </w:rPr>
        <w:t xml:space="preserve">บาท </w:t>
      </w:r>
      <w:r w:rsidR="005208A6" w:rsidRPr="003F0133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อาคารและส่วนปรับปรุงอาคารระหว่างก่อสร้างและติดตั้ง</w:t>
      </w:r>
      <w:r w:rsidR="00752805" w:rsidRPr="003F0133">
        <w:rPr>
          <w:rFonts w:ascii="Angsana New" w:hAnsi="Angsana New" w:hint="cs"/>
          <w:sz w:val="30"/>
          <w:szCs w:val="30"/>
          <w:cs/>
        </w:rPr>
        <w:t xml:space="preserve">มูลค่า </w:t>
      </w:r>
      <w:r w:rsidR="00B566E8" w:rsidRPr="003F0133">
        <w:rPr>
          <w:rFonts w:ascii="Angsana New" w:hAnsi="Angsana New"/>
          <w:sz w:val="30"/>
          <w:szCs w:val="30"/>
        </w:rPr>
        <w:t xml:space="preserve">35.69 </w:t>
      </w:r>
      <w:r w:rsidR="0095747D" w:rsidRPr="003F0133">
        <w:rPr>
          <w:rFonts w:ascii="Angsana New" w:hAnsi="Angsana New" w:hint="cs"/>
          <w:sz w:val="30"/>
          <w:szCs w:val="30"/>
          <w:cs/>
        </w:rPr>
        <w:t>ล้าน</w:t>
      </w:r>
      <w:r w:rsidR="00752805" w:rsidRPr="003F0133">
        <w:rPr>
          <w:rFonts w:ascii="Angsana New" w:hAnsi="Angsana New" w:hint="cs"/>
          <w:sz w:val="30"/>
          <w:szCs w:val="30"/>
          <w:cs/>
        </w:rPr>
        <w:t xml:space="preserve">บาท </w:t>
      </w:r>
    </w:p>
    <w:p w14:paraId="2F7E9880" w14:textId="1C31243A" w:rsidR="00CF2BA0" w:rsidRPr="00FD129D" w:rsidRDefault="00CF2BA0" w:rsidP="00FD1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0F1A3A65" w14:textId="7C8E0155" w:rsidR="00E971E9" w:rsidRPr="003F0133" w:rsidRDefault="00F407CD" w:rsidP="00F40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  <w:tab w:val="left" w:pos="1530"/>
        </w:tabs>
        <w:ind w:left="540" w:hanging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14" w:name="_Hlk70865301"/>
      <w:r w:rsidRPr="003F0133">
        <w:rPr>
          <w:rFonts w:ascii="Angsana New" w:hAnsi="Angsana New"/>
          <w:spacing w:val="-4"/>
          <w:sz w:val="30"/>
          <w:szCs w:val="30"/>
        </w:rPr>
        <w:tab/>
      </w:r>
      <w:r w:rsidR="00CA089E" w:rsidRPr="00184599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="00CA089E" w:rsidRPr="00184599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  <w:r w:rsidR="00CA089E" w:rsidRPr="00184599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984FE5" w:rsidRPr="00184599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CA089E" w:rsidRPr="00184599">
        <w:rPr>
          <w:rFonts w:ascii="Angsana New" w:hAnsi="Angsana New"/>
          <w:spacing w:val="-4"/>
          <w:sz w:val="30"/>
          <w:szCs w:val="30"/>
        </w:rPr>
        <w:t xml:space="preserve"> </w:t>
      </w:r>
      <w:r w:rsidR="007F3891" w:rsidRPr="00184599">
        <w:rPr>
          <w:rFonts w:ascii="Angsana New" w:hAnsi="Angsana New"/>
          <w:color w:val="0D0D0D"/>
          <w:sz w:val="30"/>
          <w:szCs w:val="30"/>
        </w:rPr>
        <w:t>1</w:t>
      </w:r>
      <w:r w:rsidR="00FD2A78" w:rsidRPr="00184599">
        <w:rPr>
          <w:rFonts w:ascii="Angsana New" w:hAnsi="Angsana New"/>
          <w:color w:val="0D0D0D"/>
          <w:sz w:val="30"/>
          <w:szCs w:val="30"/>
        </w:rPr>
        <w:t>12.57</w:t>
      </w:r>
      <w:r w:rsidR="00E971E9" w:rsidRPr="00184599">
        <w:rPr>
          <w:rFonts w:ascii="Angsana New" w:hAnsi="Angsana New"/>
          <w:color w:val="0D0D0D"/>
          <w:sz w:val="30"/>
          <w:szCs w:val="30"/>
        </w:rPr>
        <w:t xml:space="preserve"> </w:t>
      </w:r>
      <w:r w:rsidR="00E971E9" w:rsidRPr="00184599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E971E9" w:rsidRPr="00184599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E971E9" w:rsidRPr="00184599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E971E9" w:rsidRPr="00184599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E971E9" w:rsidRPr="00184599">
        <w:rPr>
          <w:rFonts w:ascii="Angsana New" w:hAnsi="Angsana New"/>
          <w:i/>
          <w:iCs/>
          <w:color w:val="0D0D0D"/>
          <w:sz w:val="30"/>
          <w:szCs w:val="30"/>
        </w:rPr>
        <w:t xml:space="preserve">3: </w:t>
      </w:r>
      <w:r w:rsidR="007F3891" w:rsidRPr="00184599">
        <w:rPr>
          <w:rFonts w:ascii="Angsana New" w:hAnsi="Angsana New"/>
          <w:i/>
          <w:iCs/>
          <w:color w:val="0D0D0D"/>
          <w:sz w:val="30"/>
          <w:szCs w:val="30"/>
        </w:rPr>
        <w:t>89.32</w:t>
      </w:r>
      <w:r w:rsidR="000340EF" w:rsidRPr="00184599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E971E9" w:rsidRPr="00184599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E971E9" w:rsidRPr="0018459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E971E9" w:rsidRPr="00184599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="00E971E9" w:rsidRPr="00184599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7F3891" w:rsidRPr="00184599">
        <w:rPr>
          <w:rFonts w:ascii="Angsana New" w:hAnsi="Angsana New"/>
          <w:color w:val="0D0D0D"/>
          <w:sz w:val="30"/>
          <w:szCs w:val="30"/>
        </w:rPr>
        <w:t>2.95</w:t>
      </w:r>
      <w:r w:rsidR="00E971E9" w:rsidRPr="00184599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="00E971E9" w:rsidRPr="00184599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E971E9" w:rsidRPr="00184599">
        <w:rPr>
          <w:rFonts w:ascii="Angsana New" w:hAnsi="Angsana New"/>
          <w:i/>
          <w:iCs/>
          <w:color w:val="0D0D0D"/>
          <w:sz w:val="30"/>
          <w:szCs w:val="30"/>
        </w:rPr>
        <w:t xml:space="preserve">2563: </w:t>
      </w:r>
      <w:r w:rsidR="006F43A0" w:rsidRPr="00184599">
        <w:rPr>
          <w:rFonts w:ascii="Angsana New" w:hAnsi="Angsana New"/>
          <w:i/>
          <w:iCs/>
          <w:color w:val="0D0D0D"/>
          <w:sz w:val="30"/>
          <w:szCs w:val="30"/>
        </w:rPr>
        <w:t xml:space="preserve">                  </w:t>
      </w:r>
      <w:r w:rsidR="00E971E9" w:rsidRPr="0018459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="00E971E9" w:rsidRPr="00184599">
        <w:rPr>
          <w:rFonts w:ascii="Angsana New" w:hAnsi="Angsana New"/>
          <w:i/>
          <w:iCs/>
          <w:color w:val="0D0D0D"/>
          <w:sz w:val="30"/>
          <w:szCs w:val="30"/>
        </w:rPr>
        <w:t xml:space="preserve"> 3.60 </w:t>
      </w:r>
      <w:r w:rsidR="00E971E9" w:rsidRPr="00184599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="00E971E9" w:rsidRPr="00184599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bookmarkEnd w:id="13"/>
    <w:bookmarkEnd w:id="14"/>
    <w:p w14:paraId="7FD94CAF" w14:textId="77777777" w:rsidR="00730F92" w:rsidRPr="00FD129D" w:rsidRDefault="00730F92" w:rsidP="00FD1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36508D23" w14:textId="1466AE42" w:rsidR="00D0156E" w:rsidRPr="003F0133" w:rsidRDefault="00CF2BA0" w:rsidP="00F407C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0" w:firstLine="0"/>
        <w:rPr>
          <w:rFonts w:ascii="Angsana New" w:hAnsi="Angsana New"/>
          <w:b/>
          <w:bCs/>
          <w:sz w:val="30"/>
          <w:szCs w:val="30"/>
        </w:rPr>
      </w:pPr>
      <w:r w:rsidRPr="003F0133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</w:p>
    <w:p w14:paraId="73334842" w14:textId="11680570" w:rsidR="00B1214B" w:rsidRPr="00FD129D" w:rsidRDefault="00B1214B" w:rsidP="00FD1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4712440" w14:textId="5253C061" w:rsidR="00DA501F" w:rsidRPr="003F0133" w:rsidRDefault="00F407CD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23" w:lineRule="auto"/>
        <w:ind w:left="540" w:right="119" w:hanging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</w:rPr>
        <w:tab/>
      </w:r>
      <w:r w:rsidR="00DA501F" w:rsidRPr="003F013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รายการเคลื่อนไหวของเงินกู้ยืมระยะสั้นจากกิจการที่เกี่ยวข้องกันสำหรับงวด</w:t>
      </w:r>
      <w:r w:rsidR="00CC16C5" w:rsidRPr="003F0133">
        <w:rPr>
          <w:rFonts w:ascii="Angsana New" w:hAnsi="Angsana New" w:hint="cs"/>
          <w:sz w:val="30"/>
          <w:szCs w:val="30"/>
          <w:cs/>
        </w:rPr>
        <w:t>เก้าเดือน</w:t>
      </w:r>
      <w:r w:rsidR="00DA501F" w:rsidRPr="003F013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DA501F" w:rsidRPr="003F0133">
        <w:rPr>
          <w:rFonts w:ascii="Angsana New" w:hAnsi="Angsana New"/>
          <w:sz w:val="30"/>
          <w:szCs w:val="30"/>
          <w:cs/>
        </w:rPr>
        <w:t xml:space="preserve"> </w:t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="00DA501F" w:rsidRPr="003F0133">
        <w:rPr>
          <w:rFonts w:ascii="Angsana New" w:hAnsi="Angsana New"/>
          <w:sz w:val="30"/>
          <w:szCs w:val="30"/>
          <w:cs/>
        </w:rPr>
        <w:t xml:space="preserve"> </w:t>
      </w:r>
      <w:r w:rsidR="00DA501F" w:rsidRPr="003F0133">
        <w:rPr>
          <w:rFonts w:ascii="Angsana New" w:hAnsi="Angsana New"/>
          <w:sz w:val="30"/>
          <w:szCs w:val="30"/>
        </w:rPr>
        <w:t xml:space="preserve">2564 </w:t>
      </w:r>
      <w:r w:rsidR="00DA501F" w:rsidRPr="003F0133">
        <w:rPr>
          <w:rFonts w:ascii="Angsana New" w:hAnsi="Angsana New" w:hint="cs"/>
          <w:sz w:val="30"/>
          <w:szCs w:val="30"/>
          <w:cs/>
        </w:rPr>
        <w:t>และ</w:t>
      </w:r>
      <w:r w:rsidR="00DA501F" w:rsidRPr="003F0133">
        <w:rPr>
          <w:rFonts w:ascii="Angsana New" w:hAnsi="Angsana New"/>
          <w:sz w:val="30"/>
          <w:szCs w:val="30"/>
          <w:cs/>
        </w:rPr>
        <w:t xml:space="preserve"> </w:t>
      </w:r>
      <w:r w:rsidR="00DA501F" w:rsidRPr="003F0133">
        <w:rPr>
          <w:rFonts w:ascii="Angsana New" w:hAnsi="Angsana New"/>
          <w:sz w:val="30"/>
          <w:szCs w:val="30"/>
        </w:rPr>
        <w:t>2563</w:t>
      </w:r>
      <w:r w:rsidR="00DA501F" w:rsidRPr="003F0133">
        <w:rPr>
          <w:rFonts w:ascii="Angsana New" w:hAnsi="Angsana New"/>
          <w:sz w:val="30"/>
          <w:szCs w:val="30"/>
          <w:cs/>
        </w:rPr>
        <w:t xml:space="preserve"> </w:t>
      </w:r>
      <w:r w:rsidR="00DA501F" w:rsidRPr="003F013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2081DDC" w14:textId="7155FD65" w:rsidR="001A78BD" w:rsidRDefault="001A7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530"/>
        <w:gridCol w:w="1170"/>
        <w:gridCol w:w="270"/>
        <w:gridCol w:w="1197"/>
        <w:gridCol w:w="270"/>
        <w:gridCol w:w="1148"/>
        <w:gridCol w:w="262"/>
        <w:gridCol w:w="1173"/>
      </w:tblGrid>
      <w:tr w:rsidR="00C75945" w:rsidRPr="003F0133" w14:paraId="610B3862" w14:textId="77777777" w:rsidTr="00805328">
        <w:tc>
          <w:tcPr>
            <w:tcW w:w="2160" w:type="dxa"/>
            <w:shd w:val="clear" w:color="auto" w:fill="auto"/>
          </w:tcPr>
          <w:p w14:paraId="1BD7C449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530" w:type="dxa"/>
          </w:tcPr>
          <w:p w14:paraId="3F91F72A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5DC3ED82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7B799B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5BF4FFEE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945" w:rsidRPr="003F0133" w14:paraId="27DC2B88" w14:textId="77777777" w:rsidTr="00805328">
        <w:tc>
          <w:tcPr>
            <w:tcW w:w="2160" w:type="dxa"/>
          </w:tcPr>
          <w:p w14:paraId="067EE929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4" w:right="-108" w:hanging="164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  กิจการที่เกี่ยวข้องกัน</w:t>
            </w:r>
          </w:p>
        </w:tc>
        <w:tc>
          <w:tcPr>
            <w:tcW w:w="1530" w:type="dxa"/>
            <w:vAlign w:val="center"/>
          </w:tcPr>
          <w:p w14:paraId="4DC39067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2879655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9F2FB2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F579F6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5491FC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6712C31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B91DC2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EB759AA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AF7C5D3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6CD4E4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030133C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F5EA78F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4EECB9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C75945" w:rsidRPr="003F0133" w14:paraId="10AFE698" w14:textId="77777777" w:rsidTr="00805328">
        <w:tc>
          <w:tcPr>
            <w:tcW w:w="2160" w:type="dxa"/>
          </w:tcPr>
          <w:p w14:paraId="447ECE55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BE691F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6D3A6B9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5945" w:rsidRPr="003F0133" w14:paraId="2F5CB737" w14:textId="77777777" w:rsidTr="00805328">
        <w:trPr>
          <w:trHeight w:val="180"/>
        </w:trPr>
        <w:tc>
          <w:tcPr>
            <w:tcW w:w="2160" w:type="dxa"/>
          </w:tcPr>
          <w:p w14:paraId="472E1176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</w:tcPr>
          <w:p w14:paraId="4D60B734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612FD8" w14:textId="3F5EE7AB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5751ECD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92B7430" w14:textId="1BEDE55C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8,717,773</w:t>
            </w:r>
          </w:p>
        </w:tc>
        <w:tc>
          <w:tcPr>
            <w:tcW w:w="270" w:type="dxa"/>
          </w:tcPr>
          <w:p w14:paraId="43154DD9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35853B4" w14:textId="242E9012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879,213</w:t>
            </w:r>
          </w:p>
        </w:tc>
        <w:tc>
          <w:tcPr>
            <w:tcW w:w="262" w:type="dxa"/>
          </w:tcPr>
          <w:p w14:paraId="0E8FDA04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3FAB72B7" w14:textId="1D72AB17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1,304,062</w:t>
            </w:r>
          </w:p>
        </w:tc>
      </w:tr>
      <w:tr w:rsidR="00C75945" w:rsidRPr="003F0133" w14:paraId="2D75BF3D" w14:textId="77777777" w:rsidTr="00805328">
        <w:trPr>
          <w:trHeight w:val="180"/>
        </w:trPr>
        <w:tc>
          <w:tcPr>
            <w:tcW w:w="2160" w:type="dxa"/>
          </w:tcPr>
          <w:p w14:paraId="12ED7F91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530" w:type="dxa"/>
          </w:tcPr>
          <w:p w14:paraId="3C439533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BF8FDC" w14:textId="36EA6FFA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FEA597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23744F" w14:textId="06997957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931EE77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B961723" w14:textId="360AE1BD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170,768</w:t>
            </w:r>
          </w:p>
        </w:tc>
        <w:tc>
          <w:tcPr>
            <w:tcW w:w="262" w:type="dxa"/>
          </w:tcPr>
          <w:p w14:paraId="68024D43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3B5B0258" w14:textId="0006EC83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320,385</w:t>
            </w:r>
          </w:p>
        </w:tc>
      </w:tr>
      <w:tr w:rsidR="00C75945" w:rsidRPr="003F0133" w14:paraId="2F79E25E" w14:textId="77777777" w:rsidTr="00805328">
        <w:trPr>
          <w:trHeight w:val="180"/>
        </w:trPr>
        <w:tc>
          <w:tcPr>
            <w:tcW w:w="2160" w:type="dxa"/>
          </w:tcPr>
          <w:p w14:paraId="193655C3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530" w:type="dxa"/>
          </w:tcPr>
          <w:p w14:paraId="5484E212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1AA47" w14:textId="5AD69007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4E222F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824E59" w14:textId="549DF702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(8,717,773)</w:t>
            </w:r>
          </w:p>
        </w:tc>
        <w:tc>
          <w:tcPr>
            <w:tcW w:w="270" w:type="dxa"/>
          </w:tcPr>
          <w:p w14:paraId="26048E0A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7C9EA14" w14:textId="5CB57D0D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(322,641)</w:t>
            </w:r>
          </w:p>
        </w:tc>
        <w:tc>
          <w:tcPr>
            <w:tcW w:w="262" w:type="dxa"/>
          </w:tcPr>
          <w:p w14:paraId="3825CFF1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1DA71FC1" w14:textId="72F56AA4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(945,810)</w:t>
            </w:r>
          </w:p>
        </w:tc>
      </w:tr>
      <w:tr w:rsidR="00C75945" w:rsidRPr="003F0133" w14:paraId="112A5F92" w14:textId="77777777" w:rsidTr="00805328">
        <w:trPr>
          <w:trHeight w:val="180"/>
        </w:trPr>
        <w:tc>
          <w:tcPr>
            <w:tcW w:w="2160" w:type="dxa"/>
          </w:tcPr>
          <w:p w14:paraId="71EDECEA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30" w:type="dxa"/>
          </w:tcPr>
          <w:p w14:paraId="4FA6B2C3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24B017" w14:textId="74603DF2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F84469D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095A9DC" w14:textId="3CB854C9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8A238EE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26F04C4" w14:textId="151AA1DA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(727,340)</w:t>
            </w:r>
          </w:p>
        </w:tc>
        <w:tc>
          <w:tcPr>
            <w:tcW w:w="262" w:type="dxa"/>
          </w:tcPr>
          <w:p w14:paraId="781681E1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2819B2A" w14:textId="4C08FE1A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75945" w:rsidRPr="003F0133" w14:paraId="0C236069" w14:textId="77777777" w:rsidTr="00805328">
        <w:trPr>
          <w:trHeight w:val="180"/>
        </w:trPr>
        <w:tc>
          <w:tcPr>
            <w:tcW w:w="2160" w:type="dxa"/>
          </w:tcPr>
          <w:p w14:paraId="21A11831" w14:textId="0333155E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1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3C29D376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BA23088" w14:textId="2B357237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82CA302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33762FC9" w14:textId="4B19ED7B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814045D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12F85588" w14:textId="39BFD2C1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BF5EB8A" w14:textId="77777777" w:rsidR="00C75945" w:rsidRPr="003F0133" w:rsidRDefault="00C75945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045A02A0" w14:textId="2422FB45" w:rsidR="00C75945" w:rsidRPr="003F0133" w:rsidRDefault="00D225BB" w:rsidP="00805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678,637</w:t>
            </w:r>
          </w:p>
        </w:tc>
      </w:tr>
    </w:tbl>
    <w:p w14:paraId="2DAEFF6C" w14:textId="77777777" w:rsidR="001A78BD" w:rsidRPr="001A78BD" w:rsidRDefault="001A78BD" w:rsidP="001A7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17403CF" w14:textId="30865D1D" w:rsidR="007910A8" w:rsidRPr="003F0133" w:rsidRDefault="00730F92" w:rsidP="00DA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hint="cs"/>
          <w:sz w:val="30"/>
          <w:szCs w:val="30"/>
          <w:cs/>
        </w:rPr>
        <w:t xml:space="preserve">ในปี </w:t>
      </w:r>
      <w:r w:rsidRPr="00FD129D">
        <w:rPr>
          <w:rFonts w:ascii="Angsana New" w:hAnsi="Angsana New"/>
          <w:sz w:val="30"/>
          <w:szCs w:val="30"/>
        </w:rPr>
        <w:t xml:space="preserve">2563 </w:t>
      </w:r>
      <w:r w:rsidR="007910A8" w:rsidRPr="00FD129D">
        <w:rPr>
          <w:rFonts w:ascii="Angsana New" w:hAnsi="Angsana New"/>
          <w:sz w:val="30"/>
          <w:szCs w:val="30"/>
          <w:cs/>
        </w:rPr>
        <w:t>บริษัทย่อย</w:t>
      </w:r>
      <w:r w:rsidR="007910A8" w:rsidRPr="003F0133">
        <w:rPr>
          <w:rFonts w:hint="cs"/>
          <w:sz w:val="30"/>
          <w:szCs w:val="30"/>
          <w:cs/>
        </w:rPr>
        <w:t>จ่ายชำระคืนเงินกู้ยืมให้แก่ผู้ถือหุ้นเดิมซึ่งเป็นกิจการที่เกี่ยวข้องกันโดยรายการดังกล่าวถือเป็นส่วนหนึ่งของเงินจ่ายซื้อธุรกิจ</w:t>
      </w:r>
      <w:r w:rsidR="006770EA" w:rsidRPr="003F0133">
        <w:rPr>
          <w:rFonts w:ascii="Angsana New" w:hAnsi="Angsana New"/>
          <w:sz w:val="30"/>
          <w:szCs w:val="30"/>
          <w:cs/>
        </w:rPr>
        <w:tab/>
      </w:r>
    </w:p>
    <w:p w14:paraId="4E3BF9DF" w14:textId="470E704D" w:rsidR="00542CD2" w:rsidRPr="003F0133" w:rsidRDefault="00542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DA57DE" w14:textId="77777777" w:rsidR="00184599" w:rsidRDefault="0018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1A332E8" w14:textId="0AE6FF3C" w:rsidR="006770EA" w:rsidRPr="003F0133" w:rsidRDefault="006770EA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รายการเคลื่อนไหวของเงินกู้ยืมระยะยาวจากกิจการที่เกี่ยวข้องกันสำหรับงวด</w:t>
      </w:r>
      <w:r w:rsidR="00CC16C5" w:rsidRPr="003F0133">
        <w:rPr>
          <w:rFonts w:ascii="Angsana New" w:hAnsi="Angsana New" w:hint="cs"/>
          <w:sz w:val="30"/>
          <w:szCs w:val="30"/>
          <w:cs/>
        </w:rPr>
        <w:t>เก้าเดือน</w:t>
      </w:r>
      <w:r w:rsidRPr="003F013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 xml:space="preserve">2564 </w:t>
      </w:r>
      <w:r w:rsidRPr="003F0133">
        <w:rPr>
          <w:rFonts w:ascii="Angsana New" w:hAnsi="Angsana New" w:hint="cs"/>
          <w:sz w:val="30"/>
          <w:szCs w:val="30"/>
          <w:cs/>
        </w:rPr>
        <w:t>และ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>2563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2816311" w14:textId="77777777" w:rsidR="00542CD2" w:rsidRPr="003F0133" w:rsidRDefault="00542CD2" w:rsidP="00791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440"/>
        <w:gridCol w:w="1170"/>
        <w:gridCol w:w="270"/>
        <w:gridCol w:w="1197"/>
        <w:gridCol w:w="270"/>
        <w:gridCol w:w="1143"/>
        <w:gridCol w:w="267"/>
        <w:gridCol w:w="1173"/>
      </w:tblGrid>
      <w:tr w:rsidR="00730F92" w:rsidRPr="003F0133" w14:paraId="5E273A14" w14:textId="77777777" w:rsidTr="009833C8">
        <w:tc>
          <w:tcPr>
            <w:tcW w:w="2160" w:type="dxa"/>
            <w:shd w:val="clear" w:color="auto" w:fill="auto"/>
          </w:tcPr>
          <w:p w14:paraId="71CC00F7" w14:textId="77777777" w:rsidR="00730F92" w:rsidRPr="003F0133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440" w:type="dxa"/>
          </w:tcPr>
          <w:p w14:paraId="140FBF30" w14:textId="77777777" w:rsidR="00730F92" w:rsidRPr="003F0133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A4E073B" w14:textId="11841B15" w:rsidR="00730F92" w:rsidRPr="003F0133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7833E1" w14:textId="77777777" w:rsidR="00730F92" w:rsidRPr="003F0133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446B2996" w14:textId="77777777" w:rsidR="00730F92" w:rsidRPr="003F0133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5FC" w:rsidRPr="003F0133" w14:paraId="4C194DBF" w14:textId="77777777" w:rsidTr="009833C8">
        <w:tc>
          <w:tcPr>
            <w:tcW w:w="2160" w:type="dxa"/>
          </w:tcPr>
          <w:p w14:paraId="21EC0242" w14:textId="258BD85C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4" w:right="-108" w:hanging="164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  กิจการที่เกี่ยวข้องกัน</w:t>
            </w:r>
          </w:p>
        </w:tc>
        <w:tc>
          <w:tcPr>
            <w:tcW w:w="1440" w:type="dxa"/>
            <w:vAlign w:val="center"/>
          </w:tcPr>
          <w:p w14:paraId="27FF8551" w14:textId="77777777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517DF66" w14:textId="10AA425B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546FA6" w14:textId="77777777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1F7484" w14:textId="5C4C12D6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C5E44A" w14:textId="77777777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7C19F9E" w14:textId="77777777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D3B9EE" w14:textId="1A1534D0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690D181" w14:textId="77777777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6A339309" w14:textId="77777777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C206DF" w14:textId="579CBCCD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A8E7E03" w14:textId="77777777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5CDBC3C" w14:textId="77777777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853398" w14:textId="30BB2C07" w:rsidR="006235FC" w:rsidRPr="003F0133" w:rsidRDefault="006235FC" w:rsidP="00623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30F92" w:rsidRPr="003F0133" w14:paraId="09D225AC" w14:textId="77777777" w:rsidTr="009833C8">
        <w:tc>
          <w:tcPr>
            <w:tcW w:w="2160" w:type="dxa"/>
          </w:tcPr>
          <w:p w14:paraId="01C87839" w14:textId="77777777" w:rsidR="00730F92" w:rsidRPr="003F0133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228764" w14:textId="77777777" w:rsidR="00730F92" w:rsidRPr="003F0133" w:rsidRDefault="00730F92" w:rsidP="0073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2B8E266" w14:textId="3FE21A94" w:rsidR="00730F92" w:rsidRPr="003F0133" w:rsidRDefault="00730F92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EAD" w:rsidRPr="003F0133" w14:paraId="32C9D4D3" w14:textId="77777777" w:rsidTr="009833C8">
        <w:trPr>
          <w:trHeight w:val="180"/>
        </w:trPr>
        <w:tc>
          <w:tcPr>
            <w:tcW w:w="2160" w:type="dxa"/>
          </w:tcPr>
          <w:p w14:paraId="5DFBEDF3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48EE9274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E47DE1" w14:textId="251C7C56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DF900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4F067427" w14:textId="0EFD5733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2DF73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4630C1B" w14:textId="015EC242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6D42CAB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4C27331" w14:textId="0D65AF2F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D6EAD" w:rsidRPr="003F0133" w14:paraId="6B05DFA0" w14:textId="77777777" w:rsidTr="009833C8">
        <w:trPr>
          <w:trHeight w:val="180"/>
        </w:trPr>
        <w:tc>
          <w:tcPr>
            <w:tcW w:w="2160" w:type="dxa"/>
          </w:tcPr>
          <w:p w14:paraId="4F0E5EB6" w14:textId="65BD5929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440" w:type="dxa"/>
          </w:tcPr>
          <w:p w14:paraId="75545371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20266" w14:textId="50DAAF9B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F2CFB5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17259F" w14:textId="56488349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B40EC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FC65077" w14:textId="7274F681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145,256</w:t>
            </w:r>
          </w:p>
        </w:tc>
        <w:tc>
          <w:tcPr>
            <w:tcW w:w="267" w:type="dxa"/>
          </w:tcPr>
          <w:p w14:paraId="46099795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9090B5D" w14:textId="1B9C29D6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D6EAD" w:rsidRPr="003F0133" w14:paraId="4DCB512F" w14:textId="77777777" w:rsidTr="009833C8">
        <w:trPr>
          <w:trHeight w:val="180"/>
        </w:trPr>
        <w:tc>
          <w:tcPr>
            <w:tcW w:w="2160" w:type="dxa"/>
          </w:tcPr>
          <w:p w14:paraId="144B2238" w14:textId="2C1254B6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440" w:type="dxa"/>
          </w:tcPr>
          <w:p w14:paraId="216C75A5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9F05D" w14:textId="708FA845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70D2F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6817F0C" w14:textId="36E17810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F3A0F7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D72E0A7" w14:textId="722DFB78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(107,4</w:t>
            </w:r>
            <w:r w:rsidR="006B206D">
              <w:rPr>
                <w:rFonts w:ascii="Angsana New" w:eastAsia="MS Mincho" w:hAnsi="Angsana New"/>
                <w:sz w:val="30"/>
                <w:szCs w:val="30"/>
              </w:rPr>
              <w:t>80</w:t>
            </w:r>
            <w:r w:rsidRPr="003F0133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0B210DA2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0E14C4B7" w14:textId="50FDB78E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D6EAD" w:rsidRPr="003F0133" w14:paraId="49E5A9CB" w14:textId="77777777" w:rsidTr="009833C8">
        <w:trPr>
          <w:trHeight w:val="180"/>
        </w:trPr>
        <w:tc>
          <w:tcPr>
            <w:tcW w:w="2160" w:type="dxa"/>
          </w:tcPr>
          <w:p w14:paraId="1A6D9946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40" w:type="dxa"/>
          </w:tcPr>
          <w:p w14:paraId="47E1BF23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9DDAE2" w14:textId="52374C89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302BE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AED0991" w14:textId="4C45C358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94D1A7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23B9C34" w14:textId="6E7F132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727,340</w:t>
            </w:r>
          </w:p>
        </w:tc>
        <w:tc>
          <w:tcPr>
            <w:tcW w:w="267" w:type="dxa"/>
          </w:tcPr>
          <w:p w14:paraId="73E45AFE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A83B5E4" w14:textId="51C8DE5D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D6EAD" w:rsidRPr="003F0133" w14:paraId="0CC3CCD7" w14:textId="77777777" w:rsidTr="00B7608F">
        <w:trPr>
          <w:trHeight w:val="180"/>
        </w:trPr>
        <w:tc>
          <w:tcPr>
            <w:tcW w:w="2160" w:type="dxa"/>
          </w:tcPr>
          <w:p w14:paraId="32D39B99" w14:textId="6C5D4873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</w:tcPr>
          <w:p w14:paraId="08FC31B5" w14:textId="6F23B1DE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04FC58" w14:textId="2E800C25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1ABEA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D3CF1DF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17C4E3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8E9203E" w14:textId="6B5CCE56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765,11</w:t>
            </w:r>
            <w:r w:rsidR="006B206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4286B3F4" w14:textId="77777777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44B271C8" w14:textId="5014A0B8" w:rsidR="00AD6EAD" w:rsidRPr="003F0133" w:rsidRDefault="00AD6EAD" w:rsidP="00AD6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96C1685" w14:textId="77777777" w:rsidR="006770EA" w:rsidRPr="003F0133" w:rsidRDefault="006770EA" w:rsidP="00677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p w14:paraId="1FE0E9D4" w14:textId="4DCE1E60" w:rsidR="00974AE4" w:rsidRPr="003F0133" w:rsidRDefault="00F407CD" w:rsidP="0018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F0133">
        <w:rPr>
          <w:sz w:val="30"/>
          <w:szCs w:val="30"/>
        </w:rPr>
        <w:tab/>
      </w:r>
      <w:r w:rsidR="00974AE4" w:rsidRPr="003F0133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="00974AE4" w:rsidRPr="003F0133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="00974AE4" w:rsidRPr="003F0133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จากสถาบันการเงินสำหรับงวด</w:t>
      </w:r>
      <w:r w:rsidR="00CC16C5" w:rsidRPr="003F0133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="00974AE4" w:rsidRPr="003F013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C16C5" w:rsidRPr="003F0133">
        <w:rPr>
          <w:rFonts w:asciiTheme="majorBidi" w:hAnsiTheme="majorBidi" w:cstheme="majorBidi"/>
          <w:sz w:val="30"/>
          <w:szCs w:val="30"/>
        </w:rPr>
        <w:t xml:space="preserve">30 </w:t>
      </w:r>
      <w:r w:rsidR="00CC16C5" w:rsidRPr="003F013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74AE4" w:rsidRPr="003F01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4AE4" w:rsidRPr="003F0133">
        <w:rPr>
          <w:rFonts w:asciiTheme="majorBidi" w:hAnsiTheme="majorBidi" w:cstheme="majorBidi"/>
          <w:sz w:val="30"/>
          <w:szCs w:val="30"/>
        </w:rPr>
        <w:t xml:space="preserve">2564 </w:t>
      </w:r>
      <w:r w:rsidR="00974AE4" w:rsidRPr="003F0133">
        <w:rPr>
          <w:rFonts w:asciiTheme="majorBidi" w:hAnsiTheme="majorBidi" w:cstheme="majorBidi"/>
          <w:sz w:val="30"/>
          <w:szCs w:val="30"/>
          <w:cs/>
        </w:rPr>
        <w:t>และ</w:t>
      </w:r>
      <w:r w:rsidR="00974AE4" w:rsidRPr="003F0133">
        <w:rPr>
          <w:rFonts w:asciiTheme="majorBidi" w:hAnsiTheme="majorBidi" w:cstheme="majorBidi"/>
          <w:sz w:val="30"/>
          <w:szCs w:val="30"/>
        </w:rPr>
        <w:t xml:space="preserve"> 2563 </w:t>
      </w:r>
      <w:r w:rsidR="00974AE4" w:rsidRPr="003F013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BB8FA90" w14:textId="77777777" w:rsidR="00730F92" w:rsidRPr="003F0133" w:rsidRDefault="00730F92" w:rsidP="00D23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74AE4" w:rsidRPr="003F0133" w14:paraId="53CEE46A" w14:textId="77777777" w:rsidTr="009833C8">
        <w:tc>
          <w:tcPr>
            <w:tcW w:w="3600" w:type="dxa"/>
            <w:shd w:val="clear" w:color="auto" w:fill="auto"/>
          </w:tcPr>
          <w:p w14:paraId="2B703370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0A721E24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FB055F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709F37C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AE4" w:rsidRPr="003F0133" w14:paraId="183BEFC0" w14:textId="77777777" w:rsidTr="009833C8">
        <w:tc>
          <w:tcPr>
            <w:tcW w:w="3600" w:type="dxa"/>
          </w:tcPr>
          <w:p w14:paraId="431DA6D3" w14:textId="2090CA98" w:rsidR="00974AE4" w:rsidRPr="003F0133" w:rsidRDefault="006235FC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95D134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87AEF5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14F922B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4A7590F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3105B55" w14:textId="02803414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58C9F46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EC720A3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74AE4" w:rsidRPr="003F0133" w14:paraId="32FA0665" w14:textId="77777777" w:rsidTr="009833C8">
        <w:tc>
          <w:tcPr>
            <w:tcW w:w="3600" w:type="dxa"/>
          </w:tcPr>
          <w:p w14:paraId="4E6946C1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7CC482F" w14:textId="77777777" w:rsidR="00974AE4" w:rsidRPr="003F0133" w:rsidRDefault="00974AE4" w:rsidP="00483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3FBF" w:rsidRPr="003F0133" w14:paraId="31BD1593" w14:textId="77777777" w:rsidTr="009833C8">
        <w:trPr>
          <w:trHeight w:val="180"/>
        </w:trPr>
        <w:tc>
          <w:tcPr>
            <w:tcW w:w="3600" w:type="dxa"/>
          </w:tcPr>
          <w:p w14:paraId="3CD429EE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259761D" w14:textId="49146475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  <w:tc>
          <w:tcPr>
            <w:tcW w:w="270" w:type="dxa"/>
          </w:tcPr>
          <w:p w14:paraId="2D150A88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B41CEA3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A104C7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A411DA9" w14:textId="7EC0C14D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  <w:tc>
          <w:tcPr>
            <w:tcW w:w="262" w:type="dxa"/>
          </w:tcPr>
          <w:p w14:paraId="1F1BAE4B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03FA3B2E" w14:textId="2E05551F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C3FBF" w:rsidRPr="003F0133" w14:paraId="7B98B264" w14:textId="77777777" w:rsidTr="009833C8">
        <w:trPr>
          <w:trHeight w:val="180"/>
        </w:trPr>
        <w:tc>
          <w:tcPr>
            <w:tcW w:w="3600" w:type="dxa"/>
          </w:tcPr>
          <w:p w14:paraId="3DF17547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732D0C91" w14:textId="39E09772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13,176,000</w:t>
            </w:r>
          </w:p>
        </w:tc>
        <w:tc>
          <w:tcPr>
            <w:tcW w:w="270" w:type="dxa"/>
          </w:tcPr>
          <w:p w14:paraId="22480679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02D03BC" w14:textId="33D0A7A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10,692,000</w:t>
            </w:r>
          </w:p>
        </w:tc>
        <w:tc>
          <w:tcPr>
            <w:tcW w:w="270" w:type="dxa"/>
          </w:tcPr>
          <w:p w14:paraId="19F50A7B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89FD996" w14:textId="43C4AC45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13,176,000</w:t>
            </w:r>
          </w:p>
        </w:tc>
        <w:tc>
          <w:tcPr>
            <w:tcW w:w="262" w:type="dxa"/>
          </w:tcPr>
          <w:p w14:paraId="576B4594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95922CB" w14:textId="031A5AF2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10,692,000</w:t>
            </w:r>
          </w:p>
        </w:tc>
      </w:tr>
      <w:tr w:rsidR="004C3FBF" w:rsidRPr="003F0133" w14:paraId="7A2EE30E" w14:textId="77777777" w:rsidTr="009833C8">
        <w:trPr>
          <w:trHeight w:val="180"/>
        </w:trPr>
        <w:tc>
          <w:tcPr>
            <w:tcW w:w="3600" w:type="dxa"/>
          </w:tcPr>
          <w:p w14:paraId="2C008EB4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6F6A48" w14:textId="4E88EBE0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(10,796,000)</w:t>
            </w:r>
          </w:p>
        </w:tc>
        <w:tc>
          <w:tcPr>
            <w:tcW w:w="270" w:type="dxa"/>
          </w:tcPr>
          <w:p w14:paraId="494D0C4B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BDD85AB" w14:textId="30F755B0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7,982,000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C5DC497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44BBC08" w14:textId="6B11B24C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(10,796,000)</w:t>
            </w:r>
          </w:p>
        </w:tc>
        <w:tc>
          <w:tcPr>
            <w:tcW w:w="262" w:type="dxa"/>
          </w:tcPr>
          <w:p w14:paraId="48795D64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300A10A" w14:textId="4939A3F2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7,982,000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4C3FBF" w:rsidRPr="003F0133" w14:paraId="100768A8" w14:textId="77777777" w:rsidTr="009833C8">
        <w:trPr>
          <w:trHeight w:val="180"/>
        </w:trPr>
        <w:tc>
          <w:tcPr>
            <w:tcW w:w="3600" w:type="dxa"/>
          </w:tcPr>
          <w:p w14:paraId="73C99BF9" w14:textId="13221910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71A475" w14:textId="1E5CCACD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3,905,000</w:t>
            </w:r>
          </w:p>
        </w:tc>
        <w:tc>
          <w:tcPr>
            <w:tcW w:w="270" w:type="dxa"/>
          </w:tcPr>
          <w:p w14:paraId="5ABEDFDD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679F0670" w14:textId="6B5F3CB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2,710,000</w:t>
            </w:r>
          </w:p>
        </w:tc>
        <w:tc>
          <w:tcPr>
            <w:tcW w:w="270" w:type="dxa"/>
          </w:tcPr>
          <w:p w14:paraId="5AC6D8C4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1976CE7E" w14:textId="20F208A5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3,905,000</w:t>
            </w:r>
          </w:p>
        </w:tc>
        <w:tc>
          <w:tcPr>
            <w:tcW w:w="262" w:type="dxa"/>
          </w:tcPr>
          <w:p w14:paraId="7DDC71D7" w14:textId="77777777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D083C8B" w14:textId="6CF31849" w:rsidR="004C3FBF" w:rsidRPr="003F0133" w:rsidRDefault="004C3FBF" w:rsidP="004C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2,710,000</w:t>
            </w:r>
          </w:p>
        </w:tc>
      </w:tr>
    </w:tbl>
    <w:p w14:paraId="50DD8AB5" w14:textId="77777777" w:rsidR="00E63D08" w:rsidRPr="003F0133" w:rsidRDefault="00E63D08" w:rsidP="0073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FC321" w14:textId="77777777" w:rsidR="00F4316A" w:rsidRPr="003F0133" w:rsidRDefault="00F4316A" w:rsidP="00F4316A">
      <w:pPr>
        <w:tabs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ตามข้อตกลงในสัญญากู้ยืมเงินระยะสั้นกับสถาบันการเงินในประเทศหลายแห่ง บริษัทต้องดำรงสัดส่วนการถือหุ้นในบริษัทของผู้ถือหุ้นกลุ่มสิริวัฒนภักดีไว้ไม่น้อยกว่าร้อยละ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 xml:space="preserve">51 </w:t>
      </w:r>
      <w:r w:rsidRPr="003F0133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</w:p>
    <w:p w14:paraId="0BCAEE88" w14:textId="77777777" w:rsidR="00730F92" w:rsidRPr="003F0133" w:rsidRDefault="00730F92" w:rsidP="0073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FE6BD7" w14:textId="77777777" w:rsidR="00184599" w:rsidRDefault="00184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F09E58" w14:textId="0D28457C" w:rsidR="00BA15D6" w:rsidRPr="003F0133" w:rsidRDefault="00BA15D6" w:rsidP="00BA1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3F0133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รายการเคลื่อนไหวของเงินกู้ยืมระยะยาวจากสถาบันการเงินสำหรับงวด</w:t>
      </w:r>
      <w:r w:rsidR="00CC16C5" w:rsidRPr="003F0133">
        <w:rPr>
          <w:rFonts w:asciiTheme="majorBidi" w:hAnsiTheme="majorBidi" w:cstheme="majorBidi"/>
          <w:sz w:val="30"/>
          <w:szCs w:val="30"/>
          <w:cs/>
        </w:rPr>
        <w:t>เก้าเดือน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C16C5" w:rsidRPr="003F0133">
        <w:rPr>
          <w:rFonts w:asciiTheme="majorBidi" w:hAnsiTheme="majorBidi" w:cstheme="majorBidi"/>
          <w:sz w:val="30"/>
          <w:szCs w:val="30"/>
        </w:rPr>
        <w:t xml:space="preserve">30 </w:t>
      </w:r>
      <w:r w:rsidR="00CC16C5" w:rsidRPr="003F013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3F01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0133">
        <w:rPr>
          <w:rFonts w:asciiTheme="majorBidi" w:hAnsiTheme="majorBidi" w:cstheme="majorBidi"/>
          <w:sz w:val="30"/>
          <w:szCs w:val="30"/>
        </w:rPr>
        <w:t>256</w:t>
      </w:r>
      <w:r w:rsidR="00C126FE" w:rsidRPr="003F0133">
        <w:rPr>
          <w:rFonts w:asciiTheme="majorBidi" w:hAnsiTheme="majorBidi" w:cstheme="majorBidi"/>
          <w:sz w:val="30"/>
          <w:szCs w:val="30"/>
        </w:rPr>
        <w:t>4</w:t>
      </w:r>
      <w:r w:rsidRPr="003F0133">
        <w:rPr>
          <w:rFonts w:asciiTheme="majorBidi" w:hAnsiTheme="majorBidi" w:cstheme="majorBidi"/>
          <w:sz w:val="30"/>
          <w:szCs w:val="30"/>
        </w:rPr>
        <w:t xml:space="preserve"> </w:t>
      </w:r>
      <w:r w:rsidRPr="003F0133">
        <w:rPr>
          <w:rFonts w:asciiTheme="majorBidi" w:hAnsiTheme="majorBidi" w:cstheme="majorBidi"/>
          <w:sz w:val="30"/>
          <w:szCs w:val="30"/>
          <w:cs/>
        </w:rPr>
        <w:t>และ</w:t>
      </w:r>
      <w:r w:rsidRPr="003F0133">
        <w:rPr>
          <w:rFonts w:asciiTheme="majorBidi" w:hAnsiTheme="majorBidi" w:cstheme="majorBidi"/>
          <w:sz w:val="30"/>
          <w:szCs w:val="30"/>
        </w:rPr>
        <w:t xml:space="preserve"> 256</w:t>
      </w:r>
      <w:r w:rsidR="00C126FE" w:rsidRPr="003F0133">
        <w:rPr>
          <w:rFonts w:asciiTheme="majorBidi" w:hAnsiTheme="majorBidi" w:cstheme="majorBidi"/>
          <w:sz w:val="30"/>
          <w:szCs w:val="30"/>
        </w:rPr>
        <w:t>3</w:t>
      </w:r>
      <w:r w:rsidRPr="003F0133">
        <w:rPr>
          <w:rFonts w:asciiTheme="majorBidi" w:hAnsiTheme="majorBidi" w:cstheme="majorBidi"/>
          <w:sz w:val="30"/>
          <w:szCs w:val="30"/>
        </w:rPr>
        <w:t xml:space="preserve"> </w:t>
      </w:r>
      <w:r w:rsidRPr="003F013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9FA7297" w14:textId="77777777" w:rsidR="00D23019" w:rsidRPr="003F0133" w:rsidRDefault="00D23019" w:rsidP="00BA1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BA15D6" w:rsidRPr="003F0133" w14:paraId="1C16B4D8" w14:textId="77777777" w:rsidTr="009833C8">
        <w:tc>
          <w:tcPr>
            <w:tcW w:w="3600" w:type="dxa"/>
            <w:shd w:val="clear" w:color="auto" w:fill="auto"/>
          </w:tcPr>
          <w:p w14:paraId="62F74566" w14:textId="77777777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432E3312" w14:textId="77777777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6A0B49" w14:textId="77777777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253FCFE1" w14:textId="77777777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15D6" w:rsidRPr="003F0133" w14:paraId="5BA34C79" w14:textId="77777777" w:rsidTr="009833C8">
        <w:tc>
          <w:tcPr>
            <w:tcW w:w="3600" w:type="dxa"/>
          </w:tcPr>
          <w:p w14:paraId="2E248E99" w14:textId="076A3D0E" w:rsidR="00BA15D6" w:rsidRPr="003F0133" w:rsidRDefault="006235FC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B7F4C0A" w14:textId="73C5724D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94E7E8" w14:textId="77777777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491AC0A" w14:textId="776ACC75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381BFBE" w14:textId="77777777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3A5BA23" w14:textId="69937AEE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7E28997" w14:textId="77777777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8C5142A" w14:textId="7759ADBF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A15D6" w:rsidRPr="003F0133" w14:paraId="2AC0C8C8" w14:textId="77777777" w:rsidTr="009833C8">
        <w:tc>
          <w:tcPr>
            <w:tcW w:w="3600" w:type="dxa"/>
          </w:tcPr>
          <w:p w14:paraId="59F1A0F2" w14:textId="77777777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5B84F23" w14:textId="77777777" w:rsidR="00BA15D6" w:rsidRPr="003F0133" w:rsidRDefault="00BA15D6" w:rsidP="00BA1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8BE" w:rsidRPr="003F0133" w14:paraId="16A02839" w14:textId="77777777" w:rsidTr="009833C8">
        <w:trPr>
          <w:trHeight w:val="180"/>
        </w:trPr>
        <w:tc>
          <w:tcPr>
            <w:tcW w:w="3600" w:type="dxa"/>
          </w:tcPr>
          <w:p w14:paraId="40E37D0B" w14:textId="62A5CE1F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7240E769" w14:textId="4D5DE175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3EFA8DDF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D217F0D" w14:textId="01F6BDA1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28,000,000</w:t>
            </w:r>
          </w:p>
        </w:tc>
        <w:tc>
          <w:tcPr>
            <w:tcW w:w="270" w:type="dxa"/>
          </w:tcPr>
          <w:p w14:paraId="7913E3CB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B16ED4B" w14:textId="3EA8C39E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41,999,980</w:t>
            </w:r>
          </w:p>
        </w:tc>
        <w:tc>
          <w:tcPr>
            <w:tcW w:w="262" w:type="dxa"/>
          </w:tcPr>
          <w:p w14:paraId="099A042E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749F1972" w14:textId="16A25279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28,000,000</w:t>
            </w:r>
          </w:p>
        </w:tc>
      </w:tr>
      <w:tr w:rsidR="001C48BE" w:rsidRPr="003F0133" w14:paraId="38D564AF" w14:textId="77777777" w:rsidTr="009833C8">
        <w:trPr>
          <w:trHeight w:val="180"/>
        </w:trPr>
        <w:tc>
          <w:tcPr>
            <w:tcW w:w="3600" w:type="dxa"/>
          </w:tcPr>
          <w:p w14:paraId="1933C549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72244C4C" w14:textId="2FCC2AB0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1,000,000</w:t>
            </w:r>
          </w:p>
        </w:tc>
        <w:tc>
          <w:tcPr>
            <w:tcW w:w="270" w:type="dxa"/>
          </w:tcPr>
          <w:p w14:paraId="758FE416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C2E1029" w14:textId="7E4D4CC8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59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900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E2ECB95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4451966" w14:textId="6B655D69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1,000,000</w:t>
            </w:r>
          </w:p>
        </w:tc>
        <w:tc>
          <w:tcPr>
            <w:tcW w:w="262" w:type="dxa"/>
          </w:tcPr>
          <w:p w14:paraId="49EC4B13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908FCC2" w14:textId="56C9E250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59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900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</w:tr>
      <w:tr w:rsidR="001C48BE" w:rsidRPr="003F0133" w14:paraId="58B961EA" w14:textId="77777777" w:rsidTr="009833C8">
        <w:trPr>
          <w:trHeight w:val="180"/>
        </w:trPr>
        <w:tc>
          <w:tcPr>
            <w:tcW w:w="3600" w:type="dxa"/>
          </w:tcPr>
          <w:p w14:paraId="6D846EFB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A2721F" w14:textId="2A488CF4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F00C822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C0A9505" w14:textId="4B60A27E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47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900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D03C465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4923FF7" w14:textId="2ABD7D42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</w:tcPr>
          <w:p w14:paraId="39ACC883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4952501" w14:textId="71D13A0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47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900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1C48BE" w:rsidRPr="003F0133" w14:paraId="53D8D05D" w14:textId="77777777" w:rsidTr="009833C8">
        <w:trPr>
          <w:trHeight w:val="180"/>
        </w:trPr>
        <w:tc>
          <w:tcPr>
            <w:tcW w:w="3600" w:type="dxa"/>
          </w:tcPr>
          <w:p w14:paraId="5AEE43F2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B17103" w14:textId="6182BDED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42,999,980</w:t>
            </w:r>
          </w:p>
        </w:tc>
        <w:tc>
          <w:tcPr>
            <w:tcW w:w="270" w:type="dxa"/>
          </w:tcPr>
          <w:p w14:paraId="0F492841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49A06E2" w14:textId="0FF1F931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40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406B83D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0D6AF1D" w14:textId="427B070C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42,999,980</w:t>
            </w:r>
          </w:p>
        </w:tc>
        <w:tc>
          <w:tcPr>
            <w:tcW w:w="262" w:type="dxa"/>
          </w:tcPr>
          <w:p w14:paraId="3708B2CB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3BFE59E" w14:textId="1C83E0D5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40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000</w:t>
            </w:r>
          </w:p>
        </w:tc>
      </w:tr>
      <w:tr w:rsidR="001C48BE" w:rsidRPr="003F0133" w14:paraId="02711D70" w14:textId="77777777" w:rsidTr="009833C8">
        <w:trPr>
          <w:trHeight w:val="180"/>
        </w:trPr>
        <w:tc>
          <w:tcPr>
            <w:tcW w:w="3600" w:type="dxa"/>
          </w:tcPr>
          <w:p w14:paraId="3FBE6430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166E91" w14:textId="1DD4F909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(187,040)</w:t>
            </w:r>
          </w:p>
        </w:tc>
        <w:tc>
          <w:tcPr>
            <w:tcW w:w="270" w:type="dxa"/>
          </w:tcPr>
          <w:p w14:paraId="259C5E16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AD22850" w14:textId="50BC35DF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483600">
              <w:rPr>
                <w:rFonts w:asciiTheme="majorBidi" w:eastAsia="MS Mincho" w:hAnsiTheme="majorBidi" w:cstheme="majorBidi"/>
                <w:sz w:val="30"/>
                <w:szCs w:val="30"/>
              </w:rPr>
              <w:t>84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 w:rsidR="0048360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061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B617959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57947F1" w14:textId="04CA2870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(187,040)</w:t>
            </w:r>
          </w:p>
        </w:tc>
        <w:tc>
          <w:tcPr>
            <w:tcW w:w="262" w:type="dxa"/>
          </w:tcPr>
          <w:p w14:paraId="68C99EB9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9DB0590" w14:textId="7E7DD6C1" w:rsidR="001C48BE" w:rsidRPr="003F0133" w:rsidRDefault="00483600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84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061</w:t>
            </w:r>
            <w:r w:rsidRPr="003F013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1C48BE" w:rsidRPr="003F0133" w14:paraId="24FDA6D9" w14:textId="77777777" w:rsidTr="009833C8">
        <w:trPr>
          <w:trHeight w:val="180"/>
        </w:trPr>
        <w:tc>
          <w:tcPr>
            <w:tcW w:w="3600" w:type="dxa"/>
          </w:tcPr>
          <w:p w14:paraId="733E4B21" w14:textId="47938761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D53251" w14:textId="08292D1B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42,812,940</w:t>
            </w:r>
          </w:p>
        </w:tc>
        <w:tc>
          <w:tcPr>
            <w:tcW w:w="270" w:type="dxa"/>
          </w:tcPr>
          <w:p w14:paraId="08F82B9D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33ADE5E0" w14:textId="4E73D18B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01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39,8</w:t>
            </w:r>
            <w:r w:rsidR="0048360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15</w:t>
            </w:r>
            <w:r w:rsidRPr="003F01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48360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315892ED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2E094BB1" w14:textId="5A7DF254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42,812,940</w:t>
            </w:r>
          </w:p>
        </w:tc>
        <w:tc>
          <w:tcPr>
            <w:tcW w:w="262" w:type="dxa"/>
          </w:tcPr>
          <w:p w14:paraId="35A9849E" w14:textId="77777777" w:rsidR="001C48BE" w:rsidRPr="003F0133" w:rsidRDefault="001C48BE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3516788" w14:textId="7E37D8C7" w:rsidR="001C48BE" w:rsidRPr="003F0133" w:rsidRDefault="00483600" w:rsidP="001C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39,8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15</w:t>
            </w:r>
            <w:r w:rsidRPr="003F01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</w:tr>
    </w:tbl>
    <w:p w14:paraId="3DB5D585" w14:textId="277C0BBC" w:rsidR="00E5793D" w:rsidRDefault="00E57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bookmarkStart w:id="15" w:name="_Hlk46869492"/>
    </w:p>
    <w:p w14:paraId="438F5BAB" w14:textId="2C5E6E2F" w:rsidR="00F4316A" w:rsidRPr="003F0133" w:rsidRDefault="00F4316A" w:rsidP="00F43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ตามข้อตกลงในสัญญากู้ยืมเงินระยะยาวกับสถาบันการเงินในประเทศและต่างประเทศหลายแห่ง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7DDD6505" w14:textId="7594A17C" w:rsidR="00590682" w:rsidRPr="003F0133" w:rsidRDefault="00590682" w:rsidP="006A06E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 xml:space="preserve">50 </w:t>
      </w:r>
      <w:r w:rsidRPr="003F0133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31796435" w14:textId="77777777" w:rsidR="00590682" w:rsidRPr="003F0133" w:rsidRDefault="00590682" w:rsidP="006A06E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77777777" w:rsidR="00590682" w:rsidRPr="003F0133" w:rsidRDefault="00590682" w:rsidP="006A06E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ขาย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กับทรัพย์สินในเครือเว้นแต่เป็นภาระติดพันที่เกิดโดยผลของกฎหมาย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และ</w:t>
      </w:r>
    </w:p>
    <w:p w14:paraId="6A7A5202" w14:textId="252859CC" w:rsidR="00EE32A3" w:rsidRPr="003F0133" w:rsidRDefault="00590682" w:rsidP="006A06E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spacing w:val="6"/>
          <w:sz w:val="30"/>
          <w:szCs w:val="30"/>
        </w:rPr>
      </w:pPr>
      <w:r w:rsidRPr="003F0133">
        <w:rPr>
          <w:rFonts w:ascii="Angsana New" w:hAnsi="Angsana New" w:hint="cs"/>
          <w:spacing w:val="6"/>
          <w:sz w:val="30"/>
          <w:szCs w:val="30"/>
          <w:cs/>
        </w:rPr>
        <w:t>บริษัทต้องปฎิบัติตามกฎหมาย</w:t>
      </w:r>
      <w:r w:rsidRPr="003F013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3F013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3F0133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166C07" w14:textId="77777777" w:rsidR="00E63D08" w:rsidRPr="003F0133" w:rsidRDefault="00E63D08" w:rsidP="00C3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bookmarkStart w:id="16" w:name="_Hlk70501919"/>
    </w:p>
    <w:p w14:paraId="32AD7321" w14:textId="1BA25C34" w:rsidR="00EE32A3" w:rsidRPr="003F0133" w:rsidRDefault="00EE32A3" w:rsidP="00C30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C16C5" w:rsidRPr="003F0133">
        <w:rPr>
          <w:rFonts w:ascii="Angsana New" w:hAnsi="Angsana New"/>
          <w:sz w:val="30"/>
          <w:szCs w:val="30"/>
        </w:rPr>
        <w:t xml:space="preserve">30 </w:t>
      </w:r>
      <w:r w:rsidR="00CC16C5" w:rsidRPr="003F0133">
        <w:rPr>
          <w:rFonts w:ascii="Angsana New" w:hAnsi="Angsana New"/>
          <w:sz w:val="30"/>
          <w:szCs w:val="30"/>
          <w:cs/>
        </w:rPr>
        <w:t>กันยายน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 xml:space="preserve">2564 </w:t>
      </w:r>
      <w:r w:rsidRPr="003F0133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Pr="003F0133">
        <w:rPr>
          <w:rFonts w:ascii="Angsana New" w:hAnsi="Angsana New"/>
          <w:sz w:val="30"/>
          <w:szCs w:val="30"/>
          <w:cs/>
        </w:rPr>
        <w:br/>
      </w:r>
      <w:r w:rsidRPr="003F0133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C14595" w:rsidRPr="003F0133">
        <w:rPr>
          <w:rFonts w:ascii="Angsana New" w:hAnsi="Angsana New"/>
          <w:sz w:val="30"/>
          <w:szCs w:val="30"/>
        </w:rPr>
        <w:t>84,</w:t>
      </w:r>
      <w:r w:rsidR="0013512A">
        <w:rPr>
          <w:rFonts w:ascii="Angsana New" w:hAnsi="Angsana New"/>
          <w:sz w:val="30"/>
          <w:szCs w:val="30"/>
        </w:rPr>
        <w:t>511</w:t>
      </w:r>
      <w:r w:rsidR="00C14595" w:rsidRPr="003F0133">
        <w:rPr>
          <w:rFonts w:ascii="Angsana New" w:hAnsi="Angsana New"/>
          <w:sz w:val="30"/>
          <w:szCs w:val="30"/>
        </w:rPr>
        <w:t>.</w:t>
      </w:r>
      <w:r w:rsidR="0013512A">
        <w:rPr>
          <w:rFonts w:ascii="Angsana New" w:hAnsi="Angsana New"/>
          <w:sz w:val="30"/>
          <w:szCs w:val="30"/>
        </w:rPr>
        <w:t>62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>ล้านบาทและ</w:t>
      </w:r>
      <w:r w:rsidR="00C14595" w:rsidRPr="003F0133">
        <w:rPr>
          <w:rFonts w:ascii="Angsana New" w:hAnsi="Angsana New"/>
          <w:sz w:val="30"/>
          <w:szCs w:val="30"/>
        </w:rPr>
        <w:t xml:space="preserve"> 84,</w:t>
      </w:r>
      <w:r w:rsidR="0013512A">
        <w:rPr>
          <w:rFonts w:ascii="Angsana New" w:hAnsi="Angsana New"/>
          <w:sz w:val="30"/>
          <w:szCs w:val="30"/>
        </w:rPr>
        <w:t>426</w:t>
      </w:r>
      <w:r w:rsidR="00C14595" w:rsidRPr="003F0133">
        <w:rPr>
          <w:rFonts w:ascii="Angsana New" w:hAnsi="Angsana New"/>
          <w:sz w:val="30"/>
          <w:szCs w:val="30"/>
        </w:rPr>
        <w:t>.</w:t>
      </w:r>
      <w:r w:rsidR="0013512A">
        <w:rPr>
          <w:rFonts w:ascii="Angsana New" w:hAnsi="Angsana New"/>
          <w:sz w:val="30"/>
          <w:szCs w:val="30"/>
        </w:rPr>
        <w:t>6</w:t>
      </w:r>
      <w:r w:rsidR="00C14595" w:rsidRPr="003F0133">
        <w:rPr>
          <w:rFonts w:ascii="Angsana New" w:hAnsi="Angsana New"/>
          <w:sz w:val="30"/>
          <w:szCs w:val="30"/>
        </w:rPr>
        <w:t xml:space="preserve">2 </w:t>
      </w:r>
      <w:r w:rsidRPr="003F0133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C30EC6"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="00C30EC6" w:rsidRPr="003F0133">
        <w:rPr>
          <w:rFonts w:ascii="Angsana New" w:hAnsi="Angsana New"/>
          <w:sz w:val="30"/>
          <w:szCs w:val="30"/>
        </w:rPr>
        <w:br/>
      </w:r>
      <w:r w:rsidRPr="003F0133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3F013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3F0133">
        <w:rPr>
          <w:rFonts w:ascii="Angsana New" w:hAnsi="Angsana New"/>
          <w:i/>
          <w:iCs/>
          <w:sz w:val="30"/>
          <w:szCs w:val="30"/>
        </w:rPr>
        <w:t xml:space="preserve">2563: 78,473.62 </w:t>
      </w:r>
      <w:r w:rsidRPr="003F0133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Pr="003F0133">
        <w:rPr>
          <w:rFonts w:ascii="Angsana New" w:hAnsi="Angsana New"/>
          <w:i/>
          <w:iCs/>
          <w:sz w:val="30"/>
          <w:szCs w:val="30"/>
        </w:rPr>
        <w:t xml:space="preserve">78,388.62 </w:t>
      </w:r>
      <w:r w:rsidRPr="003F0133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3F0133">
        <w:rPr>
          <w:rFonts w:ascii="Angsana New" w:hAnsi="Angsana New"/>
          <w:i/>
          <w:iCs/>
          <w:sz w:val="30"/>
          <w:szCs w:val="30"/>
        </w:rPr>
        <w:t>)</w:t>
      </w:r>
    </w:p>
    <w:bookmarkEnd w:id="15"/>
    <w:bookmarkEnd w:id="16"/>
    <w:p w14:paraId="4F872B53" w14:textId="69A4B098" w:rsidR="000950DE" w:rsidRPr="003F0133" w:rsidRDefault="000950D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6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0950DE" w:rsidRPr="003F0133" w:rsidSect="00731002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7933798E" w14:textId="77777777" w:rsidR="00981569" w:rsidRPr="003F0133" w:rsidRDefault="00981569" w:rsidP="009815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3F013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3A232BDA" w14:textId="77777777" w:rsidR="00981569" w:rsidRPr="003F0133" w:rsidRDefault="00981569" w:rsidP="0098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95E6E6" w14:textId="46CB2CC1" w:rsidR="008A779A" w:rsidRPr="003F0133" w:rsidRDefault="00981569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0133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="00630618" w:rsidRPr="003F0133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</w:t>
      </w:r>
      <w:r w:rsidR="00AA28EE" w:rsidRPr="003F0133">
        <w:rPr>
          <w:rFonts w:ascii="Angsana New" w:hAnsi="Angsana New"/>
          <w:b/>
          <w:bCs/>
          <w:i/>
          <w:iCs/>
          <w:sz w:val="30"/>
          <w:szCs w:val="30"/>
          <w:cs/>
        </w:rPr>
        <w:t>เกี่ยวกับ</w:t>
      </w:r>
      <w:r w:rsidR="00D17040" w:rsidRPr="003F013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630618" w:rsidRPr="003F0133">
        <w:rPr>
          <w:rFonts w:ascii="Angsana New" w:hAnsi="Angsana New"/>
          <w:b/>
          <w:bCs/>
          <w:i/>
          <w:iCs/>
          <w:sz w:val="30"/>
          <w:szCs w:val="30"/>
          <w:cs/>
        </w:rPr>
        <w:t>ที่รายงาน</w:t>
      </w:r>
    </w:p>
    <w:p w14:paraId="5EC685E7" w14:textId="2989FF2D" w:rsidR="002919F7" w:rsidRPr="003F0133" w:rsidRDefault="002919F7" w:rsidP="002919F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260"/>
        <w:gridCol w:w="180"/>
        <w:gridCol w:w="1260"/>
        <w:gridCol w:w="180"/>
        <w:gridCol w:w="19"/>
        <w:gridCol w:w="1241"/>
        <w:gridCol w:w="180"/>
        <w:gridCol w:w="1260"/>
        <w:gridCol w:w="180"/>
        <w:gridCol w:w="1170"/>
        <w:gridCol w:w="180"/>
        <w:gridCol w:w="1260"/>
        <w:gridCol w:w="270"/>
        <w:gridCol w:w="1170"/>
        <w:gridCol w:w="180"/>
        <w:gridCol w:w="1271"/>
      </w:tblGrid>
      <w:tr w:rsidR="006328E7" w:rsidRPr="003F0133" w14:paraId="6ED3F4F7" w14:textId="77777777" w:rsidTr="00403D77">
        <w:trPr>
          <w:cantSplit/>
          <w:trHeight w:val="176"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7A662C8F" w14:textId="77777777" w:rsidR="006328E7" w:rsidRPr="003F0133" w:rsidRDefault="006328E7" w:rsidP="002E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61" w:type="dxa"/>
            <w:gridSpan w:val="16"/>
            <w:vAlign w:val="bottom"/>
          </w:tcPr>
          <w:p w14:paraId="3CC864E8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</w:t>
            </w: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6328E7" w:rsidRPr="003F0133" w14:paraId="73D7A03E" w14:textId="77777777" w:rsidTr="00403D77">
        <w:trPr>
          <w:cantSplit/>
          <w:trHeight w:val="627"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54699C05" w14:textId="74F46980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05328"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7293420E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ให</w:t>
            </w: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</w:rPr>
              <w:t>้</w:t>
            </w:r>
            <w:r w:rsidRPr="003F0133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บริการธุรกิจโรงแรมและ</w:t>
            </w:r>
          </w:p>
          <w:p w14:paraId="165A15EA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19076B2E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4CA78DE4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ให้เช่าและให้บริการ</w:t>
            </w:r>
          </w:p>
          <w:p w14:paraId="52FB36EC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180" w:type="dxa"/>
            <w:vAlign w:val="bottom"/>
          </w:tcPr>
          <w:p w14:paraId="0A76E670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0E72FCFB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  <w:p w14:paraId="6C5FD5B0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395BD18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21" w:type="dxa"/>
            <w:gridSpan w:val="3"/>
            <w:vAlign w:val="bottom"/>
          </w:tcPr>
          <w:p w14:paraId="12841AD0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71054FE9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6328E7" w:rsidRPr="003F0133" w14:paraId="285D697F" w14:textId="77777777" w:rsidTr="00403D77">
        <w:trPr>
          <w:cantSplit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322B5B71" w14:textId="172DBEBC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03D77"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5FCDB3" w14:textId="7FEBD24C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  <w:vAlign w:val="center"/>
          </w:tcPr>
          <w:p w14:paraId="2A632917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92C21C3" w14:textId="3BA853BE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</w:tcPr>
          <w:p w14:paraId="6D17F779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B7DE1A8" w14:textId="7D20CB5D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  <w:vAlign w:val="center"/>
          </w:tcPr>
          <w:p w14:paraId="3746B7E2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F092861" w14:textId="0ADC8CFD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</w:tcPr>
          <w:p w14:paraId="0D5ECB76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8B02684" w14:textId="1134DA1B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  <w:vAlign w:val="center"/>
          </w:tcPr>
          <w:p w14:paraId="68C255B7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25F3D6D" w14:textId="339FEC44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270" w:type="dxa"/>
          </w:tcPr>
          <w:p w14:paraId="1AC44050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5E3FC00" w14:textId="337A6EDB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  <w:vAlign w:val="center"/>
          </w:tcPr>
          <w:p w14:paraId="46479305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vAlign w:val="center"/>
          </w:tcPr>
          <w:p w14:paraId="42E00CF2" w14:textId="7AFB9E06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</w:tc>
      </w:tr>
      <w:tr w:rsidR="006328E7" w:rsidRPr="003F0133" w14:paraId="091916B8" w14:textId="77777777" w:rsidTr="00403D77">
        <w:trPr>
          <w:cantSplit/>
          <w:trHeight w:val="87"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22A4EEDA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16" w:lineRule="auto"/>
              <w:ind w:right="-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6BE023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182685F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EACD31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3F01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4CEB1FC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88EDA93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B6424ED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BE964AD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3F01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3C80CC1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2C9DFBAA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3CC8166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178CFB53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3F01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926DC1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894D59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06906B4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vAlign w:val="center"/>
          </w:tcPr>
          <w:p w14:paraId="68330A25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3F013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28E7" w:rsidRPr="003F0133" w14:paraId="191B29C7" w14:textId="77777777" w:rsidTr="00403D77">
        <w:trPr>
          <w:cantSplit/>
          <w:tblHeader/>
        </w:trPr>
        <w:tc>
          <w:tcPr>
            <w:tcW w:w="3409" w:type="dxa"/>
          </w:tcPr>
          <w:p w14:paraId="22894C30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right="-79"/>
              <w:jc w:val="center"/>
              <w:rPr>
                <w:rFonts w:ascii="Times New Roman" w:hAnsi="Times New Roman" w:cs="Times New Roman"/>
                <w:sz w:val="30"/>
                <w:szCs w:val="30"/>
                <w:lang w:bidi="ar-SA"/>
              </w:rPr>
            </w:pPr>
          </w:p>
        </w:tc>
        <w:tc>
          <w:tcPr>
            <w:tcW w:w="11261" w:type="dxa"/>
            <w:gridSpan w:val="16"/>
            <w:shd w:val="clear" w:color="auto" w:fill="auto"/>
            <w:vAlign w:val="center"/>
          </w:tcPr>
          <w:p w14:paraId="083CA1E3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8E7" w:rsidRPr="003F0133" w14:paraId="2FB0CA59" w14:textId="77777777" w:rsidTr="00403D77">
        <w:trPr>
          <w:cantSplit/>
          <w:trHeight w:val="236"/>
        </w:trPr>
        <w:tc>
          <w:tcPr>
            <w:tcW w:w="3409" w:type="dxa"/>
          </w:tcPr>
          <w:p w14:paraId="421E867E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281A6964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849DE19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4DA2478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FB6030F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</w:tcPr>
          <w:p w14:paraId="24A02CC5" w14:textId="77777777" w:rsidR="006328E7" w:rsidRPr="001A7AA4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FE23EA2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89A81E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D034384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41F6C4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AA4B8E9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C569836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11A3A18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6336277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C554E77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</w:tcPr>
          <w:p w14:paraId="4FB00B5D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A698C" w:rsidRPr="003F0133" w14:paraId="1A943463" w14:textId="77777777" w:rsidTr="00403D77">
        <w:trPr>
          <w:cantSplit/>
          <w:trHeight w:val="237"/>
        </w:trPr>
        <w:tc>
          <w:tcPr>
            <w:tcW w:w="3409" w:type="dxa"/>
          </w:tcPr>
          <w:p w14:paraId="2C4F90D3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center"/>
          </w:tcPr>
          <w:p w14:paraId="0373B5FD" w14:textId="13C9392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967,</w:t>
            </w:r>
            <w:r w:rsidR="00186F20" w:rsidRPr="003F0133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180" w:type="dxa"/>
            <w:vAlign w:val="bottom"/>
          </w:tcPr>
          <w:p w14:paraId="09195B64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2CD3D2D0" w14:textId="59251516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2,112,996</w:t>
            </w:r>
          </w:p>
        </w:tc>
        <w:tc>
          <w:tcPr>
            <w:tcW w:w="199" w:type="dxa"/>
            <w:gridSpan w:val="2"/>
            <w:vAlign w:val="bottom"/>
          </w:tcPr>
          <w:p w14:paraId="554B33FA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vAlign w:val="center"/>
          </w:tcPr>
          <w:p w14:paraId="4115E36C" w14:textId="0A8EF371" w:rsidR="00BA698C" w:rsidRPr="001A7AA4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A7AA4">
              <w:rPr>
                <w:rFonts w:ascii="Angsana New" w:hAnsi="Angsana New"/>
                <w:sz w:val="30"/>
                <w:szCs w:val="30"/>
                <w:lang w:val="en-GB"/>
              </w:rPr>
              <w:t>1,877,</w:t>
            </w:r>
            <w:r w:rsidR="003C122C" w:rsidRPr="001A7AA4">
              <w:rPr>
                <w:rFonts w:ascii="Angsana New" w:hAnsi="Angsana New"/>
                <w:sz w:val="30"/>
                <w:szCs w:val="30"/>
                <w:lang w:val="en-GB"/>
              </w:rPr>
              <w:t>186</w:t>
            </w:r>
          </w:p>
        </w:tc>
        <w:tc>
          <w:tcPr>
            <w:tcW w:w="180" w:type="dxa"/>
            <w:vAlign w:val="bottom"/>
          </w:tcPr>
          <w:p w14:paraId="7FC28BC2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5789666" w14:textId="49A6276E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/>
              </w:rPr>
              <w:t>2,431,933</w:t>
            </w:r>
          </w:p>
        </w:tc>
        <w:tc>
          <w:tcPr>
            <w:tcW w:w="180" w:type="dxa"/>
            <w:vAlign w:val="bottom"/>
          </w:tcPr>
          <w:p w14:paraId="5E2EA9E2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F383358" w14:textId="12015EE4" w:rsidR="00BA698C" w:rsidRPr="003F0133" w:rsidRDefault="00BA698C" w:rsidP="00E1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A16948D" w14:textId="77777777" w:rsidR="00BA698C" w:rsidRPr="003F0133" w:rsidRDefault="00BA698C" w:rsidP="00E1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F4DE067" w14:textId="59A20EB8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9A6C0EF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D4471DB" w14:textId="419559C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2,8</w:t>
            </w:r>
            <w:r w:rsidR="00D53AA0"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44</w:t>
            </w: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D53AA0"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939</w:t>
            </w:r>
          </w:p>
        </w:tc>
        <w:tc>
          <w:tcPr>
            <w:tcW w:w="180" w:type="dxa"/>
            <w:vAlign w:val="bottom"/>
          </w:tcPr>
          <w:p w14:paraId="05D0C105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vAlign w:val="center"/>
          </w:tcPr>
          <w:p w14:paraId="348983DB" w14:textId="4D8B2A0C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/>
              </w:rPr>
              <w:t>4,544,929</w:t>
            </w:r>
          </w:p>
        </w:tc>
      </w:tr>
      <w:tr w:rsidR="00BA698C" w:rsidRPr="003F0133" w14:paraId="09C24FA8" w14:textId="77777777" w:rsidTr="00403D77">
        <w:trPr>
          <w:cantSplit/>
          <w:trHeight w:val="80"/>
        </w:trPr>
        <w:tc>
          <w:tcPr>
            <w:tcW w:w="3409" w:type="dxa"/>
          </w:tcPr>
          <w:p w14:paraId="42AA8CE9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center"/>
          </w:tcPr>
          <w:p w14:paraId="23ECA368" w14:textId="4736058C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/>
              </w:rPr>
              <w:t>18,</w:t>
            </w:r>
            <w:r w:rsidR="00EB3CCC" w:rsidRPr="003F0133">
              <w:rPr>
                <w:rFonts w:ascii="Angsana New" w:hAnsi="Angsana New"/>
                <w:sz w:val="30"/>
                <w:szCs w:val="30"/>
                <w:lang w:val="en-GB"/>
              </w:rPr>
              <w:t>040</w:t>
            </w:r>
          </w:p>
        </w:tc>
        <w:tc>
          <w:tcPr>
            <w:tcW w:w="180" w:type="dxa"/>
            <w:vAlign w:val="bottom"/>
          </w:tcPr>
          <w:p w14:paraId="4845A1A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2583BF8" w14:textId="7EA6CD46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15,692</w:t>
            </w:r>
          </w:p>
        </w:tc>
        <w:tc>
          <w:tcPr>
            <w:tcW w:w="199" w:type="dxa"/>
            <w:gridSpan w:val="2"/>
            <w:vAlign w:val="bottom"/>
          </w:tcPr>
          <w:p w14:paraId="7E0175E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vAlign w:val="center"/>
          </w:tcPr>
          <w:p w14:paraId="19160753" w14:textId="3A061105" w:rsidR="00BA698C" w:rsidRPr="001A7AA4" w:rsidRDefault="00186F20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1A7AA4">
              <w:rPr>
                <w:rFonts w:ascii="Angsana New" w:hAnsi="Angsana New"/>
                <w:sz w:val="30"/>
                <w:szCs w:val="30"/>
                <w:lang w:val="en-GB"/>
              </w:rPr>
              <w:t>121,228</w:t>
            </w:r>
          </w:p>
        </w:tc>
        <w:tc>
          <w:tcPr>
            <w:tcW w:w="180" w:type="dxa"/>
            <w:vAlign w:val="bottom"/>
          </w:tcPr>
          <w:p w14:paraId="7D23C94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60EE7A1E" w14:textId="666C0D3F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/>
              </w:rPr>
              <w:t>64,202</w:t>
            </w:r>
          </w:p>
        </w:tc>
        <w:tc>
          <w:tcPr>
            <w:tcW w:w="180" w:type="dxa"/>
            <w:vAlign w:val="bottom"/>
          </w:tcPr>
          <w:p w14:paraId="37CFC783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925B4AC" w14:textId="40370AAB" w:rsidR="00BA698C" w:rsidRPr="00526E4C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6E4C">
              <w:rPr>
                <w:rFonts w:ascii="Angsana New" w:hAnsi="Angsana New"/>
                <w:sz w:val="30"/>
                <w:szCs w:val="30"/>
                <w:lang w:val="en-GB"/>
              </w:rPr>
              <w:t>(139,</w:t>
            </w:r>
            <w:r w:rsidR="00D53AA0" w:rsidRPr="00526E4C">
              <w:rPr>
                <w:rFonts w:ascii="Angsana New" w:hAnsi="Angsana New"/>
                <w:sz w:val="30"/>
                <w:szCs w:val="30"/>
              </w:rPr>
              <w:t>268</w:t>
            </w:r>
            <w:r w:rsidRPr="00526E4C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7690FA48" w14:textId="77777777" w:rsidR="00BA698C" w:rsidRPr="00526E4C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2DE8728" w14:textId="6FA502EA" w:rsidR="00BA698C" w:rsidRPr="00526E4C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26E4C">
              <w:rPr>
                <w:rFonts w:ascii="Angsana New" w:hAnsi="Angsana New"/>
                <w:sz w:val="30"/>
                <w:szCs w:val="30"/>
                <w:lang w:val="en-GB"/>
              </w:rPr>
              <w:t>(79,894)</w:t>
            </w:r>
          </w:p>
        </w:tc>
        <w:tc>
          <w:tcPr>
            <w:tcW w:w="270" w:type="dxa"/>
          </w:tcPr>
          <w:p w14:paraId="1DF3CBB2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2CDA2E0D" w14:textId="6ED8DC5B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9258004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vAlign w:val="center"/>
          </w:tcPr>
          <w:p w14:paraId="3EACE462" w14:textId="108A92A3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exact"/>
              <w:ind w:left="-79" w:right="-34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BA698C" w:rsidRPr="003F0133" w14:paraId="45244CE2" w14:textId="77777777" w:rsidTr="00403D77">
        <w:trPr>
          <w:cantSplit/>
        </w:trPr>
        <w:tc>
          <w:tcPr>
            <w:tcW w:w="3409" w:type="dxa"/>
          </w:tcPr>
          <w:p w14:paraId="7E76A184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1F3BB7" w14:textId="38D0A29C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985,793</w:t>
            </w:r>
          </w:p>
        </w:tc>
        <w:tc>
          <w:tcPr>
            <w:tcW w:w="180" w:type="dxa"/>
            <w:vAlign w:val="bottom"/>
          </w:tcPr>
          <w:p w14:paraId="5142B193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A322EE" w14:textId="601DDFED" w:rsidR="00BA698C" w:rsidRPr="001A7AA4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AA4">
              <w:rPr>
                <w:rFonts w:ascii="Angsana New" w:hAnsi="Angsana New"/>
                <w:b/>
                <w:bCs/>
                <w:sz w:val="30"/>
                <w:szCs w:val="30"/>
              </w:rPr>
              <w:t>2,128,688</w:t>
            </w:r>
          </w:p>
        </w:tc>
        <w:tc>
          <w:tcPr>
            <w:tcW w:w="199" w:type="dxa"/>
            <w:gridSpan w:val="2"/>
            <w:vAlign w:val="bottom"/>
          </w:tcPr>
          <w:p w14:paraId="3B7FC5B9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D12C11" w14:textId="5A451974" w:rsidR="00BA698C" w:rsidRPr="001A7AA4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right="-34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A7AA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1,998,414</w:t>
            </w:r>
          </w:p>
        </w:tc>
        <w:tc>
          <w:tcPr>
            <w:tcW w:w="180" w:type="dxa"/>
            <w:vAlign w:val="bottom"/>
          </w:tcPr>
          <w:p w14:paraId="06944432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08F89A" w14:textId="27EE62BD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2,496,135</w:t>
            </w:r>
          </w:p>
        </w:tc>
        <w:tc>
          <w:tcPr>
            <w:tcW w:w="180" w:type="dxa"/>
            <w:vAlign w:val="bottom"/>
          </w:tcPr>
          <w:p w14:paraId="5035D588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4D94FB" w14:textId="2B2664CF" w:rsidR="00BA698C" w:rsidRPr="00526E4C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526E4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(139,</w:t>
            </w:r>
            <w:r w:rsidR="00D53AA0" w:rsidRPr="00526E4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268</w:t>
            </w:r>
            <w:r w:rsidRPr="00526E4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07592692" w14:textId="77777777" w:rsidR="00BA698C" w:rsidRPr="00526E4C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296A29" w14:textId="176A24BF" w:rsidR="00BA698C" w:rsidRPr="00526E4C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26E4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(79,894)</w:t>
            </w:r>
          </w:p>
        </w:tc>
        <w:tc>
          <w:tcPr>
            <w:tcW w:w="270" w:type="dxa"/>
          </w:tcPr>
          <w:p w14:paraId="09DA6670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988B5E" w14:textId="55B2064F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2,8</w:t>
            </w:r>
            <w:r w:rsidR="00D53AA0" w:rsidRPr="003F013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44</w:t>
            </w:r>
            <w:r w:rsidRPr="003F013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D53AA0" w:rsidRPr="003F0133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939</w:t>
            </w:r>
          </w:p>
        </w:tc>
        <w:tc>
          <w:tcPr>
            <w:tcW w:w="180" w:type="dxa"/>
            <w:vAlign w:val="bottom"/>
          </w:tcPr>
          <w:p w14:paraId="692753DA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C8C46D" w14:textId="32C11C8F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4,544,929</w:t>
            </w:r>
          </w:p>
        </w:tc>
      </w:tr>
      <w:tr w:rsidR="00BA698C" w:rsidRPr="003F0133" w14:paraId="07052AB4" w14:textId="77777777" w:rsidTr="00403D77">
        <w:trPr>
          <w:cantSplit/>
        </w:trPr>
        <w:tc>
          <w:tcPr>
            <w:tcW w:w="3409" w:type="dxa"/>
          </w:tcPr>
          <w:p w14:paraId="1CA6584A" w14:textId="77777777" w:rsidR="00BA698C" w:rsidRPr="003F0133" w:rsidRDefault="00BA698C" w:rsidP="00BA698C">
            <w:pPr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495CEB9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2285FC1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1EE5312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EF59900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2EFB8F6F" w14:textId="77777777" w:rsidR="00BA698C" w:rsidRPr="001A7AA4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BA67A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127FCD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61C79C9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D78E324" w14:textId="77777777" w:rsidR="00BA698C" w:rsidRPr="001A7AA4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AED517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B31943F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100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810F3E8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D69CC8C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ED8D25A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6F0AA913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100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A698C" w:rsidRPr="003F0133" w14:paraId="19B1965F" w14:textId="77777777" w:rsidTr="00403D77">
        <w:trPr>
          <w:cantSplit/>
        </w:trPr>
        <w:tc>
          <w:tcPr>
            <w:tcW w:w="3409" w:type="dxa"/>
          </w:tcPr>
          <w:p w14:paraId="3D98F836" w14:textId="465A6C33" w:rsidR="00BA698C" w:rsidRPr="003F0133" w:rsidRDefault="00BA698C" w:rsidP="00BA698C">
            <w:pPr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  <w:vAlign w:val="bottom"/>
          </w:tcPr>
          <w:p w14:paraId="307712AC" w14:textId="36FB0D05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80" w:type="dxa"/>
            <w:vAlign w:val="bottom"/>
          </w:tcPr>
          <w:p w14:paraId="63142F44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663B4B" w14:textId="75247DB5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  <w:tc>
          <w:tcPr>
            <w:tcW w:w="199" w:type="dxa"/>
            <w:gridSpan w:val="2"/>
            <w:vAlign w:val="bottom"/>
          </w:tcPr>
          <w:p w14:paraId="24FD5BD4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26B8949B" w14:textId="0159FBDE" w:rsidR="00BA698C" w:rsidRPr="001A7AA4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7AA4">
              <w:rPr>
                <w:rFonts w:ascii="Angsana New" w:hAnsi="Angsana New"/>
                <w:sz w:val="30"/>
                <w:szCs w:val="30"/>
              </w:rPr>
              <w:t>6,7</w:t>
            </w:r>
            <w:r w:rsidR="00446940" w:rsidRPr="001A7AA4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80" w:type="dxa"/>
            <w:vAlign w:val="bottom"/>
          </w:tcPr>
          <w:p w14:paraId="1229C7D1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7E357AB" w14:textId="0B30790A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14,858</w:t>
            </w:r>
          </w:p>
        </w:tc>
        <w:tc>
          <w:tcPr>
            <w:tcW w:w="180" w:type="dxa"/>
            <w:vAlign w:val="bottom"/>
          </w:tcPr>
          <w:p w14:paraId="17A7248C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231D825" w14:textId="5E106D14" w:rsidR="00BA698C" w:rsidRPr="001A7AA4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7AA4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D3DA948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193FE95" w14:textId="37359339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59A794A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22BD996" w14:textId="2B910DD9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7,</w:t>
            </w:r>
            <w:r w:rsidR="00200EBA"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090</w:t>
            </w:r>
          </w:p>
        </w:tc>
        <w:tc>
          <w:tcPr>
            <w:tcW w:w="180" w:type="dxa"/>
            <w:vAlign w:val="bottom"/>
          </w:tcPr>
          <w:p w14:paraId="674710D4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vAlign w:val="bottom"/>
          </w:tcPr>
          <w:p w14:paraId="2C5D7DD8" w14:textId="5D3D1500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15,998</w:t>
            </w:r>
          </w:p>
        </w:tc>
      </w:tr>
      <w:tr w:rsidR="00BA698C" w:rsidRPr="003F0133" w14:paraId="1557A1A6" w14:textId="77777777" w:rsidTr="00403D77">
        <w:trPr>
          <w:cantSplit/>
        </w:trPr>
        <w:tc>
          <w:tcPr>
            <w:tcW w:w="3409" w:type="dxa"/>
          </w:tcPr>
          <w:p w14:paraId="48DE3893" w14:textId="15F5C60F" w:rsidR="00BA698C" w:rsidRPr="003F0133" w:rsidRDefault="00BA698C" w:rsidP="00BA698C">
            <w:pPr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02D38DF" w14:textId="582F4431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11,266</w:t>
            </w:r>
          </w:p>
        </w:tc>
        <w:tc>
          <w:tcPr>
            <w:tcW w:w="180" w:type="dxa"/>
            <w:vAlign w:val="bottom"/>
          </w:tcPr>
          <w:p w14:paraId="31EB71D8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07B331A" w14:textId="34F86EE5" w:rsidR="00BA698C" w:rsidRPr="003F0133" w:rsidRDefault="001A7AA4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7AA4">
              <w:rPr>
                <w:rFonts w:ascii="Angsana New" w:hAnsi="Angsana New"/>
                <w:sz w:val="30"/>
                <w:szCs w:val="30"/>
              </w:rPr>
              <w:t>1,083</w:t>
            </w:r>
          </w:p>
        </w:tc>
        <w:tc>
          <w:tcPr>
            <w:tcW w:w="199" w:type="dxa"/>
            <w:gridSpan w:val="2"/>
            <w:vAlign w:val="bottom"/>
          </w:tcPr>
          <w:p w14:paraId="016438C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7CE3C777" w14:textId="6FAED887" w:rsidR="00BA698C" w:rsidRPr="001A7AA4" w:rsidRDefault="00D70D1F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38,31</w:t>
            </w:r>
            <w:r w:rsidR="00D127C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49682CDF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C8E4A24" w14:textId="64468ACF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57,084</w:t>
            </w:r>
          </w:p>
        </w:tc>
        <w:tc>
          <w:tcPr>
            <w:tcW w:w="180" w:type="dxa"/>
            <w:vAlign w:val="bottom"/>
          </w:tcPr>
          <w:p w14:paraId="39BF2CD5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627B47A" w14:textId="2C46519A" w:rsidR="00BA698C" w:rsidRPr="00D127CC" w:rsidRDefault="00D127CC" w:rsidP="00D1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6C43A900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AB7486D" w14:textId="5ED60BFC" w:rsidR="00BA698C" w:rsidRPr="00E5793D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5793D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3C122C" w:rsidRPr="00E5793D">
              <w:rPr>
                <w:rFonts w:ascii="Angsana New" w:hAnsi="Angsana New"/>
                <w:sz w:val="30"/>
                <w:szCs w:val="30"/>
                <w:lang w:val="en-GB"/>
              </w:rPr>
              <w:t>3,05</w:t>
            </w:r>
            <w:r w:rsidR="001A7AA4" w:rsidRPr="00E5793D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 w:rsidRPr="00E5793D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4627F4C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1BA70A2" w14:textId="270CD048" w:rsidR="00BA698C" w:rsidRPr="003F0133" w:rsidRDefault="003C122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49,57</w:t>
            </w:r>
            <w:r w:rsidR="001A7AA4">
              <w:rPr>
                <w:rFonts w:ascii="Angsana New" w:hAnsi="Angsana New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  <w:vAlign w:val="bottom"/>
          </w:tcPr>
          <w:p w14:paraId="587FD183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vAlign w:val="bottom"/>
          </w:tcPr>
          <w:p w14:paraId="3A95868D" w14:textId="1D1F06A0" w:rsidR="00BA698C" w:rsidRPr="003F0133" w:rsidRDefault="001A7AA4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55,111</w:t>
            </w:r>
          </w:p>
        </w:tc>
      </w:tr>
      <w:tr w:rsidR="00BA698C" w:rsidRPr="003F0133" w14:paraId="63E655A1" w14:textId="77777777" w:rsidTr="00403D77">
        <w:trPr>
          <w:cantSplit/>
        </w:trPr>
        <w:tc>
          <w:tcPr>
            <w:tcW w:w="3409" w:type="dxa"/>
          </w:tcPr>
          <w:p w14:paraId="04D79691" w14:textId="10BBE5A6" w:rsidR="00BA698C" w:rsidRPr="003F0133" w:rsidRDefault="00BA698C" w:rsidP="00BA698C">
            <w:pPr>
              <w:spacing w:line="300" w:lineRule="exact"/>
              <w:ind w:left="282" w:right="-79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B7F943" w14:textId="285801AA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5E26F34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D1255D" w14:textId="17A4AF7B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49323D9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6BD3051C" w14:textId="014805FD" w:rsidR="00BA698C" w:rsidRPr="001A7AA4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7AA4">
              <w:rPr>
                <w:rFonts w:ascii="Angsana New" w:hAnsi="Angsana New"/>
                <w:sz w:val="30"/>
                <w:szCs w:val="30"/>
              </w:rPr>
              <w:t>2,296,546</w:t>
            </w:r>
          </w:p>
        </w:tc>
        <w:tc>
          <w:tcPr>
            <w:tcW w:w="180" w:type="dxa"/>
            <w:vAlign w:val="bottom"/>
          </w:tcPr>
          <w:p w14:paraId="1977F5B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1B2329" w14:textId="431A65C5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28,146</w:t>
            </w:r>
          </w:p>
        </w:tc>
        <w:tc>
          <w:tcPr>
            <w:tcW w:w="180" w:type="dxa"/>
            <w:vAlign w:val="bottom"/>
          </w:tcPr>
          <w:p w14:paraId="6E20AB04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4DB176" w14:textId="2D6107C0" w:rsidR="00BA698C" w:rsidRPr="001A7AA4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1A7AA4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D9DE332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21BB39" w14:textId="7E732CD5" w:rsidR="00BA698C" w:rsidRPr="00E5793D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5793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2184D2E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559E87" w14:textId="05C50072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2,296,546</w:t>
            </w:r>
          </w:p>
        </w:tc>
        <w:tc>
          <w:tcPr>
            <w:tcW w:w="180" w:type="dxa"/>
            <w:vAlign w:val="bottom"/>
          </w:tcPr>
          <w:p w14:paraId="04AF5918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5F99C19" w14:textId="71AECA76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28,146</w:t>
            </w:r>
          </w:p>
        </w:tc>
      </w:tr>
      <w:tr w:rsidR="00BA698C" w:rsidRPr="003F0133" w14:paraId="56ECBE2B" w14:textId="77777777" w:rsidTr="00403D77">
        <w:trPr>
          <w:cantSplit/>
        </w:trPr>
        <w:tc>
          <w:tcPr>
            <w:tcW w:w="3409" w:type="dxa"/>
          </w:tcPr>
          <w:p w14:paraId="6C43E4F9" w14:textId="049FEF33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41D65" w14:textId="5344A5E2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997,404</w:t>
            </w:r>
          </w:p>
        </w:tc>
        <w:tc>
          <w:tcPr>
            <w:tcW w:w="180" w:type="dxa"/>
            <w:vAlign w:val="bottom"/>
          </w:tcPr>
          <w:p w14:paraId="2FD865C3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BAEA" w14:textId="2B8F0DB4" w:rsidR="00BA698C" w:rsidRPr="003F0133" w:rsidRDefault="001A7AA4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7AA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2,130,911</w:t>
            </w:r>
          </w:p>
        </w:tc>
        <w:tc>
          <w:tcPr>
            <w:tcW w:w="199" w:type="dxa"/>
            <w:gridSpan w:val="2"/>
            <w:vAlign w:val="bottom"/>
          </w:tcPr>
          <w:p w14:paraId="65436B03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D4148" w14:textId="63EC35E8" w:rsidR="00BA698C" w:rsidRPr="003F0133" w:rsidRDefault="00FB7A4D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4,3</w:t>
            </w:r>
            <w:r w:rsidR="00D70D1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40,01</w:t>
            </w:r>
            <w:r w:rsidR="008A6A6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86E5647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0A395" w14:textId="4A4FC9A4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2,596,223</w:t>
            </w:r>
          </w:p>
        </w:tc>
        <w:tc>
          <w:tcPr>
            <w:tcW w:w="180" w:type="dxa"/>
            <w:vAlign w:val="bottom"/>
          </w:tcPr>
          <w:p w14:paraId="29C0510A" w14:textId="369CACD1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34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1B22A" w14:textId="52C2EE93" w:rsidR="00BA698C" w:rsidRPr="001A7AA4" w:rsidRDefault="00D70D1F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26E4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(139,26</w:t>
            </w:r>
            <w:r w:rsidR="00D127C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</w:t>
            </w:r>
            <w:r w:rsidRPr="00526E4C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04CE4AD" w14:textId="77777777" w:rsidR="00BA698C" w:rsidRPr="003C122C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D9E82" w14:textId="32956125" w:rsidR="00BA698C" w:rsidRPr="00E5793D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E5793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(8</w:t>
            </w:r>
            <w:r w:rsidR="003C122C" w:rsidRPr="00E5793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Pr="00E5793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3C122C" w:rsidRPr="00E5793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95</w:t>
            </w:r>
            <w:r w:rsidR="001A7AA4" w:rsidRPr="00E5793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  <w:r w:rsidRPr="00E5793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6E6BD04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EE097D" w14:textId="08856E88" w:rsidR="00BA698C" w:rsidRPr="003F0133" w:rsidRDefault="003C122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5,198,15</w:t>
            </w:r>
            <w:r w:rsidR="001A7AA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180" w:type="dxa"/>
            <w:vAlign w:val="bottom"/>
          </w:tcPr>
          <w:p w14:paraId="42EEBB61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75034" w14:textId="358D7089" w:rsidR="00BA698C" w:rsidRPr="003F0133" w:rsidRDefault="001A7AA4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5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4,644,184</w:t>
            </w:r>
          </w:p>
        </w:tc>
      </w:tr>
    </w:tbl>
    <w:p w14:paraId="53486B4F" w14:textId="77777777" w:rsidR="006328E7" w:rsidRPr="003F0133" w:rsidRDefault="006328E7" w:rsidP="006328E7">
      <w:pPr>
        <w:rPr>
          <w:sz w:val="30"/>
          <w:szCs w:val="30"/>
        </w:rPr>
      </w:pPr>
    </w:p>
    <w:p w14:paraId="1C49A0ED" w14:textId="77777777" w:rsidR="006328E7" w:rsidRPr="003F0133" w:rsidRDefault="006328E7" w:rsidP="006328E7"/>
    <w:p w14:paraId="4FAF54CD" w14:textId="77777777" w:rsidR="006328E7" w:rsidRPr="003F0133" w:rsidRDefault="006328E7" w:rsidP="006328E7"/>
    <w:p w14:paraId="145518DD" w14:textId="77777777" w:rsidR="006328E7" w:rsidRPr="003F0133" w:rsidRDefault="006328E7" w:rsidP="006328E7"/>
    <w:tbl>
      <w:tblPr>
        <w:tblW w:w="151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80"/>
        <w:gridCol w:w="1260"/>
        <w:gridCol w:w="180"/>
        <w:gridCol w:w="1241"/>
        <w:gridCol w:w="19"/>
        <w:gridCol w:w="161"/>
        <w:gridCol w:w="19"/>
        <w:gridCol w:w="1241"/>
        <w:gridCol w:w="19"/>
        <w:gridCol w:w="161"/>
        <w:gridCol w:w="19"/>
        <w:gridCol w:w="1151"/>
        <w:gridCol w:w="19"/>
        <w:gridCol w:w="161"/>
        <w:gridCol w:w="19"/>
        <w:gridCol w:w="1241"/>
        <w:gridCol w:w="19"/>
        <w:gridCol w:w="161"/>
        <w:gridCol w:w="19"/>
        <w:gridCol w:w="1151"/>
        <w:gridCol w:w="19"/>
        <w:gridCol w:w="161"/>
        <w:gridCol w:w="19"/>
        <w:gridCol w:w="1333"/>
        <w:gridCol w:w="21"/>
      </w:tblGrid>
      <w:tr w:rsidR="006328E7" w:rsidRPr="003F0133" w14:paraId="512FE7F9" w14:textId="77777777" w:rsidTr="00403D77">
        <w:trPr>
          <w:cantSplit/>
          <w:trHeight w:val="19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1232B42B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4" w:type="dxa"/>
            <w:gridSpan w:val="26"/>
            <w:vAlign w:val="bottom"/>
          </w:tcPr>
          <w:p w14:paraId="3E36A39F" w14:textId="63BB4A11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ง</w:t>
            </w: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6328E7" w:rsidRPr="003F0133" w14:paraId="799C8188" w14:textId="77777777" w:rsidTr="00403D77">
        <w:trPr>
          <w:cantSplit/>
          <w:trHeight w:val="627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35E313CC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637B58DE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ให</w:t>
            </w: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</w:rPr>
              <w:t>้</w:t>
            </w:r>
            <w:r w:rsidRPr="003F0133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บริการธุรกิจโรงแรมและ</w:t>
            </w:r>
          </w:p>
          <w:p w14:paraId="0E0D1BBC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27EDC208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6"/>
            <w:vAlign w:val="bottom"/>
          </w:tcPr>
          <w:p w14:paraId="6739725D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ให้เช่าและให้บริการ</w:t>
            </w:r>
          </w:p>
          <w:p w14:paraId="21E5423D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180" w:type="dxa"/>
            <w:gridSpan w:val="2"/>
            <w:vAlign w:val="bottom"/>
          </w:tcPr>
          <w:p w14:paraId="732AD993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6"/>
          </w:tcPr>
          <w:p w14:paraId="4DE9DE2D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</w:p>
          <w:p w14:paraId="1FFD5544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0" w:type="dxa"/>
            <w:gridSpan w:val="2"/>
          </w:tcPr>
          <w:p w14:paraId="54BCE147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4" w:type="dxa"/>
            <w:gridSpan w:val="6"/>
            <w:vAlign w:val="bottom"/>
          </w:tcPr>
          <w:p w14:paraId="6D1B36E2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Cs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481570FD" w14:textId="77777777" w:rsidR="006328E7" w:rsidRPr="003F0133" w:rsidRDefault="006328E7" w:rsidP="00632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3F0133">
              <w:rPr>
                <w:rFonts w:ascii="Angsana New" w:hAnsi="Angsana New" w:hint="cs"/>
                <w:bCs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0036BA" w:rsidRPr="003F0133" w14:paraId="6B654413" w14:textId="77777777" w:rsidTr="00403D77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042246A1" w14:textId="05BEE28F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00" w:lineRule="exact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03D77"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FC4AA8" w14:textId="2E102C42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  <w:vAlign w:val="center"/>
          </w:tcPr>
          <w:p w14:paraId="36C8E367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C8AE20" w14:textId="12D5AF23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</w:tcPr>
          <w:p w14:paraId="54CCD4F2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1122127" w14:textId="05AB2E9B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  <w:gridSpan w:val="2"/>
            <w:vAlign w:val="center"/>
          </w:tcPr>
          <w:p w14:paraId="3F8EBBD2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1C83B48" w14:textId="1327A450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  <w:gridSpan w:val="2"/>
          </w:tcPr>
          <w:p w14:paraId="59972ABF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74FC951" w14:textId="0BC0066F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  <w:gridSpan w:val="2"/>
            <w:vAlign w:val="center"/>
          </w:tcPr>
          <w:p w14:paraId="6AEAD96D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EA422DB" w14:textId="60C397F4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  <w:gridSpan w:val="2"/>
          </w:tcPr>
          <w:p w14:paraId="09DA19EE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F21884B" w14:textId="3CF1D39F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  <w:gridSpan w:val="2"/>
            <w:vAlign w:val="center"/>
          </w:tcPr>
          <w:p w14:paraId="14766E01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center"/>
          </w:tcPr>
          <w:p w14:paraId="1E66DE27" w14:textId="245060D1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GB" w:bidi="ar-SA"/>
              </w:rPr>
              <w:t>2563</w:t>
            </w:r>
          </w:p>
        </w:tc>
      </w:tr>
      <w:tr w:rsidR="000036BA" w:rsidRPr="003F0133" w14:paraId="74046C3F" w14:textId="77777777" w:rsidTr="00403D77">
        <w:trPr>
          <w:cantSplit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vAlign w:val="bottom"/>
          </w:tcPr>
          <w:p w14:paraId="26F178CD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16" w:lineRule="auto"/>
              <w:ind w:right="-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8B41988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0442DB4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9A2E2D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3F01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FEA61BE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DB4975A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441F5606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134079D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3F01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14:paraId="4414C6EF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C20A1CE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3AEC3F1E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43E2F4D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3F01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14:paraId="30A968CD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E26536A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4F5B0CA2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730077E4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9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3F013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36BA" w:rsidRPr="003F0133" w14:paraId="70DF2E3C" w14:textId="77777777" w:rsidTr="00403D77">
        <w:trPr>
          <w:cantSplit/>
          <w:tblHeader/>
        </w:trPr>
        <w:tc>
          <w:tcPr>
            <w:tcW w:w="3870" w:type="dxa"/>
          </w:tcPr>
          <w:p w14:paraId="68B9A7FE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right="-79"/>
              <w:jc w:val="center"/>
              <w:rPr>
                <w:rFonts w:ascii="Times New Roman" w:hAnsi="Times New Roman" w:cs="Times New Roman"/>
                <w:sz w:val="30"/>
                <w:szCs w:val="30"/>
                <w:lang w:bidi="ar-SA"/>
              </w:rPr>
            </w:pPr>
          </w:p>
        </w:tc>
        <w:tc>
          <w:tcPr>
            <w:tcW w:w="11254" w:type="dxa"/>
            <w:gridSpan w:val="26"/>
            <w:shd w:val="clear" w:color="auto" w:fill="auto"/>
            <w:vAlign w:val="center"/>
          </w:tcPr>
          <w:p w14:paraId="356EA5E6" w14:textId="77777777" w:rsidR="000036BA" w:rsidRPr="003F0133" w:rsidRDefault="000036BA" w:rsidP="000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98C" w:rsidRPr="003F0133" w14:paraId="48C8DE19" w14:textId="77777777" w:rsidTr="00403D77">
        <w:trPr>
          <w:gridAfter w:val="1"/>
          <w:wAfter w:w="21" w:type="dxa"/>
          <w:cantSplit/>
        </w:trPr>
        <w:tc>
          <w:tcPr>
            <w:tcW w:w="3870" w:type="dxa"/>
          </w:tcPr>
          <w:p w14:paraId="34417E0F" w14:textId="77777777" w:rsidR="009F74FC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กำไร (ขาดทุน) ตามส่วนงาน</w:t>
            </w:r>
          </w:p>
          <w:p w14:paraId="6E8C075A" w14:textId="65818112" w:rsidR="00BA698C" w:rsidRPr="003F0133" w:rsidRDefault="00BA698C" w:rsidP="009F7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1260" w:type="dxa"/>
            <w:vAlign w:val="bottom"/>
          </w:tcPr>
          <w:p w14:paraId="0D0304D4" w14:textId="0D4E7DA3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(2,558,583)</w:t>
            </w:r>
          </w:p>
        </w:tc>
        <w:tc>
          <w:tcPr>
            <w:tcW w:w="180" w:type="dxa"/>
            <w:vAlign w:val="bottom"/>
          </w:tcPr>
          <w:p w14:paraId="47DCF9AE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036358B0" w14:textId="7310F7B6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(1,938,60</w:t>
            </w:r>
            <w:r w:rsidR="001A7AA4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</w:t>
            </w: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154E0E90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41" w:type="dxa"/>
            <w:vAlign w:val="bottom"/>
          </w:tcPr>
          <w:p w14:paraId="6E916DBF" w14:textId="210E2253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2,663,998</w:t>
            </w:r>
          </w:p>
        </w:tc>
        <w:tc>
          <w:tcPr>
            <w:tcW w:w="180" w:type="dxa"/>
            <w:gridSpan w:val="2"/>
            <w:vAlign w:val="bottom"/>
          </w:tcPr>
          <w:p w14:paraId="5C2C2482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4816D43" w14:textId="001FDC8F" w:rsidR="00BA698C" w:rsidRPr="00C432C5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432C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619,51</w:t>
            </w:r>
            <w:r w:rsidR="00C432C5" w:rsidRPr="00C432C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14497B9C" w14:textId="77777777" w:rsidR="00BA698C" w:rsidRPr="00C432C5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217C219" w14:textId="7144F8BA" w:rsidR="00BA698C" w:rsidRPr="00C432C5" w:rsidRDefault="00BA698C" w:rsidP="00060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C432C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(55,285)</w:t>
            </w:r>
          </w:p>
        </w:tc>
        <w:tc>
          <w:tcPr>
            <w:tcW w:w="180" w:type="dxa"/>
            <w:gridSpan w:val="2"/>
          </w:tcPr>
          <w:p w14:paraId="447E1C4A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33F5881" w14:textId="7E06FEBD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(26,138)</w:t>
            </w:r>
          </w:p>
        </w:tc>
        <w:tc>
          <w:tcPr>
            <w:tcW w:w="180" w:type="dxa"/>
            <w:gridSpan w:val="2"/>
          </w:tcPr>
          <w:p w14:paraId="7033238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109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E7DE7E" w14:textId="6D678C92" w:rsidR="00BA698C" w:rsidRPr="003F0133" w:rsidRDefault="00BA698C" w:rsidP="0052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50,130</w:t>
            </w:r>
          </w:p>
        </w:tc>
        <w:tc>
          <w:tcPr>
            <w:tcW w:w="180" w:type="dxa"/>
            <w:gridSpan w:val="2"/>
            <w:vAlign w:val="bottom"/>
          </w:tcPr>
          <w:p w14:paraId="7E4F74CA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494074AD" w14:textId="3888BD3E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(1,345,222)</w:t>
            </w:r>
          </w:p>
        </w:tc>
      </w:tr>
      <w:tr w:rsidR="00BA698C" w:rsidRPr="003F0133" w14:paraId="0C484A27" w14:textId="77777777" w:rsidTr="00403D77">
        <w:trPr>
          <w:gridAfter w:val="1"/>
          <w:wAfter w:w="21" w:type="dxa"/>
          <w:cantSplit/>
        </w:trPr>
        <w:tc>
          <w:tcPr>
            <w:tcW w:w="3870" w:type="dxa"/>
          </w:tcPr>
          <w:p w14:paraId="5CFD4956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BF3436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E6EAEF9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73B6265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C3A91A8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6DF2D97B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88E42D7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4A6EF06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32C8682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4E30EE16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462A990F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</w:tcPr>
          <w:p w14:paraId="6B3EB0D5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5F12DA28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1481741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5B119F0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263CF9CF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0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BA698C" w:rsidRPr="003F0133" w14:paraId="45C5E4BA" w14:textId="77777777" w:rsidTr="00403D77">
        <w:trPr>
          <w:gridAfter w:val="1"/>
          <w:wAfter w:w="21" w:type="dxa"/>
          <w:cantSplit/>
        </w:trPr>
        <w:tc>
          <w:tcPr>
            <w:tcW w:w="3870" w:type="dxa"/>
            <w:vAlign w:val="bottom"/>
          </w:tcPr>
          <w:p w14:paraId="4C516660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F0133">
              <w:rPr>
                <w:rFonts w:ascii="Angsana New" w:hAnsi="Angsana New"/>
                <w:sz w:val="30"/>
                <w:szCs w:val="30"/>
              </w:rPr>
              <w:t>31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69D15128" w14:textId="4ED3CD9D" w:rsidR="00BA698C" w:rsidRPr="003F0133" w:rsidRDefault="00200EBA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73,190,231</w:t>
            </w:r>
          </w:p>
        </w:tc>
        <w:tc>
          <w:tcPr>
            <w:tcW w:w="180" w:type="dxa"/>
            <w:vAlign w:val="bottom"/>
          </w:tcPr>
          <w:p w14:paraId="1E235508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C81E427" w14:textId="1511C7DB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spacing w:line="240" w:lineRule="auto"/>
              <w:ind w:right="-815" w:firstLine="110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72,576,273</w:t>
            </w:r>
          </w:p>
        </w:tc>
        <w:tc>
          <w:tcPr>
            <w:tcW w:w="180" w:type="dxa"/>
            <w:vAlign w:val="bottom"/>
          </w:tcPr>
          <w:p w14:paraId="2E1A9A9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DAA48D5" w14:textId="1E166594" w:rsidR="00BA698C" w:rsidRPr="003F0133" w:rsidRDefault="00BB6FCD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63</w:t>
            </w:r>
            <w:r w:rsidR="00F32482" w:rsidRPr="00F3248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,683,469</w:t>
            </w:r>
          </w:p>
        </w:tc>
        <w:tc>
          <w:tcPr>
            <w:tcW w:w="180" w:type="dxa"/>
            <w:gridSpan w:val="2"/>
            <w:vAlign w:val="bottom"/>
          </w:tcPr>
          <w:p w14:paraId="18B8FE61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039167" w14:textId="5324C69D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spacing w:line="240" w:lineRule="auto"/>
              <w:ind w:right="-815" w:firstLine="110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61,618,403</w:t>
            </w:r>
          </w:p>
        </w:tc>
        <w:tc>
          <w:tcPr>
            <w:tcW w:w="180" w:type="dxa"/>
            <w:gridSpan w:val="2"/>
            <w:vAlign w:val="bottom"/>
          </w:tcPr>
          <w:p w14:paraId="7FEDDEC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44E44462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  <w:p w14:paraId="27A028FE" w14:textId="2787A39C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1A7AA4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143,728</w:t>
            </w: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80" w:type="dxa"/>
            <w:gridSpan w:val="2"/>
          </w:tcPr>
          <w:p w14:paraId="46516B4B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</w:tcPr>
          <w:p w14:paraId="4125E997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  <w:p w14:paraId="2EA1EA98" w14:textId="667F0BE9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(146,404)</w:t>
            </w:r>
          </w:p>
        </w:tc>
        <w:tc>
          <w:tcPr>
            <w:tcW w:w="180" w:type="dxa"/>
            <w:gridSpan w:val="2"/>
          </w:tcPr>
          <w:p w14:paraId="14B19BB8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CAF94CB" w14:textId="0A4DE261" w:rsidR="00BA698C" w:rsidRPr="003F0133" w:rsidRDefault="00F32482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F32482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136,729,972</w:t>
            </w:r>
          </w:p>
        </w:tc>
        <w:tc>
          <w:tcPr>
            <w:tcW w:w="180" w:type="dxa"/>
            <w:gridSpan w:val="2"/>
            <w:vAlign w:val="bottom"/>
          </w:tcPr>
          <w:p w14:paraId="76EC1D5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5B2F6F18" w14:textId="386F348C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spacing w:line="240" w:lineRule="auto"/>
              <w:ind w:right="-815" w:firstLine="110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134,048,272</w:t>
            </w:r>
          </w:p>
        </w:tc>
      </w:tr>
      <w:tr w:rsidR="00BA698C" w:rsidRPr="003F0133" w14:paraId="71FF6BD4" w14:textId="77777777" w:rsidTr="00403D77">
        <w:trPr>
          <w:gridAfter w:val="1"/>
          <w:wAfter w:w="21" w:type="dxa"/>
          <w:cantSplit/>
          <w:trHeight w:val="693"/>
        </w:trPr>
        <w:tc>
          <w:tcPr>
            <w:tcW w:w="3870" w:type="dxa"/>
            <w:vAlign w:val="bottom"/>
          </w:tcPr>
          <w:p w14:paraId="53E49AD2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3F013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3F0133">
              <w:rPr>
                <w:rFonts w:ascii="Angsana New" w:hAnsi="Angsana New"/>
                <w:sz w:val="30"/>
                <w:szCs w:val="30"/>
              </w:rPr>
              <w:t>/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F0133">
              <w:rPr>
                <w:rFonts w:ascii="Angsana New" w:hAnsi="Angsana New"/>
                <w:sz w:val="30"/>
                <w:szCs w:val="30"/>
              </w:rPr>
              <w:t>31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04144FAC" w14:textId="6CE4C3F6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5C534A"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</w:t>
            </w: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5C534A"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157</w:t>
            </w: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5C534A"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684</w:t>
            </w:r>
          </w:p>
        </w:tc>
        <w:tc>
          <w:tcPr>
            <w:tcW w:w="180" w:type="dxa"/>
            <w:vAlign w:val="bottom"/>
          </w:tcPr>
          <w:p w14:paraId="1A4123BF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0051AF2" w14:textId="5A1197DA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spacing w:line="240" w:lineRule="auto"/>
              <w:ind w:right="-815" w:firstLine="110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52,401,616</w:t>
            </w:r>
          </w:p>
        </w:tc>
        <w:tc>
          <w:tcPr>
            <w:tcW w:w="180" w:type="dxa"/>
            <w:vAlign w:val="bottom"/>
          </w:tcPr>
          <w:p w14:paraId="6EE79778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5AAC377" w14:textId="58113FAE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53,</w:t>
            </w:r>
            <w:r w:rsidR="005C534A"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555</w:t>
            </w: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5C534A"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328</w:t>
            </w:r>
          </w:p>
        </w:tc>
        <w:tc>
          <w:tcPr>
            <w:tcW w:w="180" w:type="dxa"/>
            <w:gridSpan w:val="2"/>
            <w:vAlign w:val="bottom"/>
          </w:tcPr>
          <w:p w14:paraId="43198339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CBF720" w14:textId="7E7DA12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9"/>
              </w:tabs>
              <w:spacing w:line="240" w:lineRule="auto"/>
              <w:ind w:right="-815" w:firstLine="110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46,117,139</w:t>
            </w:r>
          </w:p>
        </w:tc>
        <w:tc>
          <w:tcPr>
            <w:tcW w:w="180" w:type="dxa"/>
            <w:gridSpan w:val="2"/>
            <w:vAlign w:val="bottom"/>
          </w:tcPr>
          <w:p w14:paraId="5FD46329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C7C095F" w14:textId="4C201A16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</w:t>
            </w:r>
            <w:r w:rsidR="001A7AA4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99,501</w:t>
            </w: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80" w:type="dxa"/>
            <w:gridSpan w:val="2"/>
          </w:tcPr>
          <w:p w14:paraId="2D805D4D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4D4FAB2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  <w:p w14:paraId="30881A02" w14:textId="79A2270C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(114,148)</w:t>
            </w:r>
          </w:p>
        </w:tc>
        <w:tc>
          <w:tcPr>
            <w:tcW w:w="180" w:type="dxa"/>
            <w:gridSpan w:val="2"/>
          </w:tcPr>
          <w:p w14:paraId="705A79B1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9FB79A1" w14:textId="6E96F02C" w:rsidR="00BA698C" w:rsidRPr="003F0133" w:rsidRDefault="005C534A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99</w:t>
            </w:r>
            <w:r w:rsidR="00BA698C"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,</w:t>
            </w:r>
            <w:r w:rsidR="001A7AA4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613,511</w:t>
            </w:r>
          </w:p>
        </w:tc>
        <w:tc>
          <w:tcPr>
            <w:tcW w:w="180" w:type="dxa"/>
            <w:gridSpan w:val="2"/>
            <w:vAlign w:val="bottom"/>
          </w:tcPr>
          <w:p w14:paraId="1F75F8EC" w14:textId="77777777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79" w:right="-7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2" w:type="dxa"/>
            <w:gridSpan w:val="2"/>
            <w:vAlign w:val="bottom"/>
          </w:tcPr>
          <w:p w14:paraId="0BDB2AA3" w14:textId="0917B80A" w:rsidR="00BA698C" w:rsidRPr="003F0133" w:rsidRDefault="00BA698C" w:rsidP="00BA6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spacing w:line="240" w:lineRule="auto"/>
              <w:ind w:right="-815" w:firstLine="110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F013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 98,404,607</w:t>
            </w:r>
          </w:p>
        </w:tc>
      </w:tr>
    </w:tbl>
    <w:p w14:paraId="2E0F2589" w14:textId="161FB77D" w:rsidR="006328E7" w:rsidRPr="003F0133" w:rsidRDefault="006328E7" w:rsidP="002919F7">
      <w:pPr>
        <w:rPr>
          <w:rFonts w:asciiTheme="majorBidi" w:hAnsiTheme="majorBidi" w:cstheme="majorBidi"/>
        </w:rPr>
      </w:pPr>
    </w:p>
    <w:p w14:paraId="59CEEB29" w14:textId="722058EF" w:rsidR="006328E7" w:rsidRPr="003F0133" w:rsidRDefault="006328E7" w:rsidP="002919F7">
      <w:pPr>
        <w:rPr>
          <w:rFonts w:asciiTheme="majorBidi" w:hAnsiTheme="majorBidi" w:cstheme="majorBidi"/>
        </w:rPr>
      </w:pPr>
    </w:p>
    <w:p w14:paraId="395A0903" w14:textId="77777777" w:rsidR="008A779A" w:rsidRPr="003F0133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3F0133" w:rsidRDefault="008A779A" w:rsidP="00E338E3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3F0133" w:rsidSect="00731002">
          <w:headerReference w:type="first" r:id="rId11"/>
          <w:footerReference w:type="first" r:id="rId12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01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8"/>
        <w:gridCol w:w="1440"/>
        <w:gridCol w:w="245"/>
        <w:gridCol w:w="1465"/>
      </w:tblGrid>
      <w:tr w:rsidR="004A65C7" w:rsidRPr="003F0133" w14:paraId="700AE469" w14:textId="77777777" w:rsidTr="008B49A8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E74D2F1" w14:textId="2D43F303" w:rsidR="004A65C7" w:rsidRPr="003F0133" w:rsidRDefault="004A65C7" w:rsidP="004A65C7">
            <w:pPr>
              <w:tabs>
                <w:tab w:val="left" w:pos="540"/>
              </w:tabs>
              <w:ind w:left="540" w:right="95" w:hanging="54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14ABAC" w14:textId="0F6E1290" w:rsidR="004A65C7" w:rsidRPr="003F0133" w:rsidRDefault="004A65C7" w:rsidP="00B835DC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65C7" w:rsidRPr="003F0133" w14:paraId="203F45CE" w14:textId="77777777" w:rsidTr="00B835DC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C93C47B" w14:textId="57707931" w:rsidR="004A65C7" w:rsidRPr="003F0133" w:rsidRDefault="004A65C7" w:rsidP="004A65C7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F013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594CD" w14:textId="37CDDB29" w:rsidR="004A65C7" w:rsidRPr="003F0133" w:rsidRDefault="004A65C7" w:rsidP="004A65C7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18A4886" w14:textId="77777777" w:rsidR="004A65C7" w:rsidRPr="003F0133" w:rsidRDefault="004A65C7" w:rsidP="004A65C7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10D2487" w14:textId="6F5D8F4E" w:rsidR="004A65C7" w:rsidRPr="003F0133" w:rsidRDefault="004A65C7" w:rsidP="004A65C7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A65C7" w:rsidRPr="003F0133" w14:paraId="15C9D05E" w14:textId="77777777" w:rsidTr="00B835DC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6CE984F5" w14:textId="77777777" w:rsidR="004A65C7" w:rsidRPr="003F0133" w:rsidRDefault="004A65C7" w:rsidP="004A65C7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9E8BBC" w14:textId="77777777" w:rsidR="004A65C7" w:rsidRPr="003F0133" w:rsidRDefault="004A65C7" w:rsidP="004A65C7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E639851" w14:textId="77777777" w:rsidR="004A65C7" w:rsidRPr="003F0133" w:rsidRDefault="004A65C7" w:rsidP="004A65C7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DD74048" w14:textId="77777777" w:rsidR="004A65C7" w:rsidRPr="003F0133" w:rsidRDefault="004A65C7" w:rsidP="004A65C7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(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3F013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65C7" w:rsidRPr="003F0133" w14:paraId="7C50D287" w14:textId="77777777" w:rsidTr="00B835DC">
        <w:trPr>
          <w:trHeight w:val="80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A4B6130" w14:textId="77777777" w:rsidR="004A65C7" w:rsidRPr="003F0133" w:rsidRDefault="004A65C7" w:rsidP="004A65C7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C73BC" w14:textId="77777777" w:rsidR="004A65C7" w:rsidRPr="003F0133" w:rsidRDefault="004A65C7" w:rsidP="004A65C7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F01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32A4" w:rsidRPr="003F0133" w14:paraId="7EF50413" w14:textId="77777777" w:rsidTr="00B835DC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3A98013" w14:textId="01AC81EC" w:rsidR="009932A4" w:rsidRPr="003F0133" w:rsidRDefault="009932A4" w:rsidP="009932A4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A33CA1" w14:textId="31571FBC" w:rsidR="009932A4" w:rsidRPr="003F0133" w:rsidRDefault="009932A4" w:rsidP="0099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50,130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959E3A1" w14:textId="77777777" w:rsidR="009932A4" w:rsidRPr="003F0133" w:rsidRDefault="009932A4" w:rsidP="0099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87E439F" w14:textId="76693A5F" w:rsidR="009932A4" w:rsidRPr="003F0133" w:rsidRDefault="009932A4" w:rsidP="0099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(1,345,222)</w:t>
            </w:r>
          </w:p>
        </w:tc>
      </w:tr>
      <w:tr w:rsidR="009932A4" w:rsidRPr="003F0133" w14:paraId="18BECB6F" w14:textId="77777777" w:rsidTr="00B835DC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8AA3A86" w14:textId="5200E4FE" w:rsidR="009932A4" w:rsidRPr="003F0133" w:rsidRDefault="009932A4" w:rsidP="009932A4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F6A1" w14:textId="3DF14EDD" w:rsidR="009932A4" w:rsidRPr="003F0133" w:rsidRDefault="009932A4" w:rsidP="0099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(89,972)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8695110" w14:textId="77777777" w:rsidR="009932A4" w:rsidRPr="003F0133" w:rsidRDefault="009932A4" w:rsidP="0099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78CBB" w14:textId="6B8E9927" w:rsidR="009932A4" w:rsidRPr="003F0133" w:rsidRDefault="001A7AA4" w:rsidP="0099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180,474</w:t>
            </w:r>
          </w:p>
        </w:tc>
      </w:tr>
      <w:tr w:rsidR="009932A4" w:rsidRPr="003F0133" w14:paraId="20FDF16D" w14:textId="77777777" w:rsidTr="00B835DC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3CEEC48" w14:textId="24664C00" w:rsidR="009932A4" w:rsidRPr="003F0133" w:rsidRDefault="009932A4" w:rsidP="009932A4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4B35D1" w14:textId="49812936" w:rsidR="009932A4" w:rsidRPr="003F0133" w:rsidRDefault="009932A4" w:rsidP="0099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(862)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45C341E" w14:textId="77777777" w:rsidR="009932A4" w:rsidRPr="003F0133" w:rsidRDefault="009932A4" w:rsidP="009932A4">
            <w:pPr>
              <w:tabs>
                <w:tab w:val="clear" w:pos="680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84EA5" w14:textId="66D38992" w:rsidR="009932A4" w:rsidRPr="003F0133" w:rsidRDefault="001A7AA4" w:rsidP="0099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2,34</w:t>
            </w:r>
            <w:r w:rsidR="008062D7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9932A4" w:rsidRPr="003F0133" w14:paraId="6D6EA2DB" w14:textId="77777777" w:rsidTr="00B835DC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923A236" w14:textId="037E6416" w:rsidR="009932A4" w:rsidRPr="003F0133" w:rsidRDefault="009932A4" w:rsidP="009932A4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2D39F" w14:textId="33EF320B" w:rsidR="009932A4" w:rsidRPr="003F0133" w:rsidRDefault="009932A4" w:rsidP="0099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(40,704)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84D6B15" w14:textId="77777777" w:rsidR="009932A4" w:rsidRPr="003F0133" w:rsidRDefault="009932A4" w:rsidP="0099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11C2E5" w14:textId="4038CEAA" w:rsidR="009932A4" w:rsidRPr="003F0133" w:rsidRDefault="009932A4" w:rsidP="0099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(1,162,40</w:t>
            </w:r>
            <w:r w:rsidR="008062D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Pr="003F01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2C45E70" w14:textId="3267BF50" w:rsidR="000036BA" w:rsidRPr="003F0133" w:rsidRDefault="000036BA"/>
    <w:p w14:paraId="416E7449" w14:textId="455C59A1" w:rsidR="005C2BCB" w:rsidRPr="003F0133" w:rsidRDefault="005C2BCB" w:rsidP="00AB0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pacing w:val="-6"/>
          <w:sz w:val="30"/>
          <w:szCs w:val="30"/>
        </w:rPr>
      </w:pPr>
      <w:r w:rsidRPr="003F0133">
        <w:rPr>
          <w:rFonts w:ascii="Angsana New" w:hAnsi="Angsana New"/>
          <w:spacing w:val="-6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3F0133">
        <w:rPr>
          <w:rFonts w:ascii="Angsana New" w:hAnsi="Angsana New"/>
          <w:spacing w:val="-6"/>
          <w:sz w:val="30"/>
          <w:szCs w:val="30"/>
          <w:cs/>
        </w:rPr>
        <w:br/>
        <w:t>ค่าบริหารงาน</w:t>
      </w:r>
      <w:r w:rsidRPr="003F0133">
        <w:rPr>
          <w:rFonts w:ascii="Angsana New" w:hAnsi="Angsana New" w:hint="cs"/>
          <w:spacing w:val="-6"/>
          <w:sz w:val="30"/>
          <w:szCs w:val="30"/>
          <w:cs/>
        </w:rPr>
        <w:t xml:space="preserve"> รายไ</w:t>
      </w:r>
      <w:r w:rsidRPr="003F0133">
        <w:rPr>
          <w:rFonts w:ascii="Angsana New" w:hAnsi="Angsana New"/>
          <w:spacing w:val="-6"/>
          <w:sz w:val="30"/>
          <w:szCs w:val="30"/>
          <w:cs/>
        </w:rPr>
        <w:t>ด</w:t>
      </w:r>
      <w:r w:rsidRPr="003F0133">
        <w:rPr>
          <w:rFonts w:ascii="Angsana New" w:hAnsi="Angsana New" w:hint="cs"/>
          <w:spacing w:val="-6"/>
          <w:sz w:val="30"/>
          <w:szCs w:val="30"/>
          <w:cs/>
        </w:rPr>
        <w:t>้ด</w:t>
      </w:r>
      <w:r w:rsidRPr="003F0133">
        <w:rPr>
          <w:rFonts w:ascii="Angsana New" w:hAnsi="Angsana New"/>
          <w:spacing w:val="-6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9C00314" w14:textId="77777777" w:rsidR="00892884" w:rsidRPr="003F0133" w:rsidRDefault="00892884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0642F8E0" w14:textId="489D69FE" w:rsidR="00892884" w:rsidRPr="003F0133" w:rsidRDefault="00892884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  <w:r w:rsidRPr="003F0133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52525E59" w14:textId="77777777" w:rsidR="00892884" w:rsidRPr="003F0133" w:rsidRDefault="00892884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3CFA6648" w14:textId="59F80692" w:rsidR="00892884" w:rsidRPr="003F0133" w:rsidRDefault="00892884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pacing w:val="-6"/>
          <w:sz w:val="30"/>
          <w:szCs w:val="30"/>
        </w:rPr>
      </w:pPr>
      <w:r w:rsidRPr="003F0133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3F013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3F0133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3F0133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3F0133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Pr="003F0133">
        <w:rPr>
          <w:rFonts w:ascii="Angsana New" w:hAnsi="Angsana New"/>
          <w:spacing w:val="-6"/>
          <w:sz w:val="30"/>
          <w:szCs w:val="30"/>
        </w:rPr>
        <w:t xml:space="preserve">10 </w:t>
      </w:r>
      <w:r w:rsidRPr="003F0133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75CA24DA" w14:textId="1695971C" w:rsidR="000760A8" w:rsidRPr="003F0133" w:rsidRDefault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E38E60C" w14:textId="06AAE82C" w:rsidR="00DC794B" w:rsidRPr="003F0133" w:rsidRDefault="00DC794B" w:rsidP="000760A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3F0133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7DE286E" w14:textId="77777777" w:rsidR="00DC794B" w:rsidRPr="003F0133" w:rsidRDefault="00DC794B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37728E" w14:textId="0F882CE4" w:rsidR="0094764D" w:rsidRPr="003F0133" w:rsidRDefault="00FD4646" w:rsidP="00BA5A34">
      <w:pPr>
        <w:tabs>
          <w:tab w:val="clear" w:pos="680"/>
          <w:tab w:val="left" w:pos="540"/>
          <w:tab w:val="left" w:pos="72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F0133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</w:t>
      </w:r>
      <w:r w:rsidRPr="00184599">
        <w:rPr>
          <w:rFonts w:ascii="Angsana New" w:hAnsi="Angsana New" w:hint="cs"/>
          <w:sz w:val="30"/>
          <w:szCs w:val="30"/>
          <w:cs/>
        </w:rPr>
        <w:t>สำหรับปีทางการเงินเต็มปีที่ใช้กับรายได้ก่อนภาษีของงวดระหว่างกาล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Pr="00184599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สามเดือนสิ้นสุดวันที่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="00CC16C5" w:rsidRPr="00184599">
        <w:rPr>
          <w:rFonts w:ascii="Angsana New" w:hAnsi="Angsana New"/>
          <w:sz w:val="30"/>
          <w:szCs w:val="30"/>
        </w:rPr>
        <w:t xml:space="preserve">30 </w:t>
      </w:r>
      <w:r w:rsidR="00CC16C5" w:rsidRPr="00184599">
        <w:rPr>
          <w:rFonts w:ascii="Angsana New" w:hAnsi="Angsana New"/>
          <w:sz w:val="30"/>
          <w:szCs w:val="30"/>
          <w:cs/>
        </w:rPr>
        <w:t>กันยายน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="007910A8" w:rsidRPr="00184599">
        <w:rPr>
          <w:rFonts w:ascii="Angsana New" w:hAnsi="Angsana New"/>
          <w:sz w:val="30"/>
          <w:szCs w:val="30"/>
        </w:rPr>
        <w:t>2564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Pr="00184599">
        <w:rPr>
          <w:rFonts w:ascii="Angsana New" w:hAnsi="Angsana New" w:hint="cs"/>
          <w:sz w:val="30"/>
          <w:szCs w:val="30"/>
          <w:cs/>
        </w:rPr>
        <w:t>คือ</w:t>
      </w:r>
      <w:r w:rsidRPr="00184599">
        <w:rPr>
          <w:rFonts w:ascii="Angsana New" w:hAnsi="Angsana New"/>
          <w:sz w:val="30"/>
          <w:szCs w:val="30"/>
          <w:cs/>
        </w:rPr>
        <w:t xml:space="preserve">      </w:t>
      </w:r>
      <w:r w:rsidRPr="00184599">
        <w:rPr>
          <w:rFonts w:ascii="Angsana New" w:hAnsi="Angsana New" w:hint="cs"/>
          <w:sz w:val="30"/>
          <w:szCs w:val="30"/>
          <w:cs/>
        </w:rPr>
        <w:t>ร้อยละ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="001224FE" w:rsidRPr="00184599">
        <w:rPr>
          <w:rFonts w:ascii="Angsana New" w:hAnsi="Angsana New"/>
          <w:sz w:val="30"/>
          <w:szCs w:val="30"/>
        </w:rPr>
        <w:t>21.21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Pr="00184599">
        <w:rPr>
          <w:rFonts w:ascii="Angsana New" w:hAnsi="Angsana New" w:hint="cs"/>
          <w:sz w:val="30"/>
          <w:szCs w:val="30"/>
          <w:cs/>
        </w:rPr>
        <w:t>และร้อยละ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="001224FE" w:rsidRPr="00184599">
        <w:rPr>
          <w:rFonts w:ascii="Angsana New" w:hAnsi="Angsana New"/>
          <w:sz w:val="30"/>
          <w:szCs w:val="30"/>
        </w:rPr>
        <w:t>19.63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Pr="00184599">
        <w:rPr>
          <w:rFonts w:ascii="Angsana New" w:hAnsi="Angsana New" w:hint="cs"/>
          <w:sz w:val="30"/>
          <w:szCs w:val="30"/>
          <w:cs/>
        </w:rPr>
        <w:t>ตามลำดับ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Pr="00184599">
        <w:rPr>
          <w:rFonts w:ascii="Angsana New" w:hAnsi="Angsana New"/>
          <w:i/>
          <w:iCs/>
          <w:sz w:val="30"/>
          <w:szCs w:val="30"/>
          <w:cs/>
        </w:rPr>
        <w:t>(</w:t>
      </w:r>
      <w:r w:rsidR="007910A8" w:rsidRPr="00184599">
        <w:rPr>
          <w:rFonts w:ascii="Angsana New" w:hAnsi="Angsana New"/>
          <w:i/>
          <w:iCs/>
          <w:sz w:val="30"/>
          <w:szCs w:val="30"/>
        </w:rPr>
        <w:t>2563</w:t>
      </w:r>
      <w:r w:rsidRPr="0018459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84599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18459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224FE" w:rsidRPr="00184599">
        <w:rPr>
          <w:rFonts w:ascii="Angsana New" w:hAnsi="Angsana New"/>
          <w:i/>
          <w:iCs/>
          <w:sz w:val="30"/>
          <w:szCs w:val="30"/>
        </w:rPr>
        <w:t>22.09</w:t>
      </w:r>
      <w:r w:rsidR="00804A72" w:rsidRPr="0018459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84599">
        <w:rPr>
          <w:rFonts w:ascii="Angsana New" w:hAnsi="Angsana New" w:hint="cs"/>
          <w:i/>
          <w:iCs/>
          <w:sz w:val="30"/>
          <w:szCs w:val="30"/>
          <w:cs/>
        </w:rPr>
        <w:t>และร้อยละ</w:t>
      </w:r>
      <w:r w:rsidRPr="0018459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224FE" w:rsidRPr="00184599">
        <w:rPr>
          <w:rFonts w:ascii="Angsana New" w:hAnsi="Angsana New"/>
          <w:i/>
          <w:iCs/>
          <w:sz w:val="30"/>
          <w:szCs w:val="30"/>
        </w:rPr>
        <w:t>19.94</w:t>
      </w:r>
      <w:r w:rsidR="00804A72" w:rsidRPr="0018459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8459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84599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184599">
        <w:rPr>
          <w:rFonts w:ascii="Angsana New" w:hAnsi="Angsana New" w:hint="cs"/>
          <w:sz w:val="30"/>
          <w:szCs w:val="30"/>
          <w:cs/>
        </w:rPr>
        <w:t>และสำหรับรอบระยะเวลา</w:t>
      </w:r>
      <w:r w:rsidR="00CC16C5" w:rsidRPr="00184599">
        <w:rPr>
          <w:rFonts w:ascii="Angsana New" w:hAnsi="Angsana New" w:hint="cs"/>
          <w:sz w:val="30"/>
          <w:szCs w:val="30"/>
          <w:cs/>
        </w:rPr>
        <w:t>เก้าเดือน</w:t>
      </w:r>
      <w:r w:rsidRPr="00184599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="00CC16C5" w:rsidRPr="00184599">
        <w:rPr>
          <w:rFonts w:ascii="Angsana New" w:hAnsi="Angsana New"/>
          <w:sz w:val="30"/>
          <w:szCs w:val="30"/>
        </w:rPr>
        <w:t xml:space="preserve">30 </w:t>
      </w:r>
      <w:r w:rsidR="00CC16C5" w:rsidRPr="00184599">
        <w:rPr>
          <w:rFonts w:ascii="Angsana New" w:hAnsi="Angsana New"/>
          <w:sz w:val="30"/>
          <w:szCs w:val="30"/>
          <w:cs/>
        </w:rPr>
        <w:t>กันยายน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="007910A8" w:rsidRPr="00184599">
        <w:rPr>
          <w:rFonts w:ascii="Angsana New" w:hAnsi="Angsana New"/>
          <w:sz w:val="30"/>
          <w:szCs w:val="30"/>
        </w:rPr>
        <w:t>2564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Pr="00184599">
        <w:rPr>
          <w:rFonts w:ascii="Angsana New" w:hAnsi="Angsana New" w:hint="cs"/>
          <w:sz w:val="30"/>
          <w:szCs w:val="30"/>
          <w:cs/>
        </w:rPr>
        <w:t>คือร้อยละ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="001224FE" w:rsidRPr="00184599">
        <w:rPr>
          <w:rFonts w:ascii="Angsana New" w:hAnsi="Angsana New"/>
          <w:sz w:val="30"/>
          <w:szCs w:val="30"/>
        </w:rPr>
        <w:t>159.18</w:t>
      </w:r>
      <w:r w:rsidR="00804A72" w:rsidRPr="00184599">
        <w:rPr>
          <w:rFonts w:ascii="Angsana New" w:hAnsi="Angsana New" w:hint="cs"/>
          <w:sz w:val="30"/>
          <w:szCs w:val="30"/>
          <w:cs/>
        </w:rPr>
        <w:t xml:space="preserve"> </w:t>
      </w:r>
      <w:r w:rsidRPr="00184599">
        <w:rPr>
          <w:rFonts w:ascii="Angsana New" w:hAnsi="Angsana New" w:hint="cs"/>
          <w:sz w:val="30"/>
          <w:szCs w:val="30"/>
          <w:cs/>
        </w:rPr>
        <w:t>และ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Pr="00184599">
        <w:rPr>
          <w:rFonts w:ascii="Angsana New" w:hAnsi="Angsana New" w:hint="cs"/>
          <w:sz w:val="30"/>
          <w:szCs w:val="30"/>
          <w:cs/>
        </w:rPr>
        <w:t>ร้อยละ</w:t>
      </w:r>
      <w:r w:rsidRPr="00184599">
        <w:rPr>
          <w:rFonts w:ascii="Angsana New" w:hAnsi="Angsana New"/>
          <w:sz w:val="30"/>
          <w:szCs w:val="30"/>
          <w:cs/>
        </w:rPr>
        <w:t xml:space="preserve"> </w:t>
      </w:r>
      <w:r w:rsidR="001224FE" w:rsidRPr="00184599">
        <w:rPr>
          <w:rFonts w:ascii="Angsana New" w:hAnsi="Angsana New"/>
          <w:sz w:val="30"/>
          <w:szCs w:val="30"/>
        </w:rPr>
        <w:t>19.55</w:t>
      </w:r>
      <w:r w:rsidR="00804A72" w:rsidRPr="00184599">
        <w:rPr>
          <w:rFonts w:ascii="Angsana New" w:hAnsi="Angsana New" w:hint="cs"/>
          <w:sz w:val="30"/>
          <w:szCs w:val="30"/>
          <w:cs/>
        </w:rPr>
        <w:t xml:space="preserve"> </w:t>
      </w:r>
      <w:r w:rsidRPr="00184599">
        <w:rPr>
          <w:rFonts w:ascii="Angsana New" w:hAnsi="Angsana New" w:hint="cs"/>
          <w:sz w:val="30"/>
          <w:szCs w:val="30"/>
          <w:cs/>
        </w:rPr>
        <w:t>ตามลำดับ</w:t>
      </w:r>
      <w:r w:rsidRPr="00184599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7910A8" w:rsidRPr="00184599">
        <w:rPr>
          <w:rFonts w:ascii="Angsana New" w:hAnsi="Angsana New"/>
          <w:i/>
          <w:iCs/>
          <w:sz w:val="30"/>
          <w:szCs w:val="30"/>
        </w:rPr>
        <w:t>2563</w:t>
      </w:r>
      <w:r w:rsidRPr="0018459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184599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18459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224FE" w:rsidRPr="00184599">
        <w:rPr>
          <w:rFonts w:ascii="Angsana New" w:hAnsi="Angsana New"/>
          <w:i/>
          <w:iCs/>
          <w:sz w:val="30"/>
          <w:szCs w:val="30"/>
        </w:rPr>
        <w:t>21.17</w:t>
      </w:r>
      <w:r w:rsidR="00804A72" w:rsidRPr="0018459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184599">
        <w:rPr>
          <w:rFonts w:ascii="Angsana New" w:hAnsi="Angsana New" w:hint="cs"/>
          <w:i/>
          <w:iCs/>
          <w:sz w:val="30"/>
          <w:szCs w:val="30"/>
          <w:cs/>
        </w:rPr>
        <w:t>และร้อยละ</w:t>
      </w:r>
      <w:r w:rsidRPr="0018459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224FE" w:rsidRPr="00184599">
        <w:rPr>
          <w:rFonts w:ascii="Angsana New" w:hAnsi="Angsana New"/>
          <w:i/>
          <w:iCs/>
          <w:sz w:val="30"/>
          <w:szCs w:val="30"/>
        </w:rPr>
        <w:t xml:space="preserve">20.40 </w:t>
      </w:r>
      <w:r w:rsidRPr="0018459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184599">
        <w:rPr>
          <w:rFonts w:ascii="Angsana New" w:hAnsi="Angsana New"/>
          <w:i/>
          <w:iCs/>
          <w:sz w:val="30"/>
          <w:szCs w:val="30"/>
          <w:cs/>
        </w:rPr>
        <w:t>)</w:t>
      </w:r>
      <w:r w:rsidR="0094764D" w:rsidRPr="0018459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4764D" w:rsidRPr="00184599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การเปลี่ยนแปลงในอัตราภาษีเงินได้ที่แท้จริงของบริษัท</w:t>
      </w:r>
      <w:r w:rsidR="008062D7" w:rsidRPr="003F0133">
        <w:rPr>
          <w:rFonts w:ascii="Angsana New" w:hAnsi="Angsana New"/>
          <w:sz w:val="30"/>
          <w:szCs w:val="30"/>
          <w:cs/>
        </w:rPr>
        <w:t xml:space="preserve">สำหรับงวดเก้าเดือนสิ้นสุดวันที่ </w:t>
      </w:r>
      <w:r w:rsidR="008062D7" w:rsidRPr="003F0133">
        <w:rPr>
          <w:rFonts w:ascii="Angsana New" w:hAnsi="Angsana New"/>
          <w:sz w:val="30"/>
          <w:szCs w:val="30"/>
        </w:rPr>
        <w:t xml:space="preserve">30 </w:t>
      </w:r>
      <w:r w:rsidR="008062D7" w:rsidRPr="003F0133">
        <w:rPr>
          <w:rFonts w:ascii="Angsana New" w:hAnsi="Angsana New"/>
          <w:sz w:val="30"/>
          <w:szCs w:val="30"/>
          <w:cs/>
        </w:rPr>
        <w:t xml:space="preserve">กันยายน </w:t>
      </w:r>
      <w:r w:rsidR="008062D7" w:rsidRPr="003F0133">
        <w:rPr>
          <w:rFonts w:ascii="Angsana New" w:hAnsi="Angsana New"/>
          <w:sz w:val="30"/>
          <w:szCs w:val="30"/>
        </w:rPr>
        <w:t>2564</w:t>
      </w:r>
      <w:r w:rsidR="0094764D" w:rsidRPr="00184599">
        <w:rPr>
          <w:rFonts w:ascii="Angsana New" w:hAnsi="Angsana New"/>
          <w:sz w:val="30"/>
          <w:szCs w:val="30"/>
          <w:cs/>
        </w:rPr>
        <w:t>มีสาเหตุหลักจากการตัดจำหน่ายสินทรัพย์ภาษีเงินได้รอการตัดบัญชี</w:t>
      </w:r>
      <w:r w:rsidR="0094764D" w:rsidRPr="003F0133">
        <w:rPr>
          <w:rFonts w:ascii="Angsana New" w:hAnsi="Angsana New"/>
          <w:sz w:val="30"/>
          <w:szCs w:val="30"/>
          <w:cs/>
        </w:rPr>
        <w:t>ที่ไม่ได้ใช้และคาดว่าจะไม่ได้ใช้ของบริษัทย่อย</w:t>
      </w:r>
    </w:p>
    <w:p w14:paraId="79BB376F" w14:textId="34329B9C" w:rsidR="000760A8" w:rsidRPr="003F0133" w:rsidRDefault="000760A8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2434871" w14:textId="77777777" w:rsidR="00804A72" w:rsidRPr="003F0133" w:rsidRDefault="00804A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17" w:name="_Hlk38930071"/>
      <w:r w:rsidRPr="003F0133">
        <w:rPr>
          <w:rFonts w:ascii="Angsana New" w:hAnsi="Angsana New"/>
          <w:b/>
          <w:bCs/>
          <w:sz w:val="30"/>
          <w:szCs w:val="30"/>
        </w:rPr>
        <w:br w:type="page"/>
      </w:r>
    </w:p>
    <w:p w14:paraId="6C459FEE" w14:textId="28766D13" w:rsidR="00FF342C" w:rsidRPr="003F0133" w:rsidRDefault="00FF342C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0133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5F25E4" w:rsidRPr="003F0133">
        <w:rPr>
          <w:rFonts w:ascii="Angsana New" w:hAnsi="Angsana New"/>
          <w:b/>
          <w:bCs/>
          <w:sz w:val="30"/>
          <w:szCs w:val="30"/>
        </w:rPr>
        <w:t>2</w:t>
      </w:r>
      <w:r w:rsidR="000760A8" w:rsidRPr="003F0133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3F013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3F0133" w:rsidRDefault="005C2BCB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255677" w14:textId="48C7DFDF" w:rsidR="00D735D2" w:rsidRPr="003F0133" w:rsidRDefault="00D735D2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F01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17"/>
    <w:p w14:paraId="7E72DCF5" w14:textId="77777777" w:rsidR="00D735D2" w:rsidRPr="003F0133" w:rsidRDefault="00D735D2" w:rsidP="000760A8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93AE329" w14:textId="7863C535" w:rsidR="005C2BCB" w:rsidRPr="003F0133" w:rsidRDefault="005C2BCB" w:rsidP="00076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5F25E4" w:rsidRPr="003F0133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3F0133">
        <w:rPr>
          <w:rFonts w:ascii="Angsana New" w:hAnsi="Angsana New" w:hint="cs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7C3422D" w14:textId="77777777" w:rsidR="006A06E8" w:rsidRPr="003F0133" w:rsidRDefault="006A06E8" w:rsidP="006A0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5342" w:type="pct"/>
        <w:tblLayout w:type="fixed"/>
        <w:tblLook w:val="04A0" w:firstRow="1" w:lastRow="0" w:firstColumn="1" w:lastColumn="0" w:noHBand="0" w:noVBand="1"/>
      </w:tblPr>
      <w:tblGrid>
        <w:gridCol w:w="2041"/>
        <w:gridCol w:w="264"/>
        <w:gridCol w:w="1145"/>
        <w:gridCol w:w="969"/>
        <w:gridCol w:w="265"/>
        <w:gridCol w:w="966"/>
        <w:gridCol w:w="265"/>
        <w:gridCol w:w="704"/>
        <w:gridCol w:w="263"/>
        <w:gridCol w:w="794"/>
        <w:gridCol w:w="265"/>
        <w:gridCol w:w="969"/>
        <w:gridCol w:w="267"/>
        <w:gridCol w:w="1083"/>
      </w:tblGrid>
      <w:tr w:rsidR="006A06E8" w:rsidRPr="003F0133" w14:paraId="26FB83F9" w14:textId="77777777" w:rsidTr="00B835DC">
        <w:trPr>
          <w:trHeight w:val="261"/>
        </w:trPr>
        <w:tc>
          <w:tcPr>
            <w:tcW w:w="995" w:type="pct"/>
            <w:shd w:val="clear" w:color="auto" w:fill="auto"/>
            <w:vAlign w:val="bottom"/>
          </w:tcPr>
          <w:p w14:paraId="222E098F" w14:textId="77777777" w:rsidR="006A06E8" w:rsidRPr="003F0133" w:rsidRDefault="006A06E8" w:rsidP="006A06E8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9" w:type="pct"/>
            <w:vAlign w:val="bottom"/>
          </w:tcPr>
          <w:p w14:paraId="5B318598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77" w:type="pct"/>
            <w:gridSpan w:val="12"/>
            <w:vAlign w:val="bottom"/>
          </w:tcPr>
          <w:p w14:paraId="15DEFF79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A06E8" w:rsidRPr="003F0133" w14:paraId="38EF7DA8" w14:textId="77777777" w:rsidTr="00804A72">
        <w:trPr>
          <w:trHeight w:val="261"/>
        </w:trPr>
        <w:tc>
          <w:tcPr>
            <w:tcW w:w="995" w:type="pct"/>
            <w:shd w:val="clear" w:color="auto" w:fill="auto"/>
            <w:vAlign w:val="bottom"/>
          </w:tcPr>
          <w:p w14:paraId="1A02B815" w14:textId="77777777" w:rsidR="006A06E8" w:rsidRPr="003F0133" w:rsidRDefault="006A06E8" w:rsidP="006A06E8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" w:type="pct"/>
            <w:vAlign w:val="bottom"/>
          </w:tcPr>
          <w:p w14:paraId="755CC22F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30" w:type="pct"/>
            <w:gridSpan w:val="4"/>
            <w:tcBorders>
              <w:bottom w:val="single" w:sz="4" w:space="0" w:color="auto"/>
            </w:tcBorders>
            <w:vAlign w:val="bottom"/>
          </w:tcPr>
          <w:p w14:paraId="02928D00" w14:textId="77777777" w:rsidR="006A06E8" w:rsidRPr="003F0133" w:rsidRDefault="006A06E8" w:rsidP="006A06E8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9" w:type="pct"/>
          </w:tcPr>
          <w:p w14:paraId="4B37D94B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7" w:type="pct"/>
            <w:gridSpan w:val="7"/>
            <w:tcBorders>
              <w:bottom w:val="single" w:sz="4" w:space="0" w:color="auto"/>
            </w:tcBorders>
            <w:vAlign w:val="bottom"/>
          </w:tcPr>
          <w:p w14:paraId="3897F71A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4A72" w:rsidRPr="003F0133" w14:paraId="02280269" w14:textId="77777777" w:rsidTr="00B835DC">
        <w:trPr>
          <w:trHeight w:val="261"/>
        </w:trPr>
        <w:tc>
          <w:tcPr>
            <w:tcW w:w="1123" w:type="pct"/>
            <w:gridSpan w:val="2"/>
            <w:shd w:val="clear" w:color="auto" w:fill="auto"/>
            <w:vAlign w:val="bottom"/>
          </w:tcPr>
          <w:p w14:paraId="56B46E5F" w14:textId="703E17DD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105" w:right="-20" w:firstLine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กันยายน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14:paraId="62FB1245" w14:textId="59DCBEB9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9" w:right="69" w:firstLine="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มูลค่ายุติธรรม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8C026" w14:textId="4948FB1B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05EE6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58960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9" w:type="pct"/>
          </w:tcPr>
          <w:p w14:paraId="25241054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3" w:type="pct"/>
            <w:vAlign w:val="bottom"/>
          </w:tcPr>
          <w:p w14:paraId="739321EE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6E89A93C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7" w:type="pct"/>
            <w:vAlign w:val="bottom"/>
          </w:tcPr>
          <w:p w14:paraId="322E53B7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14:paraId="364E6321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783DC60C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30" w:type="pct"/>
          </w:tcPr>
          <w:p w14:paraId="74E3AB20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5D28D2B3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06E8" w:rsidRPr="003F0133" w14:paraId="123C3311" w14:textId="77777777" w:rsidTr="00B835DC">
        <w:trPr>
          <w:trHeight w:val="261"/>
        </w:trPr>
        <w:tc>
          <w:tcPr>
            <w:tcW w:w="995" w:type="pct"/>
            <w:shd w:val="clear" w:color="auto" w:fill="auto"/>
          </w:tcPr>
          <w:p w14:paraId="53F12067" w14:textId="77777777" w:rsidR="006A06E8" w:rsidRPr="003F0133" w:rsidRDefault="006A06E8" w:rsidP="006A06E8">
            <w:pPr>
              <w:spacing w:line="356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9" w:type="pct"/>
          </w:tcPr>
          <w:p w14:paraId="6474FA57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7" w:type="pct"/>
            <w:gridSpan w:val="12"/>
          </w:tcPr>
          <w:p w14:paraId="76B4D429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A06E8" w:rsidRPr="003F0133" w14:paraId="2B49564A" w14:textId="77777777" w:rsidTr="00B835DC">
        <w:trPr>
          <w:trHeight w:val="261"/>
        </w:trPr>
        <w:tc>
          <w:tcPr>
            <w:tcW w:w="995" w:type="pct"/>
            <w:shd w:val="clear" w:color="auto" w:fill="auto"/>
          </w:tcPr>
          <w:p w14:paraId="2A7FC48E" w14:textId="77777777" w:rsidR="006A06E8" w:rsidRPr="003F0133" w:rsidRDefault="006A06E8" w:rsidP="006A06E8">
            <w:pPr>
              <w:spacing w:line="356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" w:type="pct"/>
          </w:tcPr>
          <w:p w14:paraId="02A449F7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</w:tcPr>
          <w:p w14:paraId="73B63C0E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  <w:shd w:val="clear" w:color="auto" w:fill="auto"/>
          </w:tcPr>
          <w:p w14:paraId="312ACF30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25B36C8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shd w:val="clear" w:color="auto" w:fill="auto"/>
          </w:tcPr>
          <w:p w14:paraId="10518867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2EA808E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</w:tcPr>
          <w:p w14:paraId="195296B7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6C96C4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30E09E18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41DBDBC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</w:tcPr>
          <w:p w14:paraId="7404A5EB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15E134B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11705E1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212" w:rsidRPr="003F0133" w14:paraId="221C3DF3" w14:textId="77777777" w:rsidTr="00B835DC">
        <w:trPr>
          <w:trHeight w:val="70"/>
        </w:trPr>
        <w:tc>
          <w:tcPr>
            <w:tcW w:w="995" w:type="pct"/>
            <w:shd w:val="clear" w:color="auto" w:fill="auto"/>
          </w:tcPr>
          <w:p w14:paraId="37802EA6" w14:textId="77777777" w:rsidR="00850212" w:rsidRPr="003F0133" w:rsidRDefault="00850212" w:rsidP="00850212">
            <w:pPr>
              <w:spacing w:line="356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8" w:name="_Hlk85454990"/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29" w:type="pct"/>
          </w:tcPr>
          <w:p w14:paraId="4B8A6102" w14:textId="77777777" w:rsidR="00850212" w:rsidRPr="003F0133" w:rsidRDefault="00850212" w:rsidP="0085021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16B8673D" w14:textId="3FAD1580" w:rsidR="00850212" w:rsidRPr="003F0133" w:rsidRDefault="00850212" w:rsidP="0085021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3B5D5D03" w14:textId="6E1EAB5C" w:rsidR="00850212" w:rsidRPr="003F0133" w:rsidRDefault="00850212" w:rsidP="00850212">
            <w:pPr>
              <w:pStyle w:val="acctfourfigures"/>
              <w:tabs>
                <w:tab w:val="clear" w:pos="765"/>
                <w:tab w:val="decimal" w:pos="840"/>
              </w:tabs>
              <w:spacing w:line="356" w:lineRule="exact"/>
              <w:ind w:left="-153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42,812,940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7C60B5E" w14:textId="77777777" w:rsidR="00850212" w:rsidRPr="003F0133" w:rsidRDefault="00850212" w:rsidP="00850212">
            <w:pPr>
              <w:tabs>
                <w:tab w:val="clear" w:pos="680"/>
                <w:tab w:val="decimal" w:pos="595"/>
                <w:tab w:val="decimal" w:pos="699"/>
              </w:tabs>
              <w:spacing w:line="356" w:lineRule="exact"/>
              <w:ind w:left="-15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53AECF5E" w14:textId="29A0DCCA" w:rsidR="00850212" w:rsidRPr="003F0133" w:rsidRDefault="00850212" w:rsidP="00850212">
            <w:pPr>
              <w:pStyle w:val="acctfourfigures"/>
              <w:tabs>
                <w:tab w:val="clear" w:pos="765"/>
                <w:tab w:val="decimal" w:pos="836"/>
              </w:tabs>
              <w:spacing w:line="356" w:lineRule="exact"/>
              <w:ind w:left="-15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42,812,940</w:t>
            </w:r>
          </w:p>
        </w:tc>
        <w:tc>
          <w:tcPr>
            <w:tcW w:w="129" w:type="pct"/>
            <w:vAlign w:val="bottom"/>
          </w:tcPr>
          <w:p w14:paraId="74562828" w14:textId="77777777" w:rsidR="00850212" w:rsidRPr="003F0133" w:rsidRDefault="00850212" w:rsidP="0085021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284F6CA9" w14:textId="1B42E84F" w:rsidR="00850212" w:rsidRPr="003F0133" w:rsidRDefault="00850212" w:rsidP="00850212">
            <w:pPr>
              <w:pStyle w:val="acctfourfigures"/>
              <w:tabs>
                <w:tab w:val="clear" w:pos="765"/>
              </w:tabs>
              <w:spacing w:line="356" w:lineRule="exact"/>
              <w:ind w:left="-43" w:right="-1904" w:firstLine="298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A08590D" w14:textId="77777777" w:rsidR="00850212" w:rsidRPr="003F0133" w:rsidRDefault="00850212" w:rsidP="0085021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  <w:vAlign w:val="bottom"/>
          </w:tcPr>
          <w:p w14:paraId="7D4D1066" w14:textId="70D6D7A4" w:rsidR="00850212" w:rsidRPr="003F0133" w:rsidRDefault="00850212" w:rsidP="00850212">
            <w:pPr>
              <w:pStyle w:val="acctfourfigures"/>
              <w:tabs>
                <w:tab w:val="clear" w:pos="765"/>
                <w:tab w:val="decimal" w:pos="341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07B209A" w14:textId="77777777" w:rsidR="00850212" w:rsidRPr="003F0133" w:rsidRDefault="00850212" w:rsidP="0085021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5E9E7E0C" w14:textId="7D1BB093" w:rsidR="00850212" w:rsidRPr="003F0133" w:rsidRDefault="00850212" w:rsidP="00850212">
            <w:pPr>
              <w:pStyle w:val="acctfourfigures"/>
              <w:tabs>
                <w:tab w:val="clear" w:pos="765"/>
                <w:tab w:val="decimal" w:pos="788"/>
              </w:tabs>
              <w:spacing w:line="356" w:lineRule="exact"/>
              <w:ind w:left="-1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42,785,991</w:t>
            </w:r>
          </w:p>
        </w:tc>
        <w:tc>
          <w:tcPr>
            <w:tcW w:w="130" w:type="pct"/>
            <w:vAlign w:val="bottom"/>
          </w:tcPr>
          <w:p w14:paraId="015684DB" w14:textId="77777777" w:rsidR="00850212" w:rsidRPr="003F0133" w:rsidRDefault="00850212" w:rsidP="0085021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6F3367A6" w14:textId="2A51FD4D" w:rsidR="00850212" w:rsidRPr="003F0133" w:rsidRDefault="00850212" w:rsidP="00850212">
            <w:pPr>
              <w:pStyle w:val="acctfourfigures"/>
              <w:tabs>
                <w:tab w:val="clear" w:pos="765"/>
                <w:tab w:val="decimal" w:pos="88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42,785,991</w:t>
            </w:r>
          </w:p>
        </w:tc>
      </w:tr>
      <w:bookmarkEnd w:id="18"/>
      <w:tr w:rsidR="00850212" w:rsidRPr="003F0133" w14:paraId="6F55F26E" w14:textId="77777777" w:rsidTr="00B835DC">
        <w:trPr>
          <w:trHeight w:val="261"/>
        </w:trPr>
        <w:tc>
          <w:tcPr>
            <w:tcW w:w="995" w:type="pct"/>
            <w:shd w:val="clear" w:color="auto" w:fill="auto"/>
          </w:tcPr>
          <w:p w14:paraId="30814ED9" w14:textId="77777777" w:rsidR="00850212" w:rsidRPr="003F0133" w:rsidRDefault="00850212" w:rsidP="00850212">
            <w:pPr>
              <w:spacing w:line="356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" w:type="pct"/>
          </w:tcPr>
          <w:p w14:paraId="6BBA9DD1" w14:textId="77777777" w:rsidR="00850212" w:rsidRPr="003F0133" w:rsidRDefault="00850212" w:rsidP="0085021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71454399" w14:textId="266F3D3A" w:rsidR="00850212" w:rsidRPr="003F0133" w:rsidRDefault="00850212" w:rsidP="00850212">
            <w:pPr>
              <w:pStyle w:val="acctfourfigures"/>
              <w:tabs>
                <w:tab w:val="clear" w:pos="765"/>
                <w:tab w:val="decimal" w:pos="96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215,837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093F3B59" w14:textId="148CB423" w:rsidR="00850212" w:rsidRPr="003F0133" w:rsidRDefault="00850212" w:rsidP="00850212">
            <w:pPr>
              <w:pStyle w:val="acctfourfigures"/>
              <w:tabs>
                <w:tab w:val="clear" w:pos="765"/>
                <w:tab w:val="decimal" w:pos="52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9D4750F" w14:textId="77777777" w:rsidR="00850212" w:rsidRPr="003F0133" w:rsidRDefault="00850212" w:rsidP="0085021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469BB556" w14:textId="74E762ED" w:rsidR="00850212" w:rsidRPr="003F0133" w:rsidRDefault="00850212" w:rsidP="00850212">
            <w:pPr>
              <w:pStyle w:val="acctfourfigures"/>
              <w:tabs>
                <w:tab w:val="clear" w:pos="765"/>
                <w:tab w:val="decimal" w:pos="83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215,837</w:t>
            </w:r>
          </w:p>
        </w:tc>
        <w:tc>
          <w:tcPr>
            <w:tcW w:w="129" w:type="pct"/>
            <w:vAlign w:val="bottom"/>
          </w:tcPr>
          <w:p w14:paraId="5E888BDE" w14:textId="77777777" w:rsidR="00850212" w:rsidRPr="003F0133" w:rsidRDefault="00850212" w:rsidP="0085021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376AA581" w14:textId="6BCB117C" w:rsidR="00850212" w:rsidRPr="003F0133" w:rsidRDefault="00850212" w:rsidP="00850212">
            <w:pPr>
              <w:pStyle w:val="acctfourfigures"/>
              <w:tabs>
                <w:tab w:val="clear" w:pos="765"/>
                <w:tab w:val="decimal" w:pos="345"/>
              </w:tabs>
              <w:spacing w:line="356" w:lineRule="exact"/>
              <w:ind w:right="-86" w:firstLine="62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115C283F" w14:textId="77777777" w:rsidR="00850212" w:rsidRPr="003F0133" w:rsidRDefault="00850212" w:rsidP="0085021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  <w:vAlign w:val="bottom"/>
          </w:tcPr>
          <w:p w14:paraId="1780BF52" w14:textId="686AB7C2" w:rsidR="00850212" w:rsidRPr="003F0133" w:rsidRDefault="00850212" w:rsidP="00850212">
            <w:pPr>
              <w:pStyle w:val="acctfourfigures"/>
              <w:tabs>
                <w:tab w:val="clear" w:pos="765"/>
                <w:tab w:val="decimal" w:pos="684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215,837</w:t>
            </w:r>
          </w:p>
        </w:tc>
        <w:tc>
          <w:tcPr>
            <w:tcW w:w="129" w:type="pct"/>
            <w:vAlign w:val="bottom"/>
          </w:tcPr>
          <w:p w14:paraId="41387CBD" w14:textId="77777777" w:rsidR="00850212" w:rsidRPr="003F0133" w:rsidRDefault="00850212" w:rsidP="0085021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2F16313C" w14:textId="6118751A" w:rsidR="00850212" w:rsidRPr="003F0133" w:rsidRDefault="00850212" w:rsidP="00850212">
            <w:pPr>
              <w:pStyle w:val="acctfourfigures"/>
              <w:tabs>
                <w:tab w:val="clear" w:pos="765"/>
                <w:tab w:val="decimal" w:pos="518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16B84B8" w14:textId="77777777" w:rsidR="00850212" w:rsidRPr="003F0133" w:rsidRDefault="00850212" w:rsidP="0085021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14CF49FC" w14:textId="0251484E" w:rsidR="00850212" w:rsidRPr="003F0133" w:rsidRDefault="00850212" w:rsidP="00850212">
            <w:pPr>
              <w:pStyle w:val="acctfourfigures"/>
              <w:tabs>
                <w:tab w:val="clear" w:pos="765"/>
                <w:tab w:val="decimal" w:pos="88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215,837</w:t>
            </w:r>
          </w:p>
        </w:tc>
      </w:tr>
    </w:tbl>
    <w:p w14:paraId="6C4C6307" w14:textId="77777777" w:rsidR="00804A72" w:rsidRPr="003F0133" w:rsidRDefault="00804A72">
      <w:r w:rsidRPr="003F0133">
        <w:br w:type="page"/>
      </w:r>
    </w:p>
    <w:tbl>
      <w:tblPr>
        <w:tblW w:w="5342" w:type="pct"/>
        <w:tblLayout w:type="fixed"/>
        <w:tblLook w:val="04A0" w:firstRow="1" w:lastRow="0" w:firstColumn="1" w:lastColumn="0" w:noHBand="0" w:noVBand="1"/>
      </w:tblPr>
      <w:tblGrid>
        <w:gridCol w:w="2041"/>
        <w:gridCol w:w="264"/>
        <w:gridCol w:w="1145"/>
        <w:gridCol w:w="969"/>
        <w:gridCol w:w="265"/>
        <w:gridCol w:w="966"/>
        <w:gridCol w:w="265"/>
        <w:gridCol w:w="704"/>
        <w:gridCol w:w="263"/>
        <w:gridCol w:w="794"/>
        <w:gridCol w:w="265"/>
        <w:gridCol w:w="969"/>
        <w:gridCol w:w="267"/>
        <w:gridCol w:w="1083"/>
      </w:tblGrid>
      <w:tr w:rsidR="006A06E8" w:rsidRPr="003F0133" w14:paraId="538AF77C" w14:textId="77777777" w:rsidTr="00B835DC">
        <w:trPr>
          <w:trHeight w:val="261"/>
        </w:trPr>
        <w:tc>
          <w:tcPr>
            <w:tcW w:w="995" w:type="pct"/>
            <w:shd w:val="clear" w:color="auto" w:fill="auto"/>
            <w:vAlign w:val="bottom"/>
          </w:tcPr>
          <w:p w14:paraId="32741B4F" w14:textId="77777777" w:rsidR="006A06E8" w:rsidRPr="003F0133" w:rsidRDefault="006A06E8" w:rsidP="006A06E8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9" w:type="pct"/>
            <w:vAlign w:val="bottom"/>
          </w:tcPr>
          <w:p w14:paraId="2B4877D2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77" w:type="pct"/>
            <w:gridSpan w:val="12"/>
            <w:vAlign w:val="bottom"/>
          </w:tcPr>
          <w:p w14:paraId="16299021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06E8" w:rsidRPr="003F0133" w14:paraId="11D8F50B" w14:textId="77777777" w:rsidTr="00804A72">
        <w:trPr>
          <w:trHeight w:val="261"/>
        </w:trPr>
        <w:tc>
          <w:tcPr>
            <w:tcW w:w="995" w:type="pct"/>
            <w:shd w:val="clear" w:color="auto" w:fill="auto"/>
            <w:vAlign w:val="bottom"/>
          </w:tcPr>
          <w:p w14:paraId="1545446A" w14:textId="77777777" w:rsidR="006A06E8" w:rsidRPr="003F0133" w:rsidRDefault="006A06E8" w:rsidP="006A06E8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" w:type="pct"/>
            <w:vAlign w:val="bottom"/>
          </w:tcPr>
          <w:p w14:paraId="1D5E4D5C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30" w:type="pct"/>
            <w:gridSpan w:val="4"/>
            <w:tcBorders>
              <w:bottom w:val="single" w:sz="4" w:space="0" w:color="auto"/>
            </w:tcBorders>
            <w:vAlign w:val="bottom"/>
          </w:tcPr>
          <w:p w14:paraId="45CA7466" w14:textId="77777777" w:rsidR="006A06E8" w:rsidRPr="003F0133" w:rsidRDefault="006A06E8" w:rsidP="006A06E8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9" w:type="pct"/>
          </w:tcPr>
          <w:p w14:paraId="02E04CD1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7" w:type="pct"/>
            <w:gridSpan w:val="7"/>
            <w:tcBorders>
              <w:bottom w:val="single" w:sz="4" w:space="0" w:color="auto"/>
            </w:tcBorders>
            <w:vAlign w:val="bottom"/>
          </w:tcPr>
          <w:p w14:paraId="71EFA6A5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4A72" w:rsidRPr="003F0133" w14:paraId="4CFE6BFC" w14:textId="77777777" w:rsidTr="00B835DC">
        <w:trPr>
          <w:trHeight w:val="261"/>
        </w:trPr>
        <w:tc>
          <w:tcPr>
            <w:tcW w:w="1123" w:type="pct"/>
            <w:gridSpan w:val="2"/>
            <w:shd w:val="clear" w:color="auto" w:fill="auto"/>
            <w:vAlign w:val="bottom"/>
          </w:tcPr>
          <w:p w14:paraId="4B3D5D2B" w14:textId="37A1B64D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105" w:right="-111" w:hanging="16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กันยายน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558" w:type="pct"/>
            <w:tcBorders>
              <w:top w:val="single" w:sz="4" w:space="0" w:color="auto"/>
            </w:tcBorders>
            <w:vAlign w:val="bottom"/>
          </w:tcPr>
          <w:p w14:paraId="0C2C20FA" w14:textId="38F2D34B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115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มูลค่ายุติธรรม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9CEF2" w14:textId="6E673225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4CF43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023C5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9" w:type="pct"/>
          </w:tcPr>
          <w:p w14:paraId="7938FBBA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3" w:type="pct"/>
            <w:vAlign w:val="bottom"/>
          </w:tcPr>
          <w:p w14:paraId="1A1E137F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0EDEAB9B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7" w:type="pct"/>
            <w:vAlign w:val="bottom"/>
          </w:tcPr>
          <w:p w14:paraId="0F6A2331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14:paraId="75D4C605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2" w:type="pct"/>
            <w:vAlign w:val="bottom"/>
          </w:tcPr>
          <w:p w14:paraId="7EBDA8FF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30" w:type="pct"/>
          </w:tcPr>
          <w:p w14:paraId="4D093027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74892932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06E8" w:rsidRPr="003F0133" w14:paraId="3B157789" w14:textId="77777777" w:rsidTr="00B835DC">
        <w:trPr>
          <w:trHeight w:val="261"/>
        </w:trPr>
        <w:tc>
          <w:tcPr>
            <w:tcW w:w="1123" w:type="pct"/>
            <w:gridSpan w:val="2"/>
            <w:shd w:val="clear" w:color="auto" w:fill="auto"/>
            <w:vAlign w:val="bottom"/>
          </w:tcPr>
          <w:p w14:paraId="57817019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105" w:right="-111" w:hanging="1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7" w:type="pct"/>
            <w:gridSpan w:val="12"/>
          </w:tcPr>
          <w:p w14:paraId="1BB648D9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A06E8" w:rsidRPr="003F0133" w14:paraId="70A9F79D" w14:textId="77777777" w:rsidTr="00B835DC">
        <w:trPr>
          <w:trHeight w:val="261"/>
        </w:trPr>
        <w:tc>
          <w:tcPr>
            <w:tcW w:w="995" w:type="pct"/>
            <w:shd w:val="clear" w:color="auto" w:fill="auto"/>
          </w:tcPr>
          <w:p w14:paraId="4197A048" w14:textId="77777777" w:rsidR="006A06E8" w:rsidRPr="003F0133" w:rsidRDefault="006A06E8" w:rsidP="006A06E8">
            <w:pPr>
              <w:spacing w:line="356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" w:type="pct"/>
          </w:tcPr>
          <w:p w14:paraId="70ECB801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445BF400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96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16AC84BC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69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736CE6E0" w14:textId="77777777" w:rsidR="006A06E8" w:rsidRPr="003F0133" w:rsidRDefault="006A06E8" w:rsidP="006A06E8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33E223A0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83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57D7B88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39F8D20B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345"/>
              </w:tabs>
              <w:spacing w:line="356" w:lineRule="exact"/>
              <w:ind w:right="-86" w:firstLine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99ECE55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  <w:vAlign w:val="bottom"/>
          </w:tcPr>
          <w:p w14:paraId="7C5E60A7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BAED556" w14:textId="77777777" w:rsidR="006A06E8" w:rsidRPr="003F0133" w:rsidRDefault="006A06E8" w:rsidP="006A06E8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0D3B2906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1904" w:firstLine="2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1A18A6C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1D481067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212" w:rsidRPr="003F0133" w14:paraId="5A34077D" w14:textId="77777777" w:rsidTr="00B7608F">
        <w:trPr>
          <w:trHeight w:val="261"/>
        </w:trPr>
        <w:tc>
          <w:tcPr>
            <w:tcW w:w="995" w:type="pct"/>
            <w:shd w:val="clear" w:color="auto" w:fill="auto"/>
          </w:tcPr>
          <w:p w14:paraId="3140D020" w14:textId="77777777" w:rsidR="00850212" w:rsidRPr="003F0133" w:rsidRDefault="00850212" w:rsidP="00B7608F">
            <w:pPr>
              <w:spacing w:line="356" w:lineRule="exact"/>
              <w:ind w:left="180" w:right="-9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" w:type="pct"/>
          </w:tcPr>
          <w:p w14:paraId="1E7D1A91" w14:textId="77777777" w:rsidR="00850212" w:rsidRPr="003F0133" w:rsidRDefault="00850212" w:rsidP="00B7608F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4070F655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610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48A6E38F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836"/>
              </w:tabs>
              <w:spacing w:line="356" w:lineRule="exact"/>
              <w:ind w:left="-15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t>88,633,244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574C622" w14:textId="77777777" w:rsidR="00850212" w:rsidRPr="003F0133" w:rsidRDefault="00850212" w:rsidP="00B7608F">
            <w:pPr>
              <w:tabs>
                <w:tab w:val="clear" w:pos="454"/>
                <w:tab w:val="clear" w:pos="680"/>
                <w:tab w:val="clear" w:pos="907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2BE1D062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744"/>
              </w:tabs>
              <w:spacing w:line="356" w:lineRule="exact"/>
              <w:ind w:left="-107" w:righ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88,633,244</w:t>
            </w:r>
          </w:p>
        </w:tc>
        <w:tc>
          <w:tcPr>
            <w:tcW w:w="129" w:type="pct"/>
          </w:tcPr>
          <w:p w14:paraId="110404C3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595"/>
                <w:tab w:val="decimal" w:pos="744"/>
              </w:tabs>
              <w:spacing w:line="356" w:lineRule="exact"/>
              <w:ind w:left="-107" w:right="-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43" w:type="pct"/>
            <w:vAlign w:val="bottom"/>
          </w:tcPr>
          <w:p w14:paraId="6237796A" w14:textId="77777777" w:rsidR="00850212" w:rsidRPr="003F0133" w:rsidRDefault="00850212" w:rsidP="00B7608F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298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539C9C7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  <w:vAlign w:val="bottom"/>
          </w:tcPr>
          <w:p w14:paraId="14FE8AD9" w14:textId="77777777" w:rsidR="00850212" w:rsidRPr="003F0133" w:rsidRDefault="00850212" w:rsidP="00B7608F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389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421591D" w14:textId="77777777" w:rsidR="00850212" w:rsidRPr="003F0133" w:rsidRDefault="00850212" w:rsidP="00B7608F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</w:tcPr>
          <w:p w14:paraId="0E645C72" w14:textId="77777777" w:rsidR="00850212" w:rsidRPr="003F0133" w:rsidRDefault="00850212" w:rsidP="00B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56" w:lineRule="exact"/>
              <w:ind w:left="-1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3B29A7" w14:textId="77777777" w:rsidR="00850212" w:rsidRPr="003F0133" w:rsidRDefault="00850212" w:rsidP="00B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56" w:lineRule="exact"/>
              <w:ind w:left="-1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89,821,416</w:t>
            </w:r>
          </w:p>
        </w:tc>
        <w:tc>
          <w:tcPr>
            <w:tcW w:w="130" w:type="pct"/>
          </w:tcPr>
          <w:p w14:paraId="67B9B3E6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A375C4A" w14:textId="77777777" w:rsidR="00850212" w:rsidRPr="003F0133" w:rsidRDefault="00850212" w:rsidP="00B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56" w:lineRule="exact"/>
              <w:ind w:left="-1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C65A4" w14:textId="77777777" w:rsidR="00850212" w:rsidRPr="003F0133" w:rsidRDefault="00850212" w:rsidP="00B7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89,821,416</w:t>
            </w:r>
          </w:p>
        </w:tc>
      </w:tr>
      <w:tr w:rsidR="006A06E8" w:rsidRPr="003F0133" w14:paraId="2B9D440E" w14:textId="77777777" w:rsidTr="00B835DC">
        <w:trPr>
          <w:trHeight w:val="290"/>
        </w:trPr>
        <w:tc>
          <w:tcPr>
            <w:tcW w:w="995" w:type="pct"/>
            <w:shd w:val="clear" w:color="auto" w:fill="auto"/>
          </w:tcPr>
          <w:p w14:paraId="1D24A1A7" w14:textId="77777777" w:rsidR="006A06E8" w:rsidRPr="003F0133" w:rsidRDefault="006A06E8" w:rsidP="006A06E8">
            <w:pPr>
              <w:spacing w:line="356" w:lineRule="exact"/>
              <w:ind w:left="18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15A57F7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21ED5F78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610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2A745609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699"/>
              </w:tabs>
              <w:spacing w:line="356" w:lineRule="exact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C157022" w14:textId="77777777" w:rsidR="006A06E8" w:rsidRPr="003F0133" w:rsidRDefault="006A06E8" w:rsidP="006A06E8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6D7BB286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D7CA748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722A3E82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2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9ACFAC2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  <w:vAlign w:val="bottom"/>
          </w:tcPr>
          <w:p w14:paraId="5C1CD64B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955D1B6" w14:textId="77777777" w:rsidR="006A06E8" w:rsidRPr="003F0133" w:rsidRDefault="006A06E8" w:rsidP="006A06E8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</w:tcPr>
          <w:p w14:paraId="4C5B247C" w14:textId="77777777" w:rsidR="006A06E8" w:rsidRPr="003F0133" w:rsidRDefault="006A06E8" w:rsidP="006A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F937C11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80B7BE8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883"/>
              </w:tabs>
              <w:spacing w:line="356" w:lineRule="exact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6A06E8" w:rsidRPr="003F0133" w14:paraId="6BFB74D5" w14:textId="77777777" w:rsidTr="00B835DC">
        <w:trPr>
          <w:trHeight w:val="261"/>
        </w:trPr>
        <w:tc>
          <w:tcPr>
            <w:tcW w:w="995" w:type="pct"/>
            <w:shd w:val="clear" w:color="auto" w:fill="auto"/>
          </w:tcPr>
          <w:p w14:paraId="4B489F95" w14:textId="77777777" w:rsidR="006A06E8" w:rsidRPr="003F0133" w:rsidRDefault="006A06E8" w:rsidP="006A06E8">
            <w:pPr>
              <w:spacing w:line="356" w:lineRule="exact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" w:type="pct"/>
          </w:tcPr>
          <w:p w14:paraId="3C1EF072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09FB0CAD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96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7F21F25B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69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45B7F06" w14:textId="77777777" w:rsidR="006A06E8" w:rsidRPr="003F0133" w:rsidRDefault="006A06E8" w:rsidP="006A06E8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shd w:val="clear" w:color="auto" w:fill="auto"/>
          </w:tcPr>
          <w:p w14:paraId="5524EDA8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BE3621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</w:tcPr>
          <w:p w14:paraId="102F3947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2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B50F7D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03201F2E" w14:textId="77777777" w:rsidR="006A06E8" w:rsidRPr="003F0133" w:rsidRDefault="006A06E8" w:rsidP="006A06E8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58E96D" w14:textId="77777777" w:rsidR="006A06E8" w:rsidRPr="003F0133" w:rsidRDefault="006A06E8" w:rsidP="006A06E8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</w:tcPr>
          <w:p w14:paraId="27FFB98B" w14:textId="77777777" w:rsidR="006A06E8" w:rsidRPr="003F0133" w:rsidRDefault="006A06E8" w:rsidP="006A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87DC3CA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BCCD45B" w14:textId="77777777" w:rsidR="006A06E8" w:rsidRPr="003F0133" w:rsidRDefault="006A06E8" w:rsidP="006A06E8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212" w:rsidRPr="003F0133" w14:paraId="1D97CEA6" w14:textId="77777777" w:rsidTr="00B7608F">
        <w:trPr>
          <w:trHeight w:val="70"/>
        </w:trPr>
        <w:tc>
          <w:tcPr>
            <w:tcW w:w="995" w:type="pct"/>
            <w:shd w:val="clear" w:color="auto" w:fill="auto"/>
          </w:tcPr>
          <w:p w14:paraId="5ECF2CEB" w14:textId="77777777" w:rsidR="00850212" w:rsidRPr="003F0133" w:rsidRDefault="00850212" w:rsidP="00B7608F">
            <w:pPr>
              <w:spacing w:line="356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29" w:type="pct"/>
          </w:tcPr>
          <w:p w14:paraId="4CFB2004" w14:textId="77777777" w:rsidR="00850212" w:rsidRPr="003F0133" w:rsidRDefault="00850212" w:rsidP="00B7608F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590821D4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28069CD5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840"/>
              </w:tabs>
              <w:spacing w:line="356" w:lineRule="exact"/>
              <w:ind w:left="-153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42,812,940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0BB508D" w14:textId="77777777" w:rsidR="00850212" w:rsidRPr="003F0133" w:rsidRDefault="00850212" w:rsidP="00B7608F">
            <w:pPr>
              <w:tabs>
                <w:tab w:val="clear" w:pos="680"/>
                <w:tab w:val="decimal" w:pos="595"/>
                <w:tab w:val="decimal" w:pos="699"/>
              </w:tabs>
              <w:spacing w:line="356" w:lineRule="exact"/>
              <w:ind w:left="-15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4D0DFB67" w14:textId="77777777" w:rsidR="00850212" w:rsidRPr="003F0133" w:rsidRDefault="00850212" w:rsidP="00956292">
            <w:pPr>
              <w:pStyle w:val="acctfourfigures"/>
              <w:tabs>
                <w:tab w:val="clear" w:pos="765"/>
                <w:tab w:val="decimal" w:pos="783"/>
              </w:tabs>
              <w:spacing w:line="356" w:lineRule="exact"/>
              <w:ind w:left="-15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42,812,940</w:t>
            </w:r>
          </w:p>
        </w:tc>
        <w:tc>
          <w:tcPr>
            <w:tcW w:w="129" w:type="pct"/>
            <w:vAlign w:val="bottom"/>
          </w:tcPr>
          <w:p w14:paraId="2C727184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3D79994A" w14:textId="77777777" w:rsidR="00850212" w:rsidRPr="003F0133" w:rsidRDefault="00850212" w:rsidP="00B7608F">
            <w:pPr>
              <w:pStyle w:val="acctfourfigures"/>
              <w:tabs>
                <w:tab w:val="clear" w:pos="765"/>
              </w:tabs>
              <w:spacing w:line="356" w:lineRule="exact"/>
              <w:ind w:left="-43" w:right="-1904" w:firstLine="298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CFA7888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  <w:vAlign w:val="bottom"/>
          </w:tcPr>
          <w:p w14:paraId="2FEEF2A4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341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7CDF5384" w14:textId="77777777" w:rsidR="00850212" w:rsidRPr="003F0133" w:rsidRDefault="00850212" w:rsidP="00B7608F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1E93FC45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788"/>
              </w:tabs>
              <w:spacing w:line="356" w:lineRule="exact"/>
              <w:ind w:left="-1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42,785,991</w:t>
            </w:r>
          </w:p>
        </w:tc>
        <w:tc>
          <w:tcPr>
            <w:tcW w:w="130" w:type="pct"/>
            <w:vAlign w:val="bottom"/>
          </w:tcPr>
          <w:p w14:paraId="2E41ACB9" w14:textId="77777777" w:rsidR="00850212" w:rsidRPr="003F0133" w:rsidRDefault="00850212" w:rsidP="00B7608F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288BFDE4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88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42,785,991</w:t>
            </w:r>
          </w:p>
        </w:tc>
      </w:tr>
      <w:tr w:rsidR="00850212" w:rsidRPr="003F0133" w14:paraId="39A26147" w14:textId="77777777" w:rsidTr="00B7608F">
        <w:trPr>
          <w:trHeight w:val="261"/>
        </w:trPr>
        <w:tc>
          <w:tcPr>
            <w:tcW w:w="995" w:type="pct"/>
            <w:shd w:val="clear" w:color="auto" w:fill="auto"/>
          </w:tcPr>
          <w:p w14:paraId="434DE206" w14:textId="77777777" w:rsidR="00850212" w:rsidRPr="003F0133" w:rsidRDefault="00850212" w:rsidP="00B7608F">
            <w:pPr>
              <w:spacing w:line="356" w:lineRule="exact"/>
              <w:ind w:left="18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F0133">
              <w:rPr>
                <w:rFonts w:ascii="Segoe UI" w:eastAsia="Times New Roman" w:hAnsi="Segoe UI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9" w:type="pct"/>
          </w:tcPr>
          <w:p w14:paraId="1DE4E543" w14:textId="77777777" w:rsidR="00850212" w:rsidRPr="003F0133" w:rsidRDefault="00850212" w:rsidP="00B7608F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713BF016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23767767" w14:textId="171CA9E6" w:rsidR="00850212" w:rsidRPr="003F0133" w:rsidRDefault="00850212" w:rsidP="00B7608F">
            <w:pPr>
              <w:pStyle w:val="acctfourfigures"/>
              <w:tabs>
                <w:tab w:val="clear" w:pos="765"/>
                <w:tab w:val="decimal" w:pos="840"/>
              </w:tabs>
              <w:spacing w:line="356" w:lineRule="exact"/>
              <w:ind w:left="-43" w:right="-2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765,11</w:t>
            </w:r>
            <w:r w:rsidR="00BC56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2CF6431" w14:textId="77777777" w:rsidR="00850212" w:rsidRPr="003F0133" w:rsidRDefault="00850212" w:rsidP="00B7608F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39436100" w14:textId="63A6F43F" w:rsidR="00850212" w:rsidRPr="003F0133" w:rsidRDefault="00850212" w:rsidP="00956292">
            <w:pPr>
              <w:pStyle w:val="acctfourfigures"/>
              <w:tabs>
                <w:tab w:val="clear" w:pos="765"/>
                <w:tab w:val="decimal" w:pos="783"/>
              </w:tabs>
              <w:spacing w:line="356" w:lineRule="exact"/>
              <w:ind w:left="-43" w:right="-86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765,11</w:t>
            </w:r>
            <w:r w:rsidR="00BC56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9" w:type="pct"/>
            <w:vAlign w:val="bottom"/>
          </w:tcPr>
          <w:p w14:paraId="68ED157D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6A5E4A1A" w14:textId="77777777" w:rsidR="00850212" w:rsidRPr="003F0133" w:rsidRDefault="00850212" w:rsidP="00B7608F">
            <w:pPr>
              <w:pStyle w:val="acctfourfigures"/>
              <w:tabs>
                <w:tab w:val="clear" w:pos="765"/>
              </w:tabs>
              <w:spacing w:line="356" w:lineRule="exact"/>
              <w:ind w:left="-43" w:right="-1904" w:firstLine="298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E4DC4A7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  <w:vAlign w:val="bottom"/>
          </w:tcPr>
          <w:p w14:paraId="487E0226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341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25255096" w14:textId="77777777" w:rsidR="00850212" w:rsidRPr="003F0133" w:rsidRDefault="00850212" w:rsidP="00B7608F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239149BC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788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736,678</w:t>
            </w:r>
          </w:p>
        </w:tc>
        <w:tc>
          <w:tcPr>
            <w:tcW w:w="130" w:type="pct"/>
            <w:vAlign w:val="bottom"/>
          </w:tcPr>
          <w:p w14:paraId="17C67077" w14:textId="77777777" w:rsidR="00850212" w:rsidRPr="003F0133" w:rsidRDefault="00850212" w:rsidP="00B7608F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32D53D6E" w14:textId="77777777" w:rsidR="00850212" w:rsidRPr="003F0133" w:rsidRDefault="00850212" w:rsidP="00B7608F">
            <w:pPr>
              <w:pStyle w:val="acctfourfigures"/>
              <w:tabs>
                <w:tab w:val="clear" w:pos="765"/>
                <w:tab w:val="decimal" w:pos="88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736,678</w:t>
            </w:r>
          </w:p>
        </w:tc>
      </w:tr>
      <w:tr w:rsidR="00850212" w:rsidRPr="003F0133" w14:paraId="7E39F2CF" w14:textId="77777777" w:rsidTr="00B7608F">
        <w:trPr>
          <w:trHeight w:val="261"/>
        </w:trPr>
        <w:tc>
          <w:tcPr>
            <w:tcW w:w="995" w:type="pct"/>
            <w:shd w:val="clear" w:color="auto" w:fill="auto"/>
          </w:tcPr>
          <w:p w14:paraId="257AC31A" w14:textId="77777777" w:rsidR="00850212" w:rsidRPr="0052487C" w:rsidRDefault="00850212" w:rsidP="00B7608F">
            <w:pPr>
              <w:spacing w:line="356" w:lineRule="exact"/>
              <w:ind w:left="161" w:right="-90" w:hanging="161"/>
              <w:rPr>
                <w:rFonts w:asciiTheme="majorBidi" w:hAnsiTheme="majorBidi" w:cstheme="majorBidi"/>
                <w:sz w:val="30"/>
                <w:szCs w:val="30"/>
              </w:rPr>
            </w:pPr>
            <w:r w:rsidRPr="005248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หนี้สินอนุพันธ์ </w:t>
            </w:r>
            <w:r w:rsidRPr="0052487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2487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สัญญาแลกเปลี่ยนอัตราดอกเบี้ย</w:t>
            </w:r>
          </w:p>
        </w:tc>
        <w:tc>
          <w:tcPr>
            <w:tcW w:w="129" w:type="pct"/>
          </w:tcPr>
          <w:p w14:paraId="719B7BE8" w14:textId="77777777" w:rsidR="00850212" w:rsidRPr="0052487C" w:rsidRDefault="00850212" w:rsidP="00B7608F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vAlign w:val="bottom"/>
          </w:tcPr>
          <w:p w14:paraId="74ED6DB6" w14:textId="77777777" w:rsidR="00850212" w:rsidRPr="0052487C" w:rsidRDefault="00850212" w:rsidP="00B7608F">
            <w:pPr>
              <w:pStyle w:val="acctfourfigures"/>
              <w:tabs>
                <w:tab w:val="clear" w:pos="765"/>
                <w:tab w:val="decimal" w:pos="96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2487C">
              <w:rPr>
                <w:rFonts w:asciiTheme="majorBidi" w:hAnsiTheme="majorBidi" w:cstheme="majorBidi"/>
                <w:sz w:val="30"/>
                <w:szCs w:val="30"/>
              </w:rPr>
              <w:t>215,837</w:t>
            </w:r>
          </w:p>
        </w:tc>
        <w:tc>
          <w:tcPr>
            <w:tcW w:w="472" w:type="pct"/>
            <w:shd w:val="clear" w:color="auto" w:fill="auto"/>
            <w:vAlign w:val="bottom"/>
          </w:tcPr>
          <w:p w14:paraId="5396D7D3" w14:textId="77777777" w:rsidR="00850212" w:rsidRPr="0052487C" w:rsidRDefault="00850212" w:rsidP="00B7608F">
            <w:pPr>
              <w:pStyle w:val="acctfourfigures"/>
              <w:tabs>
                <w:tab w:val="clear" w:pos="765"/>
                <w:tab w:val="decimal" w:pos="52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248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CE2AB78" w14:textId="77777777" w:rsidR="00850212" w:rsidRPr="0052487C" w:rsidRDefault="00850212" w:rsidP="00B7608F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7ED8F10F" w14:textId="77777777" w:rsidR="00850212" w:rsidRPr="0052487C" w:rsidRDefault="00850212" w:rsidP="00956292">
            <w:pPr>
              <w:pStyle w:val="acctfourfigures"/>
              <w:tabs>
                <w:tab w:val="clear" w:pos="765"/>
                <w:tab w:val="decimal" w:pos="783"/>
              </w:tabs>
              <w:spacing w:line="356" w:lineRule="exact"/>
              <w:ind w:left="-43" w:right="-86" w:hanging="74"/>
              <w:rPr>
                <w:rFonts w:asciiTheme="majorBidi" w:hAnsiTheme="majorBidi" w:cstheme="majorBidi"/>
                <w:sz w:val="30"/>
                <w:szCs w:val="30"/>
              </w:rPr>
            </w:pPr>
            <w:r w:rsidRPr="0052487C">
              <w:rPr>
                <w:rFonts w:asciiTheme="majorBidi" w:hAnsiTheme="majorBidi" w:cstheme="majorBidi"/>
                <w:sz w:val="30"/>
                <w:szCs w:val="30"/>
              </w:rPr>
              <w:t>215,837</w:t>
            </w:r>
          </w:p>
        </w:tc>
        <w:tc>
          <w:tcPr>
            <w:tcW w:w="129" w:type="pct"/>
            <w:vAlign w:val="bottom"/>
          </w:tcPr>
          <w:p w14:paraId="63A4BDD0" w14:textId="77777777" w:rsidR="00850212" w:rsidRPr="0052487C" w:rsidRDefault="00850212" w:rsidP="00B7608F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vAlign w:val="bottom"/>
          </w:tcPr>
          <w:p w14:paraId="4212CE05" w14:textId="77777777" w:rsidR="00850212" w:rsidRPr="0052487C" w:rsidRDefault="00850212" w:rsidP="00B7608F">
            <w:pPr>
              <w:pStyle w:val="acctfourfigures"/>
              <w:tabs>
                <w:tab w:val="clear" w:pos="765"/>
                <w:tab w:val="decimal" w:pos="345"/>
              </w:tabs>
              <w:spacing w:line="356" w:lineRule="exact"/>
              <w:ind w:right="-86" w:firstLine="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248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66768083" w14:textId="77777777" w:rsidR="00850212" w:rsidRPr="0052487C" w:rsidRDefault="00850212" w:rsidP="00B7608F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  <w:vAlign w:val="bottom"/>
          </w:tcPr>
          <w:p w14:paraId="6B2D149A" w14:textId="77777777" w:rsidR="00850212" w:rsidRPr="0052487C" w:rsidRDefault="00850212" w:rsidP="00B7608F">
            <w:pPr>
              <w:pStyle w:val="acctfourfigures"/>
              <w:tabs>
                <w:tab w:val="clear" w:pos="765"/>
                <w:tab w:val="decimal" w:pos="684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2487C">
              <w:rPr>
                <w:rFonts w:asciiTheme="majorBidi" w:hAnsiTheme="majorBidi" w:cstheme="majorBidi"/>
                <w:sz w:val="30"/>
                <w:szCs w:val="30"/>
              </w:rPr>
              <w:t>215,837</w:t>
            </w:r>
          </w:p>
        </w:tc>
        <w:tc>
          <w:tcPr>
            <w:tcW w:w="129" w:type="pct"/>
            <w:vAlign w:val="bottom"/>
          </w:tcPr>
          <w:p w14:paraId="3B7C512E" w14:textId="77777777" w:rsidR="00850212" w:rsidRPr="0052487C" w:rsidRDefault="00850212" w:rsidP="00B7608F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2B4327A8" w14:textId="77777777" w:rsidR="00850212" w:rsidRPr="0052487C" w:rsidRDefault="00850212" w:rsidP="00B7608F">
            <w:pPr>
              <w:pStyle w:val="acctfourfigures"/>
              <w:tabs>
                <w:tab w:val="clear" w:pos="765"/>
                <w:tab w:val="decimal" w:pos="518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248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A55189E" w14:textId="77777777" w:rsidR="00850212" w:rsidRPr="0052487C" w:rsidRDefault="00850212" w:rsidP="00B7608F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3D9E5544" w14:textId="77777777" w:rsidR="00850212" w:rsidRPr="0052487C" w:rsidRDefault="00850212" w:rsidP="00B7608F">
            <w:pPr>
              <w:pStyle w:val="acctfourfigures"/>
              <w:tabs>
                <w:tab w:val="clear" w:pos="765"/>
                <w:tab w:val="decimal" w:pos="88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2487C">
              <w:rPr>
                <w:rFonts w:asciiTheme="majorBidi" w:hAnsiTheme="majorBidi" w:cstheme="majorBidi"/>
                <w:sz w:val="30"/>
                <w:szCs w:val="30"/>
              </w:rPr>
              <w:t>215,837</w:t>
            </w:r>
          </w:p>
        </w:tc>
      </w:tr>
    </w:tbl>
    <w:p w14:paraId="63CB6E70" w14:textId="77777777" w:rsidR="006A06E8" w:rsidRPr="003F0133" w:rsidRDefault="006A06E8" w:rsidP="006A0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MS Mincho" w:hAnsi="Angsana New"/>
          <w:sz w:val="24"/>
          <w:szCs w:val="24"/>
        </w:rPr>
        <w:sectPr w:rsidR="006A06E8" w:rsidRPr="003F0133" w:rsidSect="00A57679">
          <w:headerReference w:type="default" r:id="rId13"/>
          <w:pgSz w:w="11907" w:h="16840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5427" w:type="pct"/>
        <w:tblLayout w:type="fixed"/>
        <w:tblLook w:val="04A0" w:firstRow="1" w:lastRow="0" w:firstColumn="1" w:lastColumn="0" w:noHBand="0" w:noVBand="1"/>
      </w:tblPr>
      <w:tblGrid>
        <w:gridCol w:w="2036"/>
        <w:gridCol w:w="266"/>
        <w:gridCol w:w="1117"/>
        <w:gridCol w:w="1055"/>
        <w:gridCol w:w="265"/>
        <w:gridCol w:w="999"/>
        <w:gridCol w:w="265"/>
        <w:gridCol w:w="703"/>
        <w:gridCol w:w="263"/>
        <w:gridCol w:w="796"/>
        <w:gridCol w:w="265"/>
        <w:gridCol w:w="1038"/>
        <w:gridCol w:w="267"/>
        <w:gridCol w:w="1088"/>
      </w:tblGrid>
      <w:tr w:rsidR="006A06E8" w:rsidRPr="003F0133" w14:paraId="24744D63" w14:textId="77777777" w:rsidTr="00804A72">
        <w:trPr>
          <w:trHeight w:val="261"/>
        </w:trPr>
        <w:tc>
          <w:tcPr>
            <w:tcW w:w="977" w:type="pct"/>
            <w:shd w:val="clear" w:color="auto" w:fill="auto"/>
            <w:vAlign w:val="bottom"/>
          </w:tcPr>
          <w:p w14:paraId="423E739C" w14:textId="77777777" w:rsidR="006A06E8" w:rsidRPr="003F0133" w:rsidRDefault="006A06E8" w:rsidP="00B835DC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F0133">
              <w:rPr>
                <w:rFonts w:asciiTheme="majorBidi" w:eastAsia="MS Mincho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8" w:type="pct"/>
            <w:vAlign w:val="bottom"/>
          </w:tcPr>
          <w:p w14:paraId="70E60747" w14:textId="77777777" w:rsidR="006A06E8" w:rsidRPr="003F0133" w:rsidRDefault="006A06E8" w:rsidP="00B835DC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96" w:type="pct"/>
            <w:gridSpan w:val="12"/>
            <w:vAlign w:val="bottom"/>
          </w:tcPr>
          <w:p w14:paraId="43B2264E" w14:textId="77777777" w:rsidR="006A06E8" w:rsidRPr="003F0133" w:rsidRDefault="006A06E8" w:rsidP="00B835DC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A06E8" w:rsidRPr="003F0133" w14:paraId="32891E66" w14:textId="77777777" w:rsidTr="00804A72">
        <w:trPr>
          <w:trHeight w:val="261"/>
        </w:trPr>
        <w:tc>
          <w:tcPr>
            <w:tcW w:w="977" w:type="pct"/>
            <w:shd w:val="clear" w:color="auto" w:fill="auto"/>
            <w:vAlign w:val="bottom"/>
          </w:tcPr>
          <w:p w14:paraId="1CC99AA5" w14:textId="77777777" w:rsidR="006A06E8" w:rsidRPr="003F0133" w:rsidRDefault="006A06E8" w:rsidP="00B835DC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8" w:type="pct"/>
            <w:vAlign w:val="bottom"/>
          </w:tcPr>
          <w:p w14:paraId="7D3E70F2" w14:textId="77777777" w:rsidR="006A06E8" w:rsidRPr="003F0133" w:rsidRDefault="006A06E8" w:rsidP="00B835DC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48" w:type="pct"/>
            <w:gridSpan w:val="4"/>
            <w:tcBorders>
              <w:bottom w:val="single" w:sz="4" w:space="0" w:color="auto"/>
            </w:tcBorders>
            <w:vAlign w:val="bottom"/>
          </w:tcPr>
          <w:p w14:paraId="5F7FFF47" w14:textId="77777777" w:rsidR="006A06E8" w:rsidRPr="003F0133" w:rsidRDefault="006A06E8" w:rsidP="00B835DC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7" w:type="pct"/>
          </w:tcPr>
          <w:p w14:paraId="4C71414D" w14:textId="77777777" w:rsidR="006A06E8" w:rsidRPr="003F0133" w:rsidRDefault="006A06E8" w:rsidP="00B835DC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20" w:type="pct"/>
            <w:gridSpan w:val="7"/>
            <w:tcBorders>
              <w:bottom w:val="single" w:sz="4" w:space="0" w:color="auto"/>
            </w:tcBorders>
            <w:vAlign w:val="bottom"/>
          </w:tcPr>
          <w:p w14:paraId="2FE30023" w14:textId="77777777" w:rsidR="006A06E8" w:rsidRPr="003F0133" w:rsidRDefault="006A06E8" w:rsidP="00B835DC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4A72" w:rsidRPr="003F0133" w14:paraId="47153354" w14:textId="77777777" w:rsidTr="00804A72">
        <w:trPr>
          <w:trHeight w:val="261"/>
        </w:trPr>
        <w:tc>
          <w:tcPr>
            <w:tcW w:w="1104" w:type="pct"/>
            <w:gridSpan w:val="2"/>
            <w:shd w:val="clear" w:color="auto" w:fill="auto"/>
            <w:vAlign w:val="bottom"/>
          </w:tcPr>
          <w:p w14:paraId="5160072B" w14:textId="34652E4E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105" w:right="-20" w:firstLine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14:paraId="6BFFEDD6" w14:textId="54EF2D2B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9" w:right="69" w:firstLine="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มูลค่ายุติธรรม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41630" w14:textId="27A77920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41B8F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21AE9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7" w:type="pct"/>
          </w:tcPr>
          <w:p w14:paraId="45CF2DF1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38225376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</w:tcPr>
          <w:p w14:paraId="17E8B8B3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560274E8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</w:tcPr>
          <w:p w14:paraId="374BC5DE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8" w:type="pct"/>
            <w:vAlign w:val="bottom"/>
          </w:tcPr>
          <w:p w14:paraId="70F2AA77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28" w:type="pct"/>
          </w:tcPr>
          <w:p w14:paraId="288288C0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32C4E86C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4A72" w:rsidRPr="003F0133" w14:paraId="68CC26B7" w14:textId="77777777" w:rsidTr="00804A72">
        <w:trPr>
          <w:trHeight w:val="261"/>
        </w:trPr>
        <w:tc>
          <w:tcPr>
            <w:tcW w:w="977" w:type="pct"/>
            <w:shd w:val="clear" w:color="auto" w:fill="auto"/>
          </w:tcPr>
          <w:p w14:paraId="135EEAEB" w14:textId="77777777" w:rsidR="00804A72" w:rsidRPr="003F0133" w:rsidRDefault="00804A72" w:rsidP="00804A72">
            <w:pPr>
              <w:spacing w:line="356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3B670533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96" w:type="pct"/>
            <w:gridSpan w:val="12"/>
          </w:tcPr>
          <w:p w14:paraId="7A3F4878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04A72" w:rsidRPr="003F0133" w14:paraId="1AD8DAE6" w14:textId="77777777" w:rsidTr="00804A72">
        <w:trPr>
          <w:trHeight w:val="261"/>
        </w:trPr>
        <w:tc>
          <w:tcPr>
            <w:tcW w:w="977" w:type="pct"/>
            <w:shd w:val="clear" w:color="auto" w:fill="auto"/>
          </w:tcPr>
          <w:p w14:paraId="7AF635E2" w14:textId="77777777" w:rsidR="00804A72" w:rsidRPr="003F0133" w:rsidRDefault="00804A72" w:rsidP="00804A72">
            <w:pPr>
              <w:spacing w:line="356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8" w:type="pct"/>
          </w:tcPr>
          <w:p w14:paraId="527E2586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</w:tcPr>
          <w:p w14:paraId="4C725A6C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6" w:type="pct"/>
            <w:shd w:val="clear" w:color="auto" w:fill="auto"/>
          </w:tcPr>
          <w:p w14:paraId="5A03CBC8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EAD9CBC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shd w:val="clear" w:color="auto" w:fill="auto"/>
          </w:tcPr>
          <w:p w14:paraId="4562B369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689982F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" w:type="pct"/>
          </w:tcPr>
          <w:p w14:paraId="17A04980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B3061E1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</w:tcPr>
          <w:p w14:paraId="0A27DF4A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6ADD8C0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</w:tcPr>
          <w:p w14:paraId="46610070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25A957E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3825BD38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A72" w:rsidRPr="003F0133" w14:paraId="0113C351" w14:textId="77777777" w:rsidTr="00804A72">
        <w:trPr>
          <w:trHeight w:val="70"/>
        </w:trPr>
        <w:tc>
          <w:tcPr>
            <w:tcW w:w="977" w:type="pct"/>
            <w:shd w:val="clear" w:color="auto" w:fill="auto"/>
          </w:tcPr>
          <w:p w14:paraId="0C525CF5" w14:textId="77777777" w:rsidR="00804A72" w:rsidRPr="003F0133" w:rsidRDefault="00804A72" w:rsidP="00804A72">
            <w:pPr>
              <w:spacing w:line="356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28" w:type="pct"/>
          </w:tcPr>
          <w:p w14:paraId="4EC4EDB5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73E01643" w14:textId="7BDA2869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76C2FC8D" w14:textId="5CA30EE8" w:rsidR="00804A72" w:rsidRPr="003F0133" w:rsidRDefault="00804A72" w:rsidP="00804A72">
            <w:pPr>
              <w:pStyle w:val="acctfourfigures"/>
              <w:tabs>
                <w:tab w:val="clear" w:pos="765"/>
                <w:tab w:val="decimal" w:pos="69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15FA2F0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3CFA9273" w14:textId="1BC65F98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7" w:type="pct"/>
            <w:vAlign w:val="bottom"/>
          </w:tcPr>
          <w:p w14:paraId="73D127A1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" w:type="pct"/>
            <w:vAlign w:val="bottom"/>
          </w:tcPr>
          <w:p w14:paraId="39EA543C" w14:textId="5E3B70A5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1904" w:firstLine="298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6DAE484D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5218AF41" w14:textId="7E25B179" w:rsidR="00804A72" w:rsidRPr="003F0133" w:rsidRDefault="00804A72" w:rsidP="00804A72">
            <w:pPr>
              <w:pStyle w:val="acctfourfigures"/>
              <w:tabs>
                <w:tab w:val="clear" w:pos="765"/>
                <w:tab w:val="decimal" w:pos="341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8081F11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0A9C8979" w14:textId="0417B99C" w:rsidR="00804A72" w:rsidRPr="003F0133" w:rsidRDefault="00804A72" w:rsidP="00804A72">
            <w:pPr>
              <w:pStyle w:val="acctfourfigures"/>
              <w:tabs>
                <w:tab w:val="clear" w:pos="765"/>
                <w:tab w:val="decimal" w:pos="788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  <w:tc>
          <w:tcPr>
            <w:tcW w:w="128" w:type="pct"/>
            <w:vAlign w:val="bottom"/>
          </w:tcPr>
          <w:p w14:paraId="3252A693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7CD110C" w14:textId="127DB270" w:rsidR="00804A72" w:rsidRPr="003F0133" w:rsidRDefault="00804A72" w:rsidP="00804A72">
            <w:pPr>
              <w:pStyle w:val="acctfourfigures"/>
              <w:tabs>
                <w:tab w:val="clear" w:pos="765"/>
                <w:tab w:val="decimal" w:pos="88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</w:tr>
      <w:tr w:rsidR="00804A72" w:rsidRPr="003F0133" w14:paraId="2BDAFB15" w14:textId="77777777" w:rsidTr="00804A72">
        <w:trPr>
          <w:trHeight w:val="261"/>
        </w:trPr>
        <w:tc>
          <w:tcPr>
            <w:tcW w:w="977" w:type="pct"/>
            <w:shd w:val="clear" w:color="auto" w:fill="auto"/>
          </w:tcPr>
          <w:p w14:paraId="6E38B89D" w14:textId="77777777" w:rsidR="00804A72" w:rsidRPr="003F0133" w:rsidRDefault="00804A72" w:rsidP="00804A72">
            <w:pPr>
              <w:spacing w:line="356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8" w:type="pct"/>
          </w:tcPr>
          <w:p w14:paraId="110F561A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1466D43A" w14:textId="75CA39BA" w:rsidR="00804A72" w:rsidRPr="003F0133" w:rsidRDefault="00804A72" w:rsidP="00804A72">
            <w:pPr>
              <w:pStyle w:val="acctfourfigures"/>
              <w:tabs>
                <w:tab w:val="clear" w:pos="765"/>
                <w:tab w:val="decimal" w:pos="96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47E87210" w14:textId="57445555" w:rsidR="00804A72" w:rsidRPr="003F0133" w:rsidRDefault="00804A72" w:rsidP="00804A72">
            <w:pPr>
              <w:pStyle w:val="acctfourfigures"/>
              <w:tabs>
                <w:tab w:val="clear" w:pos="765"/>
                <w:tab w:val="decimal" w:pos="52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B6CA41C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51E086E9" w14:textId="24FC9E8A" w:rsidR="00804A72" w:rsidRPr="003F0133" w:rsidRDefault="00804A72" w:rsidP="00804A72">
            <w:pPr>
              <w:pStyle w:val="acctfourfigures"/>
              <w:tabs>
                <w:tab w:val="clear" w:pos="765"/>
                <w:tab w:val="decimal" w:pos="83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7" w:type="pct"/>
            <w:vAlign w:val="bottom"/>
          </w:tcPr>
          <w:p w14:paraId="2DA47016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" w:type="pct"/>
            <w:vAlign w:val="bottom"/>
          </w:tcPr>
          <w:p w14:paraId="186CD4DC" w14:textId="5B1815C5" w:rsidR="00804A72" w:rsidRPr="003F0133" w:rsidRDefault="00804A72" w:rsidP="00804A72">
            <w:pPr>
              <w:pStyle w:val="acctfourfigures"/>
              <w:tabs>
                <w:tab w:val="clear" w:pos="765"/>
                <w:tab w:val="decimal" w:pos="345"/>
              </w:tabs>
              <w:spacing w:line="356" w:lineRule="exact"/>
              <w:ind w:right="-86" w:firstLine="62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222EBFBC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767E5188" w14:textId="3CB0DFB2" w:rsidR="00804A72" w:rsidRPr="003F0133" w:rsidRDefault="00804A72" w:rsidP="00804A72">
            <w:pPr>
              <w:pStyle w:val="acctfourfigures"/>
              <w:tabs>
                <w:tab w:val="clear" w:pos="765"/>
                <w:tab w:val="decimal" w:pos="684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7" w:type="pct"/>
            <w:vAlign w:val="bottom"/>
          </w:tcPr>
          <w:p w14:paraId="670ABE1F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222CA4DF" w14:textId="704149CB" w:rsidR="00804A72" w:rsidRPr="003F0133" w:rsidRDefault="00804A72" w:rsidP="00804A72">
            <w:pPr>
              <w:pStyle w:val="acctfourfigures"/>
              <w:tabs>
                <w:tab w:val="clear" w:pos="765"/>
                <w:tab w:val="decimal" w:pos="518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5BDD149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7E12A1ED" w14:textId="39B863BF" w:rsidR="00804A72" w:rsidRPr="003F0133" w:rsidRDefault="00804A72" w:rsidP="00804A72">
            <w:pPr>
              <w:pStyle w:val="acctfourfigures"/>
              <w:tabs>
                <w:tab w:val="clear" w:pos="765"/>
                <w:tab w:val="decimal" w:pos="88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446,810</w:t>
            </w:r>
          </w:p>
        </w:tc>
      </w:tr>
      <w:tr w:rsidR="00804A72" w:rsidRPr="003F0133" w14:paraId="0E9D9EBB" w14:textId="77777777" w:rsidTr="00804A72">
        <w:trPr>
          <w:trHeight w:val="261"/>
        </w:trPr>
        <w:tc>
          <w:tcPr>
            <w:tcW w:w="977" w:type="pct"/>
            <w:shd w:val="clear" w:color="auto" w:fill="auto"/>
          </w:tcPr>
          <w:p w14:paraId="0ADF2362" w14:textId="77777777" w:rsidR="00804A72" w:rsidRPr="003F0133" w:rsidRDefault="00804A72" w:rsidP="00804A72">
            <w:pPr>
              <w:spacing w:line="356" w:lineRule="exac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8" w:type="pct"/>
          </w:tcPr>
          <w:p w14:paraId="2D5D1668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67316946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96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DA085EF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69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23F040E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068B6C06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83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DBBDAFA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" w:type="pct"/>
            <w:vAlign w:val="bottom"/>
          </w:tcPr>
          <w:p w14:paraId="1ACC7686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345"/>
              </w:tabs>
              <w:spacing w:line="356" w:lineRule="exact"/>
              <w:ind w:right="-86" w:firstLine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30EBB405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5D65E647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940100E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19B4AFE5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1904" w:firstLine="2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3CCB09E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1EA081BB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A72" w:rsidRPr="003F0133" w14:paraId="2FDDBB61" w14:textId="77777777" w:rsidTr="00804A72">
        <w:trPr>
          <w:trHeight w:val="261"/>
        </w:trPr>
        <w:tc>
          <w:tcPr>
            <w:tcW w:w="977" w:type="pct"/>
            <w:shd w:val="clear" w:color="auto" w:fill="auto"/>
            <w:vAlign w:val="bottom"/>
          </w:tcPr>
          <w:p w14:paraId="4FDF1D76" w14:textId="77777777" w:rsidR="00804A72" w:rsidRPr="003F0133" w:rsidRDefault="00804A72" w:rsidP="00804A72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" w:type="pct"/>
            <w:vAlign w:val="bottom"/>
          </w:tcPr>
          <w:p w14:paraId="3D7A142E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96" w:type="pct"/>
            <w:gridSpan w:val="12"/>
            <w:vAlign w:val="bottom"/>
          </w:tcPr>
          <w:p w14:paraId="0F64FA29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4A72" w:rsidRPr="003F0133" w14:paraId="4DA73E96" w14:textId="77777777" w:rsidTr="00804A72">
        <w:trPr>
          <w:trHeight w:val="261"/>
        </w:trPr>
        <w:tc>
          <w:tcPr>
            <w:tcW w:w="977" w:type="pct"/>
            <w:shd w:val="clear" w:color="auto" w:fill="auto"/>
            <w:vAlign w:val="bottom"/>
          </w:tcPr>
          <w:p w14:paraId="686A52D3" w14:textId="77777777" w:rsidR="00804A72" w:rsidRPr="003F0133" w:rsidRDefault="00804A72" w:rsidP="00804A72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8" w:type="pct"/>
            <w:vAlign w:val="bottom"/>
          </w:tcPr>
          <w:p w14:paraId="51F859A5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48" w:type="pct"/>
            <w:gridSpan w:val="4"/>
            <w:tcBorders>
              <w:bottom w:val="single" w:sz="4" w:space="0" w:color="auto"/>
            </w:tcBorders>
            <w:vAlign w:val="bottom"/>
          </w:tcPr>
          <w:p w14:paraId="3F93E57C" w14:textId="77777777" w:rsidR="00804A72" w:rsidRPr="003F0133" w:rsidRDefault="00804A72" w:rsidP="00804A72">
            <w:pPr>
              <w:spacing w:line="356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7" w:type="pct"/>
          </w:tcPr>
          <w:p w14:paraId="27D79805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20" w:type="pct"/>
            <w:gridSpan w:val="7"/>
            <w:tcBorders>
              <w:bottom w:val="single" w:sz="4" w:space="0" w:color="auto"/>
            </w:tcBorders>
            <w:vAlign w:val="bottom"/>
          </w:tcPr>
          <w:p w14:paraId="14EFC6B8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04A72" w:rsidRPr="003F0133" w14:paraId="7332AC88" w14:textId="77777777" w:rsidTr="00804A72">
        <w:trPr>
          <w:trHeight w:val="261"/>
        </w:trPr>
        <w:tc>
          <w:tcPr>
            <w:tcW w:w="1104" w:type="pct"/>
            <w:gridSpan w:val="2"/>
            <w:shd w:val="clear" w:color="auto" w:fill="auto"/>
            <w:vAlign w:val="bottom"/>
          </w:tcPr>
          <w:p w14:paraId="2418CDBF" w14:textId="243EF84E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105" w:right="-111" w:hanging="16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536" w:type="pct"/>
            <w:tcBorders>
              <w:top w:val="single" w:sz="4" w:space="0" w:color="auto"/>
            </w:tcBorders>
            <w:vAlign w:val="bottom"/>
          </w:tcPr>
          <w:p w14:paraId="418EBC91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115" w:right="-10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</w:t>
            </w:r>
          </w:p>
          <w:p w14:paraId="3D0F50E3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115" w:right="-10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ยุติธรรม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</w:p>
          <w:p w14:paraId="6699D647" w14:textId="6C420D90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115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3CFB" w14:textId="48D1D29C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3F013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64532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96B1A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7" w:type="pct"/>
          </w:tcPr>
          <w:p w14:paraId="005E996B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37" w:type="pct"/>
            <w:vAlign w:val="bottom"/>
          </w:tcPr>
          <w:p w14:paraId="48305099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" w:type="pct"/>
          </w:tcPr>
          <w:p w14:paraId="0090D64E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82" w:type="pct"/>
            <w:vAlign w:val="bottom"/>
          </w:tcPr>
          <w:p w14:paraId="4F7A0C3B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01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</w:tcPr>
          <w:p w14:paraId="18341F7C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8" w:type="pct"/>
            <w:vAlign w:val="bottom"/>
          </w:tcPr>
          <w:p w14:paraId="22A89424" w14:textId="77777777" w:rsidR="00804A72" w:rsidRPr="003F0133" w:rsidRDefault="00804A72" w:rsidP="00804A72">
            <w:pPr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28" w:type="pct"/>
          </w:tcPr>
          <w:p w14:paraId="3847F67B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3BC79883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04A72" w:rsidRPr="003F0133" w14:paraId="0E9B99EA" w14:textId="77777777" w:rsidTr="00804A72">
        <w:trPr>
          <w:trHeight w:val="261"/>
        </w:trPr>
        <w:tc>
          <w:tcPr>
            <w:tcW w:w="1104" w:type="pct"/>
            <w:gridSpan w:val="2"/>
            <w:shd w:val="clear" w:color="auto" w:fill="auto"/>
            <w:vAlign w:val="bottom"/>
          </w:tcPr>
          <w:p w14:paraId="7A11E087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105" w:right="-111" w:hanging="16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96" w:type="pct"/>
            <w:gridSpan w:val="12"/>
          </w:tcPr>
          <w:p w14:paraId="1ADF9674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F01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04A72" w:rsidRPr="003F0133" w14:paraId="761FC9E6" w14:textId="77777777" w:rsidTr="00804A72">
        <w:trPr>
          <w:trHeight w:val="261"/>
        </w:trPr>
        <w:tc>
          <w:tcPr>
            <w:tcW w:w="977" w:type="pct"/>
            <w:shd w:val="clear" w:color="auto" w:fill="auto"/>
          </w:tcPr>
          <w:p w14:paraId="026C5B36" w14:textId="77777777" w:rsidR="00804A72" w:rsidRPr="003F0133" w:rsidRDefault="00804A72" w:rsidP="00804A72">
            <w:pPr>
              <w:spacing w:line="356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8" w:type="pct"/>
          </w:tcPr>
          <w:p w14:paraId="11F3D8BF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52CEDEB8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96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54326B0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69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C3012B7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3B4ADC15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83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1E9F728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" w:type="pct"/>
            <w:vAlign w:val="bottom"/>
          </w:tcPr>
          <w:p w14:paraId="47BB9817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345"/>
              </w:tabs>
              <w:spacing w:line="356" w:lineRule="exact"/>
              <w:ind w:right="-86" w:firstLine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2C68D0A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161D7494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30E113C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4DB7EF81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1904" w:firstLine="2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46C175C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61C8F9B0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A72" w:rsidRPr="003F0133" w14:paraId="74EF46F7" w14:textId="77777777" w:rsidTr="00804A72">
        <w:trPr>
          <w:trHeight w:val="261"/>
        </w:trPr>
        <w:tc>
          <w:tcPr>
            <w:tcW w:w="977" w:type="pct"/>
            <w:shd w:val="clear" w:color="auto" w:fill="auto"/>
          </w:tcPr>
          <w:p w14:paraId="3C916B26" w14:textId="77777777" w:rsidR="00804A72" w:rsidRPr="003F0133" w:rsidRDefault="00804A72" w:rsidP="00804A72">
            <w:pPr>
              <w:spacing w:line="356" w:lineRule="exact"/>
              <w:ind w:left="180" w:right="-9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8" w:type="pct"/>
          </w:tcPr>
          <w:p w14:paraId="31C86E8B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714586E3" w14:textId="6EADBAD4" w:rsidR="00804A72" w:rsidRPr="003F0133" w:rsidRDefault="00804A72" w:rsidP="00804A72">
            <w:pPr>
              <w:pStyle w:val="acctfourfigures"/>
              <w:tabs>
                <w:tab w:val="clear" w:pos="765"/>
                <w:tab w:val="decimal" w:pos="610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1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13549BBE" w14:textId="0A843CCE" w:rsidR="00804A72" w:rsidRPr="003F0133" w:rsidRDefault="00804A72" w:rsidP="00804A72">
            <w:pPr>
              <w:pStyle w:val="acctfourfigures"/>
              <w:tabs>
                <w:tab w:val="clear" w:pos="765"/>
                <w:tab w:val="decimal" w:pos="699"/>
              </w:tabs>
              <w:spacing w:line="356" w:lineRule="exact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87,551,581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FE78371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5FAA6176" w14:textId="1A78350D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eastAsia="MS Mincho" w:hAnsi="Angsana New"/>
                <w:sz w:val="30"/>
                <w:szCs w:val="30"/>
              </w:rPr>
              <w:t>87,551,581</w:t>
            </w:r>
          </w:p>
        </w:tc>
        <w:tc>
          <w:tcPr>
            <w:tcW w:w="127" w:type="pct"/>
          </w:tcPr>
          <w:p w14:paraId="2669DCC9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" w:type="pct"/>
            <w:vAlign w:val="bottom"/>
          </w:tcPr>
          <w:p w14:paraId="4647DA98" w14:textId="326754D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298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D99CF50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20B2FE97" w14:textId="340D0D25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389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DDDA81F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</w:tcPr>
          <w:p w14:paraId="60741821" w14:textId="77777777" w:rsidR="00804A72" w:rsidRPr="003F0133" w:rsidRDefault="00804A72" w:rsidP="0080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64CA967E" w14:textId="60CE8147" w:rsidR="00804A72" w:rsidRPr="003F0133" w:rsidRDefault="00804A72" w:rsidP="0080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88,789,572</w:t>
            </w:r>
          </w:p>
        </w:tc>
        <w:tc>
          <w:tcPr>
            <w:tcW w:w="128" w:type="pct"/>
          </w:tcPr>
          <w:p w14:paraId="4AFC4C92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291F820C" w14:textId="77777777" w:rsidR="00804A72" w:rsidRPr="003F0133" w:rsidRDefault="00804A72" w:rsidP="0080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7520587A" w14:textId="38CCC7EC" w:rsidR="00804A72" w:rsidRPr="003F0133" w:rsidRDefault="00804A72" w:rsidP="0080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88,789,572</w:t>
            </w:r>
          </w:p>
        </w:tc>
      </w:tr>
      <w:tr w:rsidR="00804A72" w:rsidRPr="003F0133" w14:paraId="26EF43BF" w14:textId="77777777" w:rsidTr="00804A72">
        <w:trPr>
          <w:trHeight w:val="290"/>
        </w:trPr>
        <w:tc>
          <w:tcPr>
            <w:tcW w:w="977" w:type="pct"/>
            <w:shd w:val="clear" w:color="auto" w:fill="auto"/>
          </w:tcPr>
          <w:p w14:paraId="1A825B4F" w14:textId="77777777" w:rsidR="00804A72" w:rsidRPr="003F0133" w:rsidRDefault="00804A72" w:rsidP="00804A72">
            <w:pPr>
              <w:spacing w:line="356" w:lineRule="exact"/>
              <w:ind w:left="18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5F596A1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09A0696C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610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9F8F9EC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699"/>
              </w:tabs>
              <w:spacing w:line="356" w:lineRule="exact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0F98BA97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713ADCE3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7A38ECD8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" w:type="pct"/>
            <w:vAlign w:val="bottom"/>
          </w:tcPr>
          <w:p w14:paraId="74E30863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2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44C5A9C9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6E0F6C8B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C3F93F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</w:tcPr>
          <w:p w14:paraId="593DBD54" w14:textId="77777777" w:rsidR="00804A72" w:rsidRPr="003F0133" w:rsidRDefault="00804A72" w:rsidP="0080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0951862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62D52B69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883"/>
              </w:tabs>
              <w:spacing w:line="356" w:lineRule="exact"/>
              <w:ind w:left="-43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804A72" w:rsidRPr="003F0133" w14:paraId="0FB7619C" w14:textId="77777777" w:rsidTr="00804A72">
        <w:trPr>
          <w:trHeight w:val="261"/>
        </w:trPr>
        <w:tc>
          <w:tcPr>
            <w:tcW w:w="977" w:type="pct"/>
            <w:shd w:val="clear" w:color="auto" w:fill="auto"/>
          </w:tcPr>
          <w:p w14:paraId="4406BFBE" w14:textId="77777777" w:rsidR="00804A72" w:rsidRPr="003F0133" w:rsidRDefault="00804A72" w:rsidP="00804A72">
            <w:pPr>
              <w:spacing w:line="356" w:lineRule="exact"/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8" w:type="pct"/>
          </w:tcPr>
          <w:p w14:paraId="51F6AF31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7FABDC77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96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F35B01F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69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9B28EDF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shd w:val="clear" w:color="auto" w:fill="auto"/>
          </w:tcPr>
          <w:p w14:paraId="621FD35B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9FC3BCC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" w:type="pct"/>
          </w:tcPr>
          <w:p w14:paraId="5C8EF6F8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2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3A57DA7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</w:tcPr>
          <w:p w14:paraId="2ED26FA6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912" w:firstLine="3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A11F012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</w:tcPr>
          <w:p w14:paraId="7D33C84A" w14:textId="77777777" w:rsidR="00804A72" w:rsidRPr="003F0133" w:rsidRDefault="00804A72" w:rsidP="0080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697B259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</w:tcPr>
          <w:p w14:paraId="44A1D6B9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4A72" w:rsidRPr="003F0133" w14:paraId="52681D6A" w14:textId="77777777" w:rsidTr="00804A72">
        <w:trPr>
          <w:trHeight w:val="261"/>
        </w:trPr>
        <w:tc>
          <w:tcPr>
            <w:tcW w:w="977" w:type="pct"/>
            <w:shd w:val="clear" w:color="auto" w:fill="auto"/>
          </w:tcPr>
          <w:p w14:paraId="09284E74" w14:textId="77777777" w:rsidR="00804A72" w:rsidRPr="003F0133" w:rsidRDefault="00804A72" w:rsidP="00804A72">
            <w:pPr>
              <w:spacing w:line="356" w:lineRule="exact"/>
              <w:ind w:left="18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8" w:type="pct"/>
          </w:tcPr>
          <w:p w14:paraId="6A567521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11D86DA6" w14:textId="6425375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36F33A0B" w14:textId="721B49C7" w:rsidR="00804A72" w:rsidRPr="003F0133" w:rsidRDefault="00804A72" w:rsidP="00804A72">
            <w:pPr>
              <w:pStyle w:val="acctfourfigures"/>
              <w:tabs>
                <w:tab w:val="clear" w:pos="765"/>
                <w:tab w:val="decimal" w:pos="69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C068F70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12B9948E" w14:textId="063A4244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7" w:type="pct"/>
            <w:vAlign w:val="bottom"/>
          </w:tcPr>
          <w:p w14:paraId="7484CF65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" w:type="pct"/>
            <w:vAlign w:val="bottom"/>
          </w:tcPr>
          <w:p w14:paraId="26153E4B" w14:textId="79EE5C53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1904" w:firstLine="298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8038C9B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5B35C31D" w14:textId="114A2091" w:rsidR="00804A72" w:rsidRPr="003F0133" w:rsidRDefault="00804A72" w:rsidP="00804A72">
            <w:pPr>
              <w:pStyle w:val="acctfourfigures"/>
              <w:tabs>
                <w:tab w:val="clear" w:pos="765"/>
                <w:tab w:val="decimal" w:pos="341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88B2134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4C85906C" w14:textId="4395B37B" w:rsidR="00804A72" w:rsidRPr="003F0133" w:rsidRDefault="00804A72" w:rsidP="00804A72">
            <w:pPr>
              <w:pStyle w:val="acctfourfigures"/>
              <w:tabs>
                <w:tab w:val="clear" w:pos="765"/>
                <w:tab w:val="decimal" w:pos="788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  <w:tc>
          <w:tcPr>
            <w:tcW w:w="128" w:type="pct"/>
            <w:vAlign w:val="bottom"/>
          </w:tcPr>
          <w:p w14:paraId="3B02527B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63230AF4" w14:textId="3DB06FE9" w:rsidR="00804A72" w:rsidRPr="003F0133" w:rsidRDefault="00804A72" w:rsidP="00804A72">
            <w:pPr>
              <w:pStyle w:val="acctfourfigures"/>
              <w:tabs>
                <w:tab w:val="clear" w:pos="765"/>
                <w:tab w:val="decimal" w:pos="88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</w:tr>
      <w:tr w:rsidR="00804A72" w:rsidRPr="003F0133" w14:paraId="73CB3A30" w14:textId="77777777" w:rsidTr="00804A72">
        <w:trPr>
          <w:trHeight w:val="261"/>
        </w:trPr>
        <w:tc>
          <w:tcPr>
            <w:tcW w:w="977" w:type="pct"/>
            <w:shd w:val="clear" w:color="auto" w:fill="auto"/>
          </w:tcPr>
          <w:p w14:paraId="7F3D3F20" w14:textId="77777777" w:rsidR="00804A72" w:rsidRPr="003F0133" w:rsidRDefault="00804A72" w:rsidP="00804A72">
            <w:pPr>
              <w:spacing w:line="356" w:lineRule="exact"/>
              <w:ind w:left="161" w:right="-90" w:hanging="161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หนี้สินอนุพันธ์ 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สัญญาแลกเปลี่ยนอัตราดอกเบี้ย</w:t>
            </w:r>
          </w:p>
        </w:tc>
        <w:tc>
          <w:tcPr>
            <w:tcW w:w="128" w:type="pct"/>
          </w:tcPr>
          <w:p w14:paraId="6BABA3BC" w14:textId="77777777" w:rsidR="00804A72" w:rsidRPr="003F0133" w:rsidRDefault="00804A72" w:rsidP="00804A72">
            <w:pPr>
              <w:pStyle w:val="acctfourfigures"/>
              <w:tabs>
                <w:tab w:val="clear" w:pos="765"/>
              </w:tabs>
              <w:spacing w:line="35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32B55FE7" w14:textId="15E35806" w:rsidR="00804A72" w:rsidRPr="003F0133" w:rsidRDefault="00804A72" w:rsidP="00804A72">
            <w:pPr>
              <w:pStyle w:val="acctfourfigures"/>
              <w:tabs>
                <w:tab w:val="clear" w:pos="765"/>
                <w:tab w:val="decimal" w:pos="969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732CFD74" w14:textId="22E0103B" w:rsidR="00804A72" w:rsidRPr="003F0133" w:rsidRDefault="00804A72" w:rsidP="00804A72">
            <w:pPr>
              <w:pStyle w:val="acctfourfigures"/>
              <w:tabs>
                <w:tab w:val="clear" w:pos="765"/>
                <w:tab w:val="decimal" w:pos="52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004317F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shd w:val="clear" w:color="auto" w:fill="auto"/>
            <w:vAlign w:val="bottom"/>
          </w:tcPr>
          <w:p w14:paraId="5BEB8D68" w14:textId="66885CC8" w:rsidR="00804A72" w:rsidRPr="003F0133" w:rsidRDefault="00804A72" w:rsidP="00804A72">
            <w:pPr>
              <w:pStyle w:val="acctfourfigures"/>
              <w:tabs>
                <w:tab w:val="clear" w:pos="765"/>
                <w:tab w:val="decimal" w:pos="83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7" w:type="pct"/>
            <w:vAlign w:val="bottom"/>
          </w:tcPr>
          <w:p w14:paraId="769CB86D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" w:type="pct"/>
            <w:vAlign w:val="bottom"/>
          </w:tcPr>
          <w:p w14:paraId="755C3225" w14:textId="2AB307D0" w:rsidR="00804A72" w:rsidRPr="003F0133" w:rsidRDefault="00804A72" w:rsidP="00804A72">
            <w:pPr>
              <w:pStyle w:val="acctfourfigures"/>
              <w:tabs>
                <w:tab w:val="clear" w:pos="765"/>
                <w:tab w:val="decimal" w:pos="345"/>
              </w:tabs>
              <w:spacing w:line="356" w:lineRule="exact"/>
              <w:ind w:right="-86" w:firstLine="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6CFC9BB7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vAlign w:val="bottom"/>
          </w:tcPr>
          <w:p w14:paraId="31EEB970" w14:textId="6B8E53E0" w:rsidR="00804A72" w:rsidRPr="003F0133" w:rsidRDefault="00804A72" w:rsidP="00804A72">
            <w:pPr>
              <w:pStyle w:val="acctfourfigures"/>
              <w:tabs>
                <w:tab w:val="clear" w:pos="765"/>
                <w:tab w:val="decimal" w:pos="684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7" w:type="pct"/>
            <w:vAlign w:val="bottom"/>
          </w:tcPr>
          <w:p w14:paraId="2E4CBE34" w14:textId="77777777" w:rsidR="00804A72" w:rsidRPr="003F0133" w:rsidRDefault="00804A72" w:rsidP="00804A72">
            <w:pPr>
              <w:tabs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vAlign w:val="bottom"/>
          </w:tcPr>
          <w:p w14:paraId="5129936D" w14:textId="56F03F11" w:rsidR="00804A72" w:rsidRPr="003F0133" w:rsidRDefault="00804A72" w:rsidP="00804A72">
            <w:pPr>
              <w:pStyle w:val="acctfourfigures"/>
              <w:tabs>
                <w:tab w:val="clear" w:pos="765"/>
                <w:tab w:val="decimal" w:pos="518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309A1D3" w14:textId="77777777" w:rsidR="00804A72" w:rsidRPr="003F0133" w:rsidRDefault="00804A72" w:rsidP="00804A72">
            <w:pPr>
              <w:pStyle w:val="acctfourfigures"/>
              <w:tabs>
                <w:tab w:val="clear" w:pos="765"/>
                <w:tab w:val="decimal" w:pos="595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639204B3" w14:textId="5CCDFA87" w:rsidR="00804A72" w:rsidRPr="003F0133" w:rsidRDefault="00804A72" w:rsidP="00804A72">
            <w:pPr>
              <w:pStyle w:val="acctfourfigures"/>
              <w:tabs>
                <w:tab w:val="clear" w:pos="765"/>
                <w:tab w:val="decimal" w:pos="883"/>
              </w:tabs>
              <w:spacing w:line="356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446,810</w:t>
            </w:r>
          </w:p>
        </w:tc>
      </w:tr>
    </w:tbl>
    <w:p w14:paraId="13097E6B" w14:textId="6E4381E5" w:rsidR="006A06E8" w:rsidRPr="003F0133" w:rsidRDefault="006A06E8"/>
    <w:p w14:paraId="46953FD2" w14:textId="77777777" w:rsidR="00735228" w:rsidRPr="003F0133" w:rsidRDefault="0073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0133"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1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92"/>
        <w:gridCol w:w="992"/>
        <w:gridCol w:w="180"/>
        <w:gridCol w:w="1096"/>
        <w:gridCol w:w="178"/>
        <w:gridCol w:w="902"/>
        <w:gridCol w:w="180"/>
        <w:gridCol w:w="1001"/>
        <w:gridCol w:w="7"/>
      </w:tblGrid>
      <w:tr w:rsidR="005F09BD" w:rsidRPr="003F0133" w14:paraId="5A76BD7D" w14:textId="77777777" w:rsidTr="00E5793D">
        <w:trPr>
          <w:cantSplit/>
          <w:tblHeader/>
        </w:trPr>
        <w:tc>
          <w:tcPr>
            <w:tcW w:w="4410" w:type="dxa"/>
            <w:vAlign w:val="bottom"/>
            <w:hideMark/>
          </w:tcPr>
          <w:p w14:paraId="2843D821" w14:textId="77777777" w:rsidR="005F09BD" w:rsidRPr="003F0133" w:rsidRDefault="005F09BD" w:rsidP="00B7608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DC73631" w14:textId="77777777" w:rsidR="005F09BD" w:rsidRPr="003F0133" w:rsidRDefault="005F09BD" w:rsidP="00B760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6E76C539" w14:textId="77777777" w:rsidR="005F09BD" w:rsidRPr="003F0133" w:rsidRDefault="005F09BD" w:rsidP="00B760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F013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5D790A3A" w14:textId="77777777" w:rsidR="005F09BD" w:rsidRPr="003F0133" w:rsidRDefault="005F09BD" w:rsidP="00B760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90" w:type="dxa"/>
            <w:gridSpan w:val="4"/>
            <w:vAlign w:val="bottom"/>
          </w:tcPr>
          <w:p w14:paraId="078A29EA" w14:textId="77777777" w:rsidR="005F09BD" w:rsidRPr="003F0133" w:rsidRDefault="005F09BD" w:rsidP="00B760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09BD" w:rsidRPr="003F0133" w14:paraId="425D5756" w14:textId="77777777" w:rsidTr="00E5793D">
        <w:trPr>
          <w:cantSplit/>
          <w:tblHeader/>
        </w:trPr>
        <w:tc>
          <w:tcPr>
            <w:tcW w:w="4410" w:type="dxa"/>
            <w:vAlign w:val="bottom"/>
          </w:tcPr>
          <w:p w14:paraId="18504931" w14:textId="2D57EB6D" w:rsidR="005F09BD" w:rsidRPr="003F0133" w:rsidRDefault="005F09BD" w:rsidP="00B760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3F01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C243C8" w:rsidRPr="003F01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กันยนยน</w:t>
            </w:r>
            <w:r w:rsidRPr="003F01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2564</w:t>
            </w:r>
          </w:p>
        </w:tc>
        <w:tc>
          <w:tcPr>
            <w:tcW w:w="192" w:type="dxa"/>
          </w:tcPr>
          <w:p w14:paraId="5B149C0A" w14:textId="77777777" w:rsidR="005F09BD" w:rsidRPr="003F0133" w:rsidDel="005916DC" w:rsidRDefault="005F09BD" w:rsidP="00B760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0B31129" w14:textId="77777777" w:rsidR="005F09BD" w:rsidRPr="003F0133" w:rsidRDefault="005F09BD" w:rsidP="00B760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0A63075" w14:textId="77777777" w:rsidR="005F09BD" w:rsidRPr="003F0133" w:rsidRDefault="005F09BD" w:rsidP="00B760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29DB4D2" w14:textId="77777777" w:rsidR="005F09BD" w:rsidRPr="003F0133" w:rsidRDefault="005F09BD" w:rsidP="00B7608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</w:tcPr>
          <w:p w14:paraId="272EBE99" w14:textId="77777777" w:rsidR="005F09BD" w:rsidRPr="003F0133" w:rsidRDefault="005F09BD" w:rsidP="00B760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752B30C" w14:textId="77777777" w:rsidR="005F09BD" w:rsidRPr="003F0133" w:rsidRDefault="005F09BD" w:rsidP="00B7608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AABA76E" w14:textId="77777777" w:rsidR="005F09BD" w:rsidRPr="003F0133" w:rsidRDefault="005F09BD" w:rsidP="00B7608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642F928" w14:textId="77777777" w:rsidR="005F09BD" w:rsidRPr="003F0133" w:rsidRDefault="005F09BD" w:rsidP="00B7608F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013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5F09BD" w:rsidRPr="003F0133" w14:paraId="0D919656" w14:textId="77777777" w:rsidTr="00E5793D">
        <w:trPr>
          <w:gridAfter w:val="1"/>
          <w:wAfter w:w="7" w:type="dxa"/>
          <w:cantSplit/>
          <w:tblHeader/>
        </w:trPr>
        <w:tc>
          <w:tcPr>
            <w:tcW w:w="4410" w:type="dxa"/>
            <w:vAlign w:val="bottom"/>
            <w:hideMark/>
          </w:tcPr>
          <w:p w14:paraId="11EC55FD" w14:textId="77777777" w:rsidR="005F09BD" w:rsidRPr="003F0133" w:rsidRDefault="005F09BD" w:rsidP="00B760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32AB72EC" w14:textId="77777777" w:rsidR="005F09BD" w:rsidRPr="003F0133" w:rsidRDefault="005F09BD" w:rsidP="00B760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529" w:type="dxa"/>
            <w:gridSpan w:val="7"/>
            <w:vAlign w:val="bottom"/>
          </w:tcPr>
          <w:p w14:paraId="7664A16C" w14:textId="77777777" w:rsidR="005F09BD" w:rsidRPr="003F0133" w:rsidRDefault="005F09BD" w:rsidP="00B760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0133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F01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3F013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1078B" w:rsidRPr="003F0133" w14:paraId="01069B56" w14:textId="77777777" w:rsidTr="00E5793D">
        <w:trPr>
          <w:cantSplit/>
        </w:trPr>
        <w:tc>
          <w:tcPr>
            <w:tcW w:w="4410" w:type="dxa"/>
          </w:tcPr>
          <w:p w14:paraId="25411C83" w14:textId="77777777" w:rsidR="00B1078B" w:rsidRPr="003F0133" w:rsidRDefault="00B1078B" w:rsidP="00B1078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DEF9B11" w14:textId="77777777" w:rsidR="00B1078B" w:rsidRPr="003F0133" w:rsidRDefault="00B1078B" w:rsidP="00B1078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7C1CADF8" w14:textId="437E6DD5" w:rsidR="00B1078B" w:rsidRPr="003F0133" w:rsidRDefault="00B1078B" w:rsidP="00B1078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4AF847" w14:textId="77777777" w:rsidR="00B1078B" w:rsidRPr="003F0133" w:rsidRDefault="00B1078B" w:rsidP="00B107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E23BF4B" w14:textId="76575E76" w:rsidR="00B1078B" w:rsidRPr="003F0133" w:rsidRDefault="00B1078B" w:rsidP="00B107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(29,622)</w:t>
            </w:r>
          </w:p>
        </w:tc>
        <w:tc>
          <w:tcPr>
            <w:tcW w:w="178" w:type="dxa"/>
          </w:tcPr>
          <w:p w14:paraId="5C6E71B1" w14:textId="77777777" w:rsidR="00B1078B" w:rsidRPr="003F0133" w:rsidRDefault="00B1078B" w:rsidP="00B107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40C7E27" w14:textId="77777777" w:rsidR="00B1078B" w:rsidRPr="003F0133" w:rsidRDefault="00B1078B" w:rsidP="00B1078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E505265" w14:textId="77777777" w:rsidR="00B1078B" w:rsidRPr="003F0133" w:rsidRDefault="00B1078B" w:rsidP="00B107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2A75B752" w14:textId="77777777" w:rsidR="00B1078B" w:rsidRPr="003F0133" w:rsidRDefault="00B1078B" w:rsidP="00B1078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078B" w:rsidRPr="003F0133" w14:paraId="0D2F94C3" w14:textId="77777777" w:rsidTr="00E5793D">
        <w:trPr>
          <w:cantSplit/>
        </w:trPr>
        <w:tc>
          <w:tcPr>
            <w:tcW w:w="4410" w:type="dxa"/>
          </w:tcPr>
          <w:p w14:paraId="7581DDD9" w14:textId="77777777" w:rsidR="00B1078B" w:rsidRPr="003F0133" w:rsidRDefault="00B1078B" w:rsidP="00B1078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2" w:type="dxa"/>
          </w:tcPr>
          <w:p w14:paraId="1228C319" w14:textId="77777777" w:rsidR="00B1078B" w:rsidRPr="003F0133" w:rsidRDefault="00B1078B" w:rsidP="00B1078B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0D15F70" w14:textId="79471635" w:rsidR="00B1078B" w:rsidRPr="003F0133" w:rsidRDefault="00B1078B" w:rsidP="00B1078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471EDC" w14:textId="77777777" w:rsidR="00B1078B" w:rsidRPr="003F0133" w:rsidRDefault="00B1078B" w:rsidP="00B107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277A93A" w14:textId="5046E5F8" w:rsidR="00B1078B" w:rsidRPr="003F0133" w:rsidRDefault="00B1078B" w:rsidP="00B1078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F35CB7" w:rsidRPr="003F0133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3F013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33A3DE9A" w14:textId="77777777" w:rsidR="00B1078B" w:rsidRPr="003F0133" w:rsidRDefault="00B1078B" w:rsidP="00B107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09F8D31" w14:textId="77777777" w:rsidR="00B1078B" w:rsidRPr="003F0133" w:rsidRDefault="00B1078B" w:rsidP="00B1078B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F86312" w14:textId="77777777" w:rsidR="00B1078B" w:rsidRPr="003F0133" w:rsidRDefault="00B1078B" w:rsidP="00B107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1AFD9451" w14:textId="77777777" w:rsidR="00B1078B" w:rsidRPr="003F0133" w:rsidRDefault="00B1078B" w:rsidP="00B1078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F0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886A78D" w14:textId="77777777" w:rsidR="005F09BD" w:rsidRPr="003F0133" w:rsidRDefault="005F09BD" w:rsidP="00862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CF2347" w14:textId="03DB48BA" w:rsidR="00441BBA" w:rsidRPr="003F0133" w:rsidRDefault="00441BBA" w:rsidP="00862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30"/>
          <w:szCs w:val="30"/>
        </w:rPr>
      </w:pPr>
      <w:r w:rsidRPr="003F0133">
        <w:rPr>
          <w:rFonts w:ascii="Angsana New" w:hAnsi="Angsana New"/>
          <w:b/>
          <w:bCs/>
          <w:sz w:val="30"/>
          <w:szCs w:val="30"/>
        </w:rPr>
        <w:t>1</w:t>
      </w:r>
      <w:r w:rsidR="005F25E4" w:rsidRPr="003F0133">
        <w:rPr>
          <w:rFonts w:ascii="Angsana New" w:hAnsi="Angsana New"/>
          <w:b/>
          <w:bCs/>
          <w:sz w:val="30"/>
          <w:szCs w:val="30"/>
        </w:rPr>
        <w:t>3</w:t>
      </w:r>
      <w:r w:rsidR="00E8556A" w:rsidRPr="003F0133">
        <w:rPr>
          <w:rFonts w:ascii="Angsana New" w:hAnsi="Angsana New"/>
          <w:b/>
          <w:bCs/>
          <w:sz w:val="30"/>
          <w:szCs w:val="30"/>
        </w:rPr>
        <w:tab/>
      </w:r>
      <w:r w:rsidRPr="003F0133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3F0133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3F0133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3F0133" w:rsidRDefault="00441BBA" w:rsidP="0044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3F0133" w14:paraId="126E8751" w14:textId="77777777" w:rsidTr="008622D9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3F0133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090C4B6B" w:rsidR="00441BBA" w:rsidRPr="003F0133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C16C5"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C16C5" w:rsidRPr="003F01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407B6"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35" w:type="pct"/>
          </w:tcPr>
          <w:p w14:paraId="21E7978A" w14:textId="77777777" w:rsidR="007261C0" w:rsidRPr="003F0133" w:rsidRDefault="007261C0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3F0133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3F0133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3F0133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3F0133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3F0133" w14:paraId="6477BC0E" w14:textId="77777777" w:rsidTr="008622D9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3F0133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3F0133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513C" w:rsidRPr="003F0133" w14:paraId="5C10582F" w14:textId="77777777" w:rsidTr="008622D9">
        <w:trPr>
          <w:trHeight w:val="420"/>
        </w:trPr>
        <w:tc>
          <w:tcPr>
            <w:tcW w:w="3334" w:type="pct"/>
          </w:tcPr>
          <w:p w14:paraId="6076613E" w14:textId="28F226A8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13C" w:rsidRPr="003F0133" w14:paraId="56036F81" w14:textId="77777777" w:rsidTr="008622D9">
        <w:trPr>
          <w:trHeight w:val="420"/>
        </w:trPr>
        <w:tc>
          <w:tcPr>
            <w:tcW w:w="3334" w:type="pct"/>
          </w:tcPr>
          <w:p w14:paraId="7A13F5A3" w14:textId="5E72D5D6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EF513C" w:rsidRPr="00184599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14:paraId="64E04284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13C" w:rsidRPr="003F0133" w14:paraId="33294360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008FB87E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63311E53" w:rsidR="00EF513C" w:rsidRPr="00306499" w:rsidRDefault="00EF513C" w:rsidP="00EF51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499">
              <w:rPr>
                <w:rFonts w:ascii="Angsana New" w:hAnsi="Angsana New"/>
                <w:sz w:val="30"/>
                <w:szCs w:val="30"/>
              </w:rPr>
              <w:t>91</w:t>
            </w:r>
            <w:r w:rsidR="007F65B5" w:rsidRPr="00306499">
              <w:rPr>
                <w:rFonts w:ascii="Angsana New" w:hAnsi="Angsana New"/>
                <w:sz w:val="30"/>
                <w:szCs w:val="30"/>
              </w:rPr>
              <w:t>6</w:t>
            </w:r>
            <w:r w:rsidRPr="00306499">
              <w:rPr>
                <w:rFonts w:ascii="Angsana New" w:hAnsi="Angsana New"/>
                <w:sz w:val="30"/>
                <w:szCs w:val="30"/>
              </w:rPr>
              <w:t>,</w:t>
            </w:r>
            <w:r w:rsidR="007F65B5" w:rsidRPr="00306499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EF513C" w:rsidRPr="003F0133" w:rsidRDefault="00EF513C" w:rsidP="00EF513C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5C6E3931" w:rsidR="00EF513C" w:rsidRPr="003F0133" w:rsidRDefault="00EF513C" w:rsidP="00EF51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1,130</w:t>
            </w:r>
          </w:p>
        </w:tc>
      </w:tr>
      <w:tr w:rsidR="00EF513C" w:rsidRPr="003F0133" w14:paraId="76C0ABC1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6C831AAD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3007A9CB" w:rsidR="00EF513C" w:rsidRPr="00306499" w:rsidRDefault="00EF513C" w:rsidP="00EF51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499">
              <w:rPr>
                <w:rFonts w:ascii="Angsana New" w:hAnsi="Angsana New"/>
                <w:sz w:val="30"/>
                <w:szCs w:val="30"/>
              </w:rPr>
              <w:t>1</w:t>
            </w:r>
            <w:r w:rsidR="00B47D34" w:rsidRPr="00306499">
              <w:rPr>
                <w:rFonts w:ascii="Angsana New" w:hAnsi="Angsana New"/>
                <w:sz w:val="30"/>
                <w:szCs w:val="30"/>
              </w:rPr>
              <w:t>07,829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EF513C" w:rsidRPr="003F0133" w:rsidRDefault="00EF513C" w:rsidP="00EF513C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6F934EA4" w:rsidR="00EF513C" w:rsidRPr="003F0133" w:rsidRDefault="00EF513C" w:rsidP="00EF51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513C" w:rsidRPr="003F0133" w14:paraId="043418EE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16F025DB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15E8F391" w:rsidR="00EF513C" w:rsidRPr="00306499" w:rsidRDefault="00EF513C" w:rsidP="00EF51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499">
              <w:rPr>
                <w:rFonts w:ascii="Angsana New" w:hAnsi="Angsana New"/>
                <w:sz w:val="30"/>
                <w:szCs w:val="30"/>
              </w:rPr>
              <w:t>33,796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EF513C" w:rsidRPr="003F0133" w:rsidRDefault="00EF513C" w:rsidP="00EF513C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0FBEF4B3" w:rsidR="00EF513C" w:rsidRPr="003F0133" w:rsidRDefault="00EF513C" w:rsidP="00EF51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30,303</w:t>
            </w:r>
          </w:p>
        </w:tc>
      </w:tr>
      <w:tr w:rsidR="00EF513C" w:rsidRPr="003F0133" w14:paraId="2C1E5D5C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3BA91EFE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1500CCA5" w:rsidR="00EF513C" w:rsidRPr="00306499" w:rsidRDefault="00EF513C" w:rsidP="00EF51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6499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B47D34" w:rsidRPr="00306499">
              <w:rPr>
                <w:rFonts w:ascii="Angsana New" w:hAnsi="Angsana New"/>
                <w:b/>
                <w:bCs/>
                <w:sz w:val="30"/>
                <w:szCs w:val="30"/>
              </w:rPr>
              <w:t>58,442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EF513C" w:rsidRPr="003F0133" w:rsidRDefault="00EF513C" w:rsidP="00EF513C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1F668054" w:rsidR="00EF513C" w:rsidRPr="003F0133" w:rsidRDefault="00EF513C" w:rsidP="00EF51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31,433</w:t>
            </w:r>
          </w:p>
        </w:tc>
      </w:tr>
      <w:tr w:rsidR="00CD4D87" w:rsidRPr="003F0133" w14:paraId="73537CE9" w14:textId="77777777" w:rsidTr="008622D9">
        <w:tc>
          <w:tcPr>
            <w:tcW w:w="3334" w:type="pct"/>
          </w:tcPr>
          <w:p w14:paraId="044196A5" w14:textId="77777777" w:rsidR="00CD4D87" w:rsidRPr="003F0133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184599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14:paraId="34062F33" w14:textId="77777777" w:rsidR="00CD4D87" w:rsidRPr="003F0133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3F0133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513C" w:rsidRPr="003F0133" w14:paraId="2B843ABF" w14:textId="77777777" w:rsidTr="008622D9">
        <w:trPr>
          <w:trHeight w:val="420"/>
        </w:trPr>
        <w:tc>
          <w:tcPr>
            <w:tcW w:w="3334" w:type="pct"/>
          </w:tcPr>
          <w:p w14:paraId="64EBDB92" w14:textId="7BA3EB19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EF513C" w:rsidRPr="00184599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14:paraId="6522E1EC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513C" w:rsidRPr="003F0133" w14:paraId="1204E467" w14:textId="77777777" w:rsidTr="008622D9">
        <w:trPr>
          <w:trHeight w:val="420"/>
        </w:trPr>
        <w:tc>
          <w:tcPr>
            <w:tcW w:w="3334" w:type="pct"/>
          </w:tcPr>
          <w:p w14:paraId="40CC2DB2" w14:textId="5A7FFF44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09A503D0" w:rsidR="00EF513C" w:rsidRPr="00306499" w:rsidRDefault="00EF513C" w:rsidP="00EF51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499">
              <w:rPr>
                <w:rFonts w:ascii="Angsana New" w:hAnsi="Angsana New"/>
                <w:sz w:val="30"/>
                <w:szCs w:val="30"/>
              </w:rPr>
              <w:t>1,2</w:t>
            </w:r>
            <w:r w:rsidR="007F65B5" w:rsidRPr="00306499">
              <w:rPr>
                <w:rFonts w:ascii="Angsana New" w:hAnsi="Angsana New"/>
                <w:sz w:val="30"/>
                <w:szCs w:val="30"/>
              </w:rPr>
              <w:t>87</w:t>
            </w:r>
            <w:r w:rsidRPr="00306499">
              <w:rPr>
                <w:rFonts w:ascii="Angsana New" w:hAnsi="Angsana New"/>
                <w:sz w:val="30"/>
                <w:szCs w:val="30"/>
              </w:rPr>
              <w:t>,</w:t>
            </w:r>
            <w:r w:rsidR="007F65B5" w:rsidRPr="00306499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35" w:type="pct"/>
          </w:tcPr>
          <w:p w14:paraId="08DC5309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300E7905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  <w:tab w:val="decimal" w:pos="1155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513C" w:rsidRPr="003F0133" w14:paraId="380029CB" w14:textId="77777777" w:rsidTr="008622D9">
        <w:trPr>
          <w:trHeight w:val="420"/>
        </w:trPr>
        <w:tc>
          <w:tcPr>
            <w:tcW w:w="3334" w:type="pct"/>
          </w:tcPr>
          <w:p w14:paraId="22C54348" w14:textId="21798301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04B2E99E" w14:textId="14DBC01F" w:rsidR="00EF513C" w:rsidRPr="00306499" w:rsidRDefault="007F65B5" w:rsidP="00EF51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6499">
              <w:rPr>
                <w:rFonts w:ascii="Angsana New" w:hAnsi="Angsana New"/>
                <w:sz w:val="30"/>
                <w:szCs w:val="30"/>
              </w:rPr>
              <w:t>59</w:t>
            </w:r>
            <w:r w:rsidR="00FB2CD4">
              <w:rPr>
                <w:rFonts w:ascii="Angsana New" w:hAnsi="Angsana New"/>
                <w:sz w:val="30"/>
                <w:szCs w:val="30"/>
              </w:rPr>
              <w:t>0</w:t>
            </w:r>
            <w:r w:rsidR="00EF513C" w:rsidRPr="00306499">
              <w:rPr>
                <w:rFonts w:ascii="Angsana New" w:hAnsi="Angsana New"/>
                <w:sz w:val="30"/>
                <w:szCs w:val="30"/>
              </w:rPr>
              <w:t>,</w:t>
            </w:r>
            <w:r w:rsidR="00FB2CD4">
              <w:rPr>
                <w:rFonts w:ascii="Angsana New" w:hAnsi="Angsana New"/>
                <w:sz w:val="30"/>
                <w:szCs w:val="30"/>
              </w:rPr>
              <w:t>5</w:t>
            </w:r>
            <w:r w:rsidRPr="00306499">
              <w:rPr>
                <w:rFonts w:ascii="Angsana New" w:hAnsi="Angsana New"/>
                <w:sz w:val="30"/>
                <w:szCs w:val="30"/>
              </w:rPr>
              <w:t>5</w:t>
            </w:r>
            <w:r w:rsidR="00FB2CD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5EB903D0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7AD4279A" w14:textId="14BC1C4B" w:rsidR="00EF513C" w:rsidRPr="003F0133" w:rsidRDefault="00EF513C" w:rsidP="00EF51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3,207</w:t>
            </w:r>
          </w:p>
        </w:tc>
      </w:tr>
      <w:tr w:rsidR="00EF513C" w:rsidRPr="003F0133" w14:paraId="3ACFDD62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0FB2D609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464440F8" w:rsidR="00EF513C" w:rsidRPr="00306499" w:rsidRDefault="00EF513C" w:rsidP="00EF51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6499">
              <w:rPr>
                <w:rFonts w:ascii="Angsana New" w:hAnsi="Angsana New"/>
                <w:sz w:val="30"/>
                <w:szCs w:val="30"/>
              </w:rPr>
              <w:t>1</w:t>
            </w:r>
            <w:r w:rsidR="007F65B5" w:rsidRPr="00306499">
              <w:rPr>
                <w:rFonts w:ascii="Angsana New" w:hAnsi="Angsana New"/>
                <w:sz w:val="30"/>
                <w:szCs w:val="30"/>
              </w:rPr>
              <w:t>58</w:t>
            </w:r>
            <w:r w:rsidRPr="00306499">
              <w:rPr>
                <w:rFonts w:ascii="Angsana New" w:hAnsi="Angsana New"/>
                <w:sz w:val="30"/>
                <w:szCs w:val="30"/>
              </w:rPr>
              <w:t>,</w:t>
            </w:r>
            <w:r w:rsidR="007F65B5" w:rsidRPr="00306499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135" w:type="pct"/>
          </w:tcPr>
          <w:p w14:paraId="60C3445A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08BEE6B8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  <w:tab w:val="decimal" w:pos="1155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513C" w:rsidRPr="003F0133" w14:paraId="58CC708B" w14:textId="77777777" w:rsidTr="008622D9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5CA0CA82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55582CE7" w:rsidR="00EF513C" w:rsidRPr="00306499" w:rsidRDefault="00FB2CD4" w:rsidP="00EF513C">
            <w:pPr>
              <w:tabs>
                <w:tab w:val="clear" w:pos="680"/>
                <w:tab w:val="clear" w:pos="907"/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F513C" w:rsidRPr="0030649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35" w:type="pct"/>
            <w:vAlign w:val="bottom"/>
          </w:tcPr>
          <w:p w14:paraId="7CC0D670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6B2B320C" w:rsidR="00EF513C" w:rsidRPr="003F0133" w:rsidRDefault="00EF513C" w:rsidP="00EF513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513C" w:rsidRPr="003F0133" w14:paraId="03510D12" w14:textId="77777777" w:rsidTr="008622D9">
        <w:trPr>
          <w:trHeight w:val="420"/>
        </w:trPr>
        <w:tc>
          <w:tcPr>
            <w:tcW w:w="3334" w:type="pct"/>
          </w:tcPr>
          <w:p w14:paraId="360657AB" w14:textId="774013D5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3F013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4E3327B6" w:rsidR="00EF513C" w:rsidRPr="00306499" w:rsidRDefault="00EF513C" w:rsidP="00EF513C">
            <w:pPr>
              <w:tabs>
                <w:tab w:val="clear" w:pos="680"/>
                <w:tab w:val="clear" w:pos="907"/>
                <w:tab w:val="left" w:pos="69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6499">
              <w:rPr>
                <w:rFonts w:ascii="Angsana New" w:hAnsi="Angsana New"/>
                <w:b/>
                <w:bCs/>
                <w:sz w:val="30"/>
                <w:szCs w:val="30"/>
              </w:rPr>
              <w:t>2,0</w:t>
            </w:r>
            <w:r w:rsidR="007F65B5" w:rsidRPr="0030649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B2CD4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135" w:type="pct"/>
            <w:vAlign w:val="bottom"/>
          </w:tcPr>
          <w:p w14:paraId="2E294C21" w14:textId="77777777" w:rsidR="00EF513C" w:rsidRPr="003F0133" w:rsidRDefault="00EF513C" w:rsidP="00EF51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43449D83" w:rsidR="00EF513C" w:rsidRPr="003F0133" w:rsidRDefault="00EF513C" w:rsidP="00EF5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</w:rPr>
              <w:t>3,207</w:t>
            </w:r>
          </w:p>
        </w:tc>
      </w:tr>
    </w:tbl>
    <w:p w14:paraId="6B745702" w14:textId="77777777" w:rsidR="00740C07" w:rsidRPr="003F0133" w:rsidRDefault="00740C0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C4D829C" w14:textId="0E9B0F5C" w:rsidR="00575B61" w:rsidRPr="003F0133" w:rsidRDefault="00084E2E" w:rsidP="000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3F0133">
        <w:rPr>
          <w:rFonts w:ascii="Angsana New" w:eastAsia="MS Mincho" w:hAnsi="Angsana New"/>
          <w:i/>
          <w:iCs/>
          <w:sz w:val="30"/>
          <w:szCs w:val="30"/>
        </w:rPr>
        <w:tab/>
      </w:r>
      <w:r w:rsidR="00575B61" w:rsidRPr="003F0133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="00575B61" w:rsidRPr="003F0133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54986A8B" w14:textId="77777777" w:rsidR="00575B61" w:rsidRPr="003F0133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63C4876" w14:textId="7C66BDD1" w:rsidR="00575B61" w:rsidRPr="003F0133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3F0133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3F013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F0133">
        <w:rPr>
          <w:rFonts w:ascii="Angsana New" w:eastAsia="MS Mincho" w:hAnsi="Angsana New"/>
          <w:sz w:val="30"/>
          <w:szCs w:val="30"/>
        </w:rPr>
        <w:t xml:space="preserve">210.00 </w:t>
      </w:r>
      <w:r w:rsidRPr="003F0133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3F013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F0133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3F013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F0133">
        <w:rPr>
          <w:rFonts w:ascii="Angsana New" w:eastAsia="MS Mincho" w:hAnsi="Angsana New" w:hint="cs"/>
          <w:sz w:val="30"/>
          <w:szCs w:val="30"/>
          <w:cs/>
        </w:rPr>
        <w:t>ณ</w:t>
      </w:r>
      <w:r w:rsidRPr="003F013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3F0133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3F0133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C16C5" w:rsidRPr="003F0133">
        <w:rPr>
          <w:rFonts w:ascii="Angsana New" w:eastAsia="MS Mincho" w:hAnsi="Angsana New"/>
          <w:sz w:val="30"/>
          <w:szCs w:val="30"/>
        </w:rPr>
        <w:t xml:space="preserve">30 </w:t>
      </w:r>
      <w:r w:rsidR="00CC16C5" w:rsidRPr="003F0133">
        <w:rPr>
          <w:rFonts w:ascii="Angsana New" w:eastAsia="MS Mincho" w:hAnsi="Angsana New"/>
          <w:sz w:val="30"/>
          <w:szCs w:val="30"/>
          <w:cs/>
        </w:rPr>
        <w:t>กันยายน</w:t>
      </w:r>
      <w:r w:rsidRPr="003F0133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3F0133">
        <w:rPr>
          <w:rFonts w:ascii="Angsana New" w:eastAsia="MS Mincho" w:hAnsi="Angsana New"/>
          <w:sz w:val="30"/>
          <w:szCs w:val="30"/>
        </w:rPr>
        <w:t xml:space="preserve">2564 </w:t>
      </w:r>
      <w:r w:rsidRPr="003F0133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3F0133">
        <w:rPr>
          <w:rFonts w:ascii="Angsana New" w:eastAsia="MS Mincho" w:hAnsi="Angsana New"/>
          <w:sz w:val="30"/>
          <w:szCs w:val="30"/>
          <w:cs/>
        </w:rPr>
        <w:br/>
      </w:r>
      <w:r w:rsidRPr="003F0133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</w:t>
      </w:r>
      <w:r w:rsidR="00EF513C" w:rsidRPr="003F0133">
        <w:rPr>
          <w:rFonts w:ascii="Angsana New" w:eastAsia="MS Mincho" w:hAnsi="Angsana New" w:hint="cs"/>
          <w:sz w:val="30"/>
          <w:szCs w:val="30"/>
          <w:cs/>
        </w:rPr>
        <w:t>ประกันทั้งสิ้นจำนวน</w:t>
      </w:r>
      <w:r w:rsidR="00EF513C" w:rsidRPr="003F0133">
        <w:rPr>
          <w:rFonts w:ascii="Angsana New" w:eastAsia="MS Mincho" w:hAnsi="Angsana New"/>
          <w:sz w:val="30"/>
          <w:szCs w:val="30"/>
        </w:rPr>
        <w:t xml:space="preserve"> </w:t>
      </w:r>
      <w:r w:rsidR="00A869EA">
        <w:rPr>
          <w:rFonts w:ascii="Angsana New" w:eastAsia="MS Mincho" w:hAnsi="Angsana New"/>
          <w:sz w:val="30"/>
          <w:szCs w:val="30"/>
        </w:rPr>
        <w:t>152.09</w:t>
      </w:r>
      <w:r w:rsidR="00EF513C" w:rsidRPr="003F0133">
        <w:rPr>
          <w:rFonts w:ascii="Angsana New" w:eastAsia="MS Mincho" w:hAnsi="Angsana New"/>
          <w:sz w:val="30"/>
          <w:szCs w:val="30"/>
        </w:rPr>
        <w:t xml:space="preserve"> </w:t>
      </w:r>
      <w:r w:rsidR="00EF513C" w:rsidRPr="003F0133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01B4BB46" w14:textId="77777777" w:rsidR="00575B61" w:rsidRPr="003F0133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0D812F32" w14:textId="77777777" w:rsidR="00575B61" w:rsidRPr="003F0133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3F0133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สัญญาบริการ</w:t>
      </w:r>
    </w:p>
    <w:p w14:paraId="2FFC3E93" w14:textId="77777777" w:rsidR="00575B61" w:rsidRPr="003F0133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F95ABA" w14:textId="4E4DEE2D" w:rsidR="00575B61" w:rsidRPr="003F0133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3F0133">
        <w:rPr>
          <w:rFonts w:ascii="Angsana New" w:eastAsia="MS Mincho" w:hAnsi="Angsana New"/>
          <w:sz w:val="30"/>
          <w:szCs w:val="30"/>
          <w:cs/>
        </w:rPr>
        <w:t>กลุ่มบริษัทได้ทำสัญญาบริการกับบริษัท เกี่ยวกับการบริการสาธารณูปโภค</w:t>
      </w:r>
      <w:r w:rsidR="007064DB" w:rsidRPr="003F0133">
        <w:rPr>
          <w:rFonts w:ascii="Angsana New" w:eastAsia="MS Mincho" w:hAnsi="Angsana New"/>
          <w:sz w:val="30"/>
          <w:szCs w:val="30"/>
        </w:rPr>
        <w:t xml:space="preserve"> </w:t>
      </w:r>
      <w:r w:rsidR="007064DB" w:rsidRPr="003F0133">
        <w:rPr>
          <w:rFonts w:ascii="Angsana New" w:eastAsia="MS Mincho" w:hAnsi="Angsana New" w:hint="cs"/>
          <w:sz w:val="30"/>
          <w:szCs w:val="30"/>
          <w:cs/>
        </w:rPr>
        <w:t>ค่าบริการรักษาความปลอดภัย บริการทำความสะอาด และบริการอื่นๆ</w:t>
      </w:r>
      <w:r w:rsidRPr="003F0133">
        <w:rPr>
          <w:rFonts w:ascii="Angsana New" w:eastAsia="MS Mincho" w:hAnsi="Angsana New"/>
          <w:sz w:val="30"/>
          <w:szCs w:val="30"/>
          <w:cs/>
        </w:rPr>
        <w:t xml:space="preserve"> โดยมีกำหนดระยะเวลา </w:t>
      </w:r>
      <w:r w:rsidRPr="003F0133">
        <w:rPr>
          <w:rFonts w:ascii="Angsana New" w:eastAsia="MS Mincho" w:hAnsi="Angsana New"/>
          <w:sz w:val="30"/>
          <w:szCs w:val="30"/>
        </w:rPr>
        <w:t xml:space="preserve">1 </w:t>
      </w:r>
      <w:r w:rsidRPr="003F0133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3F0133">
        <w:rPr>
          <w:rFonts w:ascii="Angsana New" w:eastAsia="MS Mincho" w:hAnsi="Angsana New"/>
          <w:sz w:val="30"/>
          <w:szCs w:val="30"/>
        </w:rPr>
        <w:t>5</w:t>
      </w:r>
      <w:r w:rsidRPr="003F0133">
        <w:rPr>
          <w:rFonts w:ascii="Angsana New" w:eastAsia="MS Mincho" w:hAnsi="Angsana New"/>
          <w:sz w:val="30"/>
          <w:szCs w:val="30"/>
        </w:rPr>
        <w:t xml:space="preserve"> </w:t>
      </w:r>
      <w:r w:rsidRPr="003F0133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503FD5C5" w14:textId="59C4C819" w:rsidR="00AA324C" w:rsidRPr="003F0133" w:rsidRDefault="00AA3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</w:p>
    <w:p w14:paraId="4B1A7CCB" w14:textId="0A2533C5" w:rsidR="00575B61" w:rsidRPr="003F0133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  <w:cs/>
        </w:rPr>
      </w:pPr>
      <w:r w:rsidRPr="003F0133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3F0133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52324EE3" w14:textId="5567B520" w:rsidR="00575B61" w:rsidRPr="003F0133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3F0133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3F0133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3F0133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3F0133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3F0133">
        <w:rPr>
          <w:rFonts w:ascii="Angsana New" w:eastAsia="MS Mincho" w:hAnsi="Angsana New"/>
          <w:sz w:val="30"/>
          <w:szCs w:val="30"/>
        </w:rPr>
        <w:t>10</w:t>
      </w:r>
      <w:r w:rsidRPr="003F0133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3F0133">
        <w:rPr>
          <w:rFonts w:ascii="Angsana New" w:eastAsia="MS Mincho" w:hAnsi="Angsana New"/>
          <w:sz w:val="30"/>
          <w:szCs w:val="30"/>
        </w:rPr>
        <w:t>20</w:t>
      </w:r>
      <w:r w:rsidRPr="003F0133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3F0133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3F0133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3F0133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3F0133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36102B82" w14:textId="2561EA54" w:rsidR="00425E97" w:rsidRPr="003F0133" w:rsidRDefault="00425E9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58648FC" w14:textId="77777777" w:rsidR="00425E97" w:rsidRPr="003F0133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3F013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4BAAD652" w14:textId="77777777" w:rsidR="00425E97" w:rsidRPr="003F0133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73ECDB68" w14:textId="79E6B9B7" w:rsidR="00425E97" w:rsidRPr="003F0133" w:rsidRDefault="00425E97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3F013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ในปี </w:t>
      </w:r>
      <w:r w:rsidRPr="003F0133">
        <w:rPr>
          <w:rFonts w:ascii="Angsana New" w:hAnsi="Angsana New"/>
          <w:snapToGrid w:val="0"/>
          <w:sz w:val="30"/>
          <w:szCs w:val="30"/>
          <w:lang w:eastAsia="th-TH"/>
        </w:rPr>
        <w:t xml:space="preserve">2563 </w:t>
      </w:r>
      <w:r w:rsidRPr="003F013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3F013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3F013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3F013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3F013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3F013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3F013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  <w:r w:rsidR="002F0C66" w:rsidRPr="003F013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สัญญาดังกล่าวมีระยะเวลาจนกว่าโครงการจะแล้วเสร็จ</w:t>
      </w:r>
    </w:p>
    <w:p w14:paraId="6A3783A3" w14:textId="240BFF51" w:rsidR="00670143" w:rsidRDefault="00670143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</w:rPr>
      </w:pPr>
    </w:p>
    <w:sectPr w:rsidR="00670143" w:rsidSect="00731002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34C97" w14:textId="77777777" w:rsidR="00D0794B" w:rsidRDefault="00D0794B">
      <w:r>
        <w:separator/>
      </w:r>
    </w:p>
  </w:endnote>
  <w:endnote w:type="continuationSeparator" w:id="0">
    <w:p w14:paraId="3C744987" w14:textId="77777777" w:rsidR="00D0794B" w:rsidRDefault="00D07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6B5D4" w14:textId="77777777" w:rsidR="00577065" w:rsidRPr="007916B1" w:rsidRDefault="00577065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7CED68" w14:textId="77777777" w:rsidR="00577065" w:rsidRPr="002F7024" w:rsidRDefault="00577065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0897A" w14:textId="77777777" w:rsidR="00577065" w:rsidRPr="00CE24D0" w:rsidRDefault="00577065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577065" w:rsidRPr="00AC7B7C" w:rsidRDefault="00577065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FDF42" w14:textId="77777777" w:rsidR="00577065" w:rsidRPr="007916B1" w:rsidRDefault="00577065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577065" w:rsidRPr="002F7024" w:rsidRDefault="00577065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9C64E" w14:textId="77777777" w:rsidR="00D0794B" w:rsidRDefault="00D0794B">
      <w:r>
        <w:separator/>
      </w:r>
    </w:p>
  </w:footnote>
  <w:footnote w:type="continuationSeparator" w:id="0">
    <w:p w14:paraId="4FC79AF9" w14:textId="77777777" w:rsidR="00D0794B" w:rsidRDefault="00D079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8B044" w14:textId="77777777" w:rsidR="00577065" w:rsidRDefault="00577065" w:rsidP="004779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F658393" w14:textId="77777777" w:rsidR="00577065" w:rsidRDefault="00577065" w:rsidP="004779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4759BFC" w14:textId="64F419E2" w:rsidR="00577065" w:rsidRPr="008D22B2" w:rsidRDefault="00577065" w:rsidP="004779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8D7108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กันยายน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FA8FA36" w14:textId="77777777" w:rsidR="00577065" w:rsidRPr="008D22B2" w:rsidRDefault="00577065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855DB" w14:textId="77777777" w:rsidR="00577065" w:rsidRDefault="00577065" w:rsidP="00A34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E4DA81" w14:textId="77777777" w:rsidR="00577065" w:rsidRDefault="00577065" w:rsidP="00DD0E0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39F3FF5" w14:textId="0D0838DD" w:rsidR="00577065" w:rsidRPr="008D22B2" w:rsidRDefault="00577065" w:rsidP="00DD0E0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6328E7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กันยายน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EB392BD" w14:textId="77777777" w:rsidR="00577065" w:rsidRPr="00333087" w:rsidRDefault="00577065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34516" w14:textId="77777777" w:rsidR="00577065" w:rsidRPr="003B3E1D" w:rsidRDefault="00577065" w:rsidP="00A576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B3E1D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3B3E1D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3B3E1D">
      <w:rPr>
        <w:rFonts w:ascii="Angsana New" w:hAnsi="Angsana New"/>
        <w:b/>
        <w:bCs/>
        <w:sz w:val="32"/>
        <w:szCs w:val="32"/>
      </w:rPr>
      <w:t>(</w:t>
    </w:r>
    <w:r w:rsidRPr="003B3E1D">
      <w:rPr>
        <w:rFonts w:ascii="Angsana New" w:hAnsi="Angsana New" w:hint="cs"/>
        <w:b/>
        <w:bCs/>
        <w:sz w:val="32"/>
        <w:szCs w:val="32"/>
        <w:cs/>
      </w:rPr>
      <w:t>มหาชน</w:t>
    </w:r>
    <w:r w:rsidRPr="003B3E1D">
      <w:rPr>
        <w:rFonts w:ascii="Angsana New" w:hAnsi="Angsana New"/>
        <w:b/>
        <w:bCs/>
        <w:sz w:val="32"/>
        <w:szCs w:val="32"/>
      </w:rPr>
      <w:t>)</w:t>
    </w:r>
    <w:r w:rsidRPr="003B3E1D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6AE0F31" w14:textId="77777777" w:rsidR="00577065" w:rsidRPr="003B3E1D" w:rsidRDefault="00577065" w:rsidP="00A5767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3B3E1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0E89BF78" w14:textId="77777777" w:rsidR="00577065" w:rsidRPr="008D22B2" w:rsidRDefault="00577065" w:rsidP="00A5767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B3E1D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9532C4"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9532C4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9532C4">
      <w:rPr>
        <w:rFonts w:ascii="Angsana New" w:hAnsi="Angsana New"/>
        <w:b/>
        <w:bCs/>
        <w:sz w:val="32"/>
        <w:szCs w:val="32"/>
        <w:cs/>
      </w:rPr>
      <w:t xml:space="preserve"> </w:t>
    </w:r>
    <w:r w:rsidRPr="009E3FA4">
      <w:rPr>
        <w:rFonts w:ascii="Angsana New" w:hAnsi="Angsana New"/>
        <w:b/>
        <w:bCs/>
        <w:sz w:val="32"/>
        <w:szCs w:val="32"/>
      </w:rPr>
      <w:t>30</w:t>
    </w:r>
    <w:r w:rsidRPr="009532C4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9532C4">
      <w:rPr>
        <w:rFonts w:ascii="Angsana New" w:hAnsi="Angsana New" w:hint="cs"/>
        <w:b/>
        <w:bCs/>
        <w:sz w:val="32"/>
        <w:szCs w:val="32"/>
        <w:cs/>
      </w:rPr>
      <w:t>ยน</w:t>
    </w:r>
    <w:r w:rsidRPr="009532C4">
      <w:rPr>
        <w:rFonts w:ascii="Angsana New" w:hAnsi="Angsana New"/>
        <w:b/>
        <w:bCs/>
        <w:sz w:val="32"/>
        <w:szCs w:val="32"/>
        <w:cs/>
      </w:rPr>
      <w:t xml:space="preserve"> </w:t>
    </w:r>
    <w:r w:rsidRPr="009E3FA4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A53E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5830B06" w14:textId="77777777" w:rsidR="00577065" w:rsidRDefault="00577065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67D66" w14:textId="77777777" w:rsidR="00577065" w:rsidRDefault="00577065" w:rsidP="004D5E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6F548DB" w14:textId="0E1CE4F2" w:rsidR="00577065" w:rsidRDefault="00577065" w:rsidP="00DD0E0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AF8B281" w14:textId="5B1A0119" w:rsidR="00577065" w:rsidRPr="008D22B2" w:rsidRDefault="00577065" w:rsidP="00DD0E0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 xml:space="preserve">30 </w:t>
    </w:r>
    <w:r w:rsidRPr="000036BA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กันยายน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4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06E45EA6" w14:textId="77777777" w:rsidR="00577065" w:rsidRDefault="00577065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0"/>
  </w:num>
  <w:num w:numId="17">
    <w:abstractNumId w:val="19"/>
  </w:num>
  <w:num w:numId="18">
    <w:abstractNumId w:val="15"/>
  </w:num>
  <w:num w:numId="19">
    <w:abstractNumId w:val="17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DF2"/>
    <w:rsid w:val="000012A2"/>
    <w:rsid w:val="00001385"/>
    <w:rsid w:val="0000142E"/>
    <w:rsid w:val="000014C8"/>
    <w:rsid w:val="00001A62"/>
    <w:rsid w:val="00001B39"/>
    <w:rsid w:val="00002008"/>
    <w:rsid w:val="000026AE"/>
    <w:rsid w:val="00003389"/>
    <w:rsid w:val="000034AA"/>
    <w:rsid w:val="000035E3"/>
    <w:rsid w:val="0000361A"/>
    <w:rsid w:val="000036BA"/>
    <w:rsid w:val="00003D19"/>
    <w:rsid w:val="00003EEC"/>
    <w:rsid w:val="00004631"/>
    <w:rsid w:val="00004E84"/>
    <w:rsid w:val="0000505C"/>
    <w:rsid w:val="0000524B"/>
    <w:rsid w:val="00005628"/>
    <w:rsid w:val="00005682"/>
    <w:rsid w:val="000058F6"/>
    <w:rsid w:val="00005B3B"/>
    <w:rsid w:val="00005F60"/>
    <w:rsid w:val="000062F0"/>
    <w:rsid w:val="0000644B"/>
    <w:rsid w:val="00006499"/>
    <w:rsid w:val="00006C56"/>
    <w:rsid w:val="00006C92"/>
    <w:rsid w:val="00006D88"/>
    <w:rsid w:val="00006DD5"/>
    <w:rsid w:val="00007083"/>
    <w:rsid w:val="00007389"/>
    <w:rsid w:val="000076F5"/>
    <w:rsid w:val="00007C5B"/>
    <w:rsid w:val="00007F57"/>
    <w:rsid w:val="00007F68"/>
    <w:rsid w:val="00007F79"/>
    <w:rsid w:val="00010187"/>
    <w:rsid w:val="0001025E"/>
    <w:rsid w:val="000103A8"/>
    <w:rsid w:val="000103EA"/>
    <w:rsid w:val="00010A1C"/>
    <w:rsid w:val="00010AA3"/>
    <w:rsid w:val="00010B2D"/>
    <w:rsid w:val="00010BF5"/>
    <w:rsid w:val="00010F2D"/>
    <w:rsid w:val="00011114"/>
    <w:rsid w:val="00011511"/>
    <w:rsid w:val="00011A36"/>
    <w:rsid w:val="0001215B"/>
    <w:rsid w:val="00012211"/>
    <w:rsid w:val="00012304"/>
    <w:rsid w:val="00012415"/>
    <w:rsid w:val="0001249B"/>
    <w:rsid w:val="000125D2"/>
    <w:rsid w:val="000127EE"/>
    <w:rsid w:val="0001280D"/>
    <w:rsid w:val="0001281E"/>
    <w:rsid w:val="0001352D"/>
    <w:rsid w:val="000136F5"/>
    <w:rsid w:val="00013945"/>
    <w:rsid w:val="000139CC"/>
    <w:rsid w:val="00013A7E"/>
    <w:rsid w:val="00013B03"/>
    <w:rsid w:val="00013C25"/>
    <w:rsid w:val="00013DB4"/>
    <w:rsid w:val="00013EB3"/>
    <w:rsid w:val="00013F7D"/>
    <w:rsid w:val="00014121"/>
    <w:rsid w:val="00014241"/>
    <w:rsid w:val="000142D1"/>
    <w:rsid w:val="00014756"/>
    <w:rsid w:val="00014D93"/>
    <w:rsid w:val="00015241"/>
    <w:rsid w:val="00015789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219"/>
    <w:rsid w:val="00017530"/>
    <w:rsid w:val="0001754B"/>
    <w:rsid w:val="000179E7"/>
    <w:rsid w:val="000179FB"/>
    <w:rsid w:val="00017B72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96"/>
    <w:rsid w:val="0002168F"/>
    <w:rsid w:val="00021D0E"/>
    <w:rsid w:val="00021FB2"/>
    <w:rsid w:val="000221BA"/>
    <w:rsid w:val="0002244C"/>
    <w:rsid w:val="000228A7"/>
    <w:rsid w:val="0002290B"/>
    <w:rsid w:val="00022B08"/>
    <w:rsid w:val="00022E4A"/>
    <w:rsid w:val="0002311B"/>
    <w:rsid w:val="00023338"/>
    <w:rsid w:val="00023527"/>
    <w:rsid w:val="00023970"/>
    <w:rsid w:val="000239D0"/>
    <w:rsid w:val="00024434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08C"/>
    <w:rsid w:val="0002656A"/>
    <w:rsid w:val="0002674C"/>
    <w:rsid w:val="00026B75"/>
    <w:rsid w:val="00026BB6"/>
    <w:rsid w:val="00026BE1"/>
    <w:rsid w:val="00026CE7"/>
    <w:rsid w:val="0002700E"/>
    <w:rsid w:val="000275FE"/>
    <w:rsid w:val="0002770C"/>
    <w:rsid w:val="000277DA"/>
    <w:rsid w:val="000279C1"/>
    <w:rsid w:val="00027E5C"/>
    <w:rsid w:val="0003047C"/>
    <w:rsid w:val="00030902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37"/>
    <w:rsid w:val="00031D33"/>
    <w:rsid w:val="00031F8D"/>
    <w:rsid w:val="000320A2"/>
    <w:rsid w:val="000322B0"/>
    <w:rsid w:val="000322D6"/>
    <w:rsid w:val="0003231A"/>
    <w:rsid w:val="00032346"/>
    <w:rsid w:val="00032701"/>
    <w:rsid w:val="00032821"/>
    <w:rsid w:val="0003285E"/>
    <w:rsid w:val="00032918"/>
    <w:rsid w:val="00032DD3"/>
    <w:rsid w:val="00032F61"/>
    <w:rsid w:val="0003348A"/>
    <w:rsid w:val="000335A7"/>
    <w:rsid w:val="00033676"/>
    <w:rsid w:val="0003374D"/>
    <w:rsid w:val="00033B18"/>
    <w:rsid w:val="000340EF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501E"/>
    <w:rsid w:val="00035027"/>
    <w:rsid w:val="000351D2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8C8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1EB6"/>
    <w:rsid w:val="0004206D"/>
    <w:rsid w:val="00042286"/>
    <w:rsid w:val="0004236E"/>
    <w:rsid w:val="0004274A"/>
    <w:rsid w:val="000429D6"/>
    <w:rsid w:val="00042AD7"/>
    <w:rsid w:val="00042AF3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70"/>
    <w:rsid w:val="00044584"/>
    <w:rsid w:val="000447C9"/>
    <w:rsid w:val="000449B1"/>
    <w:rsid w:val="00045035"/>
    <w:rsid w:val="000453BA"/>
    <w:rsid w:val="0004591E"/>
    <w:rsid w:val="00045D7E"/>
    <w:rsid w:val="00045ECF"/>
    <w:rsid w:val="000460EC"/>
    <w:rsid w:val="000461CA"/>
    <w:rsid w:val="000462AA"/>
    <w:rsid w:val="000465F4"/>
    <w:rsid w:val="00046696"/>
    <w:rsid w:val="00046A76"/>
    <w:rsid w:val="00046F13"/>
    <w:rsid w:val="00046F76"/>
    <w:rsid w:val="00047125"/>
    <w:rsid w:val="00047389"/>
    <w:rsid w:val="00047C73"/>
    <w:rsid w:val="00047D8B"/>
    <w:rsid w:val="00047F21"/>
    <w:rsid w:val="0005014A"/>
    <w:rsid w:val="00050482"/>
    <w:rsid w:val="00050828"/>
    <w:rsid w:val="00050C53"/>
    <w:rsid w:val="00050CCA"/>
    <w:rsid w:val="00051285"/>
    <w:rsid w:val="0005146F"/>
    <w:rsid w:val="0005184E"/>
    <w:rsid w:val="00051CFE"/>
    <w:rsid w:val="0005208D"/>
    <w:rsid w:val="00052332"/>
    <w:rsid w:val="0005263D"/>
    <w:rsid w:val="00052738"/>
    <w:rsid w:val="000527EE"/>
    <w:rsid w:val="00052A8A"/>
    <w:rsid w:val="00052E98"/>
    <w:rsid w:val="00053015"/>
    <w:rsid w:val="000532E3"/>
    <w:rsid w:val="00053710"/>
    <w:rsid w:val="00053733"/>
    <w:rsid w:val="00053D6E"/>
    <w:rsid w:val="00053DDD"/>
    <w:rsid w:val="00053E50"/>
    <w:rsid w:val="00053EA2"/>
    <w:rsid w:val="0005425D"/>
    <w:rsid w:val="00054312"/>
    <w:rsid w:val="00054539"/>
    <w:rsid w:val="00054588"/>
    <w:rsid w:val="0005460B"/>
    <w:rsid w:val="000547B8"/>
    <w:rsid w:val="00054B87"/>
    <w:rsid w:val="00054D35"/>
    <w:rsid w:val="000551D7"/>
    <w:rsid w:val="000554B8"/>
    <w:rsid w:val="00055844"/>
    <w:rsid w:val="00056027"/>
    <w:rsid w:val="00056175"/>
    <w:rsid w:val="000561AA"/>
    <w:rsid w:val="0005699E"/>
    <w:rsid w:val="00057122"/>
    <w:rsid w:val="00057A15"/>
    <w:rsid w:val="00057DCB"/>
    <w:rsid w:val="000601D8"/>
    <w:rsid w:val="000602DB"/>
    <w:rsid w:val="00060476"/>
    <w:rsid w:val="00060918"/>
    <w:rsid w:val="00060B91"/>
    <w:rsid w:val="00060DFF"/>
    <w:rsid w:val="00060F38"/>
    <w:rsid w:val="000612BE"/>
    <w:rsid w:val="00062182"/>
    <w:rsid w:val="000625CF"/>
    <w:rsid w:val="000625DB"/>
    <w:rsid w:val="00062600"/>
    <w:rsid w:val="0006274E"/>
    <w:rsid w:val="0006284F"/>
    <w:rsid w:val="0006294B"/>
    <w:rsid w:val="00062B11"/>
    <w:rsid w:val="00062E18"/>
    <w:rsid w:val="000632AF"/>
    <w:rsid w:val="00063E9C"/>
    <w:rsid w:val="00063F1B"/>
    <w:rsid w:val="00064642"/>
    <w:rsid w:val="000646BE"/>
    <w:rsid w:val="000647B3"/>
    <w:rsid w:val="000647F8"/>
    <w:rsid w:val="000648D5"/>
    <w:rsid w:val="00064996"/>
    <w:rsid w:val="000649A0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EF6"/>
    <w:rsid w:val="00066FA2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0EDE"/>
    <w:rsid w:val="000711A0"/>
    <w:rsid w:val="000712AB"/>
    <w:rsid w:val="00071555"/>
    <w:rsid w:val="000716E6"/>
    <w:rsid w:val="00071ADA"/>
    <w:rsid w:val="00071E45"/>
    <w:rsid w:val="00071E61"/>
    <w:rsid w:val="00071F73"/>
    <w:rsid w:val="0007213A"/>
    <w:rsid w:val="00072232"/>
    <w:rsid w:val="00072357"/>
    <w:rsid w:val="00072922"/>
    <w:rsid w:val="00072C13"/>
    <w:rsid w:val="00072CDE"/>
    <w:rsid w:val="00073009"/>
    <w:rsid w:val="000730A5"/>
    <w:rsid w:val="000733BC"/>
    <w:rsid w:val="000734F3"/>
    <w:rsid w:val="000737E9"/>
    <w:rsid w:val="00073898"/>
    <w:rsid w:val="00073940"/>
    <w:rsid w:val="00073A56"/>
    <w:rsid w:val="00073A73"/>
    <w:rsid w:val="00073D5C"/>
    <w:rsid w:val="00074147"/>
    <w:rsid w:val="00074279"/>
    <w:rsid w:val="00074398"/>
    <w:rsid w:val="00074735"/>
    <w:rsid w:val="000749A4"/>
    <w:rsid w:val="00074AC1"/>
    <w:rsid w:val="00074B3F"/>
    <w:rsid w:val="000752A6"/>
    <w:rsid w:val="00075312"/>
    <w:rsid w:val="00075AE5"/>
    <w:rsid w:val="00075B3B"/>
    <w:rsid w:val="00075C24"/>
    <w:rsid w:val="00075E37"/>
    <w:rsid w:val="000760A8"/>
    <w:rsid w:val="000764B2"/>
    <w:rsid w:val="0007655A"/>
    <w:rsid w:val="00076709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6C8"/>
    <w:rsid w:val="00081854"/>
    <w:rsid w:val="00081954"/>
    <w:rsid w:val="00081ACC"/>
    <w:rsid w:val="00081BFB"/>
    <w:rsid w:val="00081FC8"/>
    <w:rsid w:val="00082352"/>
    <w:rsid w:val="0008236C"/>
    <w:rsid w:val="000823A8"/>
    <w:rsid w:val="00082455"/>
    <w:rsid w:val="000825F9"/>
    <w:rsid w:val="00082873"/>
    <w:rsid w:val="00082C3E"/>
    <w:rsid w:val="000832C3"/>
    <w:rsid w:val="000833B7"/>
    <w:rsid w:val="00083CA4"/>
    <w:rsid w:val="00083CD7"/>
    <w:rsid w:val="00083EDC"/>
    <w:rsid w:val="00084149"/>
    <w:rsid w:val="000843FA"/>
    <w:rsid w:val="00084651"/>
    <w:rsid w:val="00084E2E"/>
    <w:rsid w:val="00084F2E"/>
    <w:rsid w:val="000852F2"/>
    <w:rsid w:val="00085400"/>
    <w:rsid w:val="00085638"/>
    <w:rsid w:val="000858D5"/>
    <w:rsid w:val="00085951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D3A"/>
    <w:rsid w:val="00091042"/>
    <w:rsid w:val="00091066"/>
    <w:rsid w:val="0009108D"/>
    <w:rsid w:val="000917D6"/>
    <w:rsid w:val="00091C5F"/>
    <w:rsid w:val="00091F4C"/>
    <w:rsid w:val="000928A3"/>
    <w:rsid w:val="00092944"/>
    <w:rsid w:val="000932ED"/>
    <w:rsid w:val="0009333E"/>
    <w:rsid w:val="00093389"/>
    <w:rsid w:val="00093736"/>
    <w:rsid w:val="00093F51"/>
    <w:rsid w:val="0009417A"/>
    <w:rsid w:val="0009419B"/>
    <w:rsid w:val="000941D9"/>
    <w:rsid w:val="00094447"/>
    <w:rsid w:val="000945CD"/>
    <w:rsid w:val="00094BD7"/>
    <w:rsid w:val="000950D5"/>
    <w:rsid w:val="000950DE"/>
    <w:rsid w:val="0009518B"/>
    <w:rsid w:val="000951B7"/>
    <w:rsid w:val="00095259"/>
    <w:rsid w:val="000953BB"/>
    <w:rsid w:val="000954E2"/>
    <w:rsid w:val="000955D0"/>
    <w:rsid w:val="00095A5B"/>
    <w:rsid w:val="00095C4B"/>
    <w:rsid w:val="000964A6"/>
    <w:rsid w:val="000965E3"/>
    <w:rsid w:val="00096658"/>
    <w:rsid w:val="000966F6"/>
    <w:rsid w:val="00096A81"/>
    <w:rsid w:val="00096B72"/>
    <w:rsid w:val="00096BA2"/>
    <w:rsid w:val="00096CD8"/>
    <w:rsid w:val="00096D61"/>
    <w:rsid w:val="000972D1"/>
    <w:rsid w:val="0009745D"/>
    <w:rsid w:val="0009754A"/>
    <w:rsid w:val="0009782D"/>
    <w:rsid w:val="00097F4E"/>
    <w:rsid w:val="00097FC6"/>
    <w:rsid w:val="000A00D2"/>
    <w:rsid w:val="000A019F"/>
    <w:rsid w:val="000A02E4"/>
    <w:rsid w:val="000A05C9"/>
    <w:rsid w:val="000A0840"/>
    <w:rsid w:val="000A08DA"/>
    <w:rsid w:val="000A09C1"/>
    <w:rsid w:val="000A0BA3"/>
    <w:rsid w:val="000A0C50"/>
    <w:rsid w:val="000A0F37"/>
    <w:rsid w:val="000A13F7"/>
    <w:rsid w:val="000A14B5"/>
    <w:rsid w:val="000A1608"/>
    <w:rsid w:val="000A1773"/>
    <w:rsid w:val="000A1CDD"/>
    <w:rsid w:val="000A1DDD"/>
    <w:rsid w:val="000A206A"/>
    <w:rsid w:val="000A21CF"/>
    <w:rsid w:val="000A232B"/>
    <w:rsid w:val="000A234D"/>
    <w:rsid w:val="000A2721"/>
    <w:rsid w:val="000A2777"/>
    <w:rsid w:val="000A2861"/>
    <w:rsid w:val="000A30FC"/>
    <w:rsid w:val="000A32AC"/>
    <w:rsid w:val="000A3329"/>
    <w:rsid w:val="000A3C06"/>
    <w:rsid w:val="000A3E00"/>
    <w:rsid w:val="000A4040"/>
    <w:rsid w:val="000A4813"/>
    <w:rsid w:val="000A483C"/>
    <w:rsid w:val="000A485A"/>
    <w:rsid w:val="000A4C16"/>
    <w:rsid w:val="000A4E6D"/>
    <w:rsid w:val="000A503F"/>
    <w:rsid w:val="000A50D3"/>
    <w:rsid w:val="000A544F"/>
    <w:rsid w:val="000A5516"/>
    <w:rsid w:val="000A55D7"/>
    <w:rsid w:val="000A5771"/>
    <w:rsid w:val="000A598F"/>
    <w:rsid w:val="000A62A0"/>
    <w:rsid w:val="000A630F"/>
    <w:rsid w:val="000A6A51"/>
    <w:rsid w:val="000A6C45"/>
    <w:rsid w:val="000A6DAD"/>
    <w:rsid w:val="000A6EA9"/>
    <w:rsid w:val="000A7657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0E0"/>
    <w:rsid w:val="000B10E3"/>
    <w:rsid w:val="000B13C0"/>
    <w:rsid w:val="000B13F1"/>
    <w:rsid w:val="000B1498"/>
    <w:rsid w:val="000B14D8"/>
    <w:rsid w:val="000B1748"/>
    <w:rsid w:val="000B18C6"/>
    <w:rsid w:val="000B1A80"/>
    <w:rsid w:val="000B1A8E"/>
    <w:rsid w:val="000B1ACE"/>
    <w:rsid w:val="000B1CF1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730"/>
    <w:rsid w:val="000B3843"/>
    <w:rsid w:val="000B409C"/>
    <w:rsid w:val="000B41D2"/>
    <w:rsid w:val="000B4241"/>
    <w:rsid w:val="000B4285"/>
    <w:rsid w:val="000B431C"/>
    <w:rsid w:val="000B4374"/>
    <w:rsid w:val="000B43B6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75"/>
    <w:rsid w:val="000B5376"/>
    <w:rsid w:val="000B5799"/>
    <w:rsid w:val="000B598F"/>
    <w:rsid w:val="000B5A4A"/>
    <w:rsid w:val="000B5F0A"/>
    <w:rsid w:val="000B5F36"/>
    <w:rsid w:val="000B687F"/>
    <w:rsid w:val="000B69EE"/>
    <w:rsid w:val="000B6A5A"/>
    <w:rsid w:val="000B6D8D"/>
    <w:rsid w:val="000B6DE0"/>
    <w:rsid w:val="000B726B"/>
    <w:rsid w:val="000B7521"/>
    <w:rsid w:val="000B77A1"/>
    <w:rsid w:val="000B79B1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BC9"/>
    <w:rsid w:val="000C1DE8"/>
    <w:rsid w:val="000C2531"/>
    <w:rsid w:val="000C2568"/>
    <w:rsid w:val="000C2619"/>
    <w:rsid w:val="000C27DC"/>
    <w:rsid w:val="000C27E3"/>
    <w:rsid w:val="000C29E5"/>
    <w:rsid w:val="000C2B17"/>
    <w:rsid w:val="000C2D80"/>
    <w:rsid w:val="000C320E"/>
    <w:rsid w:val="000C342C"/>
    <w:rsid w:val="000C3562"/>
    <w:rsid w:val="000C3DB4"/>
    <w:rsid w:val="000C3FBE"/>
    <w:rsid w:val="000C401E"/>
    <w:rsid w:val="000C4BD0"/>
    <w:rsid w:val="000C4D7D"/>
    <w:rsid w:val="000C4DC3"/>
    <w:rsid w:val="000C5180"/>
    <w:rsid w:val="000C59E1"/>
    <w:rsid w:val="000C6217"/>
    <w:rsid w:val="000C662B"/>
    <w:rsid w:val="000C6D2C"/>
    <w:rsid w:val="000C799A"/>
    <w:rsid w:val="000D043D"/>
    <w:rsid w:val="000D04BD"/>
    <w:rsid w:val="000D04D1"/>
    <w:rsid w:val="000D062E"/>
    <w:rsid w:val="000D067A"/>
    <w:rsid w:val="000D07C0"/>
    <w:rsid w:val="000D0A35"/>
    <w:rsid w:val="000D0B16"/>
    <w:rsid w:val="000D0EDE"/>
    <w:rsid w:val="000D11D0"/>
    <w:rsid w:val="000D11E2"/>
    <w:rsid w:val="000D130D"/>
    <w:rsid w:val="000D171B"/>
    <w:rsid w:val="000D17BF"/>
    <w:rsid w:val="000D18F0"/>
    <w:rsid w:val="000D1C7D"/>
    <w:rsid w:val="000D21AC"/>
    <w:rsid w:val="000D21D5"/>
    <w:rsid w:val="000D23B0"/>
    <w:rsid w:val="000D24E6"/>
    <w:rsid w:val="000D2782"/>
    <w:rsid w:val="000D29A6"/>
    <w:rsid w:val="000D2C3A"/>
    <w:rsid w:val="000D2CBA"/>
    <w:rsid w:val="000D2E95"/>
    <w:rsid w:val="000D3062"/>
    <w:rsid w:val="000D3086"/>
    <w:rsid w:val="000D362B"/>
    <w:rsid w:val="000D380F"/>
    <w:rsid w:val="000D3829"/>
    <w:rsid w:val="000D382E"/>
    <w:rsid w:val="000D38D0"/>
    <w:rsid w:val="000D3AE0"/>
    <w:rsid w:val="000D3F52"/>
    <w:rsid w:val="000D4054"/>
    <w:rsid w:val="000D40B9"/>
    <w:rsid w:val="000D415C"/>
    <w:rsid w:val="000D4705"/>
    <w:rsid w:val="000D4A50"/>
    <w:rsid w:val="000D4C01"/>
    <w:rsid w:val="000D4C0B"/>
    <w:rsid w:val="000D587B"/>
    <w:rsid w:val="000D5D4A"/>
    <w:rsid w:val="000D63C6"/>
    <w:rsid w:val="000D6BE9"/>
    <w:rsid w:val="000D6D71"/>
    <w:rsid w:val="000D6F3A"/>
    <w:rsid w:val="000D6FEF"/>
    <w:rsid w:val="000D7216"/>
    <w:rsid w:val="000D7461"/>
    <w:rsid w:val="000D748A"/>
    <w:rsid w:val="000D7843"/>
    <w:rsid w:val="000D7E3D"/>
    <w:rsid w:val="000E03BB"/>
    <w:rsid w:val="000E07A4"/>
    <w:rsid w:val="000E08CC"/>
    <w:rsid w:val="000E093B"/>
    <w:rsid w:val="000E0A01"/>
    <w:rsid w:val="000E0AD5"/>
    <w:rsid w:val="000E0E9F"/>
    <w:rsid w:val="000E0EEB"/>
    <w:rsid w:val="000E10DC"/>
    <w:rsid w:val="000E1137"/>
    <w:rsid w:val="000E1BA4"/>
    <w:rsid w:val="000E2AA7"/>
    <w:rsid w:val="000E2D0A"/>
    <w:rsid w:val="000E2EE8"/>
    <w:rsid w:val="000E363D"/>
    <w:rsid w:val="000E38AD"/>
    <w:rsid w:val="000E3937"/>
    <w:rsid w:val="000E39CD"/>
    <w:rsid w:val="000E3AC4"/>
    <w:rsid w:val="000E409A"/>
    <w:rsid w:val="000E419E"/>
    <w:rsid w:val="000E44CA"/>
    <w:rsid w:val="000E4913"/>
    <w:rsid w:val="000E4B37"/>
    <w:rsid w:val="000E4B8A"/>
    <w:rsid w:val="000E4C8C"/>
    <w:rsid w:val="000E4F9C"/>
    <w:rsid w:val="000E542C"/>
    <w:rsid w:val="000E5939"/>
    <w:rsid w:val="000E598F"/>
    <w:rsid w:val="000E64F9"/>
    <w:rsid w:val="000E654D"/>
    <w:rsid w:val="000E71ED"/>
    <w:rsid w:val="000E77E0"/>
    <w:rsid w:val="000E79B9"/>
    <w:rsid w:val="000E7BCE"/>
    <w:rsid w:val="000E7C3F"/>
    <w:rsid w:val="000F02D9"/>
    <w:rsid w:val="000F03E7"/>
    <w:rsid w:val="000F07DF"/>
    <w:rsid w:val="000F09A9"/>
    <w:rsid w:val="000F0A22"/>
    <w:rsid w:val="000F0AC3"/>
    <w:rsid w:val="000F0E60"/>
    <w:rsid w:val="000F0EC3"/>
    <w:rsid w:val="000F1056"/>
    <w:rsid w:val="000F17EB"/>
    <w:rsid w:val="000F1FC1"/>
    <w:rsid w:val="000F200D"/>
    <w:rsid w:val="000F2063"/>
    <w:rsid w:val="000F2288"/>
    <w:rsid w:val="000F2349"/>
    <w:rsid w:val="000F25E1"/>
    <w:rsid w:val="000F27C6"/>
    <w:rsid w:val="000F2853"/>
    <w:rsid w:val="000F2EA5"/>
    <w:rsid w:val="000F2ED0"/>
    <w:rsid w:val="000F32DB"/>
    <w:rsid w:val="000F3725"/>
    <w:rsid w:val="000F387E"/>
    <w:rsid w:val="000F389B"/>
    <w:rsid w:val="000F3A0E"/>
    <w:rsid w:val="000F3A17"/>
    <w:rsid w:val="000F3B67"/>
    <w:rsid w:val="000F3BB5"/>
    <w:rsid w:val="000F3EB2"/>
    <w:rsid w:val="000F4962"/>
    <w:rsid w:val="000F4F1B"/>
    <w:rsid w:val="000F5359"/>
    <w:rsid w:val="000F55E1"/>
    <w:rsid w:val="000F5801"/>
    <w:rsid w:val="000F58BC"/>
    <w:rsid w:val="000F5B55"/>
    <w:rsid w:val="000F5BC7"/>
    <w:rsid w:val="000F5D03"/>
    <w:rsid w:val="000F5D9A"/>
    <w:rsid w:val="000F5E9B"/>
    <w:rsid w:val="000F65C6"/>
    <w:rsid w:val="000F6774"/>
    <w:rsid w:val="000F6C0A"/>
    <w:rsid w:val="000F7074"/>
    <w:rsid w:val="000F714B"/>
    <w:rsid w:val="000F72C2"/>
    <w:rsid w:val="000F7423"/>
    <w:rsid w:val="000F760B"/>
    <w:rsid w:val="000F7B49"/>
    <w:rsid w:val="000F7F3F"/>
    <w:rsid w:val="000F7FB3"/>
    <w:rsid w:val="0010009C"/>
    <w:rsid w:val="001001BD"/>
    <w:rsid w:val="001003F0"/>
    <w:rsid w:val="00101020"/>
    <w:rsid w:val="00101087"/>
    <w:rsid w:val="00101FB2"/>
    <w:rsid w:val="001020A3"/>
    <w:rsid w:val="0010227C"/>
    <w:rsid w:val="00102775"/>
    <w:rsid w:val="00102C97"/>
    <w:rsid w:val="001032B4"/>
    <w:rsid w:val="00103828"/>
    <w:rsid w:val="0010391D"/>
    <w:rsid w:val="00103BFC"/>
    <w:rsid w:val="00103C8B"/>
    <w:rsid w:val="00103DE3"/>
    <w:rsid w:val="00104B7D"/>
    <w:rsid w:val="001051BB"/>
    <w:rsid w:val="0010537A"/>
    <w:rsid w:val="001053B9"/>
    <w:rsid w:val="00105EB5"/>
    <w:rsid w:val="00106162"/>
    <w:rsid w:val="0010618F"/>
    <w:rsid w:val="001066CA"/>
    <w:rsid w:val="0010674E"/>
    <w:rsid w:val="001068B6"/>
    <w:rsid w:val="00106901"/>
    <w:rsid w:val="00106B89"/>
    <w:rsid w:val="00106FE4"/>
    <w:rsid w:val="00107037"/>
    <w:rsid w:val="00107460"/>
    <w:rsid w:val="00107852"/>
    <w:rsid w:val="00107C13"/>
    <w:rsid w:val="00107CC7"/>
    <w:rsid w:val="00110282"/>
    <w:rsid w:val="00110414"/>
    <w:rsid w:val="00110463"/>
    <w:rsid w:val="00110D9E"/>
    <w:rsid w:val="00110E6E"/>
    <w:rsid w:val="0011112D"/>
    <w:rsid w:val="0011184D"/>
    <w:rsid w:val="00111CFE"/>
    <w:rsid w:val="0011219F"/>
    <w:rsid w:val="001122B2"/>
    <w:rsid w:val="001124F9"/>
    <w:rsid w:val="00112646"/>
    <w:rsid w:val="00112889"/>
    <w:rsid w:val="00112A9C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453"/>
    <w:rsid w:val="00117CD8"/>
    <w:rsid w:val="0012054F"/>
    <w:rsid w:val="001205DF"/>
    <w:rsid w:val="001206EC"/>
    <w:rsid w:val="00120A9F"/>
    <w:rsid w:val="00120AAC"/>
    <w:rsid w:val="00120E67"/>
    <w:rsid w:val="00120E9F"/>
    <w:rsid w:val="00121116"/>
    <w:rsid w:val="00121427"/>
    <w:rsid w:val="001216A4"/>
    <w:rsid w:val="001217CD"/>
    <w:rsid w:val="00121B28"/>
    <w:rsid w:val="00121B8F"/>
    <w:rsid w:val="00121CA1"/>
    <w:rsid w:val="00121EB6"/>
    <w:rsid w:val="0012209B"/>
    <w:rsid w:val="001224FE"/>
    <w:rsid w:val="001225E0"/>
    <w:rsid w:val="00122B1A"/>
    <w:rsid w:val="00122DE1"/>
    <w:rsid w:val="00122E2F"/>
    <w:rsid w:val="00122F23"/>
    <w:rsid w:val="00123228"/>
    <w:rsid w:val="00123789"/>
    <w:rsid w:val="00123935"/>
    <w:rsid w:val="00123A1E"/>
    <w:rsid w:val="00123A2C"/>
    <w:rsid w:val="00123C99"/>
    <w:rsid w:val="00124368"/>
    <w:rsid w:val="0012444E"/>
    <w:rsid w:val="00124A32"/>
    <w:rsid w:val="00124AEF"/>
    <w:rsid w:val="00124B2F"/>
    <w:rsid w:val="0012523B"/>
    <w:rsid w:val="001254C6"/>
    <w:rsid w:val="00125696"/>
    <w:rsid w:val="001256A9"/>
    <w:rsid w:val="00125715"/>
    <w:rsid w:val="00125E1C"/>
    <w:rsid w:val="0012602A"/>
    <w:rsid w:val="001263DE"/>
    <w:rsid w:val="001268FA"/>
    <w:rsid w:val="0012691E"/>
    <w:rsid w:val="00126A85"/>
    <w:rsid w:val="00126B46"/>
    <w:rsid w:val="00126E57"/>
    <w:rsid w:val="0012737A"/>
    <w:rsid w:val="001275C6"/>
    <w:rsid w:val="001279CB"/>
    <w:rsid w:val="00127BD5"/>
    <w:rsid w:val="00127D96"/>
    <w:rsid w:val="00127F61"/>
    <w:rsid w:val="001300B6"/>
    <w:rsid w:val="001300DE"/>
    <w:rsid w:val="001303A8"/>
    <w:rsid w:val="00130483"/>
    <w:rsid w:val="0013053D"/>
    <w:rsid w:val="001305AA"/>
    <w:rsid w:val="001308BD"/>
    <w:rsid w:val="00130AFA"/>
    <w:rsid w:val="00130B4C"/>
    <w:rsid w:val="00130BA7"/>
    <w:rsid w:val="00130C1D"/>
    <w:rsid w:val="00130C49"/>
    <w:rsid w:val="00130D2B"/>
    <w:rsid w:val="00130D37"/>
    <w:rsid w:val="00130E4A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B5C"/>
    <w:rsid w:val="001330B6"/>
    <w:rsid w:val="00133286"/>
    <w:rsid w:val="00133337"/>
    <w:rsid w:val="00133C4A"/>
    <w:rsid w:val="00134B29"/>
    <w:rsid w:val="00134F62"/>
    <w:rsid w:val="0013512A"/>
    <w:rsid w:val="001353DF"/>
    <w:rsid w:val="00135570"/>
    <w:rsid w:val="001355AF"/>
    <w:rsid w:val="00135691"/>
    <w:rsid w:val="001356CD"/>
    <w:rsid w:val="001358E0"/>
    <w:rsid w:val="00135E13"/>
    <w:rsid w:val="00135F0C"/>
    <w:rsid w:val="00136098"/>
    <w:rsid w:val="00136217"/>
    <w:rsid w:val="001366B4"/>
    <w:rsid w:val="0013693B"/>
    <w:rsid w:val="00136941"/>
    <w:rsid w:val="001378C0"/>
    <w:rsid w:val="001379FE"/>
    <w:rsid w:val="00137D2F"/>
    <w:rsid w:val="00140107"/>
    <w:rsid w:val="001402BF"/>
    <w:rsid w:val="0014053C"/>
    <w:rsid w:val="00140A87"/>
    <w:rsid w:val="00140D40"/>
    <w:rsid w:val="00140F28"/>
    <w:rsid w:val="00140F4B"/>
    <w:rsid w:val="001414F5"/>
    <w:rsid w:val="00141990"/>
    <w:rsid w:val="00141A17"/>
    <w:rsid w:val="00141BAA"/>
    <w:rsid w:val="00141FBD"/>
    <w:rsid w:val="00142472"/>
    <w:rsid w:val="001428A7"/>
    <w:rsid w:val="00142A5B"/>
    <w:rsid w:val="00142C35"/>
    <w:rsid w:val="00142F02"/>
    <w:rsid w:val="001430A7"/>
    <w:rsid w:val="0014311F"/>
    <w:rsid w:val="0014350C"/>
    <w:rsid w:val="001437BD"/>
    <w:rsid w:val="0014390A"/>
    <w:rsid w:val="00143987"/>
    <w:rsid w:val="00143B8E"/>
    <w:rsid w:val="00143CDA"/>
    <w:rsid w:val="001440EA"/>
    <w:rsid w:val="0014436F"/>
    <w:rsid w:val="00144D5B"/>
    <w:rsid w:val="001451A2"/>
    <w:rsid w:val="0014542C"/>
    <w:rsid w:val="00145601"/>
    <w:rsid w:val="00145737"/>
    <w:rsid w:val="0014579B"/>
    <w:rsid w:val="00145911"/>
    <w:rsid w:val="00145BA8"/>
    <w:rsid w:val="001461A3"/>
    <w:rsid w:val="001465DC"/>
    <w:rsid w:val="00146D9D"/>
    <w:rsid w:val="00146E84"/>
    <w:rsid w:val="00146FC4"/>
    <w:rsid w:val="0014714A"/>
    <w:rsid w:val="001472D4"/>
    <w:rsid w:val="001474A4"/>
    <w:rsid w:val="001477E9"/>
    <w:rsid w:val="0014796C"/>
    <w:rsid w:val="00150189"/>
    <w:rsid w:val="00150248"/>
    <w:rsid w:val="00150380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4BA"/>
    <w:rsid w:val="00153A06"/>
    <w:rsid w:val="00153F35"/>
    <w:rsid w:val="00154163"/>
    <w:rsid w:val="001541B1"/>
    <w:rsid w:val="0015446D"/>
    <w:rsid w:val="001545FC"/>
    <w:rsid w:val="00154713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5EBC"/>
    <w:rsid w:val="0015637C"/>
    <w:rsid w:val="001566D5"/>
    <w:rsid w:val="0015722F"/>
    <w:rsid w:val="001572E9"/>
    <w:rsid w:val="0015767F"/>
    <w:rsid w:val="001577E9"/>
    <w:rsid w:val="00160059"/>
    <w:rsid w:val="00160A2C"/>
    <w:rsid w:val="00160A35"/>
    <w:rsid w:val="00160AF2"/>
    <w:rsid w:val="00160CAA"/>
    <w:rsid w:val="00160E6C"/>
    <w:rsid w:val="00161101"/>
    <w:rsid w:val="001613DD"/>
    <w:rsid w:val="00161467"/>
    <w:rsid w:val="00161659"/>
    <w:rsid w:val="00161791"/>
    <w:rsid w:val="001619DE"/>
    <w:rsid w:val="00161C81"/>
    <w:rsid w:val="00161DDA"/>
    <w:rsid w:val="00162094"/>
    <w:rsid w:val="001622BB"/>
    <w:rsid w:val="00162440"/>
    <w:rsid w:val="001624AC"/>
    <w:rsid w:val="001627C9"/>
    <w:rsid w:val="001627FC"/>
    <w:rsid w:val="0016294C"/>
    <w:rsid w:val="0016298D"/>
    <w:rsid w:val="00162B58"/>
    <w:rsid w:val="00162C42"/>
    <w:rsid w:val="00162DD0"/>
    <w:rsid w:val="00162DF3"/>
    <w:rsid w:val="00163377"/>
    <w:rsid w:val="00163464"/>
    <w:rsid w:val="00163D8D"/>
    <w:rsid w:val="00163F04"/>
    <w:rsid w:val="00164413"/>
    <w:rsid w:val="001645DC"/>
    <w:rsid w:val="001649C5"/>
    <w:rsid w:val="001649D7"/>
    <w:rsid w:val="00164D08"/>
    <w:rsid w:val="00164F8E"/>
    <w:rsid w:val="0016517C"/>
    <w:rsid w:val="0016527A"/>
    <w:rsid w:val="001652DE"/>
    <w:rsid w:val="001656D2"/>
    <w:rsid w:val="00165703"/>
    <w:rsid w:val="00165AA9"/>
    <w:rsid w:val="00165D74"/>
    <w:rsid w:val="0016621B"/>
    <w:rsid w:val="00166276"/>
    <w:rsid w:val="0016645E"/>
    <w:rsid w:val="00166700"/>
    <w:rsid w:val="001668C9"/>
    <w:rsid w:val="00166971"/>
    <w:rsid w:val="001669F9"/>
    <w:rsid w:val="00166F9B"/>
    <w:rsid w:val="001671AB"/>
    <w:rsid w:val="0016747E"/>
    <w:rsid w:val="00167482"/>
    <w:rsid w:val="00167825"/>
    <w:rsid w:val="001679F1"/>
    <w:rsid w:val="00167BAE"/>
    <w:rsid w:val="00167BE5"/>
    <w:rsid w:val="00167C9A"/>
    <w:rsid w:val="00167F17"/>
    <w:rsid w:val="00170370"/>
    <w:rsid w:val="001704AF"/>
    <w:rsid w:val="0017118E"/>
    <w:rsid w:val="001715E5"/>
    <w:rsid w:val="001719CD"/>
    <w:rsid w:val="00171F74"/>
    <w:rsid w:val="0017209C"/>
    <w:rsid w:val="001727BC"/>
    <w:rsid w:val="00172DF3"/>
    <w:rsid w:val="001730A8"/>
    <w:rsid w:val="0017311F"/>
    <w:rsid w:val="00173167"/>
    <w:rsid w:val="0017317D"/>
    <w:rsid w:val="001731E5"/>
    <w:rsid w:val="001735A8"/>
    <w:rsid w:val="00173641"/>
    <w:rsid w:val="001738CC"/>
    <w:rsid w:val="00173994"/>
    <w:rsid w:val="00173C08"/>
    <w:rsid w:val="00173D5A"/>
    <w:rsid w:val="00173E01"/>
    <w:rsid w:val="00173FA7"/>
    <w:rsid w:val="0017421C"/>
    <w:rsid w:val="00174626"/>
    <w:rsid w:val="0017476B"/>
    <w:rsid w:val="0017535F"/>
    <w:rsid w:val="0017537F"/>
    <w:rsid w:val="0017539E"/>
    <w:rsid w:val="00175610"/>
    <w:rsid w:val="00175892"/>
    <w:rsid w:val="00175DF2"/>
    <w:rsid w:val="001762A7"/>
    <w:rsid w:val="00176325"/>
    <w:rsid w:val="001763EB"/>
    <w:rsid w:val="001768F9"/>
    <w:rsid w:val="00176CC5"/>
    <w:rsid w:val="00176DA0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1DF2"/>
    <w:rsid w:val="0018211F"/>
    <w:rsid w:val="001824FA"/>
    <w:rsid w:val="001825DF"/>
    <w:rsid w:val="001826BF"/>
    <w:rsid w:val="00182BBC"/>
    <w:rsid w:val="001830BA"/>
    <w:rsid w:val="001831A2"/>
    <w:rsid w:val="00183221"/>
    <w:rsid w:val="00183590"/>
    <w:rsid w:val="0018364D"/>
    <w:rsid w:val="00183744"/>
    <w:rsid w:val="00183B14"/>
    <w:rsid w:val="001841C9"/>
    <w:rsid w:val="0018456B"/>
    <w:rsid w:val="00184599"/>
    <w:rsid w:val="001849FF"/>
    <w:rsid w:val="00184C3F"/>
    <w:rsid w:val="00184D16"/>
    <w:rsid w:val="00185636"/>
    <w:rsid w:val="001856B9"/>
    <w:rsid w:val="00185E75"/>
    <w:rsid w:val="00186B07"/>
    <w:rsid w:val="00186C3B"/>
    <w:rsid w:val="00186C55"/>
    <w:rsid w:val="00186ED0"/>
    <w:rsid w:val="00186F20"/>
    <w:rsid w:val="001873FC"/>
    <w:rsid w:val="0018781D"/>
    <w:rsid w:val="00187954"/>
    <w:rsid w:val="00187982"/>
    <w:rsid w:val="001902E7"/>
    <w:rsid w:val="001905AF"/>
    <w:rsid w:val="0019095D"/>
    <w:rsid w:val="00190AEE"/>
    <w:rsid w:val="00190CEC"/>
    <w:rsid w:val="00190F28"/>
    <w:rsid w:val="00191320"/>
    <w:rsid w:val="001913D3"/>
    <w:rsid w:val="001916A2"/>
    <w:rsid w:val="00191905"/>
    <w:rsid w:val="00191CB2"/>
    <w:rsid w:val="00191E06"/>
    <w:rsid w:val="001920F0"/>
    <w:rsid w:val="00192527"/>
    <w:rsid w:val="0019261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3C44"/>
    <w:rsid w:val="0019415F"/>
    <w:rsid w:val="0019432F"/>
    <w:rsid w:val="001945B4"/>
    <w:rsid w:val="0019474E"/>
    <w:rsid w:val="001947CC"/>
    <w:rsid w:val="00194D51"/>
    <w:rsid w:val="00194DA0"/>
    <w:rsid w:val="00194E8D"/>
    <w:rsid w:val="001950A9"/>
    <w:rsid w:val="00195101"/>
    <w:rsid w:val="00195236"/>
    <w:rsid w:val="001956BC"/>
    <w:rsid w:val="00195857"/>
    <w:rsid w:val="00195876"/>
    <w:rsid w:val="001958E5"/>
    <w:rsid w:val="00195BC3"/>
    <w:rsid w:val="00195C2B"/>
    <w:rsid w:val="00195D17"/>
    <w:rsid w:val="001962EA"/>
    <w:rsid w:val="0019630C"/>
    <w:rsid w:val="00196419"/>
    <w:rsid w:val="001964E8"/>
    <w:rsid w:val="001965A7"/>
    <w:rsid w:val="00196831"/>
    <w:rsid w:val="001968C9"/>
    <w:rsid w:val="00196974"/>
    <w:rsid w:val="001969FD"/>
    <w:rsid w:val="00197151"/>
    <w:rsid w:val="00197272"/>
    <w:rsid w:val="001974C8"/>
    <w:rsid w:val="00197514"/>
    <w:rsid w:val="0019762F"/>
    <w:rsid w:val="00197A17"/>
    <w:rsid w:val="00197B5D"/>
    <w:rsid w:val="00197D2B"/>
    <w:rsid w:val="00197D51"/>
    <w:rsid w:val="001A0338"/>
    <w:rsid w:val="001A049B"/>
    <w:rsid w:val="001A05BD"/>
    <w:rsid w:val="001A0A9F"/>
    <w:rsid w:val="001A0D4C"/>
    <w:rsid w:val="001A110F"/>
    <w:rsid w:val="001A145F"/>
    <w:rsid w:val="001A14FB"/>
    <w:rsid w:val="001A163E"/>
    <w:rsid w:val="001A17B9"/>
    <w:rsid w:val="001A196F"/>
    <w:rsid w:val="001A1ADF"/>
    <w:rsid w:val="001A1F80"/>
    <w:rsid w:val="001A2025"/>
    <w:rsid w:val="001A2106"/>
    <w:rsid w:val="001A2117"/>
    <w:rsid w:val="001A26E4"/>
    <w:rsid w:val="001A2C4A"/>
    <w:rsid w:val="001A2C77"/>
    <w:rsid w:val="001A2E21"/>
    <w:rsid w:val="001A33A6"/>
    <w:rsid w:val="001A3829"/>
    <w:rsid w:val="001A3CED"/>
    <w:rsid w:val="001A3F0F"/>
    <w:rsid w:val="001A40C2"/>
    <w:rsid w:val="001A41DF"/>
    <w:rsid w:val="001A4666"/>
    <w:rsid w:val="001A47A9"/>
    <w:rsid w:val="001A4952"/>
    <w:rsid w:val="001A4997"/>
    <w:rsid w:val="001A4BB9"/>
    <w:rsid w:val="001A5194"/>
    <w:rsid w:val="001A5232"/>
    <w:rsid w:val="001A5552"/>
    <w:rsid w:val="001A5CEF"/>
    <w:rsid w:val="001A5FFD"/>
    <w:rsid w:val="001A6020"/>
    <w:rsid w:val="001A62E6"/>
    <w:rsid w:val="001A6B16"/>
    <w:rsid w:val="001A6F28"/>
    <w:rsid w:val="001A71C3"/>
    <w:rsid w:val="001A7273"/>
    <w:rsid w:val="001A741F"/>
    <w:rsid w:val="001A768A"/>
    <w:rsid w:val="001A78BD"/>
    <w:rsid w:val="001A799B"/>
    <w:rsid w:val="001A7A8A"/>
    <w:rsid w:val="001A7AA4"/>
    <w:rsid w:val="001B0081"/>
    <w:rsid w:val="001B016A"/>
    <w:rsid w:val="001B0261"/>
    <w:rsid w:val="001B04FF"/>
    <w:rsid w:val="001B055A"/>
    <w:rsid w:val="001B0945"/>
    <w:rsid w:val="001B0DFA"/>
    <w:rsid w:val="001B0EC8"/>
    <w:rsid w:val="001B0FED"/>
    <w:rsid w:val="001B13B0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4A1"/>
    <w:rsid w:val="001B35FE"/>
    <w:rsid w:val="001B3612"/>
    <w:rsid w:val="001B3746"/>
    <w:rsid w:val="001B3948"/>
    <w:rsid w:val="001B3DA7"/>
    <w:rsid w:val="001B41C9"/>
    <w:rsid w:val="001B4279"/>
    <w:rsid w:val="001B44DC"/>
    <w:rsid w:val="001B44E9"/>
    <w:rsid w:val="001B4529"/>
    <w:rsid w:val="001B458A"/>
    <w:rsid w:val="001B4B11"/>
    <w:rsid w:val="001B4C47"/>
    <w:rsid w:val="001B4DA9"/>
    <w:rsid w:val="001B4F07"/>
    <w:rsid w:val="001B505C"/>
    <w:rsid w:val="001B532D"/>
    <w:rsid w:val="001B5ADD"/>
    <w:rsid w:val="001B5E83"/>
    <w:rsid w:val="001B6314"/>
    <w:rsid w:val="001B64F3"/>
    <w:rsid w:val="001B6B19"/>
    <w:rsid w:val="001B6DD8"/>
    <w:rsid w:val="001B71F7"/>
    <w:rsid w:val="001B7360"/>
    <w:rsid w:val="001B737B"/>
    <w:rsid w:val="001B7556"/>
    <w:rsid w:val="001B76CF"/>
    <w:rsid w:val="001B7BC0"/>
    <w:rsid w:val="001B7CAB"/>
    <w:rsid w:val="001C0111"/>
    <w:rsid w:val="001C02C0"/>
    <w:rsid w:val="001C044E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151"/>
    <w:rsid w:val="001C22CB"/>
    <w:rsid w:val="001C2962"/>
    <w:rsid w:val="001C2A06"/>
    <w:rsid w:val="001C3207"/>
    <w:rsid w:val="001C3259"/>
    <w:rsid w:val="001C340C"/>
    <w:rsid w:val="001C344D"/>
    <w:rsid w:val="001C375D"/>
    <w:rsid w:val="001C3A10"/>
    <w:rsid w:val="001C3EAF"/>
    <w:rsid w:val="001C424C"/>
    <w:rsid w:val="001C43CE"/>
    <w:rsid w:val="001C4600"/>
    <w:rsid w:val="001C48BE"/>
    <w:rsid w:val="001C4918"/>
    <w:rsid w:val="001C4932"/>
    <w:rsid w:val="001C5269"/>
    <w:rsid w:val="001C52F5"/>
    <w:rsid w:val="001C54E2"/>
    <w:rsid w:val="001C5685"/>
    <w:rsid w:val="001C595E"/>
    <w:rsid w:val="001C5A49"/>
    <w:rsid w:val="001C5E91"/>
    <w:rsid w:val="001C5F5B"/>
    <w:rsid w:val="001C642A"/>
    <w:rsid w:val="001C69BD"/>
    <w:rsid w:val="001C69FA"/>
    <w:rsid w:val="001C6BD7"/>
    <w:rsid w:val="001C72A9"/>
    <w:rsid w:val="001C73EB"/>
    <w:rsid w:val="001C745C"/>
    <w:rsid w:val="001C7585"/>
    <w:rsid w:val="001C784A"/>
    <w:rsid w:val="001C7B5F"/>
    <w:rsid w:val="001C7BD0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2EAF"/>
    <w:rsid w:val="001D2EDC"/>
    <w:rsid w:val="001D3012"/>
    <w:rsid w:val="001D32DC"/>
    <w:rsid w:val="001D33BE"/>
    <w:rsid w:val="001D3418"/>
    <w:rsid w:val="001D362E"/>
    <w:rsid w:val="001D36F5"/>
    <w:rsid w:val="001D3CD5"/>
    <w:rsid w:val="001D45FB"/>
    <w:rsid w:val="001D46E8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D9B"/>
    <w:rsid w:val="001D5EB4"/>
    <w:rsid w:val="001D5F70"/>
    <w:rsid w:val="001D6150"/>
    <w:rsid w:val="001D61F7"/>
    <w:rsid w:val="001D6335"/>
    <w:rsid w:val="001D65E2"/>
    <w:rsid w:val="001D693E"/>
    <w:rsid w:val="001D6F7D"/>
    <w:rsid w:val="001D790D"/>
    <w:rsid w:val="001D7943"/>
    <w:rsid w:val="001E0473"/>
    <w:rsid w:val="001E066E"/>
    <w:rsid w:val="001E0B57"/>
    <w:rsid w:val="001E0C02"/>
    <w:rsid w:val="001E0DEC"/>
    <w:rsid w:val="001E0E8E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4130"/>
    <w:rsid w:val="001E443B"/>
    <w:rsid w:val="001E4B97"/>
    <w:rsid w:val="001E4CFD"/>
    <w:rsid w:val="001E4DA8"/>
    <w:rsid w:val="001E4F61"/>
    <w:rsid w:val="001E53F9"/>
    <w:rsid w:val="001E5572"/>
    <w:rsid w:val="001E578C"/>
    <w:rsid w:val="001E5AA6"/>
    <w:rsid w:val="001E5B36"/>
    <w:rsid w:val="001E5DBB"/>
    <w:rsid w:val="001E5EB4"/>
    <w:rsid w:val="001E61ED"/>
    <w:rsid w:val="001E64A5"/>
    <w:rsid w:val="001E67F9"/>
    <w:rsid w:val="001E6D27"/>
    <w:rsid w:val="001E6D4A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25C"/>
    <w:rsid w:val="001F13F4"/>
    <w:rsid w:val="001F1494"/>
    <w:rsid w:val="001F177B"/>
    <w:rsid w:val="001F1873"/>
    <w:rsid w:val="001F19CC"/>
    <w:rsid w:val="001F19D6"/>
    <w:rsid w:val="001F1A4F"/>
    <w:rsid w:val="001F1B8A"/>
    <w:rsid w:val="001F1BD2"/>
    <w:rsid w:val="001F1D81"/>
    <w:rsid w:val="001F20AC"/>
    <w:rsid w:val="001F2D39"/>
    <w:rsid w:val="001F2D52"/>
    <w:rsid w:val="001F328F"/>
    <w:rsid w:val="001F3530"/>
    <w:rsid w:val="001F36EC"/>
    <w:rsid w:val="001F3CB3"/>
    <w:rsid w:val="001F3F81"/>
    <w:rsid w:val="001F40D7"/>
    <w:rsid w:val="001F4106"/>
    <w:rsid w:val="001F4130"/>
    <w:rsid w:val="001F41DF"/>
    <w:rsid w:val="001F4380"/>
    <w:rsid w:val="001F4461"/>
    <w:rsid w:val="001F46A2"/>
    <w:rsid w:val="001F4D82"/>
    <w:rsid w:val="001F5057"/>
    <w:rsid w:val="001F517B"/>
    <w:rsid w:val="001F58EB"/>
    <w:rsid w:val="001F5A5E"/>
    <w:rsid w:val="001F66C7"/>
    <w:rsid w:val="001F695C"/>
    <w:rsid w:val="001F6A6A"/>
    <w:rsid w:val="001F7017"/>
    <w:rsid w:val="001F70DF"/>
    <w:rsid w:val="001F720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3C9"/>
    <w:rsid w:val="00200B80"/>
    <w:rsid w:val="00200EB6"/>
    <w:rsid w:val="00200EBA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2FDF"/>
    <w:rsid w:val="00203AA8"/>
    <w:rsid w:val="00203B32"/>
    <w:rsid w:val="00203CC7"/>
    <w:rsid w:val="0020436B"/>
    <w:rsid w:val="002043CA"/>
    <w:rsid w:val="002045AB"/>
    <w:rsid w:val="0020492C"/>
    <w:rsid w:val="00204AB6"/>
    <w:rsid w:val="00204C57"/>
    <w:rsid w:val="00204F6D"/>
    <w:rsid w:val="00205060"/>
    <w:rsid w:val="00205669"/>
    <w:rsid w:val="00205E0F"/>
    <w:rsid w:val="002060C9"/>
    <w:rsid w:val="00206511"/>
    <w:rsid w:val="00206551"/>
    <w:rsid w:val="002067CD"/>
    <w:rsid w:val="002068A7"/>
    <w:rsid w:val="00206B0D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42D"/>
    <w:rsid w:val="00211507"/>
    <w:rsid w:val="002119E7"/>
    <w:rsid w:val="00211D01"/>
    <w:rsid w:val="00211E62"/>
    <w:rsid w:val="002121EE"/>
    <w:rsid w:val="002125C1"/>
    <w:rsid w:val="00213170"/>
    <w:rsid w:val="00213323"/>
    <w:rsid w:val="0021354B"/>
    <w:rsid w:val="00213C2D"/>
    <w:rsid w:val="00213E5E"/>
    <w:rsid w:val="00213F7A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341"/>
    <w:rsid w:val="00216385"/>
    <w:rsid w:val="00216579"/>
    <w:rsid w:val="00216620"/>
    <w:rsid w:val="002169EA"/>
    <w:rsid w:val="00216B70"/>
    <w:rsid w:val="00216CB1"/>
    <w:rsid w:val="00217093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5E"/>
    <w:rsid w:val="00220AD6"/>
    <w:rsid w:val="00220C80"/>
    <w:rsid w:val="002212C7"/>
    <w:rsid w:val="002212CC"/>
    <w:rsid w:val="00221431"/>
    <w:rsid w:val="00221A01"/>
    <w:rsid w:val="00221B1D"/>
    <w:rsid w:val="002220E0"/>
    <w:rsid w:val="00222618"/>
    <w:rsid w:val="00222625"/>
    <w:rsid w:val="002226C8"/>
    <w:rsid w:val="002227ED"/>
    <w:rsid w:val="00222877"/>
    <w:rsid w:val="00222A01"/>
    <w:rsid w:val="00222BDA"/>
    <w:rsid w:val="00222C1B"/>
    <w:rsid w:val="00222F05"/>
    <w:rsid w:val="00222FDA"/>
    <w:rsid w:val="00223020"/>
    <w:rsid w:val="00223AB3"/>
    <w:rsid w:val="00223ADD"/>
    <w:rsid w:val="00224141"/>
    <w:rsid w:val="0022427C"/>
    <w:rsid w:val="0022463E"/>
    <w:rsid w:val="0022465F"/>
    <w:rsid w:val="002247B0"/>
    <w:rsid w:val="002247D3"/>
    <w:rsid w:val="002248AC"/>
    <w:rsid w:val="002249E5"/>
    <w:rsid w:val="00224A42"/>
    <w:rsid w:val="00224F71"/>
    <w:rsid w:val="00224F85"/>
    <w:rsid w:val="00224FC6"/>
    <w:rsid w:val="0022506E"/>
    <w:rsid w:val="0022563E"/>
    <w:rsid w:val="00225C74"/>
    <w:rsid w:val="00225D25"/>
    <w:rsid w:val="00225F5E"/>
    <w:rsid w:val="00225FB3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FAB"/>
    <w:rsid w:val="002300C8"/>
    <w:rsid w:val="00230137"/>
    <w:rsid w:val="00230A04"/>
    <w:rsid w:val="00230CDB"/>
    <w:rsid w:val="002315F1"/>
    <w:rsid w:val="00231926"/>
    <w:rsid w:val="0023193F"/>
    <w:rsid w:val="00231C58"/>
    <w:rsid w:val="00232320"/>
    <w:rsid w:val="00232579"/>
    <w:rsid w:val="00232580"/>
    <w:rsid w:val="00232B28"/>
    <w:rsid w:val="00232BE0"/>
    <w:rsid w:val="00232C9C"/>
    <w:rsid w:val="00232F3A"/>
    <w:rsid w:val="00233085"/>
    <w:rsid w:val="0023316C"/>
    <w:rsid w:val="00233259"/>
    <w:rsid w:val="002333AC"/>
    <w:rsid w:val="002333D7"/>
    <w:rsid w:val="0023342D"/>
    <w:rsid w:val="0023355B"/>
    <w:rsid w:val="0023375D"/>
    <w:rsid w:val="002337A5"/>
    <w:rsid w:val="0023389E"/>
    <w:rsid w:val="00233CE2"/>
    <w:rsid w:val="00233F08"/>
    <w:rsid w:val="0023425C"/>
    <w:rsid w:val="0023431C"/>
    <w:rsid w:val="002343DF"/>
    <w:rsid w:val="002344EE"/>
    <w:rsid w:val="00234B66"/>
    <w:rsid w:val="00234D12"/>
    <w:rsid w:val="00234EAF"/>
    <w:rsid w:val="00234FBA"/>
    <w:rsid w:val="0023518A"/>
    <w:rsid w:val="00235543"/>
    <w:rsid w:val="002355BB"/>
    <w:rsid w:val="00235D78"/>
    <w:rsid w:val="0023632C"/>
    <w:rsid w:val="00236874"/>
    <w:rsid w:val="002368EC"/>
    <w:rsid w:val="00236B36"/>
    <w:rsid w:val="00236C4E"/>
    <w:rsid w:val="00236CBD"/>
    <w:rsid w:val="002370FC"/>
    <w:rsid w:val="002371CF"/>
    <w:rsid w:val="002372E1"/>
    <w:rsid w:val="002373A4"/>
    <w:rsid w:val="002376C2"/>
    <w:rsid w:val="002378C6"/>
    <w:rsid w:val="002400E2"/>
    <w:rsid w:val="0024010F"/>
    <w:rsid w:val="00240291"/>
    <w:rsid w:val="00240345"/>
    <w:rsid w:val="00240760"/>
    <w:rsid w:val="0024098B"/>
    <w:rsid w:val="00240CC1"/>
    <w:rsid w:val="00240D7A"/>
    <w:rsid w:val="00240DB1"/>
    <w:rsid w:val="00240ECE"/>
    <w:rsid w:val="00240EF5"/>
    <w:rsid w:val="0024109E"/>
    <w:rsid w:val="00241763"/>
    <w:rsid w:val="002417D7"/>
    <w:rsid w:val="00241993"/>
    <w:rsid w:val="00241BC8"/>
    <w:rsid w:val="00241F34"/>
    <w:rsid w:val="00241F71"/>
    <w:rsid w:val="0024206F"/>
    <w:rsid w:val="002421F7"/>
    <w:rsid w:val="00242446"/>
    <w:rsid w:val="002426C6"/>
    <w:rsid w:val="00242DBA"/>
    <w:rsid w:val="002433AD"/>
    <w:rsid w:val="002436BE"/>
    <w:rsid w:val="00243AD1"/>
    <w:rsid w:val="00243B72"/>
    <w:rsid w:val="00244252"/>
    <w:rsid w:val="002443E1"/>
    <w:rsid w:val="002445C2"/>
    <w:rsid w:val="00244992"/>
    <w:rsid w:val="00244AF5"/>
    <w:rsid w:val="00244CEB"/>
    <w:rsid w:val="00244EF2"/>
    <w:rsid w:val="00244F60"/>
    <w:rsid w:val="00245070"/>
    <w:rsid w:val="0024529A"/>
    <w:rsid w:val="00245499"/>
    <w:rsid w:val="0024564B"/>
    <w:rsid w:val="002459FA"/>
    <w:rsid w:val="00245A8E"/>
    <w:rsid w:val="00245D2E"/>
    <w:rsid w:val="00245FDF"/>
    <w:rsid w:val="00247232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691"/>
    <w:rsid w:val="0025170E"/>
    <w:rsid w:val="002517D4"/>
    <w:rsid w:val="00251ADC"/>
    <w:rsid w:val="00251C32"/>
    <w:rsid w:val="00251CC2"/>
    <w:rsid w:val="00251CCA"/>
    <w:rsid w:val="00251FCD"/>
    <w:rsid w:val="00252033"/>
    <w:rsid w:val="0025223B"/>
    <w:rsid w:val="0025275A"/>
    <w:rsid w:val="00252783"/>
    <w:rsid w:val="002528B9"/>
    <w:rsid w:val="00253295"/>
    <w:rsid w:val="00253501"/>
    <w:rsid w:val="00253AC4"/>
    <w:rsid w:val="00253AC7"/>
    <w:rsid w:val="00253C9A"/>
    <w:rsid w:val="00253D54"/>
    <w:rsid w:val="0025402C"/>
    <w:rsid w:val="002540BE"/>
    <w:rsid w:val="00254129"/>
    <w:rsid w:val="00254317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5A4"/>
    <w:rsid w:val="002567FC"/>
    <w:rsid w:val="00256AAE"/>
    <w:rsid w:val="00256EAE"/>
    <w:rsid w:val="0025795C"/>
    <w:rsid w:val="00257B29"/>
    <w:rsid w:val="002601EA"/>
    <w:rsid w:val="0026101D"/>
    <w:rsid w:val="00261050"/>
    <w:rsid w:val="002611EA"/>
    <w:rsid w:val="002614A4"/>
    <w:rsid w:val="00261C0E"/>
    <w:rsid w:val="002623BD"/>
    <w:rsid w:val="002625C8"/>
    <w:rsid w:val="002626FC"/>
    <w:rsid w:val="00262CF6"/>
    <w:rsid w:val="00262F4F"/>
    <w:rsid w:val="00263138"/>
    <w:rsid w:val="00263197"/>
    <w:rsid w:val="002634A4"/>
    <w:rsid w:val="002636E1"/>
    <w:rsid w:val="00263934"/>
    <w:rsid w:val="00263D87"/>
    <w:rsid w:val="00263E46"/>
    <w:rsid w:val="00263F60"/>
    <w:rsid w:val="002647D0"/>
    <w:rsid w:val="00264BEA"/>
    <w:rsid w:val="00264C5F"/>
    <w:rsid w:val="002652FB"/>
    <w:rsid w:val="00265354"/>
    <w:rsid w:val="002654E3"/>
    <w:rsid w:val="002655EB"/>
    <w:rsid w:val="00265663"/>
    <w:rsid w:val="00265AAB"/>
    <w:rsid w:val="00265E4E"/>
    <w:rsid w:val="00265F44"/>
    <w:rsid w:val="0026673B"/>
    <w:rsid w:val="002668AC"/>
    <w:rsid w:val="00266A62"/>
    <w:rsid w:val="00266AEE"/>
    <w:rsid w:val="00266D22"/>
    <w:rsid w:val="00266E5A"/>
    <w:rsid w:val="0026703F"/>
    <w:rsid w:val="002670DB"/>
    <w:rsid w:val="00267264"/>
    <w:rsid w:val="002673D0"/>
    <w:rsid w:val="002675D0"/>
    <w:rsid w:val="00267652"/>
    <w:rsid w:val="002676F5"/>
    <w:rsid w:val="00267B41"/>
    <w:rsid w:val="00267DD5"/>
    <w:rsid w:val="00270529"/>
    <w:rsid w:val="0027081F"/>
    <w:rsid w:val="00270B3B"/>
    <w:rsid w:val="00270F7F"/>
    <w:rsid w:val="002711EE"/>
    <w:rsid w:val="002715C6"/>
    <w:rsid w:val="00271766"/>
    <w:rsid w:val="0027198A"/>
    <w:rsid w:val="00271A39"/>
    <w:rsid w:val="00271AB5"/>
    <w:rsid w:val="00271EB6"/>
    <w:rsid w:val="00272192"/>
    <w:rsid w:val="002725B5"/>
    <w:rsid w:val="00272692"/>
    <w:rsid w:val="002727F6"/>
    <w:rsid w:val="0027283E"/>
    <w:rsid w:val="002728B2"/>
    <w:rsid w:val="00272AEE"/>
    <w:rsid w:val="00272CAB"/>
    <w:rsid w:val="00272E94"/>
    <w:rsid w:val="00272F18"/>
    <w:rsid w:val="002732C4"/>
    <w:rsid w:val="002735A5"/>
    <w:rsid w:val="002737D0"/>
    <w:rsid w:val="002737EC"/>
    <w:rsid w:val="00273914"/>
    <w:rsid w:val="00273D99"/>
    <w:rsid w:val="00273E1A"/>
    <w:rsid w:val="002744FD"/>
    <w:rsid w:val="002745CD"/>
    <w:rsid w:val="00274853"/>
    <w:rsid w:val="00274C16"/>
    <w:rsid w:val="00275277"/>
    <w:rsid w:val="00276133"/>
    <w:rsid w:val="002761F7"/>
    <w:rsid w:val="002762E6"/>
    <w:rsid w:val="002768F5"/>
    <w:rsid w:val="00276AFF"/>
    <w:rsid w:val="00276BAD"/>
    <w:rsid w:val="00276D70"/>
    <w:rsid w:val="00276FEF"/>
    <w:rsid w:val="0027725A"/>
    <w:rsid w:val="00277266"/>
    <w:rsid w:val="002773E5"/>
    <w:rsid w:val="00277B52"/>
    <w:rsid w:val="00277C6A"/>
    <w:rsid w:val="00277D90"/>
    <w:rsid w:val="00277D9A"/>
    <w:rsid w:val="0028018D"/>
    <w:rsid w:val="0028023F"/>
    <w:rsid w:val="0028033B"/>
    <w:rsid w:val="00280847"/>
    <w:rsid w:val="00280B96"/>
    <w:rsid w:val="00280C4D"/>
    <w:rsid w:val="00280D38"/>
    <w:rsid w:val="0028124C"/>
    <w:rsid w:val="0028130D"/>
    <w:rsid w:val="002817BF"/>
    <w:rsid w:val="002818F9"/>
    <w:rsid w:val="00281DDA"/>
    <w:rsid w:val="00281FC1"/>
    <w:rsid w:val="00282186"/>
    <w:rsid w:val="0028227D"/>
    <w:rsid w:val="002823FB"/>
    <w:rsid w:val="002825BA"/>
    <w:rsid w:val="002825D0"/>
    <w:rsid w:val="00282620"/>
    <w:rsid w:val="00282684"/>
    <w:rsid w:val="00282B00"/>
    <w:rsid w:val="00282E99"/>
    <w:rsid w:val="002831DC"/>
    <w:rsid w:val="0028331B"/>
    <w:rsid w:val="0028375B"/>
    <w:rsid w:val="00283E27"/>
    <w:rsid w:val="0028406D"/>
    <w:rsid w:val="002840C1"/>
    <w:rsid w:val="00284203"/>
    <w:rsid w:val="00284710"/>
    <w:rsid w:val="00284A32"/>
    <w:rsid w:val="00285030"/>
    <w:rsid w:val="0028503B"/>
    <w:rsid w:val="00285100"/>
    <w:rsid w:val="0028517A"/>
    <w:rsid w:val="0028523F"/>
    <w:rsid w:val="002854A0"/>
    <w:rsid w:val="002856A6"/>
    <w:rsid w:val="0028570F"/>
    <w:rsid w:val="002859E4"/>
    <w:rsid w:val="00285E19"/>
    <w:rsid w:val="00286258"/>
    <w:rsid w:val="00286580"/>
    <w:rsid w:val="002866FF"/>
    <w:rsid w:val="00286A6D"/>
    <w:rsid w:val="00286C26"/>
    <w:rsid w:val="002871B8"/>
    <w:rsid w:val="002871F6"/>
    <w:rsid w:val="002872C0"/>
    <w:rsid w:val="00287A70"/>
    <w:rsid w:val="00287BF5"/>
    <w:rsid w:val="00287E57"/>
    <w:rsid w:val="00290012"/>
    <w:rsid w:val="0029028B"/>
    <w:rsid w:val="00290561"/>
    <w:rsid w:val="00290821"/>
    <w:rsid w:val="00291022"/>
    <w:rsid w:val="0029148F"/>
    <w:rsid w:val="00291831"/>
    <w:rsid w:val="002919F7"/>
    <w:rsid w:val="00291A09"/>
    <w:rsid w:val="0029200C"/>
    <w:rsid w:val="002924EE"/>
    <w:rsid w:val="00292C35"/>
    <w:rsid w:val="002931F4"/>
    <w:rsid w:val="00293336"/>
    <w:rsid w:val="0029333F"/>
    <w:rsid w:val="002933F5"/>
    <w:rsid w:val="00293AD8"/>
    <w:rsid w:val="00293F54"/>
    <w:rsid w:val="00293FCD"/>
    <w:rsid w:val="002942AC"/>
    <w:rsid w:val="00294384"/>
    <w:rsid w:val="00294874"/>
    <w:rsid w:val="002948E2"/>
    <w:rsid w:val="00295260"/>
    <w:rsid w:val="002953A9"/>
    <w:rsid w:val="00295B74"/>
    <w:rsid w:val="00295BA9"/>
    <w:rsid w:val="00295CD7"/>
    <w:rsid w:val="00295E32"/>
    <w:rsid w:val="002962A0"/>
    <w:rsid w:val="0029663A"/>
    <w:rsid w:val="00296674"/>
    <w:rsid w:val="002967A1"/>
    <w:rsid w:val="002969B6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C1"/>
    <w:rsid w:val="002A07C5"/>
    <w:rsid w:val="002A0B6F"/>
    <w:rsid w:val="002A0D04"/>
    <w:rsid w:val="002A17B7"/>
    <w:rsid w:val="002A1851"/>
    <w:rsid w:val="002A1864"/>
    <w:rsid w:val="002A1906"/>
    <w:rsid w:val="002A1C6C"/>
    <w:rsid w:val="002A1DF4"/>
    <w:rsid w:val="002A1EE5"/>
    <w:rsid w:val="002A242D"/>
    <w:rsid w:val="002A251C"/>
    <w:rsid w:val="002A257D"/>
    <w:rsid w:val="002A27E6"/>
    <w:rsid w:val="002A2D37"/>
    <w:rsid w:val="002A2FCA"/>
    <w:rsid w:val="002A302E"/>
    <w:rsid w:val="002A33F5"/>
    <w:rsid w:val="002A3909"/>
    <w:rsid w:val="002A3AF5"/>
    <w:rsid w:val="002A3FC2"/>
    <w:rsid w:val="002A41F1"/>
    <w:rsid w:val="002A45E0"/>
    <w:rsid w:val="002A4A3B"/>
    <w:rsid w:val="002A4BC3"/>
    <w:rsid w:val="002A4E81"/>
    <w:rsid w:val="002A5160"/>
    <w:rsid w:val="002A52A3"/>
    <w:rsid w:val="002A5623"/>
    <w:rsid w:val="002A5640"/>
    <w:rsid w:val="002A5ACA"/>
    <w:rsid w:val="002A5DE5"/>
    <w:rsid w:val="002A5E64"/>
    <w:rsid w:val="002A5EC6"/>
    <w:rsid w:val="002A5F7C"/>
    <w:rsid w:val="002A60D7"/>
    <w:rsid w:val="002A6276"/>
    <w:rsid w:val="002A6F84"/>
    <w:rsid w:val="002A6FE1"/>
    <w:rsid w:val="002A6FE8"/>
    <w:rsid w:val="002A774A"/>
    <w:rsid w:val="002B00C1"/>
    <w:rsid w:val="002B037A"/>
    <w:rsid w:val="002B04E4"/>
    <w:rsid w:val="002B067E"/>
    <w:rsid w:val="002B089E"/>
    <w:rsid w:val="002B0932"/>
    <w:rsid w:val="002B0CCA"/>
    <w:rsid w:val="002B1325"/>
    <w:rsid w:val="002B16E1"/>
    <w:rsid w:val="002B1A8F"/>
    <w:rsid w:val="002B1BA6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226"/>
    <w:rsid w:val="002B479C"/>
    <w:rsid w:val="002B49AF"/>
    <w:rsid w:val="002B4CBF"/>
    <w:rsid w:val="002B51DB"/>
    <w:rsid w:val="002B53AB"/>
    <w:rsid w:val="002B59FB"/>
    <w:rsid w:val="002B5A02"/>
    <w:rsid w:val="002B5B22"/>
    <w:rsid w:val="002B5D20"/>
    <w:rsid w:val="002B608E"/>
    <w:rsid w:val="002B6295"/>
    <w:rsid w:val="002B6A9F"/>
    <w:rsid w:val="002B6AF6"/>
    <w:rsid w:val="002B6BF4"/>
    <w:rsid w:val="002B6FC4"/>
    <w:rsid w:val="002B71F3"/>
    <w:rsid w:val="002B71F9"/>
    <w:rsid w:val="002B7293"/>
    <w:rsid w:val="002B7679"/>
    <w:rsid w:val="002B7BB7"/>
    <w:rsid w:val="002B7CBD"/>
    <w:rsid w:val="002B7FE3"/>
    <w:rsid w:val="002C023D"/>
    <w:rsid w:val="002C03F4"/>
    <w:rsid w:val="002C0D3F"/>
    <w:rsid w:val="002C0DC7"/>
    <w:rsid w:val="002C0F5C"/>
    <w:rsid w:val="002C102B"/>
    <w:rsid w:val="002C19CA"/>
    <w:rsid w:val="002C1A3B"/>
    <w:rsid w:val="002C1D7C"/>
    <w:rsid w:val="002C26F7"/>
    <w:rsid w:val="002C29C0"/>
    <w:rsid w:val="002C2AC0"/>
    <w:rsid w:val="002C2CD1"/>
    <w:rsid w:val="002C324C"/>
    <w:rsid w:val="002C3343"/>
    <w:rsid w:val="002C36EB"/>
    <w:rsid w:val="002C38C3"/>
    <w:rsid w:val="002C38DA"/>
    <w:rsid w:val="002C3900"/>
    <w:rsid w:val="002C3AAE"/>
    <w:rsid w:val="002C3C92"/>
    <w:rsid w:val="002C3DA3"/>
    <w:rsid w:val="002C4216"/>
    <w:rsid w:val="002C43CE"/>
    <w:rsid w:val="002C443E"/>
    <w:rsid w:val="002C4716"/>
    <w:rsid w:val="002C47BA"/>
    <w:rsid w:val="002C4A4A"/>
    <w:rsid w:val="002C4ACD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3F2"/>
    <w:rsid w:val="002C6422"/>
    <w:rsid w:val="002C644F"/>
    <w:rsid w:val="002C6DE0"/>
    <w:rsid w:val="002C6FF9"/>
    <w:rsid w:val="002C709F"/>
    <w:rsid w:val="002C7661"/>
    <w:rsid w:val="002C7738"/>
    <w:rsid w:val="002C7B24"/>
    <w:rsid w:val="002C7D96"/>
    <w:rsid w:val="002C7FD5"/>
    <w:rsid w:val="002D09BB"/>
    <w:rsid w:val="002D0C99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16D"/>
    <w:rsid w:val="002D3586"/>
    <w:rsid w:val="002D35BF"/>
    <w:rsid w:val="002D367C"/>
    <w:rsid w:val="002D3D85"/>
    <w:rsid w:val="002D40F0"/>
    <w:rsid w:val="002D4284"/>
    <w:rsid w:val="002D452F"/>
    <w:rsid w:val="002D4AB8"/>
    <w:rsid w:val="002D4DFD"/>
    <w:rsid w:val="002D4F9F"/>
    <w:rsid w:val="002D5075"/>
    <w:rsid w:val="002D52D0"/>
    <w:rsid w:val="002D551C"/>
    <w:rsid w:val="002D55B3"/>
    <w:rsid w:val="002D55B6"/>
    <w:rsid w:val="002D560A"/>
    <w:rsid w:val="002D618E"/>
    <w:rsid w:val="002D62DD"/>
    <w:rsid w:val="002D6365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ED8"/>
    <w:rsid w:val="002E1114"/>
    <w:rsid w:val="002E13FE"/>
    <w:rsid w:val="002E1570"/>
    <w:rsid w:val="002E17FC"/>
    <w:rsid w:val="002E1BAA"/>
    <w:rsid w:val="002E2484"/>
    <w:rsid w:val="002E273F"/>
    <w:rsid w:val="002E2A20"/>
    <w:rsid w:val="002E2E32"/>
    <w:rsid w:val="002E330D"/>
    <w:rsid w:val="002E33E7"/>
    <w:rsid w:val="002E3580"/>
    <w:rsid w:val="002E3676"/>
    <w:rsid w:val="002E3A89"/>
    <w:rsid w:val="002E3AA0"/>
    <w:rsid w:val="002E3AC3"/>
    <w:rsid w:val="002E3B04"/>
    <w:rsid w:val="002E3B46"/>
    <w:rsid w:val="002E461C"/>
    <w:rsid w:val="002E479E"/>
    <w:rsid w:val="002E489B"/>
    <w:rsid w:val="002E4B37"/>
    <w:rsid w:val="002E4B57"/>
    <w:rsid w:val="002E4F50"/>
    <w:rsid w:val="002E5195"/>
    <w:rsid w:val="002E519B"/>
    <w:rsid w:val="002E5E79"/>
    <w:rsid w:val="002E5E85"/>
    <w:rsid w:val="002E62D0"/>
    <w:rsid w:val="002E63A6"/>
    <w:rsid w:val="002E650C"/>
    <w:rsid w:val="002E6759"/>
    <w:rsid w:val="002E68AF"/>
    <w:rsid w:val="002E69CC"/>
    <w:rsid w:val="002E6A8A"/>
    <w:rsid w:val="002E6D1D"/>
    <w:rsid w:val="002E71E0"/>
    <w:rsid w:val="002E72B5"/>
    <w:rsid w:val="002E7314"/>
    <w:rsid w:val="002E73B8"/>
    <w:rsid w:val="002E7AD7"/>
    <w:rsid w:val="002E7F8C"/>
    <w:rsid w:val="002F00F9"/>
    <w:rsid w:val="002F01E6"/>
    <w:rsid w:val="002F0382"/>
    <w:rsid w:val="002F050C"/>
    <w:rsid w:val="002F0BD7"/>
    <w:rsid w:val="002F0C66"/>
    <w:rsid w:val="002F0F04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AE4"/>
    <w:rsid w:val="002F2B2B"/>
    <w:rsid w:val="002F2F1A"/>
    <w:rsid w:val="002F33B3"/>
    <w:rsid w:val="002F3508"/>
    <w:rsid w:val="002F3603"/>
    <w:rsid w:val="002F37B3"/>
    <w:rsid w:val="002F38E7"/>
    <w:rsid w:val="002F3B04"/>
    <w:rsid w:val="002F3BCA"/>
    <w:rsid w:val="002F418B"/>
    <w:rsid w:val="002F41C7"/>
    <w:rsid w:val="002F42CE"/>
    <w:rsid w:val="002F467B"/>
    <w:rsid w:val="002F47D9"/>
    <w:rsid w:val="002F48B4"/>
    <w:rsid w:val="002F548D"/>
    <w:rsid w:val="002F56FA"/>
    <w:rsid w:val="002F6210"/>
    <w:rsid w:val="002F64A6"/>
    <w:rsid w:val="002F66DE"/>
    <w:rsid w:val="002F69C7"/>
    <w:rsid w:val="002F6A29"/>
    <w:rsid w:val="002F6AB5"/>
    <w:rsid w:val="002F6E28"/>
    <w:rsid w:val="002F6FB7"/>
    <w:rsid w:val="002F7024"/>
    <w:rsid w:val="002F7117"/>
    <w:rsid w:val="002F7287"/>
    <w:rsid w:val="002F7736"/>
    <w:rsid w:val="002F7B6D"/>
    <w:rsid w:val="002F7CF5"/>
    <w:rsid w:val="002F7F39"/>
    <w:rsid w:val="0030068C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B34"/>
    <w:rsid w:val="00301F76"/>
    <w:rsid w:val="00301FC8"/>
    <w:rsid w:val="003027D0"/>
    <w:rsid w:val="00302F1C"/>
    <w:rsid w:val="00302FBF"/>
    <w:rsid w:val="003030FB"/>
    <w:rsid w:val="00303383"/>
    <w:rsid w:val="003034F1"/>
    <w:rsid w:val="003036F3"/>
    <w:rsid w:val="00303C2B"/>
    <w:rsid w:val="00304000"/>
    <w:rsid w:val="0030466C"/>
    <w:rsid w:val="003047D8"/>
    <w:rsid w:val="00304A4E"/>
    <w:rsid w:val="00304A86"/>
    <w:rsid w:val="00304C89"/>
    <w:rsid w:val="00304DDC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499"/>
    <w:rsid w:val="00306616"/>
    <w:rsid w:val="00306936"/>
    <w:rsid w:val="00306B05"/>
    <w:rsid w:val="00306DAE"/>
    <w:rsid w:val="00306E30"/>
    <w:rsid w:val="00307156"/>
    <w:rsid w:val="003073DD"/>
    <w:rsid w:val="00307926"/>
    <w:rsid w:val="003079B8"/>
    <w:rsid w:val="00307A76"/>
    <w:rsid w:val="00307C0D"/>
    <w:rsid w:val="00307DA4"/>
    <w:rsid w:val="00310987"/>
    <w:rsid w:val="00311501"/>
    <w:rsid w:val="00311907"/>
    <w:rsid w:val="00311ACD"/>
    <w:rsid w:val="00311CE3"/>
    <w:rsid w:val="00311D92"/>
    <w:rsid w:val="00311EB0"/>
    <w:rsid w:val="003121A1"/>
    <w:rsid w:val="00312240"/>
    <w:rsid w:val="003123A6"/>
    <w:rsid w:val="0031280F"/>
    <w:rsid w:val="003129A7"/>
    <w:rsid w:val="00312A46"/>
    <w:rsid w:val="00312DDD"/>
    <w:rsid w:val="00312EA6"/>
    <w:rsid w:val="00312FB1"/>
    <w:rsid w:val="00312FD4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47F"/>
    <w:rsid w:val="003167E7"/>
    <w:rsid w:val="0031681C"/>
    <w:rsid w:val="0031696E"/>
    <w:rsid w:val="00316B4C"/>
    <w:rsid w:val="00316FE1"/>
    <w:rsid w:val="00317004"/>
    <w:rsid w:val="003170FD"/>
    <w:rsid w:val="0031719F"/>
    <w:rsid w:val="00317205"/>
    <w:rsid w:val="003173BE"/>
    <w:rsid w:val="00317511"/>
    <w:rsid w:val="003176D9"/>
    <w:rsid w:val="0031771F"/>
    <w:rsid w:val="0032011C"/>
    <w:rsid w:val="00320291"/>
    <w:rsid w:val="00320372"/>
    <w:rsid w:val="0032052A"/>
    <w:rsid w:val="00320708"/>
    <w:rsid w:val="0032071B"/>
    <w:rsid w:val="003207A1"/>
    <w:rsid w:val="003207AA"/>
    <w:rsid w:val="0032085F"/>
    <w:rsid w:val="0032095B"/>
    <w:rsid w:val="00320A99"/>
    <w:rsid w:val="00320CF6"/>
    <w:rsid w:val="0032142A"/>
    <w:rsid w:val="003217EE"/>
    <w:rsid w:val="00321A46"/>
    <w:rsid w:val="00321F81"/>
    <w:rsid w:val="00321F9F"/>
    <w:rsid w:val="003220E1"/>
    <w:rsid w:val="003224A6"/>
    <w:rsid w:val="0032258C"/>
    <w:rsid w:val="003227B9"/>
    <w:rsid w:val="003229BD"/>
    <w:rsid w:val="00322A4F"/>
    <w:rsid w:val="00322FE1"/>
    <w:rsid w:val="00323133"/>
    <w:rsid w:val="00323895"/>
    <w:rsid w:val="0032389B"/>
    <w:rsid w:val="003239A1"/>
    <w:rsid w:val="00323B11"/>
    <w:rsid w:val="00323BEF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6952"/>
    <w:rsid w:val="003269C7"/>
    <w:rsid w:val="00326F89"/>
    <w:rsid w:val="0032734C"/>
    <w:rsid w:val="0032748C"/>
    <w:rsid w:val="00327789"/>
    <w:rsid w:val="0032781F"/>
    <w:rsid w:val="00327C3C"/>
    <w:rsid w:val="00327F7C"/>
    <w:rsid w:val="0033010F"/>
    <w:rsid w:val="003306C3"/>
    <w:rsid w:val="00330B38"/>
    <w:rsid w:val="00330E39"/>
    <w:rsid w:val="00330F60"/>
    <w:rsid w:val="00330F81"/>
    <w:rsid w:val="0033107C"/>
    <w:rsid w:val="00331226"/>
    <w:rsid w:val="00331AEA"/>
    <w:rsid w:val="00331BCE"/>
    <w:rsid w:val="00331DF0"/>
    <w:rsid w:val="00331EF8"/>
    <w:rsid w:val="0033216B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94E"/>
    <w:rsid w:val="00333AA7"/>
    <w:rsid w:val="00333B1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2E8"/>
    <w:rsid w:val="003365B5"/>
    <w:rsid w:val="0033698F"/>
    <w:rsid w:val="00336BCD"/>
    <w:rsid w:val="0033723E"/>
    <w:rsid w:val="0033738C"/>
    <w:rsid w:val="00337399"/>
    <w:rsid w:val="003373BF"/>
    <w:rsid w:val="003373C4"/>
    <w:rsid w:val="0033776E"/>
    <w:rsid w:val="003378AA"/>
    <w:rsid w:val="0033793F"/>
    <w:rsid w:val="003379D4"/>
    <w:rsid w:val="00337B71"/>
    <w:rsid w:val="00337CB3"/>
    <w:rsid w:val="00337D52"/>
    <w:rsid w:val="00340053"/>
    <w:rsid w:val="003405B3"/>
    <w:rsid w:val="003405C2"/>
    <w:rsid w:val="0034069F"/>
    <w:rsid w:val="00340994"/>
    <w:rsid w:val="00340AAC"/>
    <w:rsid w:val="00340B7E"/>
    <w:rsid w:val="00340D11"/>
    <w:rsid w:val="00340EBD"/>
    <w:rsid w:val="00341125"/>
    <w:rsid w:val="0034115B"/>
    <w:rsid w:val="003411CD"/>
    <w:rsid w:val="00341266"/>
    <w:rsid w:val="0034137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AAA"/>
    <w:rsid w:val="00342EFF"/>
    <w:rsid w:val="0034302A"/>
    <w:rsid w:val="00343380"/>
    <w:rsid w:val="003433A1"/>
    <w:rsid w:val="0034350F"/>
    <w:rsid w:val="0034355A"/>
    <w:rsid w:val="003435A0"/>
    <w:rsid w:val="003435F5"/>
    <w:rsid w:val="00343807"/>
    <w:rsid w:val="00343A75"/>
    <w:rsid w:val="003442FD"/>
    <w:rsid w:val="0034446D"/>
    <w:rsid w:val="003446B3"/>
    <w:rsid w:val="003446B8"/>
    <w:rsid w:val="003446F0"/>
    <w:rsid w:val="00344A99"/>
    <w:rsid w:val="00344DBD"/>
    <w:rsid w:val="00344E03"/>
    <w:rsid w:val="00344E60"/>
    <w:rsid w:val="0034506E"/>
    <w:rsid w:val="003453B0"/>
    <w:rsid w:val="00345417"/>
    <w:rsid w:val="003454EF"/>
    <w:rsid w:val="00345652"/>
    <w:rsid w:val="003456CA"/>
    <w:rsid w:val="003459A5"/>
    <w:rsid w:val="00345A31"/>
    <w:rsid w:val="00345BEE"/>
    <w:rsid w:val="00345C1F"/>
    <w:rsid w:val="00345DD7"/>
    <w:rsid w:val="00345E15"/>
    <w:rsid w:val="0034632B"/>
    <w:rsid w:val="003463F2"/>
    <w:rsid w:val="00346739"/>
    <w:rsid w:val="0034675F"/>
    <w:rsid w:val="0034689B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13A"/>
    <w:rsid w:val="0035036D"/>
    <w:rsid w:val="00350389"/>
    <w:rsid w:val="003503C7"/>
    <w:rsid w:val="003504DA"/>
    <w:rsid w:val="00350667"/>
    <w:rsid w:val="00350993"/>
    <w:rsid w:val="00350B1F"/>
    <w:rsid w:val="00350DC4"/>
    <w:rsid w:val="00350FE9"/>
    <w:rsid w:val="00351F25"/>
    <w:rsid w:val="003522C1"/>
    <w:rsid w:val="00352647"/>
    <w:rsid w:val="00352851"/>
    <w:rsid w:val="003529A3"/>
    <w:rsid w:val="00352B2C"/>
    <w:rsid w:val="00352EE5"/>
    <w:rsid w:val="0035309E"/>
    <w:rsid w:val="00353442"/>
    <w:rsid w:val="00353B6D"/>
    <w:rsid w:val="0035437C"/>
    <w:rsid w:val="0035438F"/>
    <w:rsid w:val="0035440C"/>
    <w:rsid w:val="00354DBD"/>
    <w:rsid w:val="00354EE5"/>
    <w:rsid w:val="0035513E"/>
    <w:rsid w:val="00355591"/>
    <w:rsid w:val="0035574C"/>
    <w:rsid w:val="0035578D"/>
    <w:rsid w:val="003558F8"/>
    <w:rsid w:val="00355993"/>
    <w:rsid w:val="00355AA0"/>
    <w:rsid w:val="00355CCF"/>
    <w:rsid w:val="00355DA8"/>
    <w:rsid w:val="00355E4F"/>
    <w:rsid w:val="003570BA"/>
    <w:rsid w:val="003571A5"/>
    <w:rsid w:val="0035757A"/>
    <w:rsid w:val="003575C0"/>
    <w:rsid w:val="00360182"/>
    <w:rsid w:val="00360184"/>
    <w:rsid w:val="003601DC"/>
    <w:rsid w:val="00360329"/>
    <w:rsid w:val="00360359"/>
    <w:rsid w:val="0036046E"/>
    <w:rsid w:val="003609DA"/>
    <w:rsid w:val="00360FC4"/>
    <w:rsid w:val="00361746"/>
    <w:rsid w:val="0036183E"/>
    <w:rsid w:val="0036199E"/>
    <w:rsid w:val="00361F6C"/>
    <w:rsid w:val="0036200B"/>
    <w:rsid w:val="00362173"/>
    <w:rsid w:val="00362796"/>
    <w:rsid w:val="003627EE"/>
    <w:rsid w:val="00362826"/>
    <w:rsid w:val="003628DD"/>
    <w:rsid w:val="00362944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A00"/>
    <w:rsid w:val="00364BEC"/>
    <w:rsid w:val="00365001"/>
    <w:rsid w:val="003652DF"/>
    <w:rsid w:val="003660F6"/>
    <w:rsid w:val="003664D7"/>
    <w:rsid w:val="003664E0"/>
    <w:rsid w:val="003664F2"/>
    <w:rsid w:val="00366513"/>
    <w:rsid w:val="0036668F"/>
    <w:rsid w:val="00366865"/>
    <w:rsid w:val="003672C8"/>
    <w:rsid w:val="00367355"/>
    <w:rsid w:val="00367A04"/>
    <w:rsid w:val="00367AD9"/>
    <w:rsid w:val="00370018"/>
    <w:rsid w:val="0037001D"/>
    <w:rsid w:val="0037018B"/>
    <w:rsid w:val="0037046D"/>
    <w:rsid w:val="0037055C"/>
    <w:rsid w:val="003705EA"/>
    <w:rsid w:val="00370631"/>
    <w:rsid w:val="0037068B"/>
    <w:rsid w:val="00370BF7"/>
    <w:rsid w:val="00370CB6"/>
    <w:rsid w:val="00371456"/>
    <w:rsid w:val="003714EC"/>
    <w:rsid w:val="0037155F"/>
    <w:rsid w:val="00371B2D"/>
    <w:rsid w:val="00371B66"/>
    <w:rsid w:val="00371DBC"/>
    <w:rsid w:val="00371FFB"/>
    <w:rsid w:val="003721DE"/>
    <w:rsid w:val="0037286F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DF"/>
    <w:rsid w:val="003740DE"/>
    <w:rsid w:val="00374125"/>
    <w:rsid w:val="003745D7"/>
    <w:rsid w:val="00374BB3"/>
    <w:rsid w:val="00375421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AC2"/>
    <w:rsid w:val="00377D6C"/>
    <w:rsid w:val="00380501"/>
    <w:rsid w:val="0038068C"/>
    <w:rsid w:val="0038078D"/>
    <w:rsid w:val="00380B70"/>
    <w:rsid w:val="00380D5E"/>
    <w:rsid w:val="00380F62"/>
    <w:rsid w:val="00381187"/>
    <w:rsid w:val="00381259"/>
    <w:rsid w:val="003813A5"/>
    <w:rsid w:val="00381587"/>
    <w:rsid w:val="00381594"/>
    <w:rsid w:val="00381623"/>
    <w:rsid w:val="00381706"/>
    <w:rsid w:val="003819C6"/>
    <w:rsid w:val="00381E29"/>
    <w:rsid w:val="00382324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3C0"/>
    <w:rsid w:val="003864F8"/>
    <w:rsid w:val="003867E2"/>
    <w:rsid w:val="003868A8"/>
    <w:rsid w:val="00386F68"/>
    <w:rsid w:val="00386FE4"/>
    <w:rsid w:val="0038700C"/>
    <w:rsid w:val="00387445"/>
    <w:rsid w:val="00390153"/>
    <w:rsid w:val="003902CE"/>
    <w:rsid w:val="00390346"/>
    <w:rsid w:val="0039047F"/>
    <w:rsid w:val="0039090C"/>
    <w:rsid w:val="00390C9F"/>
    <w:rsid w:val="00390FB9"/>
    <w:rsid w:val="00390FD0"/>
    <w:rsid w:val="003912A9"/>
    <w:rsid w:val="00391790"/>
    <w:rsid w:val="00391841"/>
    <w:rsid w:val="00391B38"/>
    <w:rsid w:val="00391D4F"/>
    <w:rsid w:val="00391DC4"/>
    <w:rsid w:val="00391FA1"/>
    <w:rsid w:val="00392D49"/>
    <w:rsid w:val="00392EBA"/>
    <w:rsid w:val="00393611"/>
    <w:rsid w:val="00393749"/>
    <w:rsid w:val="00393784"/>
    <w:rsid w:val="003937BA"/>
    <w:rsid w:val="00393866"/>
    <w:rsid w:val="00393B4B"/>
    <w:rsid w:val="00393D44"/>
    <w:rsid w:val="00393E83"/>
    <w:rsid w:val="00393FA0"/>
    <w:rsid w:val="00394061"/>
    <w:rsid w:val="00394370"/>
    <w:rsid w:val="0039472F"/>
    <w:rsid w:val="0039478A"/>
    <w:rsid w:val="0039486E"/>
    <w:rsid w:val="00394D9C"/>
    <w:rsid w:val="00394E9A"/>
    <w:rsid w:val="00394EFC"/>
    <w:rsid w:val="00394F10"/>
    <w:rsid w:val="00395005"/>
    <w:rsid w:val="00395354"/>
    <w:rsid w:val="003953A3"/>
    <w:rsid w:val="003955B4"/>
    <w:rsid w:val="0039582B"/>
    <w:rsid w:val="003958D9"/>
    <w:rsid w:val="00395A1F"/>
    <w:rsid w:val="00395F7E"/>
    <w:rsid w:val="003962BF"/>
    <w:rsid w:val="00396315"/>
    <w:rsid w:val="00396348"/>
    <w:rsid w:val="00396520"/>
    <w:rsid w:val="0039663F"/>
    <w:rsid w:val="00396AB4"/>
    <w:rsid w:val="00396CED"/>
    <w:rsid w:val="0039701D"/>
    <w:rsid w:val="00397322"/>
    <w:rsid w:val="0039758D"/>
    <w:rsid w:val="003975C8"/>
    <w:rsid w:val="003978BA"/>
    <w:rsid w:val="00397A42"/>
    <w:rsid w:val="00397A83"/>
    <w:rsid w:val="00397BFC"/>
    <w:rsid w:val="00397D5C"/>
    <w:rsid w:val="00397F99"/>
    <w:rsid w:val="00397FF9"/>
    <w:rsid w:val="003A011F"/>
    <w:rsid w:val="003A031F"/>
    <w:rsid w:val="003A065A"/>
    <w:rsid w:val="003A09E3"/>
    <w:rsid w:val="003A0A34"/>
    <w:rsid w:val="003A0D99"/>
    <w:rsid w:val="003A102A"/>
    <w:rsid w:val="003A146A"/>
    <w:rsid w:val="003A157F"/>
    <w:rsid w:val="003A1891"/>
    <w:rsid w:val="003A194A"/>
    <w:rsid w:val="003A1D02"/>
    <w:rsid w:val="003A2394"/>
    <w:rsid w:val="003A2402"/>
    <w:rsid w:val="003A2670"/>
    <w:rsid w:val="003A2F25"/>
    <w:rsid w:val="003A3013"/>
    <w:rsid w:val="003A329F"/>
    <w:rsid w:val="003A36A3"/>
    <w:rsid w:val="003A3743"/>
    <w:rsid w:val="003A3943"/>
    <w:rsid w:val="003A3F8A"/>
    <w:rsid w:val="003A4895"/>
    <w:rsid w:val="003A48FA"/>
    <w:rsid w:val="003A495F"/>
    <w:rsid w:val="003A4B16"/>
    <w:rsid w:val="003A5158"/>
    <w:rsid w:val="003A520A"/>
    <w:rsid w:val="003A6005"/>
    <w:rsid w:val="003A618C"/>
    <w:rsid w:val="003A66BA"/>
    <w:rsid w:val="003A687D"/>
    <w:rsid w:val="003A6933"/>
    <w:rsid w:val="003A6C09"/>
    <w:rsid w:val="003A6E9C"/>
    <w:rsid w:val="003A6EC1"/>
    <w:rsid w:val="003A6FF1"/>
    <w:rsid w:val="003A7018"/>
    <w:rsid w:val="003A7568"/>
    <w:rsid w:val="003A774C"/>
    <w:rsid w:val="003A7ADB"/>
    <w:rsid w:val="003A7E29"/>
    <w:rsid w:val="003A7E5B"/>
    <w:rsid w:val="003A7EBD"/>
    <w:rsid w:val="003A7F37"/>
    <w:rsid w:val="003B011E"/>
    <w:rsid w:val="003B038E"/>
    <w:rsid w:val="003B0593"/>
    <w:rsid w:val="003B071B"/>
    <w:rsid w:val="003B101E"/>
    <w:rsid w:val="003B1148"/>
    <w:rsid w:val="003B12CC"/>
    <w:rsid w:val="003B197A"/>
    <w:rsid w:val="003B1E74"/>
    <w:rsid w:val="003B1EDF"/>
    <w:rsid w:val="003B2584"/>
    <w:rsid w:val="003B264B"/>
    <w:rsid w:val="003B2A56"/>
    <w:rsid w:val="003B2D00"/>
    <w:rsid w:val="003B2DFC"/>
    <w:rsid w:val="003B30E3"/>
    <w:rsid w:val="003B31CF"/>
    <w:rsid w:val="003B3882"/>
    <w:rsid w:val="003B39CB"/>
    <w:rsid w:val="003B39E2"/>
    <w:rsid w:val="003B3CD1"/>
    <w:rsid w:val="003B3DEE"/>
    <w:rsid w:val="003B3E1D"/>
    <w:rsid w:val="003B4116"/>
    <w:rsid w:val="003B428B"/>
    <w:rsid w:val="003B437D"/>
    <w:rsid w:val="003B44DB"/>
    <w:rsid w:val="003B49BF"/>
    <w:rsid w:val="003B4D3D"/>
    <w:rsid w:val="003B4D5E"/>
    <w:rsid w:val="003B4DBD"/>
    <w:rsid w:val="003B50E4"/>
    <w:rsid w:val="003B53A5"/>
    <w:rsid w:val="003B5518"/>
    <w:rsid w:val="003B6099"/>
    <w:rsid w:val="003B60BF"/>
    <w:rsid w:val="003B61C5"/>
    <w:rsid w:val="003B61D5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B"/>
    <w:rsid w:val="003C0AAC"/>
    <w:rsid w:val="003C0EF6"/>
    <w:rsid w:val="003C10F7"/>
    <w:rsid w:val="003C122C"/>
    <w:rsid w:val="003C1782"/>
    <w:rsid w:val="003C1B38"/>
    <w:rsid w:val="003C1EFB"/>
    <w:rsid w:val="003C1F51"/>
    <w:rsid w:val="003C200D"/>
    <w:rsid w:val="003C20A3"/>
    <w:rsid w:val="003C21DB"/>
    <w:rsid w:val="003C2616"/>
    <w:rsid w:val="003C29E4"/>
    <w:rsid w:val="003C2A77"/>
    <w:rsid w:val="003C2BEE"/>
    <w:rsid w:val="003C2E69"/>
    <w:rsid w:val="003C30F2"/>
    <w:rsid w:val="003C3199"/>
    <w:rsid w:val="003C3320"/>
    <w:rsid w:val="003C33D0"/>
    <w:rsid w:val="003C33D5"/>
    <w:rsid w:val="003C3CB0"/>
    <w:rsid w:val="003C41E8"/>
    <w:rsid w:val="003C440E"/>
    <w:rsid w:val="003C4D4E"/>
    <w:rsid w:val="003C54E6"/>
    <w:rsid w:val="003C5F1D"/>
    <w:rsid w:val="003C6026"/>
    <w:rsid w:val="003C6435"/>
    <w:rsid w:val="003C65F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5C"/>
    <w:rsid w:val="003D0DC2"/>
    <w:rsid w:val="003D0FBB"/>
    <w:rsid w:val="003D107B"/>
    <w:rsid w:val="003D155C"/>
    <w:rsid w:val="003D1970"/>
    <w:rsid w:val="003D20AA"/>
    <w:rsid w:val="003D221F"/>
    <w:rsid w:val="003D245D"/>
    <w:rsid w:val="003D2533"/>
    <w:rsid w:val="003D2772"/>
    <w:rsid w:val="003D2839"/>
    <w:rsid w:val="003D2A66"/>
    <w:rsid w:val="003D2BA9"/>
    <w:rsid w:val="003D3173"/>
    <w:rsid w:val="003D3423"/>
    <w:rsid w:val="003D3556"/>
    <w:rsid w:val="003D36EB"/>
    <w:rsid w:val="003D3B8C"/>
    <w:rsid w:val="003D406F"/>
    <w:rsid w:val="003D43DF"/>
    <w:rsid w:val="003D43F1"/>
    <w:rsid w:val="003D4645"/>
    <w:rsid w:val="003D4E92"/>
    <w:rsid w:val="003D4F7F"/>
    <w:rsid w:val="003D53FD"/>
    <w:rsid w:val="003D5B5B"/>
    <w:rsid w:val="003D5BFF"/>
    <w:rsid w:val="003D5CF8"/>
    <w:rsid w:val="003D6036"/>
    <w:rsid w:val="003D6185"/>
    <w:rsid w:val="003D6258"/>
    <w:rsid w:val="003D6380"/>
    <w:rsid w:val="003D6644"/>
    <w:rsid w:val="003D664D"/>
    <w:rsid w:val="003D6660"/>
    <w:rsid w:val="003D6AE2"/>
    <w:rsid w:val="003D6CE2"/>
    <w:rsid w:val="003D70C1"/>
    <w:rsid w:val="003D7336"/>
    <w:rsid w:val="003D7709"/>
    <w:rsid w:val="003E004A"/>
    <w:rsid w:val="003E014B"/>
    <w:rsid w:val="003E027F"/>
    <w:rsid w:val="003E0666"/>
    <w:rsid w:val="003E0744"/>
    <w:rsid w:val="003E1077"/>
    <w:rsid w:val="003E11D2"/>
    <w:rsid w:val="003E17C5"/>
    <w:rsid w:val="003E17DE"/>
    <w:rsid w:val="003E1D7B"/>
    <w:rsid w:val="003E2306"/>
    <w:rsid w:val="003E2B98"/>
    <w:rsid w:val="003E2DE9"/>
    <w:rsid w:val="003E2E4D"/>
    <w:rsid w:val="003E3A5E"/>
    <w:rsid w:val="003E3D2C"/>
    <w:rsid w:val="003E3F74"/>
    <w:rsid w:val="003E4531"/>
    <w:rsid w:val="003E4735"/>
    <w:rsid w:val="003E4941"/>
    <w:rsid w:val="003E4C40"/>
    <w:rsid w:val="003E527C"/>
    <w:rsid w:val="003E5441"/>
    <w:rsid w:val="003E5BE1"/>
    <w:rsid w:val="003E6003"/>
    <w:rsid w:val="003E6078"/>
    <w:rsid w:val="003E62CF"/>
    <w:rsid w:val="003E648E"/>
    <w:rsid w:val="003E6795"/>
    <w:rsid w:val="003E6B10"/>
    <w:rsid w:val="003E6B4C"/>
    <w:rsid w:val="003E6E9C"/>
    <w:rsid w:val="003E72F3"/>
    <w:rsid w:val="003E7677"/>
    <w:rsid w:val="003E79B6"/>
    <w:rsid w:val="003E7C8A"/>
    <w:rsid w:val="003E7EC4"/>
    <w:rsid w:val="003E7F61"/>
    <w:rsid w:val="003F0133"/>
    <w:rsid w:val="003F02F7"/>
    <w:rsid w:val="003F065E"/>
    <w:rsid w:val="003F0EA9"/>
    <w:rsid w:val="003F1517"/>
    <w:rsid w:val="003F1B35"/>
    <w:rsid w:val="003F1FB0"/>
    <w:rsid w:val="003F1FFA"/>
    <w:rsid w:val="003F2016"/>
    <w:rsid w:val="003F2471"/>
    <w:rsid w:val="003F2507"/>
    <w:rsid w:val="003F2A26"/>
    <w:rsid w:val="003F2B74"/>
    <w:rsid w:val="003F2D4D"/>
    <w:rsid w:val="003F2F09"/>
    <w:rsid w:val="003F32EE"/>
    <w:rsid w:val="003F3591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6FC"/>
    <w:rsid w:val="003F5B44"/>
    <w:rsid w:val="003F5C03"/>
    <w:rsid w:val="003F5D13"/>
    <w:rsid w:val="003F5F43"/>
    <w:rsid w:val="003F60B4"/>
    <w:rsid w:val="003F61B9"/>
    <w:rsid w:val="003F6609"/>
    <w:rsid w:val="003F68BC"/>
    <w:rsid w:val="003F6C2C"/>
    <w:rsid w:val="003F6CCB"/>
    <w:rsid w:val="003F6D33"/>
    <w:rsid w:val="003F7160"/>
    <w:rsid w:val="003F7B39"/>
    <w:rsid w:val="003F7B88"/>
    <w:rsid w:val="003F7CD2"/>
    <w:rsid w:val="003F7E4E"/>
    <w:rsid w:val="003F7E92"/>
    <w:rsid w:val="00400311"/>
    <w:rsid w:val="004005B5"/>
    <w:rsid w:val="00400627"/>
    <w:rsid w:val="0040067A"/>
    <w:rsid w:val="00400908"/>
    <w:rsid w:val="0040090C"/>
    <w:rsid w:val="00400DB8"/>
    <w:rsid w:val="00400F4A"/>
    <w:rsid w:val="0040114C"/>
    <w:rsid w:val="00401354"/>
    <w:rsid w:val="0040145F"/>
    <w:rsid w:val="004014D5"/>
    <w:rsid w:val="004017A6"/>
    <w:rsid w:val="00401A0B"/>
    <w:rsid w:val="00401A1B"/>
    <w:rsid w:val="00401C57"/>
    <w:rsid w:val="00401D3D"/>
    <w:rsid w:val="00401DF6"/>
    <w:rsid w:val="004024E4"/>
    <w:rsid w:val="004025B5"/>
    <w:rsid w:val="00402984"/>
    <w:rsid w:val="00402BB1"/>
    <w:rsid w:val="00402EA3"/>
    <w:rsid w:val="00402EBA"/>
    <w:rsid w:val="004033F6"/>
    <w:rsid w:val="00403C55"/>
    <w:rsid w:val="00403C9E"/>
    <w:rsid w:val="00403CF5"/>
    <w:rsid w:val="00403D77"/>
    <w:rsid w:val="004044F8"/>
    <w:rsid w:val="0040450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504"/>
    <w:rsid w:val="0041064D"/>
    <w:rsid w:val="0041071D"/>
    <w:rsid w:val="004108A5"/>
    <w:rsid w:val="00410D1F"/>
    <w:rsid w:val="00410E40"/>
    <w:rsid w:val="0041123E"/>
    <w:rsid w:val="00411716"/>
    <w:rsid w:val="00411742"/>
    <w:rsid w:val="004117A3"/>
    <w:rsid w:val="00411A64"/>
    <w:rsid w:val="00411BB9"/>
    <w:rsid w:val="00411E7F"/>
    <w:rsid w:val="004120B7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55"/>
    <w:rsid w:val="0041423D"/>
    <w:rsid w:val="004146C5"/>
    <w:rsid w:val="0041484B"/>
    <w:rsid w:val="00414889"/>
    <w:rsid w:val="00414A74"/>
    <w:rsid w:val="00414C6D"/>
    <w:rsid w:val="00414E5D"/>
    <w:rsid w:val="0041506F"/>
    <w:rsid w:val="004153AB"/>
    <w:rsid w:val="00415533"/>
    <w:rsid w:val="0041593B"/>
    <w:rsid w:val="00415C9D"/>
    <w:rsid w:val="00415CD6"/>
    <w:rsid w:val="00415CE8"/>
    <w:rsid w:val="0041625D"/>
    <w:rsid w:val="0041634B"/>
    <w:rsid w:val="0041650B"/>
    <w:rsid w:val="004166AA"/>
    <w:rsid w:val="00416A3D"/>
    <w:rsid w:val="00416ACD"/>
    <w:rsid w:val="00416E96"/>
    <w:rsid w:val="004172B8"/>
    <w:rsid w:val="0041738B"/>
    <w:rsid w:val="0041759F"/>
    <w:rsid w:val="004175A6"/>
    <w:rsid w:val="004175C9"/>
    <w:rsid w:val="00417A42"/>
    <w:rsid w:val="00417BCA"/>
    <w:rsid w:val="00417C0A"/>
    <w:rsid w:val="00420057"/>
    <w:rsid w:val="0042019D"/>
    <w:rsid w:val="00420468"/>
    <w:rsid w:val="0042080B"/>
    <w:rsid w:val="00420A85"/>
    <w:rsid w:val="00420E9E"/>
    <w:rsid w:val="00421120"/>
    <w:rsid w:val="004213C8"/>
    <w:rsid w:val="0042140B"/>
    <w:rsid w:val="00421601"/>
    <w:rsid w:val="0042182C"/>
    <w:rsid w:val="004219C5"/>
    <w:rsid w:val="00421D32"/>
    <w:rsid w:val="00422124"/>
    <w:rsid w:val="0042271B"/>
    <w:rsid w:val="00422C92"/>
    <w:rsid w:val="00422CE5"/>
    <w:rsid w:val="00422DA0"/>
    <w:rsid w:val="00423027"/>
    <w:rsid w:val="0042309C"/>
    <w:rsid w:val="004233A5"/>
    <w:rsid w:val="0042343B"/>
    <w:rsid w:val="004238CE"/>
    <w:rsid w:val="00423B1D"/>
    <w:rsid w:val="00423CF8"/>
    <w:rsid w:val="004247D8"/>
    <w:rsid w:val="0042496B"/>
    <w:rsid w:val="00424F5F"/>
    <w:rsid w:val="00424FDC"/>
    <w:rsid w:val="004255EE"/>
    <w:rsid w:val="004257AE"/>
    <w:rsid w:val="004259D2"/>
    <w:rsid w:val="00425E97"/>
    <w:rsid w:val="00425FD1"/>
    <w:rsid w:val="0042619A"/>
    <w:rsid w:val="004262DB"/>
    <w:rsid w:val="004268CC"/>
    <w:rsid w:val="0042703F"/>
    <w:rsid w:val="004274BD"/>
    <w:rsid w:val="0042791D"/>
    <w:rsid w:val="00427B3A"/>
    <w:rsid w:val="00427D16"/>
    <w:rsid w:val="00427FDB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A79"/>
    <w:rsid w:val="00431F90"/>
    <w:rsid w:val="00432038"/>
    <w:rsid w:val="0043216A"/>
    <w:rsid w:val="00432510"/>
    <w:rsid w:val="00432874"/>
    <w:rsid w:val="00432974"/>
    <w:rsid w:val="004329CD"/>
    <w:rsid w:val="004330E9"/>
    <w:rsid w:val="00433279"/>
    <w:rsid w:val="004332F9"/>
    <w:rsid w:val="0043349D"/>
    <w:rsid w:val="00433CC6"/>
    <w:rsid w:val="00433D30"/>
    <w:rsid w:val="004347F4"/>
    <w:rsid w:val="00434E30"/>
    <w:rsid w:val="0043515D"/>
    <w:rsid w:val="00435413"/>
    <w:rsid w:val="00435419"/>
    <w:rsid w:val="0043578E"/>
    <w:rsid w:val="00435830"/>
    <w:rsid w:val="00435999"/>
    <w:rsid w:val="00435B9A"/>
    <w:rsid w:val="00435C88"/>
    <w:rsid w:val="00435EB1"/>
    <w:rsid w:val="00436287"/>
    <w:rsid w:val="004364A7"/>
    <w:rsid w:val="0043679B"/>
    <w:rsid w:val="00436AC1"/>
    <w:rsid w:val="0043714B"/>
    <w:rsid w:val="0043753F"/>
    <w:rsid w:val="00437A1E"/>
    <w:rsid w:val="004406CD"/>
    <w:rsid w:val="00440AFA"/>
    <w:rsid w:val="00440D5E"/>
    <w:rsid w:val="004412DE"/>
    <w:rsid w:val="00441564"/>
    <w:rsid w:val="00441756"/>
    <w:rsid w:val="00441BBA"/>
    <w:rsid w:val="00441DAD"/>
    <w:rsid w:val="00442146"/>
    <w:rsid w:val="00442676"/>
    <w:rsid w:val="00442ACD"/>
    <w:rsid w:val="00442B12"/>
    <w:rsid w:val="00443054"/>
    <w:rsid w:val="0044332F"/>
    <w:rsid w:val="004434FB"/>
    <w:rsid w:val="004435CF"/>
    <w:rsid w:val="004437D9"/>
    <w:rsid w:val="0044441E"/>
    <w:rsid w:val="004445D6"/>
    <w:rsid w:val="0044470B"/>
    <w:rsid w:val="0044473C"/>
    <w:rsid w:val="00444A73"/>
    <w:rsid w:val="00444BE2"/>
    <w:rsid w:val="00444C7D"/>
    <w:rsid w:val="00444D4C"/>
    <w:rsid w:val="00444E00"/>
    <w:rsid w:val="00444F2C"/>
    <w:rsid w:val="00445334"/>
    <w:rsid w:val="0044546D"/>
    <w:rsid w:val="004456DC"/>
    <w:rsid w:val="004459E0"/>
    <w:rsid w:val="0044622F"/>
    <w:rsid w:val="00446245"/>
    <w:rsid w:val="0044643E"/>
    <w:rsid w:val="00446933"/>
    <w:rsid w:val="00446940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0C0"/>
    <w:rsid w:val="00450223"/>
    <w:rsid w:val="004503C5"/>
    <w:rsid w:val="0045063A"/>
    <w:rsid w:val="00450871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AE0"/>
    <w:rsid w:val="00451B51"/>
    <w:rsid w:val="00451FA5"/>
    <w:rsid w:val="00452040"/>
    <w:rsid w:val="0045214D"/>
    <w:rsid w:val="0045225D"/>
    <w:rsid w:val="004522AF"/>
    <w:rsid w:val="004522B8"/>
    <w:rsid w:val="0045259C"/>
    <w:rsid w:val="00452718"/>
    <w:rsid w:val="004527FA"/>
    <w:rsid w:val="0045299A"/>
    <w:rsid w:val="00452A52"/>
    <w:rsid w:val="00452F2A"/>
    <w:rsid w:val="00453410"/>
    <w:rsid w:val="0045343E"/>
    <w:rsid w:val="004535C7"/>
    <w:rsid w:val="00453AF0"/>
    <w:rsid w:val="00453B44"/>
    <w:rsid w:val="00453FF9"/>
    <w:rsid w:val="004542A9"/>
    <w:rsid w:val="0045496C"/>
    <w:rsid w:val="00454A65"/>
    <w:rsid w:val="0045536B"/>
    <w:rsid w:val="0045570E"/>
    <w:rsid w:val="00455A6A"/>
    <w:rsid w:val="00455E77"/>
    <w:rsid w:val="00455E94"/>
    <w:rsid w:val="00456211"/>
    <w:rsid w:val="004563C0"/>
    <w:rsid w:val="004570F0"/>
    <w:rsid w:val="00457263"/>
    <w:rsid w:val="00457621"/>
    <w:rsid w:val="0045776B"/>
    <w:rsid w:val="0045781E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119"/>
    <w:rsid w:val="0046327E"/>
    <w:rsid w:val="004632CB"/>
    <w:rsid w:val="00463479"/>
    <w:rsid w:val="00463502"/>
    <w:rsid w:val="004638DB"/>
    <w:rsid w:val="00463B86"/>
    <w:rsid w:val="00463CC1"/>
    <w:rsid w:val="00464291"/>
    <w:rsid w:val="004644E0"/>
    <w:rsid w:val="004646D9"/>
    <w:rsid w:val="00464F30"/>
    <w:rsid w:val="00465E30"/>
    <w:rsid w:val="00466115"/>
    <w:rsid w:val="0046641E"/>
    <w:rsid w:val="0046684D"/>
    <w:rsid w:val="00466BCA"/>
    <w:rsid w:val="00466E87"/>
    <w:rsid w:val="004670FB"/>
    <w:rsid w:val="00467557"/>
    <w:rsid w:val="00467A2F"/>
    <w:rsid w:val="00467B16"/>
    <w:rsid w:val="00467EDF"/>
    <w:rsid w:val="00470304"/>
    <w:rsid w:val="004705F1"/>
    <w:rsid w:val="0047067E"/>
    <w:rsid w:val="004708BE"/>
    <w:rsid w:val="00470A00"/>
    <w:rsid w:val="00470C8F"/>
    <w:rsid w:val="00470D4D"/>
    <w:rsid w:val="00470F4F"/>
    <w:rsid w:val="0047105F"/>
    <w:rsid w:val="00471084"/>
    <w:rsid w:val="00471196"/>
    <w:rsid w:val="004718F6"/>
    <w:rsid w:val="00471A08"/>
    <w:rsid w:val="00471AA7"/>
    <w:rsid w:val="00471CAC"/>
    <w:rsid w:val="00471D5A"/>
    <w:rsid w:val="00471EBA"/>
    <w:rsid w:val="00471ED2"/>
    <w:rsid w:val="00472424"/>
    <w:rsid w:val="00472762"/>
    <w:rsid w:val="004728C4"/>
    <w:rsid w:val="00472EA9"/>
    <w:rsid w:val="00472F08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BA"/>
    <w:rsid w:val="004748E0"/>
    <w:rsid w:val="00474C4A"/>
    <w:rsid w:val="00474E78"/>
    <w:rsid w:val="00474F9E"/>
    <w:rsid w:val="0047506E"/>
    <w:rsid w:val="004757E1"/>
    <w:rsid w:val="00475857"/>
    <w:rsid w:val="00475970"/>
    <w:rsid w:val="00475C83"/>
    <w:rsid w:val="00475DCF"/>
    <w:rsid w:val="00475E97"/>
    <w:rsid w:val="00475F0E"/>
    <w:rsid w:val="00475F86"/>
    <w:rsid w:val="004762A9"/>
    <w:rsid w:val="0047640A"/>
    <w:rsid w:val="00476B34"/>
    <w:rsid w:val="00476EB9"/>
    <w:rsid w:val="00477232"/>
    <w:rsid w:val="004773FF"/>
    <w:rsid w:val="004775BC"/>
    <w:rsid w:val="0047771B"/>
    <w:rsid w:val="0047774C"/>
    <w:rsid w:val="0047799C"/>
    <w:rsid w:val="00477A43"/>
    <w:rsid w:val="00477B31"/>
    <w:rsid w:val="00477B5D"/>
    <w:rsid w:val="00480143"/>
    <w:rsid w:val="00480462"/>
    <w:rsid w:val="00480654"/>
    <w:rsid w:val="00480A78"/>
    <w:rsid w:val="00480C77"/>
    <w:rsid w:val="004812A1"/>
    <w:rsid w:val="0048179C"/>
    <w:rsid w:val="004826EA"/>
    <w:rsid w:val="0048273C"/>
    <w:rsid w:val="0048278A"/>
    <w:rsid w:val="00482824"/>
    <w:rsid w:val="00482CAF"/>
    <w:rsid w:val="00482E4E"/>
    <w:rsid w:val="00482E86"/>
    <w:rsid w:val="00482F28"/>
    <w:rsid w:val="00483128"/>
    <w:rsid w:val="004831D7"/>
    <w:rsid w:val="00483384"/>
    <w:rsid w:val="00483600"/>
    <w:rsid w:val="00483873"/>
    <w:rsid w:val="00483ABC"/>
    <w:rsid w:val="00483D7D"/>
    <w:rsid w:val="004840EC"/>
    <w:rsid w:val="00484155"/>
    <w:rsid w:val="00484276"/>
    <w:rsid w:val="004842EB"/>
    <w:rsid w:val="00484AD4"/>
    <w:rsid w:val="00484C8C"/>
    <w:rsid w:val="00484D2E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86"/>
    <w:rsid w:val="00486C94"/>
    <w:rsid w:val="00487C12"/>
    <w:rsid w:val="00487CE6"/>
    <w:rsid w:val="00490291"/>
    <w:rsid w:val="004906B4"/>
    <w:rsid w:val="00490765"/>
    <w:rsid w:val="0049094E"/>
    <w:rsid w:val="00490A5E"/>
    <w:rsid w:val="00490A98"/>
    <w:rsid w:val="00490BD6"/>
    <w:rsid w:val="00490D53"/>
    <w:rsid w:val="00491124"/>
    <w:rsid w:val="0049124C"/>
    <w:rsid w:val="00491270"/>
    <w:rsid w:val="0049138E"/>
    <w:rsid w:val="00491719"/>
    <w:rsid w:val="004917CF"/>
    <w:rsid w:val="00491EA3"/>
    <w:rsid w:val="00491F31"/>
    <w:rsid w:val="00492B82"/>
    <w:rsid w:val="00492B9B"/>
    <w:rsid w:val="00492BCA"/>
    <w:rsid w:val="00492D4E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8B"/>
    <w:rsid w:val="0049529A"/>
    <w:rsid w:val="00495350"/>
    <w:rsid w:val="00495487"/>
    <w:rsid w:val="0049566A"/>
    <w:rsid w:val="00495721"/>
    <w:rsid w:val="004959C6"/>
    <w:rsid w:val="00495CDD"/>
    <w:rsid w:val="00495F56"/>
    <w:rsid w:val="00496466"/>
    <w:rsid w:val="0049674D"/>
    <w:rsid w:val="0049698A"/>
    <w:rsid w:val="00496AD3"/>
    <w:rsid w:val="00496B83"/>
    <w:rsid w:val="00496BC9"/>
    <w:rsid w:val="00496C5C"/>
    <w:rsid w:val="00496DC5"/>
    <w:rsid w:val="0049716D"/>
    <w:rsid w:val="00497BF2"/>
    <w:rsid w:val="00497D04"/>
    <w:rsid w:val="00497D4D"/>
    <w:rsid w:val="00497D57"/>
    <w:rsid w:val="004A002F"/>
    <w:rsid w:val="004A00D1"/>
    <w:rsid w:val="004A01BD"/>
    <w:rsid w:val="004A01D9"/>
    <w:rsid w:val="004A049F"/>
    <w:rsid w:val="004A0C34"/>
    <w:rsid w:val="004A0D39"/>
    <w:rsid w:val="004A0DD0"/>
    <w:rsid w:val="004A0FD4"/>
    <w:rsid w:val="004A0FE4"/>
    <w:rsid w:val="004A1226"/>
    <w:rsid w:val="004A13B2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268"/>
    <w:rsid w:val="004A3305"/>
    <w:rsid w:val="004A33E1"/>
    <w:rsid w:val="004A345B"/>
    <w:rsid w:val="004A34A2"/>
    <w:rsid w:val="004A3675"/>
    <w:rsid w:val="004A3AD2"/>
    <w:rsid w:val="004A3B65"/>
    <w:rsid w:val="004A3BF5"/>
    <w:rsid w:val="004A3F56"/>
    <w:rsid w:val="004A5375"/>
    <w:rsid w:val="004A5BFC"/>
    <w:rsid w:val="004A5FE9"/>
    <w:rsid w:val="004A65C7"/>
    <w:rsid w:val="004A6634"/>
    <w:rsid w:val="004A6CF6"/>
    <w:rsid w:val="004A7039"/>
    <w:rsid w:val="004A7096"/>
    <w:rsid w:val="004A73A9"/>
    <w:rsid w:val="004A77B6"/>
    <w:rsid w:val="004A7B68"/>
    <w:rsid w:val="004A7DEA"/>
    <w:rsid w:val="004B0039"/>
    <w:rsid w:val="004B01C2"/>
    <w:rsid w:val="004B07C0"/>
    <w:rsid w:val="004B092A"/>
    <w:rsid w:val="004B0D43"/>
    <w:rsid w:val="004B0DF2"/>
    <w:rsid w:val="004B0E57"/>
    <w:rsid w:val="004B1CC3"/>
    <w:rsid w:val="004B239B"/>
    <w:rsid w:val="004B2B95"/>
    <w:rsid w:val="004B30D4"/>
    <w:rsid w:val="004B364C"/>
    <w:rsid w:val="004B3DDC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B97"/>
    <w:rsid w:val="004B5BC0"/>
    <w:rsid w:val="004B5CA7"/>
    <w:rsid w:val="004B61C3"/>
    <w:rsid w:val="004B6390"/>
    <w:rsid w:val="004B689B"/>
    <w:rsid w:val="004B6B6A"/>
    <w:rsid w:val="004B6B8C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2F8"/>
    <w:rsid w:val="004C179C"/>
    <w:rsid w:val="004C1AB9"/>
    <w:rsid w:val="004C1B73"/>
    <w:rsid w:val="004C1F69"/>
    <w:rsid w:val="004C2651"/>
    <w:rsid w:val="004C2814"/>
    <w:rsid w:val="004C29D5"/>
    <w:rsid w:val="004C2A3B"/>
    <w:rsid w:val="004C2B93"/>
    <w:rsid w:val="004C2F5D"/>
    <w:rsid w:val="004C2FCE"/>
    <w:rsid w:val="004C3BD3"/>
    <w:rsid w:val="004C3E89"/>
    <w:rsid w:val="004C3FBF"/>
    <w:rsid w:val="004C433A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1D6"/>
    <w:rsid w:val="004C5301"/>
    <w:rsid w:val="004C5382"/>
    <w:rsid w:val="004C5CE9"/>
    <w:rsid w:val="004C5DC4"/>
    <w:rsid w:val="004C61EB"/>
    <w:rsid w:val="004C65E3"/>
    <w:rsid w:val="004C6697"/>
    <w:rsid w:val="004C68B1"/>
    <w:rsid w:val="004C6918"/>
    <w:rsid w:val="004C6BCF"/>
    <w:rsid w:val="004C6FCD"/>
    <w:rsid w:val="004C709C"/>
    <w:rsid w:val="004C7665"/>
    <w:rsid w:val="004C7857"/>
    <w:rsid w:val="004C7874"/>
    <w:rsid w:val="004C7D8C"/>
    <w:rsid w:val="004C7EAE"/>
    <w:rsid w:val="004D036E"/>
    <w:rsid w:val="004D042D"/>
    <w:rsid w:val="004D048F"/>
    <w:rsid w:val="004D0526"/>
    <w:rsid w:val="004D0692"/>
    <w:rsid w:val="004D09CA"/>
    <w:rsid w:val="004D0EA1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149"/>
    <w:rsid w:val="004D2386"/>
    <w:rsid w:val="004D23FB"/>
    <w:rsid w:val="004D25FC"/>
    <w:rsid w:val="004D2675"/>
    <w:rsid w:val="004D27E4"/>
    <w:rsid w:val="004D2BD1"/>
    <w:rsid w:val="004D2C4E"/>
    <w:rsid w:val="004D2D18"/>
    <w:rsid w:val="004D2D63"/>
    <w:rsid w:val="004D2ECA"/>
    <w:rsid w:val="004D3534"/>
    <w:rsid w:val="004D382B"/>
    <w:rsid w:val="004D390F"/>
    <w:rsid w:val="004D3AA1"/>
    <w:rsid w:val="004D3B8D"/>
    <w:rsid w:val="004D3BC7"/>
    <w:rsid w:val="004D40C7"/>
    <w:rsid w:val="004D4377"/>
    <w:rsid w:val="004D44EA"/>
    <w:rsid w:val="004D453F"/>
    <w:rsid w:val="004D4833"/>
    <w:rsid w:val="004D4981"/>
    <w:rsid w:val="004D4A96"/>
    <w:rsid w:val="004D4C1B"/>
    <w:rsid w:val="004D4D05"/>
    <w:rsid w:val="004D4D08"/>
    <w:rsid w:val="004D5609"/>
    <w:rsid w:val="004D5660"/>
    <w:rsid w:val="004D5788"/>
    <w:rsid w:val="004D5A3F"/>
    <w:rsid w:val="004D5B99"/>
    <w:rsid w:val="004D5ED7"/>
    <w:rsid w:val="004D6033"/>
    <w:rsid w:val="004D6612"/>
    <w:rsid w:val="004D66AA"/>
    <w:rsid w:val="004D66CD"/>
    <w:rsid w:val="004D67F4"/>
    <w:rsid w:val="004D703E"/>
    <w:rsid w:val="004D72DB"/>
    <w:rsid w:val="004D739A"/>
    <w:rsid w:val="004D79AE"/>
    <w:rsid w:val="004E0091"/>
    <w:rsid w:val="004E02C9"/>
    <w:rsid w:val="004E067A"/>
    <w:rsid w:val="004E0997"/>
    <w:rsid w:val="004E0A5B"/>
    <w:rsid w:val="004E0A79"/>
    <w:rsid w:val="004E0B9A"/>
    <w:rsid w:val="004E0EF7"/>
    <w:rsid w:val="004E113A"/>
    <w:rsid w:val="004E11F5"/>
    <w:rsid w:val="004E13F9"/>
    <w:rsid w:val="004E147B"/>
    <w:rsid w:val="004E1C9E"/>
    <w:rsid w:val="004E1E02"/>
    <w:rsid w:val="004E1E09"/>
    <w:rsid w:val="004E1F1A"/>
    <w:rsid w:val="004E2638"/>
    <w:rsid w:val="004E290F"/>
    <w:rsid w:val="004E2AD7"/>
    <w:rsid w:val="004E2B26"/>
    <w:rsid w:val="004E2B50"/>
    <w:rsid w:val="004E2E9D"/>
    <w:rsid w:val="004E32C9"/>
    <w:rsid w:val="004E3422"/>
    <w:rsid w:val="004E3C3C"/>
    <w:rsid w:val="004E3EA5"/>
    <w:rsid w:val="004E4135"/>
    <w:rsid w:val="004E44D2"/>
    <w:rsid w:val="004E477E"/>
    <w:rsid w:val="004E47E4"/>
    <w:rsid w:val="004E49F0"/>
    <w:rsid w:val="004E4AD7"/>
    <w:rsid w:val="004E4D8E"/>
    <w:rsid w:val="004E4FB0"/>
    <w:rsid w:val="004E51A9"/>
    <w:rsid w:val="004E5454"/>
    <w:rsid w:val="004E54A8"/>
    <w:rsid w:val="004E55BC"/>
    <w:rsid w:val="004E5AD6"/>
    <w:rsid w:val="004E61DC"/>
    <w:rsid w:val="004E685F"/>
    <w:rsid w:val="004E6C17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C8"/>
    <w:rsid w:val="004F0698"/>
    <w:rsid w:val="004F0A29"/>
    <w:rsid w:val="004F0A65"/>
    <w:rsid w:val="004F102B"/>
    <w:rsid w:val="004F1042"/>
    <w:rsid w:val="004F12A8"/>
    <w:rsid w:val="004F13DC"/>
    <w:rsid w:val="004F19E0"/>
    <w:rsid w:val="004F1C94"/>
    <w:rsid w:val="004F1D13"/>
    <w:rsid w:val="004F20FC"/>
    <w:rsid w:val="004F226B"/>
    <w:rsid w:val="004F231B"/>
    <w:rsid w:val="004F2528"/>
    <w:rsid w:val="004F259C"/>
    <w:rsid w:val="004F290F"/>
    <w:rsid w:val="004F2A17"/>
    <w:rsid w:val="004F2AA4"/>
    <w:rsid w:val="004F2CBF"/>
    <w:rsid w:val="004F2CCD"/>
    <w:rsid w:val="004F33ED"/>
    <w:rsid w:val="004F356C"/>
    <w:rsid w:val="004F367B"/>
    <w:rsid w:val="004F36F6"/>
    <w:rsid w:val="004F3B40"/>
    <w:rsid w:val="004F3BDF"/>
    <w:rsid w:val="004F3DED"/>
    <w:rsid w:val="004F43EE"/>
    <w:rsid w:val="004F4419"/>
    <w:rsid w:val="004F471B"/>
    <w:rsid w:val="004F4721"/>
    <w:rsid w:val="004F4AC5"/>
    <w:rsid w:val="004F4B32"/>
    <w:rsid w:val="004F4E59"/>
    <w:rsid w:val="004F4E8C"/>
    <w:rsid w:val="004F4F2A"/>
    <w:rsid w:val="004F4F48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C51"/>
    <w:rsid w:val="004F6FA8"/>
    <w:rsid w:val="004F72D1"/>
    <w:rsid w:val="004F748D"/>
    <w:rsid w:val="004F7781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BA"/>
    <w:rsid w:val="00501DEA"/>
    <w:rsid w:val="00502329"/>
    <w:rsid w:val="0050273A"/>
    <w:rsid w:val="00502EE1"/>
    <w:rsid w:val="00502F80"/>
    <w:rsid w:val="00503054"/>
    <w:rsid w:val="00503290"/>
    <w:rsid w:val="0050333C"/>
    <w:rsid w:val="0050336A"/>
    <w:rsid w:val="005036CF"/>
    <w:rsid w:val="005037DA"/>
    <w:rsid w:val="0050389D"/>
    <w:rsid w:val="00503DB1"/>
    <w:rsid w:val="00503DBA"/>
    <w:rsid w:val="00503EA2"/>
    <w:rsid w:val="00504B2A"/>
    <w:rsid w:val="00504F10"/>
    <w:rsid w:val="00504F20"/>
    <w:rsid w:val="005050A4"/>
    <w:rsid w:val="00505B61"/>
    <w:rsid w:val="0050617C"/>
    <w:rsid w:val="0050626E"/>
    <w:rsid w:val="005069BC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96"/>
    <w:rsid w:val="00510ECC"/>
    <w:rsid w:val="005115E4"/>
    <w:rsid w:val="0051180F"/>
    <w:rsid w:val="005118D8"/>
    <w:rsid w:val="00511A1C"/>
    <w:rsid w:val="00511DF2"/>
    <w:rsid w:val="00511F3A"/>
    <w:rsid w:val="00512385"/>
    <w:rsid w:val="00512762"/>
    <w:rsid w:val="00512B00"/>
    <w:rsid w:val="00512D66"/>
    <w:rsid w:val="00512F71"/>
    <w:rsid w:val="005134EF"/>
    <w:rsid w:val="00513D36"/>
    <w:rsid w:val="005140AE"/>
    <w:rsid w:val="00514283"/>
    <w:rsid w:val="005142BE"/>
    <w:rsid w:val="00514998"/>
    <w:rsid w:val="00514B55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831"/>
    <w:rsid w:val="00516DBF"/>
    <w:rsid w:val="00516E1B"/>
    <w:rsid w:val="00516FC5"/>
    <w:rsid w:val="00517230"/>
    <w:rsid w:val="0051766F"/>
    <w:rsid w:val="00517A1A"/>
    <w:rsid w:val="00517C6A"/>
    <w:rsid w:val="00517D6F"/>
    <w:rsid w:val="005204D9"/>
    <w:rsid w:val="005208A6"/>
    <w:rsid w:val="0052090A"/>
    <w:rsid w:val="00520B02"/>
    <w:rsid w:val="00520BFE"/>
    <w:rsid w:val="00520E5F"/>
    <w:rsid w:val="00521473"/>
    <w:rsid w:val="005218AD"/>
    <w:rsid w:val="0052191C"/>
    <w:rsid w:val="00521D48"/>
    <w:rsid w:val="00521ED1"/>
    <w:rsid w:val="0052235E"/>
    <w:rsid w:val="005223C5"/>
    <w:rsid w:val="0052262C"/>
    <w:rsid w:val="00522695"/>
    <w:rsid w:val="00522784"/>
    <w:rsid w:val="005227FC"/>
    <w:rsid w:val="005229E9"/>
    <w:rsid w:val="00522A2C"/>
    <w:rsid w:val="00522DE1"/>
    <w:rsid w:val="0052366A"/>
    <w:rsid w:val="00523820"/>
    <w:rsid w:val="005238D2"/>
    <w:rsid w:val="005240C9"/>
    <w:rsid w:val="0052427A"/>
    <w:rsid w:val="0052434A"/>
    <w:rsid w:val="00524364"/>
    <w:rsid w:val="005244B8"/>
    <w:rsid w:val="0052487C"/>
    <w:rsid w:val="005249B6"/>
    <w:rsid w:val="00524AA0"/>
    <w:rsid w:val="00524B7F"/>
    <w:rsid w:val="00524D2A"/>
    <w:rsid w:val="00524F7F"/>
    <w:rsid w:val="00525029"/>
    <w:rsid w:val="00525319"/>
    <w:rsid w:val="005254E2"/>
    <w:rsid w:val="005254F0"/>
    <w:rsid w:val="005254F8"/>
    <w:rsid w:val="005257AA"/>
    <w:rsid w:val="00525967"/>
    <w:rsid w:val="00525B7C"/>
    <w:rsid w:val="00525BAF"/>
    <w:rsid w:val="00525CCC"/>
    <w:rsid w:val="00525D95"/>
    <w:rsid w:val="00525E77"/>
    <w:rsid w:val="0052652C"/>
    <w:rsid w:val="00526596"/>
    <w:rsid w:val="00526642"/>
    <w:rsid w:val="005268C5"/>
    <w:rsid w:val="00526E4C"/>
    <w:rsid w:val="00527104"/>
    <w:rsid w:val="00527132"/>
    <w:rsid w:val="005271FE"/>
    <w:rsid w:val="005273CF"/>
    <w:rsid w:val="00527844"/>
    <w:rsid w:val="00527869"/>
    <w:rsid w:val="00527C7D"/>
    <w:rsid w:val="00527EE0"/>
    <w:rsid w:val="00527F3F"/>
    <w:rsid w:val="00530291"/>
    <w:rsid w:val="0053042E"/>
    <w:rsid w:val="0053067E"/>
    <w:rsid w:val="00530BFB"/>
    <w:rsid w:val="00530CE4"/>
    <w:rsid w:val="00530E3B"/>
    <w:rsid w:val="00530EFC"/>
    <w:rsid w:val="00530F5A"/>
    <w:rsid w:val="005310C0"/>
    <w:rsid w:val="0053114B"/>
    <w:rsid w:val="0053173A"/>
    <w:rsid w:val="0053175D"/>
    <w:rsid w:val="005317A6"/>
    <w:rsid w:val="00531DA3"/>
    <w:rsid w:val="00531FC1"/>
    <w:rsid w:val="005321A0"/>
    <w:rsid w:val="005321B9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168"/>
    <w:rsid w:val="0053526F"/>
    <w:rsid w:val="00535617"/>
    <w:rsid w:val="0053567E"/>
    <w:rsid w:val="00535C9D"/>
    <w:rsid w:val="00535CF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767"/>
    <w:rsid w:val="00537A73"/>
    <w:rsid w:val="00537C76"/>
    <w:rsid w:val="00537CB4"/>
    <w:rsid w:val="00537D08"/>
    <w:rsid w:val="00540502"/>
    <w:rsid w:val="00540688"/>
    <w:rsid w:val="005407B1"/>
    <w:rsid w:val="005407B6"/>
    <w:rsid w:val="00540A60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2CD2"/>
    <w:rsid w:val="00543230"/>
    <w:rsid w:val="005433AA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317"/>
    <w:rsid w:val="00544695"/>
    <w:rsid w:val="00544762"/>
    <w:rsid w:val="0054476B"/>
    <w:rsid w:val="00544A22"/>
    <w:rsid w:val="00544D61"/>
    <w:rsid w:val="00544E33"/>
    <w:rsid w:val="00544EFB"/>
    <w:rsid w:val="00545178"/>
    <w:rsid w:val="0054579A"/>
    <w:rsid w:val="00545BD9"/>
    <w:rsid w:val="00545CB1"/>
    <w:rsid w:val="00545FE6"/>
    <w:rsid w:val="005461E5"/>
    <w:rsid w:val="005463A7"/>
    <w:rsid w:val="00546576"/>
    <w:rsid w:val="00546811"/>
    <w:rsid w:val="00546826"/>
    <w:rsid w:val="00546984"/>
    <w:rsid w:val="005472DD"/>
    <w:rsid w:val="005474A5"/>
    <w:rsid w:val="00547616"/>
    <w:rsid w:val="00547667"/>
    <w:rsid w:val="00547C96"/>
    <w:rsid w:val="00547CE7"/>
    <w:rsid w:val="00550217"/>
    <w:rsid w:val="00550C05"/>
    <w:rsid w:val="00550FEE"/>
    <w:rsid w:val="00551589"/>
    <w:rsid w:val="00551707"/>
    <w:rsid w:val="005518D2"/>
    <w:rsid w:val="00551D28"/>
    <w:rsid w:val="00551FDB"/>
    <w:rsid w:val="005523FD"/>
    <w:rsid w:val="00552412"/>
    <w:rsid w:val="005525DA"/>
    <w:rsid w:val="005527F5"/>
    <w:rsid w:val="005528DE"/>
    <w:rsid w:val="00552F68"/>
    <w:rsid w:val="00553184"/>
    <w:rsid w:val="005534EA"/>
    <w:rsid w:val="005539FA"/>
    <w:rsid w:val="00553D2D"/>
    <w:rsid w:val="00553DD9"/>
    <w:rsid w:val="005543C1"/>
    <w:rsid w:val="00554758"/>
    <w:rsid w:val="00554951"/>
    <w:rsid w:val="00554C76"/>
    <w:rsid w:val="00554CE7"/>
    <w:rsid w:val="00554E52"/>
    <w:rsid w:val="00554EC2"/>
    <w:rsid w:val="00554F3E"/>
    <w:rsid w:val="005551A6"/>
    <w:rsid w:val="005553EE"/>
    <w:rsid w:val="00555400"/>
    <w:rsid w:val="00555490"/>
    <w:rsid w:val="00555672"/>
    <w:rsid w:val="0055575A"/>
    <w:rsid w:val="0055577B"/>
    <w:rsid w:val="00555ABB"/>
    <w:rsid w:val="00555CBC"/>
    <w:rsid w:val="00556F4D"/>
    <w:rsid w:val="0055707C"/>
    <w:rsid w:val="005570DC"/>
    <w:rsid w:val="00557307"/>
    <w:rsid w:val="0055731D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8A9"/>
    <w:rsid w:val="00561C9E"/>
    <w:rsid w:val="00561F94"/>
    <w:rsid w:val="00561FEB"/>
    <w:rsid w:val="0056248B"/>
    <w:rsid w:val="00562601"/>
    <w:rsid w:val="00562912"/>
    <w:rsid w:val="00562B37"/>
    <w:rsid w:val="00562D56"/>
    <w:rsid w:val="00563762"/>
    <w:rsid w:val="0056399C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7DD"/>
    <w:rsid w:val="00565B1C"/>
    <w:rsid w:val="00565BC8"/>
    <w:rsid w:val="005660A5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01"/>
    <w:rsid w:val="00567BF2"/>
    <w:rsid w:val="00567C00"/>
    <w:rsid w:val="00567E24"/>
    <w:rsid w:val="00567F3E"/>
    <w:rsid w:val="00570022"/>
    <w:rsid w:val="00570117"/>
    <w:rsid w:val="005703EB"/>
    <w:rsid w:val="005704A3"/>
    <w:rsid w:val="005704B2"/>
    <w:rsid w:val="00570523"/>
    <w:rsid w:val="0057080F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5F1"/>
    <w:rsid w:val="00571740"/>
    <w:rsid w:val="00571AD2"/>
    <w:rsid w:val="00571BAB"/>
    <w:rsid w:val="00571BF0"/>
    <w:rsid w:val="0057203E"/>
    <w:rsid w:val="00572294"/>
    <w:rsid w:val="0057249C"/>
    <w:rsid w:val="0057266E"/>
    <w:rsid w:val="005727F2"/>
    <w:rsid w:val="00572D11"/>
    <w:rsid w:val="0057306F"/>
    <w:rsid w:val="00573150"/>
    <w:rsid w:val="00573227"/>
    <w:rsid w:val="0057325D"/>
    <w:rsid w:val="005733FA"/>
    <w:rsid w:val="00573580"/>
    <w:rsid w:val="005735F1"/>
    <w:rsid w:val="00573A13"/>
    <w:rsid w:val="0057456C"/>
    <w:rsid w:val="00574575"/>
    <w:rsid w:val="00574613"/>
    <w:rsid w:val="00574797"/>
    <w:rsid w:val="00574B3E"/>
    <w:rsid w:val="00574B76"/>
    <w:rsid w:val="00575448"/>
    <w:rsid w:val="005755A7"/>
    <w:rsid w:val="0057573D"/>
    <w:rsid w:val="00575797"/>
    <w:rsid w:val="005758A0"/>
    <w:rsid w:val="00575A34"/>
    <w:rsid w:val="00575B61"/>
    <w:rsid w:val="00575DA2"/>
    <w:rsid w:val="00575FAE"/>
    <w:rsid w:val="00576127"/>
    <w:rsid w:val="005761F6"/>
    <w:rsid w:val="00576413"/>
    <w:rsid w:val="0057648B"/>
    <w:rsid w:val="00576A1C"/>
    <w:rsid w:val="00576ADA"/>
    <w:rsid w:val="00576AF5"/>
    <w:rsid w:val="00576C62"/>
    <w:rsid w:val="00577065"/>
    <w:rsid w:val="005770A5"/>
    <w:rsid w:val="00577401"/>
    <w:rsid w:val="005777E8"/>
    <w:rsid w:val="005779D2"/>
    <w:rsid w:val="00577E96"/>
    <w:rsid w:val="0058084A"/>
    <w:rsid w:val="005808A6"/>
    <w:rsid w:val="00580C87"/>
    <w:rsid w:val="00580EA5"/>
    <w:rsid w:val="00580F86"/>
    <w:rsid w:val="0058180B"/>
    <w:rsid w:val="005819E2"/>
    <w:rsid w:val="00581EF1"/>
    <w:rsid w:val="0058215D"/>
    <w:rsid w:val="0058218A"/>
    <w:rsid w:val="005821FD"/>
    <w:rsid w:val="00582268"/>
    <w:rsid w:val="00582703"/>
    <w:rsid w:val="0058290E"/>
    <w:rsid w:val="0058295D"/>
    <w:rsid w:val="005836E6"/>
    <w:rsid w:val="005837AA"/>
    <w:rsid w:val="00583DEB"/>
    <w:rsid w:val="00583E3A"/>
    <w:rsid w:val="00583FA6"/>
    <w:rsid w:val="005843C1"/>
    <w:rsid w:val="00584979"/>
    <w:rsid w:val="00584EAD"/>
    <w:rsid w:val="00584F45"/>
    <w:rsid w:val="00585254"/>
    <w:rsid w:val="00585281"/>
    <w:rsid w:val="00585516"/>
    <w:rsid w:val="005857AD"/>
    <w:rsid w:val="00585841"/>
    <w:rsid w:val="005858F1"/>
    <w:rsid w:val="00585BB6"/>
    <w:rsid w:val="00585E85"/>
    <w:rsid w:val="005860DB"/>
    <w:rsid w:val="005862A8"/>
    <w:rsid w:val="005862F2"/>
    <w:rsid w:val="005863EE"/>
    <w:rsid w:val="0058673E"/>
    <w:rsid w:val="005867A1"/>
    <w:rsid w:val="00586951"/>
    <w:rsid w:val="00586A29"/>
    <w:rsid w:val="00586B18"/>
    <w:rsid w:val="00586F50"/>
    <w:rsid w:val="00587221"/>
    <w:rsid w:val="00587661"/>
    <w:rsid w:val="00587D43"/>
    <w:rsid w:val="00587F7C"/>
    <w:rsid w:val="005905EC"/>
    <w:rsid w:val="00590658"/>
    <w:rsid w:val="00590682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C69"/>
    <w:rsid w:val="00591E95"/>
    <w:rsid w:val="0059214E"/>
    <w:rsid w:val="00592498"/>
    <w:rsid w:val="0059249B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60F3"/>
    <w:rsid w:val="005961AE"/>
    <w:rsid w:val="0059659E"/>
    <w:rsid w:val="005969B0"/>
    <w:rsid w:val="005969DB"/>
    <w:rsid w:val="00596E19"/>
    <w:rsid w:val="00597024"/>
    <w:rsid w:val="0059713C"/>
    <w:rsid w:val="005972A4"/>
    <w:rsid w:val="005976E9"/>
    <w:rsid w:val="00597737"/>
    <w:rsid w:val="00597776"/>
    <w:rsid w:val="00597DED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3B3"/>
    <w:rsid w:val="005A23B6"/>
    <w:rsid w:val="005A23F0"/>
    <w:rsid w:val="005A272F"/>
    <w:rsid w:val="005A28D2"/>
    <w:rsid w:val="005A299A"/>
    <w:rsid w:val="005A2C90"/>
    <w:rsid w:val="005A3408"/>
    <w:rsid w:val="005A3452"/>
    <w:rsid w:val="005A3D46"/>
    <w:rsid w:val="005A3E89"/>
    <w:rsid w:val="005A4130"/>
    <w:rsid w:val="005A4381"/>
    <w:rsid w:val="005A44F1"/>
    <w:rsid w:val="005A474F"/>
    <w:rsid w:val="005A48BF"/>
    <w:rsid w:val="005A49F2"/>
    <w:rsid w:val="005A4B5E"/>
    <w:rsid w:val="005A4DA4"/>
    <w:rsid w:val="005A56A2"/>
    <w:rsid w:val="005A5BFE"/>
    <w:rsid w:val="005A5E59"/>
    <w:rsid w:val="005A60B2"/>
    <w:rsid w:val="005A6127"/>
    <w:rsid w:val="005A63CA"/>
    <w:rsid w:val="005A6704"/>
    <w:rsid w:val="005A695B"/>
    <w:rsid w:val="005A6A33"/>
    <w:rsid w:val="005A6BD8"/>
    <w:rsid w:val="005A6DB6"/>
    <w:rsid w:val="005A6ED3"/>
    <w:rsid w:val="005A7341"/>
    <w:rsid w:val="005A74AF"/>
    <w:rsid w:val="005A76A2"/>
    <w:rsid w:val="005A781B"/>
    <w:rsid w:val="005A7B30"/>
    <w:rsid w:val="005B02CD"/>
    <w:rsid w:val="005B0351"/>
    <w:rsid w:val="005B041A"/>
    <w:rsid w:val="005B0656"/>
    <w:rsid w:val="005B0695"/>
    <w:rsid w:val="005B072A"/>
    <w:rsid w:val="005B1013"/>
    <w:rsid w:val="005B1125"/>
    <w:rsid w:val="005B11E7"/>
    <w:rsid w:val="005B1412"/>
    <w:rsid w:val="005B169B"/>
    <w:rsid w:val="005B1B32"/>
    <w:rsid w:val="005B1B58"/>
    <w:rsid w:val="005B1E19"/>
    <w:rsid w:val="005B1EC7"/>
    <w:rsid w:val="005B2070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133"/>
    <w:rsid w:val="005B4615"/>
    <w:rsid w:val="005B473B"/>
    <w:rsid w:val="005B4881"/>
    <w:rsid w:val="005B48F9"/>
    <w:rsid w:val="005B49B1"/>
    <w:rsid w:val="005B4A43"/>
    <w:rsid w:val="005B50A0"/>
    <w:rsid w:val="005B52FD"/>
    <w:rsid w:val="005B5464"/>
    <w:rsid w:val="005B55EA"/>
    <w:rsid w:val="005B56D6"/>
    <w:rsid w:val="005B5827"/>
    <w:rsid w:val="005B5A7C"/>
    <w:rsid w:val="005B5D69"/>
    <w:rsid w:val="005B5E7E"/>
    <w:rsid w:val="005B5EF7"/>
    <w:rsid w:val="005B601E"/>
    <w:rsid w:val="005B6094"/>
    <w:rsid w:val="005B6367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367"/>
    <w:rsid w:val="005B73A2"/>
    <w:rsid w:val="005B7A35"/>
    <w:rsid w:val="005B7B6D"/>
    <w:rsid w:val="005B7C89"/>
    <w:rsid w:val="005C02CE"/>
    <w:rsid w:val="005C02CF"/>
    <w:rsid w:val="005C0453"/>
    <w:rsid w:val="005C0783"/>
    <w:rsid w:val="005C09DF"/>
    <w:rsid w:val="005C0C38"/>
    <w:rsid w:val="005C0C86"/>
    <w:rsid w:val="005C0CA1"/>
    <w:rsid w:val="005C0E01"/>
    <w:rsid w:val="005C1DAE"/>
    <w:rsid w:val="005C234A"/>
    <w:rsid w:val="005C26C9"/>
    <w:rsid w:val="005C276F"/>
    <w:rsid w:val="005C2A81"/>
    <w:rsid w:val="005C2B20"/>
    <w:rsid w:val="005C2BCB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75"/>
    <w:rsid w:val="005C4DDA"/>
    <w:rsid w:val="005C50AF"/>
    <w:rsid w:val="005C534A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0F"/>
    <w:rsid w:val="005C7716"/>
    <w:rsid w:val="005C7A91"/>
    <w:rsid w:val="005C7BA2"/>
    <w:rsid w:val="005D007D"/>
    <w:rsid w:val="005D01F0"/>
    <w:rsid w:val="005D0C2A"/>
    <w:rsid w:val="005D0E9E"/>
    <w:rsid w:val="005D0ED9"/>
    <w:rsid w:val="005D106C"/>
    <w:rsid w:val="005D1191"/>
    <w:rsid w:val="005D1317"/>
    <w:rsid w:val="005D13C7"/>
    <w:rsid w:val="005D1626"/>
    <w:rsid w:val="005D1679"/>
    <w:rsid w:val="005D17B9"/>
    <w:rsid w:val="005D1889"/>
    <w:rsid w:val="005D1D2A"/>
    <w:rsid w:val="005D1D37"/>
    <w:rsid w:val="005D1E74"/>
    <w:rsid w:val="005D1FC5"/>
    <w:rsid w:val="005D20EA"/>
    <w:rsid w:val="005D22B7"/>
    <w:rsid w:val="005D231E"/>
    <w:rsid w:val="005D2480"/>
    <w:rsid w:val="005D27B3"/>
    <w:rsid w:val="005D2937"/>
    <w:rsid w:val="005D3090"/>
    <w:rsid w:val="005D3245"/>
    <w:rsid w:val="005D348C"/>
    <w:rsid w:val="005D3FDE"/>
    <w:rsid w:val="005D4084"/>
    <w:rsid w:val="005D4447"/>
    <w:rsid w:val="005D44F2"/>
    <w:rsid w:val="005D46BE"/>
    <w:rsid w:val="005D46C3"/>
    <w:rsid w:val="005D497D"/>
    <w:rsid w:val="005D4DF2"/>
    <w:rsid w:val="005D5145"/>
    <w:rsid w:val="005D556B"/>
    <w:rsid w:val="005D5609"/>
    <w:rsid w:val="005D580B"/>
    <w:rsid w:val="005D5ED3"/>
    <w:rsid w:val="005D60C4"/>
    <w:rsid w:val="005D611B"/>
    <w:rsid w:val="005D66D7"/>
    <w:rsid w:val="005D690E"/>
    <w:rsid w:val="005D6C73"/>
    <w:rsid w:val="005D6EE1"/>
    <w:rsid w:val="005D7151"/>
    <w:rsid w:val="005D71D0"/>
    <w:rsid w:val="005D72D3"/>
    <w:rsid w:val="005D7493"/>
    <w:rsid w:val="005D7541"/>
    <w:rsid w:val="005D79DE"/>
    <w:rsid w:val="005D7E70"/>
    <w:rsid w:val="005D7F73"/>
    <w:rsid w:val="005E002A"/>
    <w:rsid w:val="005E00F8"/>
    <w:rsid w:val="005E0226"/>
    <w:rsid w:val="005E034D"/>
    <w:rsid w:val="005E03AE"/>
    <w:rsid w:val="005E03F3"/>
    <w:rsid w:val="005E0686"/>
    <w:rsid w:val="005E09A0"/>
    <w:rsid w:val="005E0F47"/>
    <w:rsid w:val="005E117E"/>
    <w:rsid w:val="005E1856"/>
    <w:rsid w:val="005E23F1"/>
    <w:rsid w:val="005E25B0"/>
    <w:rsid w:val="005E275A"/>
    <w:rsid w:val="005E2AA7"/>
    <w:rsid w:val="005E2BAF"/>
    <w:rsid w:val="005E2C8F"/>
    <w:rsid w:val="005E336F"/>
    <w:rsid w:val="005E3712"/>
    <w:rsid w:val="005E39E5"/>
    <w:rsid w:val="005E3ABA"/>
    <w:rsid w:val="005E3C14"/>
    <w:rsid w:val="005E3E0E"/>
    <w:rsid w:val="005E3E23"/>
    <w:rsid w:val="005E41FB"/>
    <w:rsid w:val="005E425B"/>
    <w:rsid w:val="005E4503"/>
    <w:rsid w:val="005E4F08"/>
    <w:rsid w:val="005E4FBA"/>
    <w:rsid w:val="005E5269"/>
    <w:rsid w:val="005E5312"/>
    <w:rsid w:val="005E563B"/>
    <w:rsid w:val="005E56CF"/>
    <w:rsid w:val="005E5874"/>
    <w:rsid w:val="005E5A50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09BD"/>
    <w:rsid w:val="005F151E"/>
    <w:rsid w:val="005F1593"/>
    <w:rsid w:val="005F15A6"/>
    <w:rsid w:val="005F164B"/>
    <w:rsid w:val="005F1AC8"/>
    <w:rsid w:val="005F1B2C"/>
    <w:rsid w:val="005F1DA3"/>
    <w:rsid w:val="005F1EFD"/>
    <w:rsid w:val="005F211A"/>
    <w:rsid w:val="005F25E4"/>
    <w:rsid w:val="005F274F"/>
    <w:rsid w:val="005F282F"/>
    <w:rsid w:val="005F2EF2"/>
    <w:rsid w:val="005F2FC3"/>
    <w:rsid w:val="005F3274"/>
    <w:rsid w:val="005F39C9"/>
    <w:rsid w:val="005F3A11"/>
    <w:rsid w:val="005F3BFB"/>
    <w:rsid w:val="005F3D18"/>
    <w:rsid w:val="005F412A"/>
    <w:rsid w:val="005F41CC"/>
    <w:rsid w:val="005F429C"/>
    <w:rsid w:val="005F43CF"/>
    <w:rsid w:val="005F4512"/>
    <w:rsid w:val="005F46E3"/>
    <w:rsid w:val="005F4A15"/>
    <w:rsid w:val="005F4AFB"/>
    <w:rsid w:val="005F4BDB"/>
    <w:rsid w:val="005F4D66"/>
    <w:rsid w:val="005F5296"/>
    <w:rsid w:val="005F52C2"/>
    <w:rsid w:val="005F52E0"/>
    <w:rsid w:val="005F54E3"/>
    <w:rsid w:val="005F5FF8"/>
    <w:rsid w:val="005F6093"/>
    <w:rsid w:val="005F632D"/>
    <w:rsid w:val="005F6680"/>
    <w:rsid w:val="005F66DF"/>
    <w:rsid w:val="005F6854"/>
    <w:rsid w:val="005F6C02"/>
    <w:rsid w:val="005F6E8C"/>
    <w:rsid w:val="005F73F8"/>
    <w:rsid w:val="005F7505"/>
    <w:rsid w:val="005F750A"/>
    <w:rsid w:val="005F76B5"/>
    <w:rsid w:val="005F775F"/>
    <w:rsid w:val="005F77E9"/>
    <w:rsid w:val="005F79E4"/>
    <w:rsid w:val="005F7A50"/>
    <w:rsid w:val="005F7D3D"/>
    <w:rsid w:val="005F7ECF"/>
    <w:rsid w:val="006001C0"/>
    <w:rsid w:val="006003E9"/>
    <w:rsid w:val="00600995"/>
    <w:rsid w:val="00600BBF"/>
    <w:rsid w:val="00600C8F"/>
    <w:rsid w:val="00600F7D"/>
    <w:rsid w:val="00601066"/>
    <w:rsid w:val="0060107F"/>
    <w:rsid w:val="00601344"/>
    <w:rsid w:val="00601408"/>
    <w:rsid w:val="0060159F"/>
    <w:rsid w:val="006017EE"/>
    <w:rsid w:val="00601850"/>
    <w:rsid w:val="006018DD"/>
    <w:rsid w:val="006019C1"/>
    <w:rsid w:val="00601A3A"/>
    <w:rsid w:val="00601AB5"/>
    <w:rsid w:val="00601EA0"/>
    <w:rsid w:val="00601EF7"/>
    <w:rsid w:val="00602190"/>
    <w:rsid w:val="00602197"/>
    <w:rsid w:val="0060248D"/>
    <w:rsid w:val="00602B94"/>
    <w:rsid w:val="00602CB5"/>
    <w:rsid w:val="00602E62"/>
    <w:rsid w:val="006031AE"/>
    <w:rsid w:val="0060327A"/>
    <w:rsid w:val="00603773"/>
    <w:rsid w:val="00603921"/>
    <w:rsid w:val="00603BC1"/>
    <w:rsid w:val="00603C09"/>
    <w:rsid w:val="00603C7C"/>
    <w:rsid w:val="00603EE0"/>
    <w:rsid w:val="00604693"/>
    <w:rsid w:val="00604B6C"/>
    <w:rsid w:val="00604E0D"/>
    <w:rsid w:val="00604E44"/>
    <w:rsid w:val="006050C6"/>
    <w:rsid w:val="006056D8"/>
    <w:rsid w:val="006057C6"/>
    <w:rsid w:val="0060596F"/>
    <w:rsid w:val="00606079"/>
    <w:rsid w:val="006060BA"/>
    <w:rsid w:val="0060624A"/>
    <w:rsid w:val="00606557"/>
    <w:rsid w:val="0060680C"/>
    <w:rsid w:val="00606B1E"/>
    <w:rsid w:val="0060705F"/>
    <w:rsid w:val="006073B3"/>
    <w:rsid w:val="006074F3"/>
    <w:rsid w:val="00607819"/>
    <w:rsid w:val="00607A77"/>
    <w:rsid w:val="00607DA6"/>
    <w:rsid w:val="00607F54"/>
    <w:rsid w:val="006103EA"/>
    <w:rsid w:val="00610686"/>
    <w:rsid w:val="006109C5"/>
    <w:rsid w:val="00610D3A"/>
    <w:rsid w:val="00610DE1"/>
    <w:rsid w:val="00610F0A"/>
    <w:rsid w:val="006110E9"/>
    <w:rsid w:val="006112BB"/>
    <w:rsid w:val="00611AB0"/>
    <w:rsid w:val="00611C40"/>
    <w:rsid w:val="00612353"/>
    <w:rsid w:val="00612440"/>
    <w:rsid w:val="006127F0"/>
    <w:rsid w:val="00612A61"/>
    <w:rsid w:val="00612B27"/>
    <w:rsid w:val="00612DDD"/>
    <w:rsid w:val="00612E5C"/>
    <w:rsid w:val="00612F78"/>
    <w:rsid w:val="00613038"/>
    <w:rsid w:val="00613304"/>
    <w:rsid w:val="006134EE"/>
    <w:rsid w:val="00613542"/>
    <w:rsid w:val="0061359E"/>
    <w:rsid w:val="006135B5"/>
    <w:rsid w:val="006144E8"/>
    <w:rsid w:val="00614789"/>
    <w:rsid w:val="006147F7"/>
    <w:rsid w:val="00614990"/>
    <w:rsid w:val="00614CCB"/>
    <w:rsid w:val="006157F8"/>
    <w:rsid w:val="0061597E"/>
    <w:rsid w:val="00615B86"/>
    <w:rsid w:val="00615C80"/>
    <w:rsid w:val="006160C5"/>
    <w:rsid w:val="006161C7"/>
    <w:rsid w:val="00616A94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9F"/>
    <w:rsid w:val="006200F6"/>
    <w:rsid w:val="006205C1"/>
    <w:rsid w:val="00620771"/>
    <w:rsid w:val="00620A14"/>
    <w:rsid w:val="00620A8A"/>
    <w:rsid w:val="00620DF0"/>
    <w:rsid w:val="00620FCE"/>
    <w:rsid w:val="00621170"/>
    <w:rsid w:val="00621649"/>
    <w:rsid w:val="00621A62"/>
    <w:rsid w:val="00621B8A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2EA"/>
    <w:rsid w:val="006235FC"/>
    <w:rsid w:val="00623690"/>
    <w:rsid w:val="0062386E"/>
    <w:rsid w:val="006239B6"/>
    <w:rsid w:val="00623BC4"/>
    <w:rsid w:val="00623BEC"/>
    <w:rsid w:val="00624328"/>
    <w:rsid w:val="006249B3"/>
    <w:rsid w:val="00624A19"/>
    <w:rsid w:val="00624F9B"/>
    <w:rsid w:val="006255ED"/>
    <w:rsid w:val="00625626"/>
    <w:rsid w:val="00625806"/>
    <w:rsid w:val="006259AA"/>
    <w:rsid w:val="00625AC9"/>
    <w:rsid w:val="006265DB"/>
    <w:rsid w:val="00626641"/>
    <w:rsid w:val="00626746"/>
    <w:rsid w:val="0062682A"/>
    <w:rsid w:val="0062682D"/>
    <w:rsid w:val="00626AAF"/>
    <w:rsid w:val="00626AEA"/>
    <w:rsid w:val="00626FF8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5DA"/>
    <w:rsid w:val="00630618"/>
    <w:rsid w:val="00630805"/>
    <w:rsid w:val="006308F0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22AD"/>
    <w:rsid w:val="0063231A"/>
    <w:rsid w:val="0063234A"/>
    <w:rsid w:val="00632710"/>
    <w:rsid w:val="006327E4"/>
    <w:rsid w:val="006328E7"/>
    <w:rsid w:val="00632A44"/>
    <w:rsid w:val="006330A0"/>
    <w:rsid w:val="00633150"/>
    <w:rsid w:val="0063339C"/>
    <w:rsid w:val="00633592"/>
    <w:rsid w:val="006336DC"/>
    <w:rsid w:val="00633A02"/>
    <w:rsid w:val="00633B02"/>
    <w:rsid w:val="0063412F"/>
    <w:rsid w:val="00634856"/>
    <w:rsid w:val="006348D6"/>
    <w:rsid w:val="00634F26"/>
    <w:rsid w:val="00635074"/>
    <w:rsid w:val="00635111"/>
    <w:rsid w:val="006351C0"/>
    <w:rsid w:val="00635291"/>
    <w:rsid w:val="006355EB"/>
    <w:rsid w:val="00635783"/>
    <w:rsid w:val="006358B7"/>
    <w:rsid w:val="0063597B"/>
    <w:rsid w:val="00635BAC"/>
    <w:rsid w:val="00635DFD"/>
    <w:rsid w:val="00636246"/>
    <w:rsid w:val="006364E9"/>
    <w:rsid w:val="0063651E"/>
    <w:rsid w:val="00636537"/>
    <w:rsid w:val="00636541"/>
    <w:rsid w:val="0063665A"/>
    <w:rsid w:val="006367C4"/>
    <w:rsid w:val="006368AC"/>
    <w:rsid w:val="006368FC"/>
    <w:rsid w:val="006371A7"/>
    <w:rsid w:val="006376F1"/>
    <w:rsid w:val="006377F8"/>
    <w:rsid w:val="0063785D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5F4"/>
    <w:rsid w:val="00641AE5"/>
    <w:rsid w:val="00641B39"/>
    <w:rsid w:val="00641C76"/>
    <w:rsid w:val="006420A5"/>
    <w:rsid w:val="0064212E"/>
    <w:rsid w:val="00642221"/>
    <w:rsid w:val="00642847"/>
    <w:rsid w:val="00642945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DE4"/>
    <w:rsid w:val="00645064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F8F"/>
    <w:rsid w:val="006460F0"/>
    <w:rsid w:val="00646501"/>
    <w:rsid w:val="006466BE"/>
    <w:rsid w:val="006467D8"/>
    <w:rsid w:val="006468BC"/>
    <w:rsid w:val="00646C0E"/>
    <w:rsid w:val="00646D58"/>
    <w:rsid w:val="00646DE8"/>
    <w:rsid w:val="00646DEA"/>
    <w:rsid w:val="00646EF2"/>
    <w:rsid w:val="0064714B"/>
    <w:rsid w:val="006473DB"/>
    <w:rsid w:val="00647BED"/>
    <w:rsid w:val="00647D4E"/>
    <w:rsid w:val="0065010F"/>
    <w:rsid w:val="006502D2"/>
    <w:rsid w:val="006504CD"/>
    <w:rsid w:val="00650744"/>
    <w:rsid w:val="006508B7"/>
    <w:rsid w:val="00650D2B"/>
    <w:rsid w:val="00650FF3"/>
    <w:rsid w:val="00651228"/>
    <w:rsid w:val="00651235"/>
    <w:rsid w:val="00651484"/>
    <w:rsid w:val="006517FA"/>
    <w:rsid w:val="006518AE"/>
    <w:rsid w:val="00651C0B"/>
    <w:rsid w:val="00651E5E"/>
    <w:rsid w:val="00652592"/>
    <w:rsid w:val="00652E68"/>
    <w:rsid w:val="00652F13"/>
    <w:rsid w:val="0065317A"/>
    <w:rsid w:val="00653616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18F"/>
    <w:rsid w:val="006548B3"/>
    <w:rsid w:val="006548C5"/>
    <w:rsid w:val="00654DFE"/>
    <w:rsid w:val="006553C2"/>
    <w:rsid w:val="006553F3"/>
    <w:rsid w:val="006559CC"/>
    <w:rsid w:val="00655A8E"/>
    <w:rsid w:val="00655E11"/>
    <w:rsid w:val="00656035"/>
    <w:rsid w:val="006560E1"/>
    <w:rsid w:val="006562FC"/>
    <w:rsid w:val="00656778"/>
    <w:rsid w:val="00656D10"/>
    <w:rsid w:val="00656D70"/>
    <w:rsid w:val="00656EDB"/>
    <w:rsid w:val="00656FD6"/>
    <w:rsid w:val="00657204"/>
    <w:rsid w:val="0065732D"/>
    <w:rsid w:val="0065736F"/>
    <w:rsid w:val="006577D3"/>
    <w:rsid w:val="0065794A"/>
    <w:rsid w:val="00657AB4"/>
    <w:rsid w:val="00657C20"/>
    <w:rsid w:val="006600B2"/>
    <w:rsid w:val="006604BF"/>
    <w:rsid w:val="00660676"/>
    <w:rsid w:val="006606D2"/>
    <w:rsid w:val="00660786"/>
    <w:rsid w:val="00660B4B"/>
    <w:rsid w:val="00661494"/>
    <w:rsid w:val="0066186C"/>
    <w:rsid w:val="00661A5A"/>
    <w:rsid w:val="00661E55"/>
    <w:rsid w:val="0066211A"/>
    <w:rsid w:val="00662367"/>
    <w:rsid w:val="0066243D"/>
    <w:rsid w:val="0066270D"/>
    <w:rsid w:val="00662AB3"/>
    <w:rsid w:val="00662B0E"/>
    <w:rsid w:val="00663425"/>
    <w:rsid w:val="006637F0"/>
    <w:rsid w:val="00663800"/>
    <w:rsid w:val="00663972"/>
    <w:rsid w:val="00663B8A"/>
    <w:rsid w:val="00663E23"/>
    <w:rsid w:val="00663ECD"/>
    <w:rsid w:val="00664034"/>
    <w:rsid w:val="00664091"/>
    <w:rsid w:val="0066429E"/>
    <w:rsid w:val="00664522"/>
    <w:rsid w:val="00664A3D"/>
    <w:rsid w:val="00664AF0"/>
    <w:rsid w:val="00664C1E"/>
    <w:rsid w:val="006658AD"/>
    <w:rsid w:val="006658CD"/>
    <w:rsid w:val="0066591C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0AE"/>
    <w:rsid w:val="0067010E"/>
    <w:rsid w:val="00670143"/>
    <w:rsid w:val="006701F3"/>
    <w:rsid w:val="0067031B"/>
    <w:rsid w:val="006704A5"/>
    <w:rsid w:val="00670593"/>
    <w:rsid w:val="00670797"/>
    <w:rsid w:val="00670B30"/>
    <w:rsid w:val="00670C03"/>
    <w:rsid w:val="00670DBA"/>
    <w:rsid w:val="00670E6C"/>
    <w:rsid w:val="00671652"/>
    <w:rsid w:val="006717F2"/>
    <w:rsid w:val="006718CA"/>
    <w:rsid w:val="00671AC7"/>
    <w:rsid w:val="00672094"/>
    <w:rsid w:val="006723B6"/>
    <w:rsid w:val="006725EE"/>
    <w:rsid w:val="006728D2"/>
    <w:rsid w:val="006729F4"/>
    <w:rsid w:val="00672A08"/>
    <w:rsid w:val="00672A50"/>
    <w:rsid w:val="00672AB2"/>
    <w:rsid w:val="00672CC4"/>
    <w:rsid w:val="00672D7C"/>
    <w:rsid w:val="00672E0E"/>
    <w:rsid w:val="00672E4E"/>
    <w:rsid w:val="00672FAA"/>
    <w:rsid w:val="006733E4"/>
    <w:rsid w:val="00673493"/>
    <w:rsid w:val="006738BC"/>
    <w:rsid w:val="00673D8F"/>
    <w:rsid w:val="00673D9F"/>
    <w:rsid w:val="00674003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0EA"/>
    <w:rsid w:val="0067766A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44E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257"/>
    <w:rsid w:val="00684322"/>
    <w:rsid w:val="006845BE"/>
    <w:rsid w:val="00684803"/>
    <w:rsid w:val="00684896"/>
    <w:rsid w:val="006849E1"/>
    <w:rsid w:val="00684EC9"/>
    <w:rsid w:val="0068522B"/>
    <w:rsid w:val="00685383"/>
    <w:rsid w:val="00685487"/>
    <w:rsid w:val="00685689"/>
    <w:rsid w:val="00685698"/>
    <w:rsid w:val="00685915"/>
    <w:rsid w:val="00686062"/>
    <w:rsid w:val="0068630F"/>
    <w:rsid w:val="00686337"/>
    <w:rsid w:val="00686B28"/>
    <w:rsid w:val="00686CDB"/>
    <w:rsid w:val="006871E2"/>
    <w:rsid w:val="006874FB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9AA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D6"/>
    <w:rsid w:val="006950F8"/>
    <w:rsid w:val="00695D73"/>
    <w:rsid w:val="00695E46"/>
    <w:rsid w:val="006961B4"/>
    <w:rsid w:val="006968CB"/>
    <w:rsid w:val="00696B98"/>
    <w:rsid w:val="00696E39"/>
    <w:rsid w:val="00696E9C"/>
    <w:rsid w:val="00696F58"/>
    <w:rsid w:val="006971F0"/>
    <w:rsid w:val="006975D9"/>
    <w:rsid w:val="00697D5C"/>
    <w:rsid w:val="006A06E8"/>
    <w:rsid w:val="006A06EF"/>
    <w:rsid w:val="006A072E"/>
    <w:rsid w:val="006A0E88"/>
    <w:rsid w:val="006A1104"/>
    <w:rsid w:val="006A14CA"/>
    <w:rsid w:val="006A1542"/>
    <w:rsid w:val="006A16AE"/>
    <w:rsid w:val="006A1B16"/>
    <w:rsid w:val="006A2189"/>
    <w:rsid w:val="006A2987"/>
    <w:rsid w:val="006A2CD4"/>
    <w:rsid w:val="006A321D"/>
    <w:rsid w:val="006A3316"/>
    <w:rsid w:val="006A3432"/>
    <w:rsid w:val="006A34CE"/>
    <w:rsid w:val="006A3A3D"/>
    <w:rsid w:val="006A4142"/>
    <w:rsid w:val="006A46E6"/>
    <w:rsid w:val="006A4B7A"/>
    <w:rsid w:val="006A534A"/>
    <w:rsid w:val="006A5ACC"/>
    <w:rsid w:val="006A5C1F"/>
    <w:rsid w:val="006A6451"/>
    <w:rsid w:val="006A65FD"/>
    <w:rsid w:val="006A676C"/>
    <w:rsid w:val="006A6D20"/>
    <w:rsid w:val="006A7135"/>
    <w:rsid w:val="006A7146"/>
    <w:rsid w:val="006A7201"/>
    <w:rsid w:val="006A74DC"/>
    <w:rsid w:val="006A76A3"/>
    <w:rsid w:val="006A78C2"/>
    <w:rsid w:val="006B0158"/>
    <w:rsid w:val="006B055A"/>
    <w:rsid w:val="006B05AC"/>
    <w:rsid w:val="006B1076"/>
    <w:rsid w:val="006B11AD"/>
    <w:rsid w:val="006B11B9"/>
    <w:rsid w:val="006B14DD"/>
    <w:rsid w:val="006B1522"/>
    <w:rsid w:val="006B15E2"/>
    <w:rsid w:val="006B162E"/>
    <w:rsid w:val="006B19F3"/>
    <w:rsid w:val="006B1B5F"/>
    <w:rsid w:val="006B1BF1"/>
    <w:rsid w:val="006B1D20"/>
    <w:rsid w:val="006B1DA4"/>
    <w:rsid w:val="006B206D"/>
    <w:rsid w:val="006B2154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585"/>
    <w:rsid w:val="006B390A"/>
    <w:rsid w:val="006B43BE"/>
    <w:rsid w:val="006B4634"/>
    <w:rsid w:val="006B4671"/>
    <w:rsid w:val="006B47B0"/>
    <w:rsid w:val="006B497B"/>
    <w:rsid w:val="006B4BC7"/>
    <w:rsid w:val="006B5166"/>
    <w:rsid w:val="006B5338"/>
    <w:rsid w:val="006B5357"/>
    <w:rsid w:val="006B570F"/>
    <w:rsid w:val="006B57A4"/>
    <w:rsid w:val="006B5995"/>
    <w:rsid w:val="006B5DA2"/>
    <w:rsid w:val="006B6018"/>
    <w:rsid w:val="006B607C"/>
    <w:rsid w:val="006B60F7"/>
    <w:rsid w:val="006B61F8"/>
    <w:rsid w:val="006B65D3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85E"/>
    <w:rsid w:val="006B7C1A"/>
    <w:rsid w:val="006B7D0A"/>
    <w:rsid w:val="006C0240"/>
    <w:rsid w:val="006C05A1"/>
    <w:rsid w:val="006C0637"/>
    <w:rsid w:val="006C0927"/>
    <w:rsid w:val="006C0C73"/>
    <w:rsid w:val="006C0E29"/>
    <w:rsid w:val="006C1391"/>
    <w:rsid w:val="006C1BA4"/>
    <w:rsid w:val="006C1CDF"/>
    <w:rsid w:val="006C1D57"/>
    <w:rsid w:val="006C1EE2"/>
    <w:rsid w:val="006C23FC"/>
    <w:rsid w:val="006C253B"/>
    <w:rsid w:val="006C2617"/>
    <w:rsid w:val="006C2731"/>
    <w:rsid w:val="006C2A66"/>
    <w:rsid w:val="006C2C97"/>
    <w:rsid w:val="006C2D46"/>
    <w:rsid w:val="006C316A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51D6"/>
    <w:rsid w:val="006C54BE"/>
    <w:rsid w:val="006C57DD"/>
    <w:rsid w:val="006C5E11"/>
    <w:rsid w:val="006C5E13"/>
    <w:rsid w:val="006C6036"/>
    <w:rsid w:val="006C63F5"/>
    <w:rsid w:val="006C69AB"/>
    <w:rsid w:val="006C6A12"/>
    <w:rsid w:val="006C6B7B"/>
    <w:rsid w:val="006C6C3F"/>
    <w:rsid w:val="006C6C5E"/>
    <w:rsid w:val="006C73F9"/>
    <w:rsid w:val="006C7731"/>
    <w:rsid w:val="006C7859"/>
    <w:rsid w:val="006C791B"/>
    <w:rsid w:val="006C7A5A"/>
    <w:rsid w:val="006C7AAA"/>
    <w:rsid w:val="006C7C85"/>
    <w:rsid w:val="006C7DDB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A5F"/>
    <w:rsid w:val="006D1B21"/>
    <w:rsid w:val="006D1BE3"/>
    <w:rsid w:val="006D1C24"/>
    <w:rsid w:val="006D1D14"/>
    <w:rsid w:val="006D1D24"/>
    <w:rsid w:val="006D1D57"/>
    <w:rsid w:val="006D1F08"/>
    <w:rsid w:val="006D21AB"/>
    <w:rsid w:val="006D2331"/>
    <w:rsid w:val="006D24AB"/>
    <w:rsid w:val="006D2519"/>
    <w:rsid w:val="006D2BC4"/>
    <w:rsid w:val="006D2D7B"/>
    <w:rsid w:val="006D35CB"/>
    <w:rsid w:val="006D391F"/>
    <w:rsid w:val="006D3ACC"/>
    <w:rsid w:val="006D3B71"/>
    <w:rsid w:val="006D4DEA"/>
    <w:rsid w:val="006D5010"/>
    <w:rsid w:val="006D5576"/>
    <w:rsid w:val="006D585A"/>
    <w:rsid w:val="006D60EA"/>
    <w:rsid w:val="006D6187"/>
    <w:rsid w:val="006D6220"/>
    <w:rsid w:val="006D6461"/>
    <w:rsid w:val="006D654D"/>
    <w:rsid w:val="006D69AB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655"/>
    <w:rsid w:val="006E079C"/>
    <w:rsid w:val="006E0877"/>
    <w:rsid w:val="006E0AF7"/>
    <w:rsid w:val="006E0D05"/>
    <w:rsid w:val="006E0F4A"/>
    <w:rsid w:val="006E1633"/>
    <w:rsid w:val="006E170A"/>
    <w:rsid w:val="006E19ED"/>
    <w:rsid w:val="006E1A2A"/>
    <w:rsid w:val="006E1B23"/>
    <w:rsid w:val="006E20AF"/>
    <w:rsid w:val="006E225F"/>
    <w:rsid w:val="006E23E2"/>
    <w:rsid w:val="006E2587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389"/>
    <w:rsid w:val="006E4408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A41"/>
    <w:rsid w:val="006E6CFA"/>
    <w:rsid w:val="006E6EDD"/>
    <w:rsid w:val="006E70C1"/>
    <w:rsid w:val="006E7432"/>
    <w:rsid w:val="006E76C6"/>
    <w:rsid w:val="006E773A"/>
    <w:rsid w:val="006E7880"/>
    <w:rsid w:val="006E78EA"/>
    <w:rsid w:val="006E7B5E"/>
    <w:rsid w:val="006E7DED"/>
    <w:rsid w:val="006E7FDA"/>
    <w:rsid w:val="006F00EF"/>
    <w:rsid w:val="006F02DD"/>
    <w:rsid w:val="006F05B0"/>
    <w:rsid w:val="006F07C1"/>
    <w:rsid w:val="006F09EF"/>
    <w:rsid w:val="006F0C64"/>
    <w:rsid w:val="006F0DD7"/>
    <w:rsid w:val="006F0E4C"/>
    <w:rsid w:val="006F0F8B"/>
    <w:rsid w:val="006F1184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035"/>
    <w:rsid w:val="006F3742"/>
    <w:rsid w:val="006F378C"/>
    <w:rsid w:val="006F3AED"/>
    <w:rsid w:val="006F3F40"/>
    <w:rsid w:val="006F43A0"/>
    <w:rsid w:val="006F44CA"/>
    <w:rsid w:val="006F4538"/>
    <w:rsid w:val="006F4684"/>
    <w:rsid w:val="006F47A3"/>
    <w:rsid w:val="006F481D"/>
    <w:rsid w:val="006F4931"/>
    <w:rsid w:val="006F4A4A"/>
    <w:rsid w:val="006F4B6E"/>
    <w:rsid w:val="006F4C57"/>
    <w:rsid w:val="006F54B6"/>
    <w:rsid w:val="006F55A7"/>
    <w:rsid w:val="006F5620"/>
    <w:rsid w:val="006F56F7"/>
    <w:rsid w:val="006F57C6"/>
    <w:rsid w:val="006F5A24"/>
    <w:rsid w:val="006F5FDB"/>
    <w:rsid w:val="006F626B"/>
    <w:rsid w:val="006F6773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E04"/>
    <w:rsid w:val="006F7FB7"/>
    <w:rsid w:val="007003C0"/>
    <w:rsid w:val="00700443"/>
    <w:rsid w:val="0070048B"/>
    <w:rsid w:val="00700A2D"/>
    <w:rsid w:val="00700D73"/>
    <w:rsid w:val="00700FC7"/>
    <w:rsid w:val="00701033"/>
    <w:rsid w:val="0070123B"/>
    <w:rsid w:val="00701575"/>
    <w:rsid w:val="00701718"/>
    <w:rsid w:val="00701A3E"/>
    <w:rsid w:val="00701A77"/>
    <w:rsid w:val="00701C6E"/>
    <w:rsid w:val="007028E1"/>
    <w:rsid w:val="00702C93"/>
    <w:rsid w:val="00702CF2"/>
    <w:rsid w:val="00702F53"/>
    <w:rsid w:val="00702FB1"/>
    <w:rsid w:val="0070307A"/>
    <w:rsid w:val="00703744"/>
    <w:rsid w:val="00703A60"/>
    <w:rsid w:val="00703C84"/>
    <w:rsid w:val="00703F43"/>
    <w:rsid w:val="00703F92"/>
    <w:rsid w:val="007041C3"/>
    <w:rsid w:val="0070434F"/>
    <w:rsid w:val="00704D0B"/>
    <w:rsid w:val="00704E34"/>
    <w:rsid w:val="00705036"/>
    <w:rsid w:val="00705268"/>
    <w:rsid w:val="00705901"/>
    <w:rsid w:val="00705D39"/>
    <w:rsid w:val="007060C6"/>
    <w:rsid w:val="007064DB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412"/>
    <w:rsid w:val="00707D64"/>
    <w:rsid w:val="00707F93"/>
    <w:rsid w:val="0071008F"/>
    <w:rsid w:val="0071018B"/>
    <w:rsid w:val="007102B0"/>
    <w:rsid w:val="007102DD"/>
    <w:rsid w:val="007103EF"/>
    <w:rsid w:val="007107EA"/>
    <w:rsid w:val="007108DE"/>
    <w:rsid w:val="00710962"/>
    <w:rsid w:val="00710997"/>
    <w:rsid w:val="00710C73"/>
    <w:rsid w:val="00710C77"/>
    <w:rsid w:val="00710F4B"/>
    <w:rsid w:val="00711279"/>
    <w:rsid w:val="00711327"/>
    <w:rsid w:val="0071143D"/>
    <w:rsid w:val="00711448"/>
    <w:rsid w:val="00711577"/>
    <w:rsid w:val="0071176C"/>
    <w:rsid w:val="00711796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AE5"/>
    <w:rsid w:val="00712ED8"/>
    <w:rsid w:val="00712F34"/>
    <w:rsid w:val="00713084"/>
    <w:rsid w:val="007133E8"/>
    <w:rsid w:val="00713446"/>
    <w:rsid w:val="00713A64"/>
    <w:rsid w:val="00713D71"/>
    <w:rsid w:val="00713D92"/>
    <w:rsid w:val="00713E6D"/>
    <w:rsid w:val="007141E8"/>
    <w:rsid w:val="00714254"/>
    <w:rsid w:val="007142C5"/>
    <w:rsid w:val="00714349"/>
    <w:rsid w:val="00714436"/>
    <w:rsid w:val="007146AE"/>
    <w:rsid w:val="00714A00"/>
    <w:rsid w:val="00714C84"/>
    <w:rsid w:val="00714E99"/>
    <w:rsid w:val="00715000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C91"/>
    <w:rsid w:val="00715F6E"/>
    <w:rsid w:val="007160C1"/>
    <w:rsid w:val="007160C7"/>
    <w:rsid w:val="00716186"/>
    <w:rsid w:val="00716965"/>
    <w:rsid w:val="00716F60"/>
    <w:rsid w:val="0071710D"/>
    <w:rsid w:val="0071731B"/>
    <w:rsid w:val="007173DF"/>
    <w:rsid w:val="007174D7"/>
    <w:rsid w:val="0071769F"/>
    <w:rsid w:val="007177A8"/>
    <w:rsid w:val="00717816"/>
    <w:rsid w:val="00717958"/>
    <w:rsid w:val="00717D4D"/>
    <w:rsid w:val="00717D74"/>
    <w:rsid w:val="00720520"/>
    <w:rsid w:val="0072099E"/>
    <w:rsid w:val="00720B2E"/>
    <w:rsid w:val="00720B8B"/>
    <w:rsid w:val="00720F2B"/>
    <w:rsid w:val="00721166"/>
    <w:rsid w:val="0072147A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3A9"/>
    <w:rsid w:val="00723448"/>
    <w:rsid w:val="007235AD"/>
    <w:rsid w:val="00723704"/>
    <w:rsid w:val="00723C61"/>
    <w:rsid w:val="00723D91"/>
    <w:rsid w:val="00724156"/>
    <w:rsid w:val="007241C8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5533"/>
    <w:rsid w:val="00725644"/>
    <w:rsid w:val="00725C09"/>
    <w:rsid w:val="00725D59"/>
    <w:rsid w:val="00725D92"/>
    <w:rsid w:val="00725EA9"/>
    <w:rsid w:val="007261C0"/>
    <w:rsid w:val="00726282"/>
    <w:rsid w:val="00726534"/>
    <w:rsid w:val="007265C5"/>
    <w:rsid w:val="007265D0"/>
    <w:rsid w:val="007266C1"/>
    <w:rsid w:val="00726943"/>
    <w:rsid w:val="00726F2E"/>
    <w:rsid w:val="007272AF"/>
    <w:rsid w:val="007273DC"/>
    <w:rsid w:val="00727413"/>
    <w:rsid w:val="00727C4A"/>
    <w:rsid w:val="00727FF6"/>
    <w:rsid w:val="00730019"/>
    <w:rsid w:val="00730483"/>
    <w:rsid w:val="00730D10"/>
    <w:rsid w:val="00730EF4"/>
    <w:rsid w:val="00730F92"/>
    <w:rsid w:val="00731002"/>
    <w:rsid w:val="007311BF"/>
    <w:rsid w:val="007318D9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79"/>
    <w:rsid w:val="007330CF"/>
    <w:rsid w:val="007331A4"/>
    <w:rsid w:val="00733247"/>
    <w:rsid w:val="00733595"/>
    <w:rsid w:val="00733750"/>
    <w:rsid w:val="007338A1"/>
    <w:rsid w:val="00733DDF"/>
    <w:rsid w:val="00733FD1"/>
    <w:rsid w:val="00734377"/>
    <w:rsid w:val="0073477F"/>
    <w:rsid w:val="00734A4C"/>
    <w:rsid w:val="00734B5F"/>
    <w:rsid w:val="00734C23"/>
    <w:rsid w:val="00734EB9"/>
    <w:rsid w:val="007351E6"/>
    <w:rsid w:val="00735228"/>
    <w:rsid w:val="007352AC"/>
    <w:rsid w:val="00735547"/>
    <w:rsid w:val="007355A7"/>
    <w:rsid w:val="0073564A"/>
    <w:rsid w:val="0073568E"/>
    <w:rsid w:val="007358C4"/>
    <w:rsid w:val="007359A9"/>
    <w:rsid w:val="00735A0B"/>
    <w:rsid w:val="00735ACB"/>
    <w:rsid w:val="00735BC9"/>
    <w:rsid w:val="00735C92"/>
    <w:rsid w:val="00735E7F"/>
    <w:rsid w:val="00736216"/>
    <w:rsid w:val="00736511"/>
    <w:rsid w:val="00736603"/>
    <w:rsid w:val="0073693A"/>
    <w:rsid w:val="00736A64"/>
    <w:rsid w:val="00736B87"/>
    <w:rsid w:val="00736BC4"/>
    <w:rsid w:val="00736D03"/>
    <w:rsid w:val="00737435"/>
    <w:rsid w:val="007379AB"/>
    <w:rsid w:val="00737E94"/>
    <w:rsid w:val="00737FCA"/>
    <w:rsid w:val="0074000F"/>
    <w:rsid w:val="00740311"/>
    <w:rsid w:val="00740584"/>
    <w:rsid w:val="00740701"/>
    <w:rsid w:val="0074075B"/>
    <w:rsid w:val="007408DD"/>
    <w:rsid w:val="00740B84"/>
    <w:rsid w:val="00740C07"/>
    <w:rsid w:val="00740EC7"/>
    <w:rsid w:val="00740F52"/>
    <w:rsid w:val="007410D5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B7"/>
    <w:rsid w:val="00743DDD"/>
    <w:rsid w:val="0074417F"/>
    <w:rsid w:val="00744399"/>
    <w:rsid w:val="00744490"/>
    <w:rsid w:val="00744554"/>
    <w:rsid w:val="00744597"/>
    <w:rsid w:val="007445D7"/>
    <w:rsid w:val="00744ABE"/>
    <w:rsid w:val="00744C40"/>
    <w:rsid w:val="00744D59"/>
    <w:rsid w:val="0074501B"/>
    <w:rsid w:val="007452A3"/>
    <w:rsid w:val="007456AF"/>
    <w:rsid w:val="0074593F"/>
    <w:rsid w:val="00745EB9"/>
    <w:rsid w:val="00745F04"/>
    <w:rsid w:val="0074619F"/>
    <w:rsid w:val="00746261"/>
    <w:rsid w:val="0074690A"/>
    <w:rsid w:val="00746BBA"/>
    <w:rsid w:val="00746E5D"/>
    <w:rsid w:val="00746F1B"/>
    <w:rsid w:val="00746F48"/>
    <w:rsid w:val="007470B3"/>
    <w:rsid w:val="007471CB"/>
    <w:rsid w:val="00747279"/>
    <w:rsid w:val="007477AD"/>
    <w:rsid w:val="0074785A"/>
    <w:rsid w:val="007479C7"/>
    <w:rsid w:val="00747EDE"/>
    <w:rsid w:val="007500EE"/>
    <w:rsid w:val="007500EF"/>
    <w:rsid w:val="007505E6"/>
    <w:rsid w:val="0075097B"/>
    <w:rsid w:val="00750A40"/>
    <w:rsid w:val="00750CE5"/>
    <w:rsid w:val="00750DAD"/>
    <w:rsid w:val="00750F70"/>
    <w:rsid w:val="00750FBE"/>
    <w:rsid w:val="00751167"/>
    <w:rsid w:val="00751988"/>
    <w:rsid w:val="007519E0"/>
    <w:rsid w:val="00751C43"/>
    <w:rsid w:val="00751FFA"/>
    <w:rsid w:val="00752089"/>
    <w:rsid w:val="007520C7"/>
    <w:rsid w:val="0075216B"/>
    <w:rsid w:val="007524D8"/>
    <w:rsid w:val="007527A3"/>
    <w:rsid w:val="007527CB"/>
    <w:rsid w:val="007527D6"/>
    <w:rsid w:val="00752805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5D23"/>
    <w:rsid w:val="007564EA"/>
    <w:rsid w:val="00756618"/>
    <w:rsid w:val="00756840"/>
    <w:rsid w:val="00756A15"/>
    <w:rsid w:val="00756C2E"/>
    <w:rsid w:val="00756EE9"/>
    <w:rsid w:val="00756F72"/>
    <w:rsid w:val="00756FAE"/>
    <w:rsid w:val="00757171"/>
    <w:rsid w:val="00757353"/>
    <w:rsid w:val="0075773E"/>
    <w:rsid w:val="00757B1A"/>
    <w:rsid w:val="00757D06"/>
    <w:rsid w:val="00757D4C"/>
    <w:rsid w:val="00757DD6"/>
    <w:rsid w:val="00757E10"/>
    <w:rsid w:val="00757EC5"/>
    <w:rsid w:val="00760300"/>
    <w:rsid w:val="0076090A"/>
    <w:rsid w:val="00760CA1"/>
    <w:rsid w:val="0076144D"/>
    <w:rsid w:val="0076192C"/>
    <w:rsid w:val="00761A30"/>
    <w:rsid w:val="00761D49"/>
    <w:rsid w:val="00761F0C"/>
    <w:rsid w:val="0076200D"/>
    <w:rsid w:val="007624B2"/>
    <w:rsid w:val="00762C23"/>
    <w:rsid w:val="00763261"/>
    <w:rsid w:val="00763307"/>
    <w:rsid w:val="0076332B"/>
    <w:rsid w:val="0076348F"/>
    <w:rsid w:val="00763C64"/>
    <w:rsid w:val="007641F2"/>
    <w:rsid w:val="0076426E"/>
    <w:rsid w:val="007642DA"/>
    <w:rsid w:val="007643B7"/>
    <w:rsid w:val="0076457F"/>
    <w:rsid w:val="007646BF"/>
    <w:rsid w:val="007647C3"/>
    <w:rsid w:val="00764890"/>
    <w:rsid w:val="00764A62"/>
    <w:rsid w:val="00764B92"/>
    <w:rsid w:val="00764C21"/>
    <w:rsid w:val="00764C8F"/>
    <w:rsid w:val="00764D76"/>
    <w:rsid w:val="00764EB1"/>
    <w:rsid w:val="00764FB6"/>
    <w:rsid w:val="0076507C"/>
    <w:rsid w:val="00765163"/>
    <w:rsid w:val="007654DB"/>
    <w:rsid w:val="0076554D"/>
    <w:rsid w:val="00765654"/>
    <w:rsid w:val="00765802"/>
    <w:rsid w:val="00765945"/>
    <w:rsid w:val="00765A0C"/>
    <w:rsid w:val="00765B36"/>
    <w:rsid w:val="00765EA5"/>
    <w:rsid w:val="00765F09"/>
    <w:rsid w:val="00765F5B"/>
    <w:rsid w:val="00766084"/>
    <w:rsid w:val="0076665B"/>
    <w:rsid w:val="00766716"/>
    <w:rsid w:val="00766DBA"/>
    <w:rsid w:val="00766F1F"/>
    <w:rsid w:val="00766F34"/>
    <w:rsid w:val="00766F45"/>
    <w:rsid w:val="007672E1"/>
    <w:rsid w:val="007675DB"/>
    <w:rsid w:val="00767D93"/>
    <w:rsid w:val="0077049D"/>
    <w:rsid w:val="00770912"/>
    <w:rsid w:val="00770AE7"/>
    <w:rsid w:val="00770DB5"/>
    <w:rsid w:val="00771483"/>
    <w:rsid w:val="0077166D"/>
    <w:rsid w:val="00771B70"/>
    <w:rsid w:val="00771C74"/>
    <w:rsid w:val="00771D9D"/>
    <w:rsid w:val="00771EC3"/>
    <w:rsid w:val="00771EEC"/>
    <w:rsid w:val="00771F90"/>
    <w:rsid w:val="0077244C"/>
    <w:rsid w:val="00772656"/>
    <w:rsid w:val="00772A51"/>
    <w:rsid w:val="00772EB5"/>
    <w:rsid w:val="00772F70"/>
    <w:rsid w:val="00772FAD"/>
    <w:rsid w:val="00772FE5"/>
    <w:rsid w:val="00773040"/>
    <w:rsid w:val="007732CE"/>
    <w:rsid w:val="0077353F"/>
    <w:rsid w:val="007736B3"/>
    <w:rsid w:val="007738D2"/>
    <w:rsid w:val="00773DC1"/>
    <w:rsid w:val="0077408D"/>
    <w:rsid w:val="0077459A"/>
    <w:rsid w:val="00774C19"/>
    <w:rsid w:val="00774D6B"/>
    <w:rsid w:val="00774FA1"/>
    <w:rsid w:val="007751D3"/>
    <w:rsid w:val="0077584C"/>
    <w:rsid w:val="007759FE"/>
    <w:rsid w:val="00776145"/>
    <w:rsid w:val="00776265"/>
    <w:rsid w:val="007768AE"/>
    <w:rsid w:val="00776E8F"/>
    <w:rsid w:val="00777107"/>
    <w:rsid w:val="00777193"/>
    <w:rsid w:val="007771E2"/>
    <w:rsid w:val="007772B0"/>
    <w:rsid w:val="007773E1"/>
    <w:rsid w:val="0077750C"/>
    <w:rsid w:val="0077783C"/>
    <w:rsid w:val="00777891"/>
    <w:rsid w:val="0078002C"/>
    <w:rsid w:val="007805AB"/>
    <w:rsid w:val="00780BA8"/>
    <w:rsid w:val="00780DDF"/>
    <w:rsid w:val="00781527"/>
    <w:rsid w:val="007818E8"/>
    <w:rsid w:val="00781978"/>
    <w:rsid w:val="00781BB0"/>
    <w:rsid w:val="0078255B"/>
    <w:rsid w:val="007829A7"/>
    <w:rsid w:val="00782F30"/>
    <w:rsid w:val="00783295"/>
    <w:rsid w:val="00783312"/>
    <w:rsid w:val="007833BC"/>
    <w:rsid w:val="0078350B"/>
    <w:rsid w:val="0078354A"/>
    <w:rsid w:val="00783816"/>
    <w:rsid w:val="00783EE7"/>
    <w:rsid w:val="00784076"/>
    <w:rsid w:val="0078423C"/>
    <w:rsid w:val="007842AA"/>
    <w:rsid w:val="007842B7"/>
    <w:rsid w:val="007845D9"/>
    <w:rsid w:val="00784682"/>
    <w:rsid w:val="00784C98"/>
    <w:rsid w:val="00784D20"/>
    <w:rsid w:val="00784E54"/>
    <w:rsid w:val="00784E94"/>
    <w:rsid w:val="00784EA1"/>
    <w:rsid w:val="007857CA"/>
    <w:rsid w:val="007865B0"/>
    <w:rsid w:val="007866D4"/>
    <w:rsid w:val="007867E5"/>
    <w:rsid w:val="00786905"/>
    <w:rsid w:val="007870B5"/>
    <w:rsid w:val="00787214"/>
    <w:rsid w:val="007873E2"/>
    <w:rsid w:val="007878AE"/>
    <w:rsid w:val="0078790C"/>
    <w:rsid w:val="00787C7C"/>
    <w:rsid w:val="00787EC6"/>
    <w:rsid w:val="00790050"/>
    <w:rsid w:val="0079054A"/>
    <w:rsid w:val="00790857"/>
    <w:rsid w:val="00790B56"/>
    <w:rsid w:val="00790BA3"/>
    <w:rsid w:val="00790D9F"/>
    <w:rsid w:val="00791084"/>
    <w:rsid w:val="007910A8"/>
    <w:rsid w:val="0079112F"/>
    <w:rsid w:val="007917C3"/>
    <w:rsid w:val="00792387"/>
    <w:rsid w:val="007927E0"/>
    <w:rsid w:val="007928DE"/>
    <w:rsid w:val="00792902"/>
    <w:rsid w:val="00792EA1"/>
    <w:rsid w:val="00793402"/>
    <w:rsid w:val="0079392A"/>
    <w:rsid w:val="00793976"/>
    <w:rsid w:val="00793F1D"/>
    <w:rsid w:val="00794391"/>
    <w:rsid w:val="00794981"/>
    <w:rsid w:val="00794B7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97A81"/>
    <w:rsid w:val="007A004D"/>
    <w:rsid w:val="007A06EC"/>
    <w:rsid w:val="007A0805"/>
    <w:rsid w:val="007A0914"/>
    <w:rsid w:val="007A10B6"/>
    <w:rsid w:val="007A12D0"/>
    <w:rsid w:val="007A1420"/>
    <w:rsid w:val="007A1591"/>
    <w:rsid w:val="007A1616"/>
    <w:rsid w:val="007A1899"/>
    <w:rsid w:val="007A1AC3"/>
    <w:rsid w:val="007A23D6"/>
    <w:rsid w:val="007A2427"/>
    <w:rsid w:val="007A24A5"/>
    <w:rsid w:val="007A26C2"/>
    <w:rsid w:val="007A2E3A"/>
    <w:rsid w:val="007A3790"/>
    <w:rsid w:val="007A385E"/>
    <w:rsid w:val="007A3904"/>
    <w:rsid w:val="007A3D08"/>
    <w:rsid w:val="007A3F8C"/>
    <w:rsid w:val="007A40CF"/>
    <w:rsid w:val="007A43E9"/>
    <w:rsid w:val="007A44A7"/>
    <w:rsid w:val="007A4640"/>
    <w:rsid w:val="007A4D91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752"/>
    <w:rsid w:val="007A6916"/>
    <w:rsid w:val="007A6B21"/>
    <w:rsid w:val="007A6C83"/>
    <w:rsid w:val="007A6F05"/>
    <w:rsid w:val="007A6F6F"/>
    <w:rsid w:val="007A729F"/>
    <w:rsid w:val="007A73DA"/>
    <w:rsid w:val="007B0C77"/>
    <w:rsid w:val="007B0FFB"/>
    <w:rsid w:val="007B11DF"/>
    <w:rsid w:val="007B133A"/>
    <w:rsid w:val="007B17F2"/>
    <w:rsid w:val="007B208B"/>
    <w:rsid w:val="007B21BA"/>
    <w:rsid w:val="007B2231"/>
    <w:rsid w:val="007B2271"/>
    <w:rsid w:val="007B232C"/>
    <w:rsid w:val="007B2CEA"/>
    <w:rsid w:val="007B300D"/>
    <w:rsid w:val="007B3222"/>
    <w:rsid w:val="007B3251"/>
    <w:rsid w:val="007B32D5"/>
    <w:rsid w:val="007B37EB"/>
    <w:rsid w:val="007B38B5"/>
    <w:rsid w:val="007B3C1D"/>
    <w:rsid w:val="007B3D4F"/>
    <w:rsid w:val="007B3DF0"/>
    <w:rsid w:val="007B3F0D"/>
    <w:rsid w:val="007B4088"/>
    <w:rsid w:val="007B408D"/>
    <w:rsid w:val="007B4560"/>
    <w:rsid w:val="007B45E4"/>
    <w:rsid w:val="007B4620"/>
    <w:rsid w:val="007B4916"/>
    <w:rsid w:val="007B5455"/>
    <w:rsid w:val="007B5AAE"/>
    <w:rsid w:val="007B5BBF"/>
    <w:rsid w:val="007B5D92"/>
    <w:rsid w:val="007B5E76"/>
    <w:rsid w:val="007B615B"/>
    <w:rsid w:val="007B6394"/>
    <w:rsid w:val="007B65E3"/>
    <w:rsid w:val="007B671E"/>
    <w:rsid w:val="007B6867"/>
    <w:rsid w:val="007B68E4"/>
    <w:rsid w:val="007B69F1"/>
    <w:rsid w:val="007B69FE"/>
    <w:rsid w:val="007B6B73"/>
    <w:rsid w:val="007B6E62"/>
    <w:rsid w:val="007B715D"/>
    <w:rsid w:val="007B725B"/>
    <w:rsid w:val="007B73F9"/>
    <w:rsid w:val="007B762F"/>
    <w:rsid w:val="007B7BCE"/>
    <w:rsid w:val="007C0422"/>
    <w:rsid w:val="007C07E6"/>
    <w:rsid w:val="007C08D2"/>
    <w:rsid w:val="007C0AD6"/>
    <w:rsid w:val="007C165B"/>
    <w:rsid w:val="007C1BA3"/>
    <w:rsid w:val="007C1C2C"/>
    <w:rsid w:val="007C1C76"/>
    <w:rsid w:val="007C1F62"/>
    <w:rsid w:val="007C2F73"/>
    <w:rsid w:val="007C2FDD"/>
    <w:rsid w:val="007C3176"/>
    <w:rsid w:val="007C34D3"/>
    <w:rsid w:val="007C3514"/>
    <w:rsid w:val="007C3534"/>
    <w:rsid w:val="007C3AB8"/>
    <w:rsid w:val="007C3C68"/>
    <w:rsid w:val="007C3EB0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8E3"/>
    <w:rsid w:val="007C5908"/>
    <w:rsid w:val="007C5A64"/>
    <w:rsid w:val="007C5C24"/>
    <w:rsid w:val="007C5CAD"/>
    <w:rsid w:val="007C5E32"/>
    <w:rsid w:val="007C6027"/>
    <w:rsid w:val="007C688E"/>
    <w:rsid w:val="007C6A24"/>
    <w:rsid w:val="007C6E11"/>
    <w:rsid w:val="007C70DC"/>
    <w:rsid w:val="007C714A"/>
    <w:rsid w:val="007C7D8F"/>
    <w:rsid w:val="007C7E5F"/>
    <w:rsid w:val="007C7F0F"/>
    <w:rsid w:val="007D014B"/>
    <w:rsid w:val="007D04EB"/>
    <w:rsid w:val="007D08A8"/>
    <w:rsid w:val="007D0CD7"/>
    <w:rsid w:val="007D1172"/>
    <w:rsid w:val="007D1545"/>
    <w:rsid w:val="007D16C8"/>
    <w:rsid w:val="007D192D"/>
    <w:rsid w:val="007D19AE"/>
    <w:rsid w:val="007D1C80"/>
    <w:rsid w:val="007D1F01"/>
    <w:rsid w:val="007D1F20"/>
    <w:rsid w:val="007D21EA"/>
    <w:rsid w:val="007D2457"/>
    <w:rsid w:val="007D2482"/>
    <w:rsid w:val="007D24D1"/>
    <w:rsid w:val="007D2547"/>
    <w:rsid w:val="007D2C49"/>
    <w:rsid w:val="007D2D69"/>
    <w:rsid w:val="007D2E41"/>
    <w:rsid w:val="007D309A"/>
    <w:rsid w:val="007D34BA"/>
    <w:rsid w:val="007D3578"/>
    <w:rsid w:val="007D388C"/>
    <w:rsid w:val="007D3BD9"/>
    <w:rsid w:val="007D3EAE"/>
    <w:rsid w:val="007D486D"/>
    <w:rsid w:val="007D4980"/>
    <w:rsid w:val="007D4BEE"/>
    <w:rsid w:val="007D4CB3"/>
    <w:rsid w:val="007D4EA1"/>
    <w:rsid w:val="007D5083"/>
    <w:rsid w:val="007D5148"/>
    <w:rsid w:val="007D52CB"/>
    <w:rsid w:val="007D54B2"/>
    <w:rsid w:val="007D5565"/>
    <w:rsid w:val="007D5925"/>
    <w:rsid w:val="007D5A51"/>
    <w:rsid w:val="007D5A97"/>
    <w:rsid w:val="007D5C24"/>
    <w:rsid w:val="007D6566"/>
    <w:rsid w:val="007D666A"/>
    <w:rsid w:val="007D6915"/>
    <w:rsid w:val="007D6C22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3AC"/>
    <w:rsid w:val="007E0B05"/>
    <w:rsid w:val="007E0C3B"/>
    <w:rsid w:val="007E114F"/>
    <w:rsid w:val="007E116D"/>
    <w:rsid w:val="007E138E"/>
    <w:rsid w:val="007E142A"/>
    <w:rsid w:val="007E144F"/>
    <w:rsid w:val="007E1752"/>
    <w:rsid w:val="007E1A36"/>
    <w:rsid w:val="007E1D3B"/>
    <w:rsid w:val="007E1D49"/>
    <w:rsid w:val="007E2004"/>
    <w:rsid w:val="007E21A5"/>
    <w:rsid w:val="007E2330"/>
    <w:rsid w:val="007E23F8"/>
    <w:rsid w:val="007E297C"/>
    <w:rsid w:val="007E2984"/>
    <w:rsid w:val="007E2A80"/>
    <w:rsid w:val="007E312E"/>
    <w:rsid w:val="007E38DA"/>
    <w:rsid w:val="007E3BE4"/>
    <w:rsid w:val="007E3C4D"/>
    <w:rsid w:val="007E3D50"/>
    <w:rsid w:val="007E3FBB"/>
    <w:rsid w:val="007E4050"/>
    <w:rsid w:val="007E41F7"/>
    <w:rsid w:val="007E4423"/>
    <w:rsid w:val="007E452E"/>
    <w:rsid w:val="007E4690"/>
    <w:rsid w:val="007E4F5C"/>
    <w:rsid w:val="007E4FA6"/>
    <w:rsid w:val="007E521C"/>
    <w:rsid w:val="007E5386"/>
    <w:rsid w:val="007E53F6"/>
    <w:rsid w:val="007E5690"/>
    <w:rsid w:val="007E590A"/>
    <w:rsid w:val="007E5C5B"/>
    <w:rsid w:val="007E5ED4"/>
    <w:rsid w:val="007E611A"/>
    <w:rsid w:val="007E69BB"/>
    <w:rsid w:val="007E6FA4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1D7F"/>
    <w:rsid w:val="007F1EB5"/>
    <w:rsid w:val="007F2290"/>
    <w:rsid w:val="007F25A8"/>
    <w:rsid w:val="007F274D"/>
    <w:rsid w:val="007F2ABB"/>
    <w:rsid w:val="007F2C25"/>
    <w:rsid w:val="007F2ECF"/>
    <w:rsid w:val="007F2F8D"/>
    <w:rsid w:val="007F3425"/>
    <w:rsid w:val="007F365F"/>
    <w:rsid w:val="007F3833"/>
    <w:rsid w:val="007F3891"/>
    <w:rsid w:val="007F38C2"/>
    <w:rsid w:val="007F3DA4"/>
    <w:rsid w:val="007F3EBD"/>
    <w:rsid w:val="007F44F7"/>
    <w:rsid w:val="007F4586"/>
    <w:rsid w:val="007F458B"/>
    <w:rsid w:val="007F46B3"/>
    <w:rsid w:val="007F4711"/>
    <w:rsid w:val="007F48FF"/>
    <w:rsid w:val="007F499E"/>
    <w:rsid w:val="007F4AA0"/>
    <w:rsid w:val="007F4BDA"/>
    <w:rsid w:val="007F4C36"/>
    <w:rsid w:val="007F4FD7"/>
    <w:rsid w:val="007F503C"/>
    <w:rsid w:val="007F597D"/>
    <w:rsid w:val="007F60C2"/>
    <w:rsid w:val="007F65B5"/>
    <w:rsid w:val="007F6CA9"/>
    <w:rsid w:val="007F6CCA"/>
    <w:rsid w:val="007F6E61"/>
    <w:rsid w:val="007F6FD1"/>
    <w:rsid w:val="007F7034"/>
    <w:rsid w:val="007F716E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128B"/>
    <w:rsid w:val="00801304"/>
    <w:rsid w:val="0080152A"/>
    <w:rsid w:val="00801BC2"/>
    <w:rsid w:val="008024A6"/>
    <w:rsid w:val="00802B64"/>
    <w:rsid w:val="00802FD3"/>
    <w:rsid w:val="00803421"/>
    <w:rsid w:val="00803769"/>
    <w:rsid w:val="0080392D"/>
    <w:rsid w:val="00803FAC"/>
    <w:rsid w:val="00804420"/>
    <w:rsid w:val="00804A72"/>
    <w:rsid w:val="00804B8F"/>
    <w:rsid w:val="00804B99"/>
    <w:rsid w:val="00804BFA"/>
    <w:rsid w:val="00804C3C"/>
    <w:rsid w:val="00805328"/>
    <w:rsid w:val="00805443"/>
    <w:rsid w:val="008057C0"/>
    <w:rsid w:val="008059B1"/>
    <w:rsid w:val="00805E60"/>
    <w:rsid w:val="00805EFB"/>
    <w:rsid w:val="008060EF"/>
    <w:rsid w:val="008062D7"/>
    <w:rsid w:val="00806412"/>
    <w:rsid w:val="00806526"/>
    <w:rsid w:val="00806598"/>
    <w:rsid w:val="00806B87"/>
    <w:rsid w:val="00806D69"/>
    <w:rsid w:val="00806DF8"/>
    <w:rsid w:val="00807830"/>
    <w:rsid w:val="008078E1"/>
    <w:rsid w:val="008079B5"/>
    <w:rsid w:val="00807A75"/>
    <w:rsid w:val="00807E5B"/>
    <w:rsid w:val="00810142"/>
    <w:rsid w:val="0081066C"/>
    <w:rsid w:val="008107EC"/>
    <w:rsid w:val="00810BDD"/>
    <w:rsid w:val="00810BEF"/>
    <w:rsid w:val="00810CA5"/>
    <w:rsid w:val="00810D60"/>
    <w:rsid w:val="00810F07"/>
    <w:rsid w:val="00810FE2"/>
    <w:rsid w:val="008110A6"/>
    <w:rsid w:val="0081110E"/>
    <w:rsid w:val="0081111E"/>
    <w:rsid w:val="008116D6"/>
    <w:rsid w:val="008119E7"/>
    <w:rsid w:val="00811EC9"/>
    <w:rsid w:val="00811ED5"/>
    <w:rsid w:val="00811EEE"/>
    <w:rsid w:val="008120F5"/>
    <w:rsid w:val="0081215E"/>
    <w:rsid w:val="00812371"/>
    <w:rsid w:val="0081255A"/>
    <w:rsid w:val="00812987"/>
    <w:rsid w:val="00812B08"/>
    <w:rsid w:val="00812B91"/>
    <w:rsid w:val="00812EBD"/>
    <w:rsid w:val="00813038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4EAE"/>
    <w:rsid w:val="00814FB7"/>
    <w:rsid w:val="008154CB"/>
    <w:rsid w:val="00815BA9"/>
    <w:rsid w:val="00815BBC"/>
    <w:rsid w:val="00815C92"/>
    <w:rsid w:val="00816340"/>
    <w:rsid w:val="00816494"/>
    <w:rsid w:val="008165BF"/>
    <w:rsid w:val="0081671F"/>
    <w:rsid w:val="00816B78"/>
    <w:rsid w:val="00816FF3"/>
    <w:rsid w:val="0081701D"/>
    <w:rsid w:val="00817051"/>
    <w:rsid w:val="008175F6"/>
    <w:rsid w:val="00817687"/>
    <w:rsid w:val="008179D9"/>
    <w:rsid w:val="008179DD"/>
    <w:rsid w:val="00817FEB"/>
    <w:rsid w:val="00820438"/>
    <w:rsid w:val="0082063A"/>
    <w:rsid w:val="00820756"/>
    <w:rsid w:val="00820868"/>
    <w:rsid w:val="00820896"/>
    <w:rsid w:val="00820AFD"/>
    <w:rsid w:val="00820B98"/>
    <w:rsid w:val="008214A1"/>
    <w:rsid w:val="00821512"/>
    <w:rsid w:val="0082159B"/>
    <w:rsid w:val="0082196C"/>
    <w:rsid w:val="00821A37"/>
    <w:rsid w:val="00821FFC"/>
    <w:rsid w:val="008220EB"/>
    <w:rsid w:val="0082239F"/>
    <w:rsid w:val="00822673"/>
    <w:rsid w:val="00822836"/>
    <w:rsid w:val="00822B12"/>
    <w:rsid w:val="00822B3A"/>
    <w:rsid w:val="00822B96"/>
    <w:rsid w:val="00822C4D"/>
    <w:rsid w:val="00822E41"/>
    <w:rsid w:val="00822E8C"/>
    <w:rsid w:val="0082321B"/>
    <w:rsid w:val="008232E1"/>
    <w:rsid w:val="008233F0"/>
    <w:rsid w:val="008235AF"/>
    <w:rsid w:val="008235DC"/>
    <w:rsid w:val="008236FD"/>
    <w:rsid w:val="00823754"/>
    <w:rsid w:val="00823802"/>
    <w:rsid w:val="00823F1D"/>
    <w:rsid w:val="00824309"/>
    <w:rsid w:val="008246D7"/>
    <w:rsid w:val="00824889"/>
    <w:rsid w:val="00824946"/>
    <w:rsid w:val="008249D1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15"/>
    <w:rsid w:val="008273B9"/>
    <w:rsid w:val="00827981"/>
    <w:rsid w:val="008279D0"/>
    <w:rsid w:val="008279DC"/>
    <w:rsid w:val="00827B89"/>
    <w:rsid w:val="00827C99"/>
    <w:rsid w:val="008300B0"/>
    <w:rsid w:val="008301AB"/>
    <w:rsid w:val="0083062A"/>
    <w:rsid w:val="0083069A"/>
    <w:rsid w:val="00830983"/>
    <w:rsid w:val="00830B13"/>
    <w:rsid w:val="00830E6B"/>
    <w:rsid w:val="008313C1"/>
    <w:rsid w:val="008314C4"/>
    <w:rsid w:val="0083168D"/>
    <w:rsid w:val="008317E1"/>
    <w:rsid w:val="00831D55"/>
    <w:rsid w:val="00831D68"/>
    <w:rsid w:val="00831D8F"/>
    <w:rsid w:val="00831DDB"/>
    <w:rsid w:val="008321F1"/>
    <w:rsid w:val="008326F6"/>
    <w:rsid w:val="008328E9"/>
    <w:rsid w:val="00832AA4"/>
    <w:rsid w:val="00832DE1"/>
    <w:rsid w:val="00832F6F"/>
    <w:rsid w:val="00832FD4"/>
    <w:rsid w:val="0083322F"/>
    <w:rsid w:val="008336ED"/>
    <w:rsid w:val="0083374E"/>
    <w:rsid w:val="00833762"/>
    <w:rsid w:val="008339D3"/>
    <w:rsid w:val="00833AAC"/>
    <w:rsid w:val="00833F67"/>
    <w:rsid w:val="00833F72"/>
    <w:rsid w:val="00834023"/>
    <w:rsid w:val="008340EA"/>
    <w:rsid w:val="00834191"/>
    <w:rsid w:val="00834366"/>
    <w:rsid w:val="008347CA"/>
    <w:rsid w:val="008347D5"/>
    <w:rsid w:val="00834878"/>
    <w:rsid w:val="00834A0D"/>
    <w:rsid w:val="00834C44"/>
    <w:rsid w:val="008351F3"/>
    <w:rsid w:val="008353A2"/>
    <w:rsid w:val="00835550"/>
    <w:rsid w:val="00835780"/>
    <w:rsid w:val="008370B0"/>
    <w:rsid w:val="00837397"/>
    <w:rsid w:val="0083743F"/>
    <w:rsid w:val="00837764"/>
    <w:rsid w:val="008377C7"/>
    <w:rsid w:val="00837CFB"/>
    <w:rsid w:val="00837E29"/>
    <w:rsid w:val="00837EDD"/>
    <w:rsid w:val="00840486"/>
    <w:rsid w:val="008408EC"/>
    <w:rsid w:val="00840D2F"/>
    <w:rsid w:val="00841025"/>
    <w:rsid w:val="008416B6"/>
    <w:rsid w:val="008416CB"/>
    <w:rsid w:val="00841719"/>
    <w:rsid w:val="008418BF"/>
    <w:rsid w:val="00841CDF"/>
    <w:rsid w:val="00842758"/>
    <w:rsid w:val="00842A88"/>
    <w:rsid w:val="00842B0B"/>
    <w:rsid w:val="00842B0E"/>
    <w:rsid w:val="0084316F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E9E"/>
    <w:rsid w:val="0084573C"/>
    <w:rsid w:val="008457FF"/>
    <w:rsid w:val="00845D31"/>
    <w:rsid w:val="0084623E"/>
    <w:rsid w:val="008462C1"/>
    <w:rsid w:val="008463ED"/>
    <w:rsid w:val="008463FD"/>
    <w:rsid w:val="00846512"/>
    <w:rsid w:val="0084660E"/>
    <w:rsid w:val="00846684"/>
    <w:rsid w:val="008466EF"/>
    <w:rsid w:val="00846C73"/>
    <w:rsid w:val="00847267"/>
    <w:rsid w:val="0084780F"/>
    <w:rsid w:val="0084797B"/>
    <w:rsid w:val="00847B44"/>
    <w:rsid w:val="00847E02"/>
    <w:rsid w:val="00847E42"/>
    <w:rsid w:val="0085021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6C"/>
    <w:rsid w:val="00851868"/>
    <w:rsid w:val="00851D82"/>
    <w:rsid w:val="00851DB2"/>
    <w:rsid w:val="0085228C"/>
    <w:rsid w:val="008522AE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DDC"/>
    <w:rsid w:val="008545DD"/>
    <w:rsid w:val="00854760"/>
    <w:rsid w:val="00854FED"/>
    <w:rsid w:val="0085514B"/>
    <w:rsid w:val="00855320"/>
    <w:rsid w:val="0085544B"/>
    <w:rsid w:val="00855486"/>
    <w:rsid w:val="00855A64"/>
    <w:rsid w:val="008560B2"/>
    <w:rsid w:val="00856180"/>
    <w:rsid w:val="008563BC"/>
    <w:rsid w:val="008563C8"/>
    <w:rsid w:val="00856569"/>
    <w:rsid w:val="00856643"/>
    <w:rsid w:val="00856848"/>
    <w:rsid w:val="008568F2"/>
    <w:rsid w:val="00856AD6"/>
    <w:rsid w:val="00856C33"/>
    <w:rsid w:val="00856E93"/>
    <w:rsid w:val="00857033"/>
    <w:rsid w:val="008572FF"/>
    <w:rsid w:val="00857552"/>
    <w:rsid w:val="00857C8B"/>
    <w:rsid w:val="00857E2B"/>
    <w:rsid w:val="00857E9A"/>
    <w:rsid w:val="008604EF"/>
    <w:rsid w:val="00860588"/>
    <w:rsid w:val="00860683"/>
    <w:rsid w:val="00860799"/>
    <w:rsid w:val="00860987"/>
    <w:rsid w:val="00860BF4"/>
    <w:rsid w:val="00860C65"/>
    <w:rsid w:val="00860EB1"/>
    <w:rsid w:val="008610C5"/>
    <w:rsid w:val="00861835"/>
    <w:rsid w:val="008618AD"/>
    <w:rsid w:val="00861A0C"/>
    <w:rsid w:val="00861FCD"/>
    <w:rsid w:val="008620ED"/>
    <w:rsid w:val="008622D9"/>
    <w:rsid w:val="008623B0"/>
    <w:rsid w:val="008626BC"/>
    <w:rsid w:val="00862C88"/>
    <w:rsid w:val="00862F28"/>
    <w:rsid w:val="00863026"/>
    <w:rsid w:val="008631EA"/>
    <w:rsid w:val="00863641"/>
    <w:rsid w:val="008636CA"/>
    <w:rsid w:val="008636D3"/>
    <w:rsid w:val="00863AD0"/>
    <w:rsid w:val="00863C0E"/>
    <w:rsid w:val="00863DFE"/>
    <w:rsid w:val="00863E84"/>
    <w:rsid w:val="00864197"/>
    <w:rsid w:val="008643A7"/>
    <w:rsid w:val="008644F8"/>
    <w:rsid w:val="008645A5"/>
    <w:rsid w:val="00864876"/>
    <w:rsid w:val="00864D45"/>
    <w:rsid w:val="00864E79"/>
    <w:rsid w:val="00864F4C"/>
    <w:rsid w:val="0086511E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BF"/>
    <w:rsid w:val="008674D9"/>
    <w:rsid w:val="00867C5D"/>
    <w:rsid w:val="00867D27"/>
    <w:rsid w:val="00867EBE"/>
    <w:rsid w:val="00867F73"/>
    <w:rsid w:val="00870060"/>
    <w:rsid w:val="00870A1A"/>
    <w:rsid w:val="00870C73"/>
    <w:rsid w:val="00870C79"/>
    <w:rsid w:val="00870F2C"/>
    <w:rsid w:val="00871165"/>
    <w:rsid w:val="00871191"/>
    <w:rsid w:val="008712B8"/>
    <w:rsid w:val="00871760"/>
    <w:rsid w:val="0087197F"/>
    <w:rsid w:val="00871C80"/>
    <w:rsid w:val="0087217D"/>
    <w:rsid w:val="008722BD"/>
    <w:rsid w:val="00872388"/>
    <w:rsid w:val="00872661"/>
    <w:rsid w:val="008727A1"/>
    <w:rsid w:val="00872BB5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10"/>
    <w:rsid w:val="00874682"/>
    <w:rsid w:val="00874B18"/>
    <w:rsid w:val="00874CFB"/>
    <w:rsid w:val="00874D95"/>
    <w:rsid w:val="008751EA"/>
    <w:rsid w:val="008753CD"/>
    <w:rsid w:val="008753FC"/>
    <w:rsid w:val="008757E3"/>
    <w:rsid w:val="008759E9"/>
    <w:rsid w:val="00876004"/>
    <w:rsid w:val="0087603B"/>
    <w:rsid w:val="00876535"/>
    <w:rsid w:val="0087660B"/>
    <w:rsid w:val="00876988"/>
    <w:rsid w:val="008769CF"/>
    <w:rsid w:val="00876A8B"/>
    <w:rsid w:val="00876C9E"/>
    <w:rsid w:val="00876CCD"/>
    <w:rsid w:val="00876F2B"/>
    <w:rsid w:val="0087729D"/>
    <w:rsid w:val="008772F4"/>
    <w:rsid w:val="008773C8"/>
    <w:rsid w:val="00877441"/>
    <w:rsid w:val="00877535"/>
    <w:rsid w:val="008777D5"/>
    <w:rsid w:val="00877810"/>
    <w:rsid w:val="00877A08"/>
    <w:rsid w:val="00877B83"/>
    <w:rsid w:val="00877BE4"/>
    <w:rsid w:val="00877C75"/>
    <w:rsid w:val="00877C86"/>
    <w:rsid w:val="00877EE3"/>
    <w:rsid w:val="008800A8"/>
    <w:rsid w:val="00880178"/>
    <w:rsid w:val="00880B81"/>
    <w:rsid w:val="00880CD9"/>
    <w:rsid w:val="00881114"/>
    <w:rsid w:val="008813B1"/>
    <w:rsid w:val="008813D6"/>
    <w:rsid w:val="00881737"/>
    <w:rsid w:val="008817F4"/>
    <w:rsid w:val="00881826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336E"/>
    <w:rsid w:val="0088359A"/>
    <w:rsid w:val="00883650"/>
    <w:rsid w:val="0088397A"/>
    <w:rsid w:val="00883ADC"/>
    <w:rsid w:val="00883B30"/>
    <w:rsid w:val="00883DB4"/>
    <w:rsid w:val="00884072"/>
    <w:rsid w:val="00884373"/>
    <w:rsid w:val="008843E0"/>
    <w:rsid w:val="0088445E"/>
    <w:rsid w:val="00884489"/>
    <w:rsid w:val="008845C4"/>
    <w:rsid w:val="00884B8F"/>
    <w:rsid w:val="008851F1"/>
    <w:rsid w:val="0088520A"/>
    <w:rsid w:val="0088523F"/>
    <w:rsid w:val="008852FB"/>
    <w:rsid w:val="00885504"/>
    <w:rsid w:val="00885BC1"/>
    <w:rsid w:val="0088673F"/>
    <w:rsid w:val="0088693E"/>
    <w:rsid w:val="00886AB7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2049"/>
    <w:rsid w:val="008920AE"/>
    <w:rsid w:val="0089268E"/>
    <w:rsid w:val="0089274F"/>
    <w:rsid w:val="008927AD"/>
    <w:rsid w:val="00892884"/>
    <w:rsid w:val="008928E8"/>
    <w:rsid w:val="00892959"/>
    <w:rsid w:val="00892A47"/>
    <w:rsid w:val="00892B7E"/>
    <w:rsid w:val="00892F5C"/>
    <w:rsid w:val="0089368A"/>
    <w:rsid w:val="00893828"/>
    <w:rsid w:val="008938FF"/>
    <w:rsid w:val="00893F85"/>
    <w:rsid w:val="00894469"/>
    <w:rsid w:val="008946CB"/>
    <w:rsid w:val="008948DE"/>
    <w:rsid w:val="00894FFF"/>
    <w:rsid w:val="008950C0"/>
    <w:rsid w:val="0089513B"/>
    <w:rsid w:val="008958B6"/>
    <w:rsid w:val="00895BB9"/>
    <w:rsid w:val="00895EAC"/>
    <w:rsid w:val="00896209"/>
    <w:rsid w:val="008962A3"/>
    <w:rsid w:val="0089637B"/>
    <w:rsid w:val="008963D7"/>
    <w:rsid w:val="008965E9"/>
    <w:rsid w:val="008966F7"/>
    <w:rsid w:val="00896782"/>
    <w:rsid w:val="00896B69"/>
    <w:rsid w:val="00896C72"/>
    <w:rsid w:val="00897082"/>
    <w:rsid w:val="00897213"/>
    <w:rsid w:val="0089728B"/>
    <w:rsid w:val="00897372"/>
    <w:rsid w:val="008976B7"/>
    <w:rsid w:val="00897D47"/>
    <w:rsid w:val="008A0019"/>
    <w:rsid w:val="008A003E"/>
    <w:rsid w:val="008A0063"/>
    <w:rsid w:val="008A00E5"/>
    <w:rsid w:val="008A02BB"/>
    <w:rsid w:val="008A0569"/>
    <w:rsid w:val="008A06E4"/>
    <w:rsid w:val="008A08A0"/>
    <w:rsid w:val="008A1000"/>
    <w:rsid w:val="008A113B"/>
    <w:rsid w:val="008A11D5"/>
    <w:rsid w:val="008A1457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D6A"/>
    <w:rsid w:val="008A5EA9"/>
    <w:rsid w:val="008A5FE5"/>
    <w:rsid w:val="008A61DD"/>
    <w:rsid w:val="008A63D8"/>
    <w:rsid w:val="008A63EB"/>
    <w:rsid w:val="008A6A2B"/>
    <w:rsid w:val="008A6A61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76B"/>
    <w:rsid w:val="008B17BD"/>
    <w:rsid w:val="008B1F0B"/>
    <w:rsid w:val="008B2133"/>
    <w:rsid w:val="008B236A"/>
    <w:rsid w:val="008B2411"/>
    <w:rsid w:val="008B2795"/>
    <w:rsid w:val="008B286E"/>
    <w:rsid w:val="008B2B63"/>
    <w:rsid w:val="008B2BBD"/>
    <w:rsid w:val="008B2DF0"/>
    <w:rsid w:val="008B30C8"/>
    <w:rsid w:val="008B39AB"/>
    <w:rsid w:val="008B3BBA"/>
    <w:rsid w:val="008B3C2A"/>
    <w:rsid w:val="008B3D2E"/>
    <w:rsid w:val="008B40CD"/>
    <w:rsid w:val="008B4266"/>
    <w:rsid w:val="008B42CB"/>
    <w:rsid w:val="008B457F"/>
    <w:rsid w:val="008B4645"/>
    <w:rsid w:val="008B49A8"/>
    <w:rsid w:val="008B5071"/>
    <w:rsid w:val="008B5260"/>
    <w:rsid w:val="008B55EC"/>
    <w:rsid w:val="008B5A4B"/>
    <w:rsid w:val="008B5A56"/>
    <w:rsid w:val="008B5BFA"/>
    <w:rsid w:val="008B5C8D"/>
    <w:rsid w:val="008B5E08"/>
    <w:rsid w:val="008B6009"/>
    <w:rsid w:val="008B61B4"/>
    <w:rsid w:val="008B6537"/>
    <w:rsid w:val="008B6785"/>
    <w:rsid w:val="008B67A2"/>
    <w:rsid w:val="008B68D7"/>
    <w:rsid w:val="008B6909"/>
    <w:rsid w:val="008B6A02"/>
    <w:rsid w:val="008B6A0A"/>
    <w:rsid w:val="008B72C7"/>
    <w:rsid w:val="008B72CF"/>
    <w:rsid w:val="008B777E"/>
    <w:rsid w:val="008B7810"/>
    <w:rsid w:val="008B7A78"/>
    <w:rsid w:val="008B7A7D"/>
    <w:rsid w:val="008B7BA1"/>
    <w:rsid w:val="008C0145"/>
    <w:rsid w:val="008C02E4"/>
    <w:rsid w:val="008C0705"/>
    <w:rsid w:val="008C0AE9"/>
    <w:rsid w:val="008C0BFA"/>
    <w:rsid w:val="008C0EFE"/>
    <w:rsid w:val="008C0F4D"/>
    <w:rsid w:val="008C1516"/>
    <w:rsid w:val="008C15DD"/>
    <w:rsid w:val="008C1C0E"/>
    <w:rsid w:val="008C1DBC"/>
    <w:rsid w:val="008C1E6D"/>
    <w:rsid w:val="008C1F32"/>
    <w:rsid w:val="008C21BE"/>
    <w:rsid w:val="008C225C"/>
    <w:rsid w:val="008C2286"/>
    <w:rsid w:val="008C2829"/>
    <w:rsid w:val="008C28E5"/>
    <w:rsid w:val="008C31BE"/>
    <w:rsid w:val="008C34D2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67C"/>
    <w:rsid w:val="008C57D6"/>
    <w:rsid w:val="008C580D"/>
    <w:rsid w:val="008C5B8E"/>
    <w:rsid w:val="008C5C7E"/>
    <w:rsid w:val="008C61DD"/>
    <w:rsid w:val="008C65A7"/>
    <w:rsid w:val="008C680C"/>
    <w:rsid w:val="008C6825"/>
    <w:rsid w:val="008C6893"/>
    <w:rsid w:val="008C6970"/>
    <w:rsid w:val="008C6DDC"/>
    <w:rsid w:val="008C6E2F"/>
    <w:rsid w:val="008C6EBC"/>
    <w:rsid w:val="008C71B6"/>
    <w:rsid w:val="008C764B"/>
    <w:rsid w:val="008C7786"/>
    <w:rsid w:val="008C7D00"/>
    <w:rsid w:val="008C7DE9"/>
    <w:rsid w:val="008C7EE8"/>
    <w:rsid w:val="008C7F62"/>
    <w:rsid w:val="008D00BE"/>
    <w:rsid w:val="008D0254"/>
    <w:rsid w:val="008D08C3"/>
    <w:rsid w:val="008D0BDF"/>
    <w:rsid w:val="008D1110"/>
    <w:rsid w:val="008D1173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DAC"/>
    <w:rsid w:val="008D3E5F"/>
    <w:rsid w:val="008D3FE2"/>
    <w:rsid w:val="008D4275"/>
    <w:rsid w:val="008D42A1"/>
    <w:rsid w:val="008D43C9"/>
    <w:rsid w:val="008D4573"/>
    <w:rsid w:val="008D459F"/>
    <w:rsid w:val="008D47DD"/>
    <w:rsid w:val="008D4832"/>
    <w:rsid w:val="008D494A"/>
    <w:rsid w:val="008D4DC7"/>
    <w:rsid w:val="008D4F9E"/>
    <w:rsid w:val="008D54B5"/>
    <w:rsid w:val="008D5CE7"/>
    <w:rsid w:val="008D5E33"/>
    <w:rsid w:val="008D60B2"/>
    <w:rsid w:val="008D61AF"/>
    <w:rsid w:val="008D622F"/>
    <w:rsid w:val="008D6312"/>
    <w:rsid w:val="008D634E"/>
    <w:rsid w:val="008D6561"/>
    <w:rsid w:val="008D670A"/>
    <w:rsid w:val="008D6ADE"/>
    <w:rsid w:val="008D6B5A"/>
    <w:rsid w:val="008D6C9A"/>
    <w:rsid w:val="008D6D41"/>
    <w:rsid w:val="008D6EAB"/>
    <w:rsid w:val="008D6F4A"/>
    <w:rsid w:val="008D70CF"/>
    <w:rsid w:val="008D7108"/>
    <w:rsid w:val="008D7183"/>
    <w:rsid w:val="008D71CF"/>
    <w:rsid w:val="008D774E"/>
    <w:rsid w:val="008D7AF9"/>
    <w:rsid w:val="008D7B35"/>
    <w:rsid w:val="008D7C28"/>
    <w:rsid w:val="008D7CCE"/>
    <w:rsid w:val="008E0089"/>
    <w:rsid w:val="008E0749"/>
    <w:rsid w:val="008E09BF"/>
    <w:rsid w:val="008E0A44"/>
    <w:rsid w:val="008E0BB3"/>
    <w:rsid w:val="008E0D04"/>
    <w:rsid w:val="008E0E58"/>
    <w:rsid w:val="008E0FBD"/>
    <w:rsid w:val="008E10FB"/>
    <w:rsid w:val="008E139A"/>
    <w:rsid w:val="008E15AB"/>
    <w:rsid w:val="008E1A72"/>
    <w:rsid w:val="008E1B01"/>
    <w:rsid w:val="008E1C1E"/>
    <w:rsid w:val="008E1D68"/>
    <w:rsid w:val="008E1E73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07C"/>
    <w:rsid w:val="008E5189"/>
    <w:rsid w:val="008E51BB"/>
    <w:rsid w:val="008E5481"/>
    <w:rsid w:val="008E58E2"/>
    <w:rsid w:val="008E5ECF"/>
    <w:rsid w:val="008E6395"/>
    <w:rsid w:val="008E6552"/>
    <w:rsid w:val="008E6619"/>
    <w:rsid w:val="008E67EF"/>
    <w:rsid w:val="008E6E7B"/>
    <w:rsid w:val="008E6FD1"/>
    <w:rsid w:val="008E7530"/>
    <w:rsid w:val="008E7978"/>
    <w:rsid w:val="008F0268"/>
    <w:rsid w:val="008F0761"/>
    <w:rsid w:val="008F0A86"/>
    <w:rsid w:val="008F0AFF"/>
    <w:rsid w:val="008F1333"/>
    <w:rsid w:val="008F1550"/>
    <w:rsid w:val="008F172F"/>
    <w:rsid w:val="008F1A17"/>
    <w:rsid w:val="008F1B23"/>
    <w:rsid w:val="008F1C32"/>
    <w:rsid w:val="008F1C51"/>
    <w:rsid w:val="008F20C7"/>
    <w:rsid w:val="008F291F"/>
    <w:rsid w:val="008F2943"/>
    <w:rsid w:val="008F31B5"/>
    <w:rsid w:val="008F3275"/>
    <w:rsid w:val="008F3449"/>
    <w:rsid w:val="008F363C"/>
    <w:rsid w:val="008F38EF"/>
    <w:rsid w:val="008F3B37"/>
    <w:rsid w:val="008F4097"/>
    <w:rsid w:val="008F40D6"/>
    <w:rsid w:val="008F423F"/>
    <w:rsid w:val="008F4361"/>
    <w:rsid w:val="008F441F"/>
    <w:rsid w:val="008F4475"/>
    <w:rsid w:val="008F44E6"/>
    <w:rsid w:val="008F463D"/>
    <w:rsid w:val="008F4729"/>
    <w:rsid w:val="008F4749"/>
    <w:rsid w:val="008F482D"/>
    <w:rsid w:val="008F49B3"/>
    <w:rsid w:val="008F4AD6"/>
    <w:rsid w:val="008F4EA2"/>
    <w:rsid w:val="008F52CE"/>
    <w:rsid w:val="008F53B8"/>
    <w:rsid w:val="008F599F"/>
    <w:rsid w:val="008F5C02"/>
    <w:rsid w:val="008F5D23"/>
    <w:rsid w:val="008F601C"/>
    <w:rsid w:val="008F624E"/>
    <w:rsid w:val="008F6579"/>
    <w:rsid w:val="008F65B4"/>
    <w:rsid w:val="008F6C90"/>
    <w:rsid w:val="008F6FFB"/>
    <w:rsid w:val="008F70B4"/>
    <w:rsid w:val="008F7171"/>
    <w:rsid w:val="008F7732"/>
    <w:rsid w:val="008F780F"/>
    <w:rsid w:val="008F7E18"/>
    <w:rsid w:val="008F7EBF"/>
    <w:rsid w:val="008F7EE4"/>
    <w:rsid w:val="008F7EFA"/>
    <w:rsid w:val="0090020A"/>
    <w:rsid w:val="00900BBE"/>
    <w:rsid w:val="00900FA0"/>
    <w:rsid w:val="0090102E"/>
    <w:rsid w:val="00901279"/>
    <w:rsid w:val="0090138B"/>
    <w:rsid w:val="00901491"/>
    <w:rsid w:val="0090170D"/>
    <w:rsid w:val="00901986"/>
    <w:rsid w:val="00901B99"/>
    <w:rsid w:val="00902125"/>
    <w:rsid w:val="00902D35"/>
    <w:rsid w:val="00902D9B"/>
    <w:rsid w:val="00903146"/>
    <w:rsid w:val="0090320D"/>
    <w:rsid w:val="0090348B"/>
    <w:rsid w:val="00903817"/>
    <w:rsid w:val="00903870"/>
    <w:rsid w:val="0090399B"/>
    <w:rsid w:val="00903A55"/>
    <w:rsid w:val="00903B65"/>
    <w:rsid w:val="00903E4F"/>
    <w:rsid w:val="00903E6C"/>
    <w:rsid w:val="00903F3D"/>
    <w:rsid w:val="00903F71"/>
    <w:rsid w:val="009042D3"/>
    <w:rsid w:val="009045AA"/>
    <w:rsid w:val="00904846"/>
    <w:rsid w:val="009048D5"/>
    <w:rsid w:val="00904A4C"/>
    <w:rsid w:val="00904B54"/>
    <w:rsid w:val="00904E95"/>
    <w:rsid w:val="00904F0A"/>
    <w:rsid w:val="00904FD2"/>
    <w:rsid w:val="009052EA"/>
    <w:rsid w:val="009056DA"/>
    <w:rsid w:val="00905767"/>
    <w:rsid w:val="009057D8"/>
    <w:rsid w:val="00905860"/>
    <w:rsid w:val="00905C0C"/>
    <w:rsid w:val="00905D54"/>
    <w:rsid w:val="00905FA3"/>
    <w:rsid w:val="00906702"/>
    <w:rsid w:val="0090674D"/>
    <w:rsid w:val="00906829"/>
    <w:rsid w:val="0090687F"/>
    <w:rsid w:val="00906A0E"/>
    <w:rsid w:val="00906CB3"/>
    <w:rsid w:val="00906F9E"/>
    <w:rsid w:val="0090703B"/>
    <w:rsid w:val="009070A8"/>
    <w:rsid w:val="009074F7"/>
    <w:rsid w:val="009101B0"/>
    <w:rsid w:val="0091049D"/>
    <w:rsid w:val="00910702"/>
    <w:rsid w:val="00910934"/>
    <w:rsid w:val="00910B68"/>
    <w:rsid w:val="009110E9"/>
    <w:rsid w:val="0091135E"/>
    <w:rsid w:val="009113B4"/>
    <w:rsid w:val="00911562"/>
    <w:rsid w:val="00911619"/>
    <w:rsid w:val="00911A63"/>
    <w:rsid w:val="009120B6"/>
    <w:rsid w:val="009121AA"/>
    <w:rsid w:val="00912219"/>
    <w:rsid w:val="009123C1"/>
    <w:rsid w:val="00912541"/>
    <w:rsid w:val="009126C1"/>
    <w:rsid w:val="0091278E"/>
    <w:rsid w:val="00912A0C"/>
    <w:rsid w:val="00912A14"/>
    <w:rsid w:val="00912F11"/>
    <w:rsid w:val="00913894"/>
    <w:rsid w:val="0091396B"/>
    <w:rsid w:val="00913E3D"/>
    <w:rsid w:val="0091408C"/>
    <w:rsid w:val="009140C8"/>
    <w:rsid w:val="0091425A"/>
    <w:rsid w:val="009147D3"/>
    <w:rsid w:val="00914C7B"/>
    <w:rsid w:val="00914D75"/>
    <w:rsid w:val="00915034"/>
    <w:rsid w:val="00915133"/>
    <w:rsid w:val="0091526A"/>
    <w:rsid w:val="0091529D"/>
    <w:rsid w:val="00915832"/>
    <w:rsid w:val="00915863"/>
    <w:rsid w:val="009158B7"/>
    <w:rsid w:val="009158CF"/>
    <w:rsid w:val="00915C46"/>
    <w:rsid w:val="00915CF7"/>
    <w:rsid w:val="00915D07"/>
    <w:rsid w:val="00915D15"/>
    <w:rsid w:val="00915D49"/>
    <w:rsid w:val="00915D79"/>
    <w:rsid w:val="00915EAF"/>
    <w:rsid w:val="00916608"/>
    <w:rsid w:val="0091663E"/>
    <w:rsid w:val="009166A1"/>
    <w:rsid w:val="00916A82"/>
    <w:rsid w:val="00916B47"/>
    <w:rsid w:val="00916DEC"/>
    <w:rsid w:val="00916EE9"/>
    <w:rsid w:val="00916FFC"/>
    <w:rsid w:val="009176E3"/>
    <w:rsid w:val="00917A7C"/>
    <w:rsid w:val="00917D18"/>
    <w:rsid w:val="009201B7"/>
    <w:rsid w:val="009201F6"/>
    <w:rsid w:val="009204C9"/>
    <w:rsid w:val="0092067F"/>
    <w:rsid w:val="00920840"/>
    <w:rsid w:val="00920C9D"/>
    <w:rsid w:val="00920E4C"/>
    <w:rsid w:val="00920E8B"/>
    <w:rsid w:val="009214BE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3176"/>
    <w:rsid w:val="00923183"/>
    <w:rsid w:val="009231B4"/>
    <w:rsid w:val="00923832"/>
    <w:rsid w:val="009239B0"/>
    <w:rsid w:val="00923A35"/>
    <w:rsid w:val="00923E74"/>
    <w:rsid w:val="00923FBA"/>
    <w:rsid w:val="00924A46"/>
    <w:rsid w:val="00924D7F"/>
    <w:rsid w:val="00925143"/>
    <w:rsid w:val="00925563"/>
    <w:rsid w:val="00925847"/>
    <w:rsid w:val="009258D6"/>
    <w:rsid w:val="00925A64"/>
    <w:rsid w:val="00925D37"/>
    <w:rsid w:val="00925D3A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0D82"/>
    <w:rsid w:val="0093121E"/>
    <w:rsid w:val="009312F3"/>
    <w:rsid w:val="00931CB1"/>
    <w:rsid w:val="009321CE"/>
    <w:rsid w:val="00932446"/>
    <w:rsid w:val="0093282C"/>
    <w:rsid w:val="00932B2B"/>
    <w:rsid w:val="00932BD9"/>
    <w:rsid w:val="00932BFC"/>
    <w:rsid w:val="009333AB"/>
    <w:rsid w:val="00933864"/>
    <w:rsid w:val="0093432D"/>
    <w:rsid w:val="0093435D"/>
    <w:rsid w:val="0093445B"/>
    <w:rsid w:val="0093470C"/>
    <w:rsid w:val="0093472C"/>
    <w:rsid w:val="00934959"/>
    <w:rsid w:val="00934A87"/>
    <w:rsid w:val="00934C4F"/>
    <w:rsid w:val="00934D35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42"/>
    <w:rsid w:val="0093730F"/>
    <w:rsid w:val="0093757B"/>
    <w:rsid w:val="00937589"/>
    <w:rsid w:val="0093761A"/>
    <w:rsid w:val="009376CD"/>
    <w:rsid w:val="00937734"/>
    <w:rsid w:val="00937854"/>
    <w:rsid w:val="00937942"/>
    <w:rsid w:val="00937EBF"/>
    <w:rsid w:val="0094006D"/>
    <w:rsid w:val="00940076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602"/>
    <w:rsid w:val="00941978"/>
    <w:rsid w:val="00941C81"/>
    <w:rsid w:val="00942196"/>
    <w:rsid w:val="00942557"/>
    <w:rsid w:val="00942565"/>
    <w:rsid w:val="00942926"/>
    <w:rsid w:val="009429A1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D05"/>
    <w:rsid w:val="00943F19"/>
    <w:rsid w:val="009442F1"/>
    <w:rsid w:val="009443C8"/>
    <w:rsid w:val="009447E8"/>
    <w:rsid w:val="009447FE"/>
    <w:rsid w:val="009449D2"/>
    <w:rsid w:val="00944E4B"/>
    <w:rsid w:val="0094534B"/>
    <w:rsid w:val="0094537A"/>
    <w:rsid w:val="00945543"/>
    <w:rsid w:val="00945597"/>
    <w:rsid w:val="009455B5"/>
    <w:rsid w:val="00945717"/>
    <w:rsid w:val="00945A06"/>
    <w:rsid w:val="00945A83"/>
    <w:rsid w:val="00945EC9"/>
    <w:rsid w:val="009461D7"/>
    <w:rsid w:val="009463D1"/>
    <w:rsid w:val="00946569"/>
    <w:rsid w:val="009469EF"/>
    <w:rsid w:val="00946A53"/>
    <w:rsid w:val="00946BDC"/>
    <w:rsid w:val="00946CB5"/>
    <w:rsid w:val="009470B4"/>
    <w:rsid w:val="009470C1"/>
    <w:rsid w:val="009470E7"/>
    <w:rsid w:val="00947125"/>
    <w:rsid w:val="009473C4"/>
    <w:rsid w:val="009474EE"/>
    <w:rsid w:val="00947614"/>
    <w:rsid w:val="0094764D"/>
    <w:rsid w:val="0094780C"/>
    <w:rsid w:val="0094790B"/>
    <w:rsid w:val="0095032E"/>
    <w:rsid w:val="0095050B"/>
    <w:rsid w:val="0095078E"/>
    <w:rsid w:val="009507F5"/>
    <w:rsid w:val="0095091D"/>
    <w:rsid w:val="00950D4B"/>
    <w:rsid w:val="00950E60"/>
    <w:rsid w:val="00950F00"/>
    <w:rsid w:val="0095105D"/>
    <w:rsid w:val="009510C6"/>
    <w:rsid w:val="0095162A"/>
    <w:rsid w:val="0095167E"/>
    <w:rsid w:val="009516E9"/>
    <w:rsid w:val="009516F1"/>
    <w:rsid w:val="009519DC"/>
    <w:rsid w:val="009520F2"/>
    <w:rsid w:val="0095227B"/>
    <w:rsid w:val="009525C5"/>
    <w:rsid w:val="009525D5"/>
    <w:rsid w:val="00952634"/>
    <w:rsid w:val="00952A27"/>
    <w:rsid w:val="0095303D"/>
    <w:rsid w:val="0095317E"/>
    <w:rsid w:val="00953185"/>
    <w:rsid w:val="00953BB2"/>
    <w:rsid w:val="00953BCD"/>
    <w:rsid w:val="00953D2E"/>
    <w:rsid w:val="00953F41"/>
    <w:rsid w:val="00954441"/>
    <w:rsid w:val="0095462C"/>
    <w:rsid w:val="00954ADA"/>
    <w:rsid w:val="00954D28"/>
    <w:rsid w:val="00954DFC"/>
    <w:rsid w:val="0095513C"/>
    <w:rsid w:val="00955171"/>
    <w:rsid w:val="009551AE"/>
    <w:rsid w:val="0095541C"/>
    <w:rsid w:val="00955555"/>
    <w:rsid w:val="009559C6"/>
    <w:rsid w:val="009559F9"/>
    <w:rsid w:val="00955B7A"/>
    <w:rsid w:val="00956292"/>
    <w:rsid w:val="009562BF"/>
    <w:rsid w:val="00956326"/>
    <w:rsid w:val="009564EF"/>
    <w:rsid w:val="009565D7"/>
    <w:rsid w:val="0095682B"/>
    <w:rsid w:val="009568CD"/>
    <w:rsid w:val="00956E03"/>
    <w:rsid w:val="009570C3"/>
    <w:rsid w:val="0095739F"/>
    <w:rsid w:val="0095747D"/>
    <w:rsid w:val="009574BE"/>
    <w:rsid w:val="00957782"/>
    <w:rsid w:val="0095789A"/>
    <w:rsid w:val="00957A2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5E3"/>
    <w:rsid w:val="0096160F"/>
    <w:rsid w:val="0096280C"/>
    <w:rsid w:val="009629BA"/>
    <w:rsid w:val="0096346E"/>
    <w:rsid w:val="00963B26"/>
    <w:rsid w:val="00963B5E"/>
    <w:rsid w:val="009640F5"/>
    <w:rsid w:val="00964423"/>
    <w:rsid w:val="00964485"/>
    <w:rsid w:val="0096450A"/>
    <w:rsid w:val="009649A3"/>
    <w:rsid w:val="00964A7D"/>
    <w:rsid w:val="00964D01"/>
    <w:rsid w:val="009655C3"/>
    <w:rsid w:val="0096579D"/>
    <w:rsid w:val="009657B3"/>
    <w:rsid w:val="00965C59"/>
    <w:rsid w:val="00965E64"/>
    <w:rsid w:val="00965F73"/>
    <w:rsid w:val="00966225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5C"/>
    <w:rsid w:val="00970E75"/>
    <w:rsid w:val="009711DA"/>
    <w:rsid w:val="0097123B"/>
    <w:rsid w:val="009714E4"/>
    <w:rsid w:val="00971A29"/>
    <w:rsid w:val="00971F8F"/>
    <w:rsid w:val="0097217B"/>
    <w:rsid w:val="009721C5"/>
    <w:rsid w:val="0097220C"/>
    <w:rsid w:val="00972261"/>
    <w:rsid w:val="0097249F"/>
    <w:rsid w:val="009724A7"/>
    <w:rsid w:val="009727C1"/>
    <w:rsid w:val="00972B90"/>
    <w:rsid w:val="00972FC1"/>
    <w:rsid w:val="00973662"/>
    <w:rsid w:val="00973B07"/>
    <w:rsid w:val="009746C0"/>
    <w:rsid w:val="00974713"/>
    <w:rsid w:val="00974750"/>
    <w:rsid w:val="009748CF"/>
    <w:rsid w:val="009748D4"/>
    <w:rsid w:val="0097499F"/>
    <w:rsid w:val="00974AE4"/>
    <w:rsid w:val="00974B77"/>
    <w:rsid w:val="00974CEE"/>
    <w:rsid w:val="00975218"/>
    <w:rsid w:val="00975246"/>
    <w:rsid w:val="00975252"/>
    <w:rsid w:val="009755E0"/>
    <w:rsid w:val="0097564E"/>
    <w:rsid w:val="00975A56"/>
    <w:rsid w:val="00975B10"/>
    <w:rsid w:val="00975BDD"/>
    <w:rsid w:val="00975FCF"/>
    <w:rsid w:val="0097619E"/>
    <w:rsid w:val="0097635C"/>
    <w:rsid w:val="0097662B"/>
    <w:rsid w:val="00976910"/>
    <w:rsid w:val="00976A8C"/>
    <w:rsid w:val="00976CF8"/>
    <w:rsid w:val="00976F5B"/>
    <w:rsid w:val="00977329"/>
    <w:rsid w:val="00977419"/>
    <w:rsid w:val="00977463"/>
    <w:rsid w:val="009775BF"/>
    <w:rsid w:val="009777FC"/>
    <w:rsid w:val="00977EA1"/>
    <w:rsid w:val="0098010D"/>
    <w:rsid w:val="0098018B"/>
    <w:rsid w:val="00980C0F"/>
    <w:rsid w:val="00980CFC"/>
    <w:rsid w:val="00980E78"/>
    <w:rsid w:val="009813BA"/>
    <w:rsid w:val="00981569"/>
    <w:rsid w:val="00981BB7"/>
    <w:rsid w:val="00981C9B"/>
    <w:rsid w:val="00981D39"/>
    <w:rsid w:val="0098213F"/>
    <w:rsid w:val="00982161"/>
    <w:rsid w:val="0098290B"/>
    <w:rsid w:val="00982A21"/>
    <w:rsid w:val="00982E00"/>
    <w:rsid w:val="00982F56"/>
    <w:rsid w:val="00983117"/>
    <w:rsid w:val="009833C8"/>
    <w:rsid w:val="00983783"/>
    <w:rsid w:val="00983980"/>
    <w:rsid w:val="0098398D"/>
    <w:rsid w:val="00983A1E"/>
    <w:rsid w:val="00983B1B"/>
    <w:rsid w:val="0098471B"/>
    <w:rsid w:val="00984EAF"/>
    <w:rsid w:val="00984F32"/>
    <w:rsid w:val="00984FCB"/>
    <w:rsid w:val="00984FE5"/>
    <w:rsid w:val="009850BC"/>
    <w:rsid w:val="009850F9"/>
    <w:rsid w:val="00985301"/>
    <w:rsid w:val="00985433"/>
    <w:rsid w:val="00985445"/>
    <w:rsid w:val="0098566D"/>
    <w:rsid w:val="009857C3"/>
    <w:rsid w:val="009858BF"/>
    <w:rsid w:val="0098598E"/>
    <w:rsid w:val="00985AC3"/>
    <w:rsid w:val="00985E34"/>
    <w:rsid w:val="00985E88"/>
    <w:rsid w:val="009861FA"/>
    <w:rsid w:val="00986340"/>
    <w:rsid w:val="0098639A"/>
    <w:rsid w:val="00986D47"/>
    <w:rsid w:val="00986DAB"/>
    <w:rsid w:val="00987101"/>
    <w:rsid w:val="00987107"/>
    <w:rsid w:val="0098781A"/>
    <w:rsid w:val="00987C46"/>
    <w:rsid w:val="00987F6C"/>
    <w:rsid w:val="0099005E"/>
    <w:rsid w:val="00990751"/>
    <w:rsid w:val="0099078A"/>
    <w:rsid w:val="0099098A"/>
    <w:rsid w:val="00990A15"/>
    <w:rsid w:val="00991043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CEA"/>
    <w:rsid w:val="00991D79"/>
    <w:rsid w:val="00992465"/>
    <w:rsid w:val="009926AB"/>
    <w:rsid w:val="009929FA"/>
    <w:rsid w:val="00992F6B"/>
    <w:rsid w:val="009932A4"/>
    <w:rsid w:val="00993478"/>
    <w:rsid w:val="00993AFE"/>
    <w:rsid w:val="00993C50"/>
    <w:rsid w:val="00994814"/>
    <w:rsid w:val="0099494C"/>
    <w:rsid w:val="009949D9"/>
    <w:rsid w:val="00994A7F"/>
    <w:rsid w:val="00994B94"/>
    <w:rsid w:val="00994CD2"/>
    <w:rsid w:val="00994D08"/>
    <w:rsid w:val="009956DD"/>
    <w:rsid w:val="00995772"/>
    <w:rsid w:val="0099580F"/>
    <w:rsid w:val="00995A1B"/>
    <w:rsid w:val="00995BAA"/>
    <w:rsid w:val="00995BD9"/>
    <w:rsid w:val="00995E4E"/>
    <w:rsid w:val="00995FDF"/>
    <w:rsid w:val="009962E1"/>
    <w:rsid w:val="009963BD"/>
    <w:rsid w:val="0099647C"/>
    <w:rsid w:val="009964D7"/>
    <w:rsid w:val="00996A01"/>
    <w:rsid w:val="00996E35"/>
    <w:rsid w:val="00996FDF"/>
    <w:rsid w:val="009970D6"/>
    <w:rsid w:val="00997F8A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419"/>
    <w:rsid w:val="009A2560"/>
    <w:rsid w:val="009A2751"/>
    <w:rsid w:val="009A280C"/>
    <w:rsid w:val="009A2AF5"/>
    <w:rsid w:val="009A2F56"/>
    <w:rsid w:val="009A2F92"/>
    <w:rsid w:val="009A30A8"/>
    <w:rsid w:val="009A369D"/>
    <w:rsid w:val="009A399B"/>
    <w:rsid w:val="009A3BFA"/>
    <w:rsid w:val="009A3CC6"/>
    <w:rsid w:val="009A3D0C"/>
    <w:rsid w:val="009A3D1C"/>
    <w:rsid w:val="009A437A"/>
    <w:rsid w:val="009A44D8"/>
    <w:rsid w:val="009A458B"/>
    <w:rsid w:val="009A48E6"/>
    <w:rsid w:val="009A4C40"/>
    <w:rsid w:val="009A4CE2"/>
    <w:rsid w:val="009A4E20"/>
    <w:rsid w:val="009A532E"/>
    <w:rsid w:val="009A5DBA"/>
    <w:rsid w:val="009A5DE4"/>
    <w:rsid w:val="009A5EEC"/>
    <w:rsid w:val="009A665D"/>
    <w:rsid w:val="009A6D82"/>
    <w:rsid w:val="009A6F56"/>
    <w:rsid w:val="009A6FA5"/>
    <w:rsid w:val="009A70E1"/>
    <w:rsid w:val="009A73C5"/>
    <w:rsid w:val="009A73EF"/>
    <w:rsid w:val="009A7973"/>
    <w:rsid w:val="009A7A2A"/>
    <w:rsid w:val="009B004C"/>
    <w:rsid w:val="009B006C"/>
    <w:rsid w:val="009B01E8"/>
    <w:rsid w:val="009B038F"/>
    <w:rsid w:val="009B03CC"/>
    <w:rsid w:val="009B0CE3"/>
    <w:rsid w:val="009B1072"/>
    <w:rsid w:val="009B1282"/>
    <w:rsid w:val="009B17E6"/>
    <w:rsid w:val="009B1C24"/>
    <w:rsid w:val="009B1DF2"/>
    <w:rsid w:val="009B28AC"/>
    <w:rsid w:val="009B2B52"/>
    <w:rsid w:val="009B2C4D"/>
    <w:rsid w:val="009B363A"/>
    <w:rsid w:val="009B376D"/>
    <w:rsid w:val="009B3D5D"/>
    <w:rsid w:val="009B3D7B"/>
    <w:rsid w:val="009B4023"/>
    <w:rsid w:val="009B4788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ACF"/>
    <w:rsid w:val="009B70CA"/>
    <w:rsid w:val="009B7101"/>
    <w:rsid w:val="009B74B3"/>
    <w:rsid w:val="009B75C3"/>
    <w:rsid w:val="009B7A98"/>
    <w:rsid w:val="009B7C08"/>
    <w:rsid w:val="009B7D85"/>
    <w:rsid w:val="009B7E3E"/>
    <w:rsid w:val="009C0077"/>
    <w:rsid w:val="009C07A4"/>
    <w:rsid w:val="009C0906"/>
    <w:rsid w:val="009C0956"/>
    <w:rsid w:val="009C0ABA"/>
    <w:rsid w:val="009C1693"/>
    <w:rsid w:val="009C170A"/>
    <w:rsid w:val="009C1765"/>
    <w:rsid w:val="009C17DA"/>
    <w:rsid w:val="009C1BD6"/>
    <w:rsid w:val="009C1E0E"/>
    <w:rsid w:val="009C2021"/>
    <w:rsid w:val="009C21BA"/>
    <w:rsid w:val="009C23EB"/>
    <w:rsid w:val="009C2793"/>
    <w:rsid w:val="009C2A58"/>
    <w:rsid w:val="009C2CB9"/>
    <w:rsid w:val="009C3001"/>
    <w:rsid w:val="009C3353"/>
    <w:rsid w:val="009C3600"/>
    <w:rsid w:val="009C396E"/>
    <w:rsid w:val="009C39F5"/>
    <w:rsid w:val="009C3AAB"/>
    <w:rsid w:val="009C3E84"/>
    <w:rsid w:val="009C414D"/>
    <w:rsid w:val="009C41AB"/>
    <w:rsid w:val="009C427C"/>
    <w:rsid w:val="009C429D"/>
    <w:rsid w:val="009C4BFC"/>
    <w:rsid w:val="009C4E8E"/>
    <w:rsid w:val="009C4F85"/>
    <w:rsid w:val="009C5478"/>
    <w:rsid w:val="009C566F"/>
    <w:rsid w:val="009C57B3"/>
    <w:rsid w:val="009C590E"/>
    <w:rsid w:val="009C5B94"/>
    <w:rsid w:val="009C5F3E"/>
    <w:rsid w:val="009C6464"/>
    <w:rsid w:val="009C6AA1"/>
    <w:rsid w:val="009C73E7"/>
    <w:rsid w:val="009C745E"/>
    <w:rsid w:val="009C76EB"/>
    <w:rsid w:val="009C7DB6"/>
    <w:rsid w:val="009C7E5A"/>
    <w:rsid w:val="009D03EE"/>
    <w:rsid w:val="009D079B"/>
    <w:rsid w:val="009D07FC"/>
    <w:rsid w:val="009D0B26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3C9B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90E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241"/>
    <w:rsid w:val="009D7438"/>
    <w:rsid w:val="009D769D"/>
    <w:rsid w:val="009D7FF9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566"/>
    <w:rsid w:val="009E45B8"/>
    <w:rsid w:val="009E4857"/>
    <w:rsid w:val="009E4C34"/>
    <w:rsid w:val="009E4C4E"/>
    <w:rsid w:val="009E4E71"/>
    <w:rsid w:val="009E4ED5"/>
    <w:rsid w:val="009E5343"/>
    <w:rsid w:val="009E565E"/>
    <w:rsid w:val="009E5796"/>
    <w:rsid w:val="009E5988"/>
    <w:rsid w:val="009E5A9E"/>
    <w:rsid w:val="009E6116"/>
    <w:rsid w:val="009E6162"/>
    <w:rsid w:val="009E6232"/>
    <w:rsid w:val="009E63DE"/>
    <w:rsid w:val="009E689C"/>
    <w:rsid w:val="009E68A5"/>
    <w:rsid w:val="009E6CF7"/>
    <w:rsid w:val="009E72EB"/>
    <w:rsid w:val="009E74B1"/>
    <w:rsid w:val="009E77E4"/>
    <w:rsid w:val="009E7D76"/>
    <w:rsid w:val="009E7E79"/>
    <w:rsid w:val="009F01F4"/>
    <w:rsid w:val="009F0406"/>
    <w:rsid w:val="009F05F7"/>
    <w:rsid w:val="009F06DF"/>
    <w:rsid w:val="009F0A82"/>
    <w:rsid w:val="009F0B6E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26E5"/>
    <w:rsid w:val="009F26F8"/>
    <w:rsid w:val="009F282C"/>
    <w:rsid w:val="009F2EC0"/>
    <w:rsid w:val="009F310A"/>
    <w:rsid w:val="009F3285"/>
    <w:rsid w:val="009F3440"/>
    <w:rsid w:val="009F369A"/>
    <w:rsid w:val="009F3F70"/>
    <w:rsid w:val="009F3FF5"/>
    <w:rsid w:val="009F44E1"/>
    <w:rsid w:val="009F468B"/>
    <w:rsid w:val="009F4A52"/>
    <w:rsid w:val="009F4D8A"/>
    <w:rsid w:val="009F544C"/>
    <w:rsid w:val="009F594F"/>
    <w:rsid w:val="009F5A57"/>
    <w:rsid w:val="009F5B94"/>
    <w:rsid w:val="009F5FC5"/>
    <w:rsid w:val="009F601C"/>
    <w:rsid w:val="009F64C8"/>
    <w:rsid w:val="009F66BD"/>
    <w:rsid w:val="009F6858"/>
    <w:rsid w:val="009F6DF9"/>
    <w:rsid w:val="009F727E"/>
    <w:rsid w:val="009F74FC"/>
    <w:rsid w:val="009F7726"/>
    <w:rsid w:val="009F7C95"/>
    <w:rsid w:val="009F7E16"/>
    <w:rsid w:val="009F7F63"/>
    <w:rsid w:val="00A004F9"/>
    <w:rsid w:val="00A0058E"/>
    <w:rsid w:val="00A005AC"/>
    <w:rsid w:val="00A0073B"/>
    <w:rsid w:val="00A00A28"/>
    <w:rsid w:val="00A00A5B"/>
    <w:rsid w:val="00A00D40"/>
    <w:rsid w:val="00A00D78"/>
    <w:rsid w:val="00A01187"/>
    <w:rsid w:val="00A011B2"/>
    <w:rsid w:val="00A012BC"/>
    <w:rsid w:val="00A013A9"/>
    <w:rsid w:val="00A01572"/>
    <w:rsid w:val="00A0166A"/>
    <w:rsid w:val="00A01D12"/>
    <w:rsid w:val="00A01D62"/>
    <w:rsid w:val="00A0209E"/>
    <w:rsid w:val="00A02114"/>
    <w:rsid w:val="00A02357"/>
    <w:rsid w:val="00A02914"/>
    <w:rsid w:val="00A02AFC"/>
    <w:rsid w:val="00A0389F"/>
    <w:rsid w:val="00A0392E"/>
    <w:rsid w:val="00A03B3B"/>
    <w:rsid w:val="00A03D4E"/>
    <w:rsid w:val="00A04347"/>
    <w:rsid w:val="00A046D3"/>
    <w:rsid w:val="00A04727"/>
    <w:rsid w:val="00A04A4C"/>
    <w:rsid w:val="00A04B37"/>
    <w:rsid w:val="00A04B8B"/>
    <w:rsid w:val="00A04C01"/>
    <w:rsid w:val="00A04D15"/>
    <w:rsid w:val="00A05037"/>
    <w:rsid w:val="00A051B0"/>
    <w:rsid w:val="00A052BB"/>
    <w:rsid w:val="00A05403"/>
    <w:rsid w:val="00A056B4"/>
    <w:rsid w:val="00A05724"/>
    <w:rsid w:val="00A05AD6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A5C"/>
    <w:rsid w:val="00A07C35"/>
    <w:rsid w:val="00A07C62"/>
    <w:rsid w:val="00A1009A"/>
    <w:rsid w:val="00A1038F"/>
    <w:rsid w:val="00A10451"/>
    <w:rsid w:val="00A104A8"/>
    <w:rsid w:val="00A105F0"/>
    <w:rsid w:val="00A108A3"/>
    <w:rsid w:val="00A108BB"/>
    <w:rsid w:val="00A10AA6"/>
    <w:rsid w:val="00A10B9B"/>
    <w:rsid w:val="00A110E1"/>
    <w:rsid w:val="00A1147F"/>
    <w:rsid w:val="00A115A6"/>
    <w:rsid w:val="00A11684"/>
    <w:rsid w:val="00A1192D"/>
    <w:rsid w:val="00A11A1C"/>
    <w:rsid w:val="00A11C8D"/>
    <w:rsid w:val="00A11CE5"/>
    <w:rsid w:val="00A1203C"/>
    <w:rsid w:val="00A123BC"/>
    <w:rsid w:val="00A12798"/>
    <w:rsid w:val="00A1326A"/>
    <w:rsid w:val="00A13292"/>
    <w:rsid w:val="00A1332A"/>
    <w:rsid w:val="00A133FD"/>
    <w:rsid w:val="00A134E7"/>
    <w:rsid w:val="00A139D4"/>
    <w:rsid w:val="00A13CD1"/>
    <w:rsid w:val="00A13F2C"/>
    <w:rsid w:val="00A14098"/>
    <w:rsid w:val="00A143CB"/>
    <w:rsid w:val="00A14542"/>
    <w:rsid w:val="00A145E1"/>
    <w:rsid w:val="00A147D1"/>
    <w:rsid w:val="00A147E3"/>
    <w:rsid w:val="00A14827"/>
    <w:rsid w:val="00A14FEB"/>
    <w:rsid w:val="00A15013"/>
    <w:rsid w:val="00A1502C"/>
    <w:rsid w:val="00A15757"/>
    <w:rsid w:val="00A1578B"/>
    <w:rsid w:val="00A157F8"/>
    <w:rsid w:val="00A15872"/>
    <w:rsid w:val="00A159D5"/>
    <w:rsid w:val="00A15A4D"/>
    <w:rsid w:val="00A15A64"/>
    <w:rsid w:val="00A15BCC"/>
    <w:rsid w:val="00A15C29"/>
    <w:rsid w:val="00A15DDC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654"/>
    <w:rsid w:val="00A176AE"/>
    <w:rsid w:val="00A1775E"/>
    <w:rsid w:val="00A17802"/>
    <w:rsid w:val="00A17C03"/>
    <w:rsid w:val="00A17D6A"/>
    <w:rsid w:val="00A17F4C"/>
    <w:rsid w:val="00A20409"/>
    <w:rsid w:val="00A2046E"/>
    <w:rsid w:val="00A207A6"/>
    <w:rsid w:val="00A207B8"/>
    <w:rsid w:val="00A20C9E"/>
    <w:rsid w:val="00A20EDC"/>
    <w:rsid w:val="00A212FF"/>
    <w:rsid w:val="00A21510"/>
    <w:rsid w:val="00A2163B"/>
    <w:rsid w:val="00A21696"/>
    <w:rsid w:val="00A218B9"/>
    <w:rsid w:val="00A2199B"/>
    <w:rsid w:val="00A21BB5"/>
    <w:rsid w:val="00A226E7"/>
    <w:rsid w:val="00A22B63"/>
    <w:rsid w:val="00A22EC6"/>
    <w:rsid w:val="00A2320F"/>
    <w:rsid w:val="00A232A2"/>
    <w:rsid w:val="00A232E1"/>
    <w:rsid w:val="00A2336F"/>
    <w:rsid w:val="00A2360C"/>
    <w:rsid w:val="00A23712"/>
    <w:rsid w:val="00A2381D"/>
    <w:rsid w:val="00A23AC7"/>
    <w:rsid w:val="00A23C85"/>
    <w:rsid w:val="00A23CBE"/>
    <w:rsid w:val="00A23D75"/>
    <w:rsid w:val="00A23E2D"/>
    <w:rsid w:val="00A24127"/>
    <w:rsid w:val="00A243E6"/>
    <w:rsid w:val="00A24B41"/>
    <w:rsid w:val="00A24BF0"/>
    <w:rsid w:val="00A24F3A"/>
    <w:rsid w:val="00A24FE8"/>
    <w:rsid w:val="00A25261"/>
    <w:rsid w:val="00A254C3"/>
    <w:rsid w:val="00A255ED"/>
    <w:rsid w:val="00A25691"/>
    <w:rsid w:val="00A2572A"/>
    <w:rsid w:val="00A25FBD"/>
    <w:rsid w:val="00A261E1"/>
    <w:rsid w:val="00A262C1"/>
    <w:rsid w:val="00A263CF"/>
    <w:rsid w:val="00A26507"/>
    <w:rsid w:val="00A26647"/>
    <w:rsid w:val="00A267B5"/>
    <w:rsid w:val="00A26CF3"/>
    <w:rsid w:val="00A27174"/>
    <w:rsid w:val="00A27257"/>
    <w:rsid w:val="00A27852"/>
    <w:rsid w:val="00A279B0"/>
    <w:rsid w:val="00A279F7"/>
    <w:rsid w:val="00A27B8B"/>
    <w:rsid w:val="00A27F3E"/>
    <w:rsid w:val="00A27F5B"/>
    <w:rsid w:val="00A27FDC"/>
    <w:rsid w:val="00A3004E"/>
    <w:rsid w:val="00A302AE"/>
    <w:rsid w:val="00A3037C"/>
    <w:rsid w:val="00A3058C"/>
    <w:rsid w:val="00A308CE"/>
    <w:rsid w:val="00A30A54"/>
    <w:rsid w:val="00A30CB8"/>
    <w:rsid w:val="00A30F81"/>
    <w:rsid w:val="00A3100A"/>
    <w:rsid w:val="00A310D0"/>
    <w:rsid w:val="00A31236"/>
    <w:rsid w:val="00A312FB"/>
    <w:rsid w:val="00A3171A"/>
    <w:rsid w:val="00A31B1A"/>
    <w:rsid w:val="00A31FC9"/>
    <w:rsid w:val="00A31FED"/>
    <w:rsid w:val="00A320ED"/>
    <w:rsid w:val="00A32109"/>
    <w:rsid w:val="00A32444"/>
    <w:rsid w:val="00A327E3"/>
    <w:rsid w:val="00A32952"/>
    <w:rsid w:val="00A32EC2"/>
    <w:rsid w:val="00A32EF7"/>
    <w:rsid w:val="00A32F1C"/>
    <w:rsid w:val="00A33027"/>
    <w:rsid w:val="00A33252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5DB"/>
    <w:rsid w:val="00A37630"/>
    <w:rsid w:val="00A376EC"/>
    <w:rsid w:val="00A3782C"/>
    <w:rsid w:val="00A37B45"/>
    <w:rsid w:val="00A37D5D"/>
    <w:rsid w:val="00A40263"/>
    <w:rsid w:val="00A402AC"/>
    <w:rsid w:val="00A407E2"/>
    <w:rsid w:val="00A40D51"/>
    <w:rsid w:val="00A412C3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8F9"/>
    <w:rsid w:val="00A42BE9"/>
    <w:rsid w:val="00A4337F"/>
    <w:rsid w:val="00A43386"/>
    <w:rsid w:val="00A433F0"/>
    <w:rsid w:val="00A43434"/>
    <w:rsid w:val="00A43880"/>
    <w:rsid w:val="00A4398F"/>
    <w:rsid w:val="00A43ACE"/>
    <w:rsid w:val="00A43B9E"/>
    <w:rsid w:val="00A43CBF"/>
    <w:rsid w:val="00A43DD4"/>
    <w:rsid w:val="00A43F74"/>
    <w:rsid w:val="00A447A3"/>
    <w:rsid w:val="00A44AD8"/>
    <w:rsid w:val="00A44CEA"/>
    <w:rsid w:val="00A44DF4"/>
    <w:rsid w:val="00A44FD2"/>
    <w:rsid w:val="00A4559B"/>
    <w:rsid w:val="00A455FA"/>
    <w:rsid w:val="00A4591F"/>
    <w:rsid w:val="00A45964"/>
    <w:rsid w:val="00A45F65"/>
    <w:rsid w:val="00A45F96"/>
    <w:rsid w:val="00A45FC7"/>
    <w:rsid w:val="00A46674"/>
    <w:rsid w:val="00A46690"/>
    <w:rsid w:val="00A4681F"/>
    <w:rsid w:val="00A46B5A"/>
    <w:rsid w:val="00A46D9D"/>
    <w:rsid w:val="00A474CE"/>
    <w:rsid w:val="00A47598"/>
    <w:rsid w:val="00A47879"/>
    <w:rsid w:val="00A478D8"/>
    <w:rsid w:val="00A47FD4"/>
    <w:rsid w:val="00A500DA"/>
    <w:rsid w:val="00A50186"/>
    <w:rsid w:val="00A5077F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CC5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A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6BB"/>
    <w:rsid w:val="00A5570D"/>
    <w:rsid w:val="00A5587C"/>
    <w:rsid w:val="00A55916"/>
    <w:rsid w:val="00A55A02"/>
    <w:rsid w:val="00A55DF5"/>
    <w:rsid w:val="00A55E68"/>
    <w:rsid w:val="00A560B3"/>
    <w:rsid w:val="00A560C7"/>
    <w:rsid w:val="00A56262"/>
    <w:rsid w:val="00A5646A"/>
    <w:rsid w:val="00A5657F"/>
    <w:rsid w:val="00A565AD"/>
    <w:rsid w:val="00A565FB"/>
    <w:rsid w:val="00A566DB"/>
    <w:rsid w:val="00A56840"/>
    <w:rsid w:val="00A56B4F"/>
    <w:rsid w:val="00A56D97"/>
    <w:rsid w:val="00A57049"/>
    <w:rsid w:val="00A5709B"/>
    <w:rsid w:val="00A570C0"/>
    <w:rsid w:val="00A5729E"/>
    <w:rsid w:val="00A574E3"/>
    <w:rsid w:val="00A57679"/>
    <w:rsid w:val="00A57913"/>
    <w:rsid w:val="00A57A6E"/>
    <w:rsid w:val="00A6010E"/>
    <w:rsid w:val="00A60A12"/>
    <w:rsid w:val="00A60A86"/>
    <w:rsid w:val="00A613BE"/>
    <w:rsid w:val="00A614DD"/>
    <w:rsid w:val="00A615BE"/>
    <w:rsid w:val="00A61B38"/>
    <w:rsid w:val="00A61C52"/>
    <w:rsid w:val="00A6265E"/>
    <w:rsid w:val="00A62C02"/>
    <w:rsid w:val="00A6327D"/>
    <w:rsid w:val="00A6349F"/>
    <w:rsid w:val="00A637E7"/>
    <w:rsid w:val="00A63908"/>
    <w:rsid w:val="00A641E5"/>
    <w:rsid w:val="00A643C2"/>
    <w:rsid w:val="00A64402"/>
    <w:rsid w:val="00A644D4"/>
    <w:rsid w:val="00A646EA"/>
    <w:rsid w:val="00A64717"/>
    <w:rsid w:val="00A649AA"/>
    <w:rsid w:val="00A64ADB"/>
    <w:rsid w:val="00A64E95"/>
    <w:rsid w:val="00A65164"/>
    <w:rsid w:val="00A6537F"/>
    <w:rsid w:val="00A65489"/>
    <w:rsid w:val="00A65977"/>
    <w:rsid w:val="00A6607B"/>
    <w:rsid w:val="00A661A3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7610"/>
    <w:rsid w:val="00A67726"/>
    <w:rsid w:val="00A6772C"/>
    <w:rsid w:val="00A678C7"/>
    <w:rsid w:val="00A6798F"/>
    <w:rsid w:val="00A67D48"/>
    <w:rsid w:val="00A700AE"/>
    <w:rsid w:val="00A7039F"/>
    <w:rsid w:val="00A704DA"/>
    <w:rsid w:val="00A70539"/>
    <w:rsid w:val="00A706A6"/>
    <w:rsid w:val="00A70888"/>
    <w:rsid w:val="00A711E2"/>
    <w:rsid w:val="00A713D4"/>
    <w:rsid w:val="00A7153D"/>
    <w:rsid w:val="00A7170F"/>
    <w:rsid w:val="00A71A47"/>
    <w:rsid w:val="00A71ABC"/>
    <w:rsid w:val="00A71BEC"/>
    <w:rsid w:val="00A71F36"/>
    <w:rsid w:val="00A72122"/>
    <w:rsid w:val="00A72453"/>
    <w:rsid w:val="00A7269B"/>
    <w:rsid w:val="00A72899"/>
    <w:rsid w:val="00A72AA7"/>
    <w:rsid w:val="00A72AF1"/>
    <w:rsid w:val="00A731A4"/>
    <w:rsid w:val="00A738FE"/>
    <w:rsid w:val="00A73A03"/>
    <w:rsid w:val="00A73AEE"/>
    <w:rsid w:val="00A73E88"/>
    <w:rsid w:val="00A747F1"/>
    <w:rsid w:val="00A750A2"/>
    <w:rsid w:val="00A7513F"/>
    <w:rsid w:val="00A752CC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351"/>
    <w:rsid w:val="00A76583"/>
    <w:rsid w:val="00A76C70"/>
    <w:rsid w:val="00A771C2"/>
    <w:rsid w:val="00A773DA"/>
    <w:rsid w:val="00A77725"/>
    <w:rsid w:val="00A77962"/>
    <w:rsid w:val="00A77A6F"/>
    <w:rsid w:val="00A802FC"/>
    <w:rsid w:val="00A80406"/>
    <w:rsid w:val="00A8046D"/>
    <w:rsid w:val="00A80473"/>
    <w:rsid w:val="00A8065D"/>
    <w:rsid w:val="00A8075E"/>
    <w:rsid w:val="00A807DA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448"/>
    <w:rsid w:val="00A8261D"/>
    <w:rsid w:val="00A826F1"/>
    <w:rsid w:val="00A82917"/>
    <w:rsid w:val="00A82DEB"/>
    <w:rsid w:val="00A83047"/>
    <w:rsid w:val="00A83192"/>
    <w:rsid w:val="00A83805"/>
    <w:rsid w:val="00A839A0"/>
    <w:rsid w:val="00A83B77"/>
    <w:rsid w:val="00A83C7C"/>
    <w:rsid w:val="00A83C9B"/>
    <w:rsid w:val="00A83D00"/>
    <w:rsid w:val="00A844FB"/>
    <w:rsid w:val="00A848AB"/>
    <w:rsid w:val="00A850A7"/>
    <w:rsid w:val="00A850EF"/>
    <w:rsid w:val="00A855B4"/>
    <w:rsid w:val="00A85968"/>
    <w:rsid w:val="00A85B48"/>
    <w:rsid w:val="00A85E5A"/>
    <w:rsid w:val="00A85ECD"/>
    <w:rsid w:val="00A85F25"/>
    <w:rsid w:val="00A8651B"/>
    <w:rsid w:val="00A86530"/>
    <w:rsid w:val="00A8666E"/>
    <w:rsid w:val="00A869EA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391"/>
    <w:rsid w:val="00A929FE"/>
    <w:rsid w:val="00A92D25"/>
    <w:rsid w:val="00A92DB6"/>
    <w:rsid w:val="00A93373"/>
    <w:rsid w:val="00A933CD"/>
    <w:rsid w:val="00A9359E"/>
    <w:rsid w:val="00A93811"/>
    <w:rsid w:val="00A93818"/>
    <w:rsid w:val="00A93858"/>
    <w:rsid w:val="00A93920"/>
    <w:rsid w:val="00A93D0A"/>
    <w:rsid w:val="00A93DB0"/>
    <w:rsid w:val="00A94052"/>
    <w:rsid w:val="00A94852"/>
    <w:rsid w:val="00A94A0B"/>
    <w:rsid w:val="00A94ABD"/>
    <w:rsid w:val="00A94CFA"/>
    <w:rsid w:val="00A94F29"/>
    <w:rsid w:val="00A95121"/>
    <w:rsid w:val="00A951F5"/>
    <w:rsid w:val="00A967A4"/>
    <w:rsid w:val="00A9693D"/>
    <w:rsid w:val="00A96995"/>
    <w:rsid w:val="00A96FFC"/>
    <w:rsid w:val="00A970A1"/>
    <w:rsid w:val="00A974B6"/>
    <w:rsid w:val="00A97AC9"/>
    <w:rsid w:val="00A97B5F"/>
    <w:rsid w:val="00A97FCC"/>
    <w:rsid w:val="00AA00A8"/>
    <w:rsid w:val="00AA01B7"/>
    <w:rsid w:val="00AA037C"/>
    <w:rsid w:val="00AA0944"/>
    <w:rsid w:val="00AA0C51"/>
    <w:rsid w:val="00AA0C8D"/>
    <w:rsid w:val="00AA14EB"/>
    <w:rsid w:val="00AA1500"/>
    <w:rsid w:val="00AA171F"/>
    <w:rsid w:val="00AA18BF"/>
    <w:rsid w:val="00AA195C"/>
    <w:rsid w:val="00AA1B4A"/>
    <w:rsid w:val="00AA1DE1"/>
    <w:rsid w:val="00AA1EAA"/>
    <w:rsid w:val="00AA2057"/>
    <w:rsid w:val="00AA28EE"/>
    <w:rsid w:val="00AA28EF"/>
    <w:rsid w:val="00AA2A03"/>
    <w:rsid w:val="00AA2ADB"/>
    <w:rsid w:val="00AA2B06"/>
    <w:rsid w:val="00AA2C16"/>
    <w:rsid w:val="00AA3131"/>
    <w:rsid w:val="00AA324C"/>
    <w:rsid w:val="00AA33B7"/>
    <w:rsid w:val="00AA35C0"/>
    <w:rsid w:val="00AA3DAB"/>
    <w:rsid w:val="00AA3F0A"/>
    <w:rsid w:val="00AA3F3D"/>
    <w:rsid w:val="00AA417A"/>
    <w:rsid w:val="00AA4219"/>
    <w:rsid w:val="00AA4621"/>
    <w:rsid w:val="00AA462A"/>
    <w:rsid w:val="00AA4ABE"/>
    <w:rsid w:val="00AA4CF0"/>
    <w:rsid w:val="00AA4D04"/>
    <w:rsid w:val="00AA542A"/>
    <w:rsid w:val="00AA5622"/>
    <w:rsid w:val="00AA574F"/>
    <w:rsid w:val="00AA5770"/>
    <w:rsid w:val="00AA5AA8"/>
    <w:rsid w:val="00AA5FE5"/>
    <w:rsid w:val="00AA6694"/>
    <w:rsid w:val="00AA682B"/>
    <w:rsid w:val="00AA6BC2"/>
    <w:rsid w:val="00AA70E0"/>
    <w:rsid w:val="00AA752E"/>
    <w:rsid w:val="00AA75E1"/>
    <w:rsid w:val="00AA788A"/>
    <w:rsid w:val="00AA7C9E"/>
    <w:rsid w:val="00AA7D1B"/>
    <w:rsid w:val="00AA7E35"/>
    <w:rsid w:val="00AB02CE"/>
    <w:rsid w:val="00AB0394"/>
    <w:rsid w:val="00AB078A"/>
    <w:rsid w:val="00AB086B"/>
    <w:rsid w:val="00AB0A4A"/>
    <w:rsid w:val="00AB0A93"/>
    <w:rsid w:val="00AB0AAB"/>
    <w:rsid w:val="00AB0C49"/>
    <w:rsid w:val="00AB0C4A"/>
    <w:rsid w:val="00AB0CA3"/>
    <w:rsid w:val="00AB0CF6"/>
    <w:rsid w:val="00AB0DE3"/>
    <w:rsid w:val="00AB0E4C"/>
    <w:rsid w:val="00AB105D"/>
    <w:rsid w:val="00AB118D"/>
    <w:rsid w:val="00AB141F"/>
    <w:rsid w:val="00AB192E"/>
    <w:rsid w:val="00AB1A48"/>
    <w:rsid w:val="00AB1A86"/>
    <w:rsid w:val="00AB1BAF"/>
    <w:rsid w:val="00AB2165"/>
    <w:rsid w:val="00AB21FD"/>
    <w:rsid w:val="00AB225D"/>
    <w:rsid w:val="00AB2698"/>
    <w:rsid w:val="00AB26AA"/>
    <w:rsid w:val="00AB292E"/>
    <w:rsid w:val="00AB2A33"/>
    <w:rsid w:val="00AB2CBA"/>
    <w:rsid w:val="00AB2CE4"/>
    <w:rsid w:val="00AB2D89"/>
    <w:rsid w:val="00AB2FDA"/>
    <w:rsid w:val="00AB3790"/>
    <w:rsid w:val="00AB38A1"/>
    <w:rsid w:val="00AB3A58"/>
    <w:rsid w:val="00AB3AFD"/>
    <w:rsid w:val="00AB3D49"/>
    <w:rsid w:val="00AB3F89"/>
    <w:rsid w:val="00AB4124"/>
    <w:rsid w:val="00AB43D7"/>
    <w:rsid w:val="00AB46F4"/>
    <w:rsid w:val="00AB5023"/>
    <w:rsid w:val="00AB519D"/>
    <w:rsid w:val="00AB52AB"/>
    <w:rsid w:val="00AB56A8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881"/>
    <w:rsid w:val="00AC0010"/>
    <w:rsid w:val="00AC01F2"/>
    <w:rsid w:val="00AC0398"/>
    <w:rsid w:val="00AC0AFF"/>
    <w:rsid w:val="00AC0B85"/>
    <w:rsid w:val="00AC1151"/>
    <w:rsid w:val="00AC12D7"/>
    <w:rsid w:val="00AC1347"/>
    <w:rsid w:val="00AC1892"/>
    <w:rsid w:val="00AC18C8"/>
    <w:rsid w:val="00AC1A04"/>
    <w:rsid w:val="00AC1D15"/>
    <w:rsid w:val="00AC1D67"/>
    <w:rsid w:val="00AC1ED0"/>
    <w:rsid w:val="00AC2B68"/>
    <w:rsid w:val="00AC2B86"/>
    <w:rsid w:val="00AC2F56"/>
    <w:rsid w:val="00AC31EB"/>
    <w:rsid w:val="00AC320D"/>
    <w:rsid w:val="00AC339A"/>
    <w:rsid w:val="00AC356A"/>
    <w:rsid w:val="00AC3619"/>
    <w:rsid w:val="00AC366D"/>
    <w:rsid w:val="00AC3936"/>
    <w:rsid w:val="00AC39AD"/>
    <w:rsid w:val="00AC3A1A"/>
    <w:rsid w:val="00AC42A2"/>
    <w:rsid w:val="00AC439A"/>
    <w:rsid w:val="00AC482F"/>
    <w:rsid w:val="00AC48AB"/>
    <w:rsid w:val="00AC49CC"/>
    <w:rsid w:val="00AC5237"/>
    <w:rsid w:val="00AC5918"/>
    <w:rsid w:val="00AC6043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1A8"/>
    <w:rsid w:val="00AD0B59"/>
    <w:rsid w:val="00AD0B5D"/>
    <w:rsid w:val="00AD0B68"/>
    <w:rsid w:val="00AD0E0C"/>
    <w:rsid w:val="00AD0E62"/>
    <w:rsid w:val="00AD0EFF"/>
    <w:rsid w:val="00AD1123"/>
    <w:rsid w:val="00AD12F1"/>
    <w:rsid w:val="00AD1422"/>
    <w:rsid w:val="00AD1581"/>
    <w:rsid w:val="00AD1907"/>
    <w:rsid w:val="00AD1DE6"/>
    <w:rsid w:val="00AD1F64"/>
    <w:rsid w:val="00AD23DB"/>
    <w:rsid w:val="00AD295E"/>
    <w:rsid w:val="00AD2B1C"/>
    <w:rsid w:val="00AD2DE5"/>
    <w:rsid w:val="00AD2E4D"/>
    <w:rsid w:val="00AD2F85"/>
    <w:rsid w:val="00AD3324"/>
    <w:rsid w:val="00AD39AA"/>
    <w:rsid w:val="00AD3F72"/>
    <w:rsid w:val="00AD40CF"/>
    <w:rsid w:val="00AD4184"/>
    <w:rsid w:val="00AD437A"/>
    <w:rsid w:val="00AD44EC"/>
    <w:rsid w:val="00AD4A5F"/>
    <w:rsid w:val="00AD4CE5"/>
    <w:rsid w:val="00AD4D18"/>
    <w:rsid w:val="00AD5376"/>
    <w:rsid w:val="00AD563E"/>
    <w:rsid w:val="00AD5B9F"/>
    <w:rsid w:val="00AD5D37"/>
    <w:rsid w:val="00AD5F28"/>
    <w:rsid w:val="00AD61BC"/>
    <w:rsid w:val="00AD6314"/>
    <w:rsid w:val="00AD650D"/>
    <w:rsid w:val="00AD663B"/>
    <w:rsid w:val="00AD6665"/>
    <w:rsid w:val="00AD6758"/>
    <w:rsid w:val="00AD6A4F"/>
    <w:rsid w:val="00AD6EAD"/>
    <w:rsid w:val="00AD70FA"/>
    <w:rsid w:val="00AD7149"/>
    <w:rsid w:val="00AD75BD"/>
    <w:rsid w:val="00AD7880"/>
    <w:rsid w:val="00AD7A65"/>
    <w:rsid w:val="00AD7B6F"/>
    <w:rsid w:val="00AD7F38"/>
    <w:rsid w:val="00AE023B"/>
    <w:rsid w:val="00AE0506"/>
    <w:rsid w:val="00AE0A3D"/>
    <w:rsid w:val="00AE10D5"/>
    <w:rsid w:val="00AE11C7"/>
    <w:rsid w:val="00AE13D8"/>
    <w:rsid w:val="00AE1630"/>
    <w:rsid w:val="00AE1664"/>
    <w:rsid w:val="00AE188E"/>
    <w:rsid w:val="00AE1B89"/>
    <w:rsid w:val="00AE1EC8"/>
    <w:rsid w:val="00AE1F5B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49B"/>
    <w:rsid w:val="00AE4563"/>
    <w:rsid w:val="00AE460B"/>
    <w:rsid w:val="00AE4B69"/>
    <w:rsid w:val="00AE5024"/>
    <w:rsid w:val="00AE5678"/>
    <w:rsid w:val="00AE5861"/>
    <w:rsid w:val="00AE597B"/>
    <w:rsid w:val="00AE5BA7"/>
    <w:rsid w:val="00AE5DBA"/>
    <w:rsid w:val="00AE5FAA"/>
    <w:rsid w:val="00AE60DD"/>
    <w:rsid w:val="00AE6185"/>
    <w:rsid w:val="00AE64A7"/>
    <w:rsid w:val="00AE6BA9"/>
    <w:rsid w:val="00AE7031"/>
    <w:rsid w:val="00AE7181"/>
    <w:rsid w:val="00AE7556"/>
    <w:rsid w:val="00AE763A"/>
    <w:rsid w:val="00AE7CF9"/>
    <w:rsid w:val="00AE7E7D"/>
    <w:rsid w:val="00AE7E92"/>
    <w:rsid w:val="00AF01A7"/>
    <w:rsid w:val="00AF0412"/>
    <w:rsid w:val="00AF042F"/>
    <w:rsid w:val="00AF07A2"/>
    <w:rsid w:val="00AF0826"/>
    <w:rsid w:val="00AF0AC1"/>
    <w:rsid w:val="00AF0C76"/>
    <w:rsid w:val="00AF0C83"/>
    <w:rsid w:val="00AF116C"/>
    <w:rsid w:val="00AF11F6"/>
    <w:rsid w:val="00AF16AC"/>
    <w:rsid w:val="00AF18B2"/>
    <w:rsid w:val="00AF1AFA"/>
    <w:rsid w:val="00AF1BA1"/>
    <w:rsid w:val="00AF1C5B"/>
    <w:rsid w:val="00AF1D36"/>
    <w:rsid w:val="00AF1F03"/>
    <w:rsid w:val="00AF2F7B"/>
    <w:rsid w:val="00AF2FCF"/>
    <w:rsid w:val="00AF3211"/>
    <w:rsid w:val="00AF3379"/>
    <w:rsid w:val="00AF352A"/>
    <w:rsid w:val="00AF36FF"/>
    <w:rsid w:val="00AF3EA9"/>
    <w:rsid w:val="00AF3EB1"/>
    <w:rsid w:val="00AF41AB"/>
    <w:rsid w:val="00AF41E9"/>
    <w:rsid w:val="00AF4209"/>
    <w:rsid w:val="00AF4328"/>
    <w:rsid w:val="00AF4432"/>
    <w:rsid w:val="00AF48EB"/>
    <w:rsid w:val="00AF497E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5F5E"/>
    <w:rsid w:val="00AF60C0"/>
    <w:rsid w:val="00AF6235"/>
    <w:rsid w:val="00AF65F5"/>
    <w:rsid w:val="00AF68F0"/>
    <w:rsid w:val="00AF6E0D"/>
    <w:rsid w:val="00AF6E23"/>
    <w:rsid w:val="00AF6E41"/>
    <w:rsid w:val="00AF6E63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02"/>
    <w:rsid w:val="00B00B29"/>
    <w:rsid w:val="00B00BA3"/>
    <w:rsid w:val="00B00D37"/>
    <w:rsid w:val="00B00E49"/>
    <w:rsid w:val="00B0100F"/>
    <w:rsid w:val="00B0164C"/>
    <w:rsid w:val="00B01679"/>
    <w:rsid w:val="00B0184D"/>
    <w:rsid w:val="00B018FD"/>
    <w:rsid w:val="00B01A84"/>
    <w:rsid w:val="00B01B6F"/>
    <w:rsid w:val="00B0215C"/>
    <w:rsid w:val="00B0236F"/>
    <w:rsid w:val="00B0240E"/>
    <w:rsid w:val="00B02423"/>
    <w:rsid w:val="00B024EF"/>
    <w:rsid w:val="00B027A3"/>
    <w:rsid w:val="00B02B5B"/>
    <w:rsid w:val="00B03164"/>
    <w:rsid w:val="00B031AA"/>
    <w:rsid w:val="00B032DF"/>
    <w:rsid w:val="00B03308"/>
    <w:rsid w:val="00B0351C"/>
    <w:rsid w:val="00B038BF"/>
    <w:rsid w:val="00B03F12"/>
    <w:rsid w:val="00B041E6"/>
    <w:rsid w:val="00B043F0"/>
    <w:rsid w:val="00B046B1"/>
    <w:rsid w:val="00B046BD"/>
    <w:rsid w:val="00B053B6"/>
    <w:rsid w:val="00B05462"/>
    <w:rsid w:val="00B059B2"/>
    <w:rsid w:val="00B059BB"/>
    <w:rsid w:val="00B05D6A"/>
    <w:rsid w:val="00B06399"/>
    <w:rsid w:val="00B067E3"/>
    <w:rsid w:val="00B0680D"/>
    <w:rsid w:val="00B06CFF"/>
    <w:rsid w:val="00B07002"/>
    <w:rsid w:val="00B0780D"/>
    <w:rsid w:val="00B100F2"/>
    <w:rsid w:val="00B10104"/>
    <w:rsid w:val="00B1011A"/>
    <w:rsid w:val="00B103B8"/>
    <w:rsid w:val="00B103CE"/>
    <w:rsid w:val="00B103FA"/>
    <w:rsid w:val="00B1053B"/>
    <w:rsid w:val="00B1078B"/>
    <w:rsid w:val="00B108BC"/>
    <w:rsid w:val="00B10BE9"/>
    <w:rsid w:val="00B10EA8"/>
    <w:rsid w:val="00B10ED0"/>
    <w:rsid w:val="00B110FD"/>
    <w:rsid w:val="00B1120F"/>
    <w:rsid w:val="00B116D2"/>
    <w:rsid w:val="00B11833"/>
    <w:rsid w:val="00B118C8"/>
    <w:rsid w:val="00B11D47"/>
    <w:rsid w:val="00B12144"/>
    <w:rsid w:val="00B1214B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36D"/>
    <w:rsid w:val="00B144C2"/>
    <w:rsid w:val="00B146BF"/>
    <w:rsid w:val="00B14953"/>
    <w:rsid w:val="00B14BF7"/>
    <w:rsid w:val="00B14E47"/>
    <w:rsid w:val="00B14F89"/>
    <w:rsid w:val="00B15216"/>
    <w:rsid w:val="00B1571E"/>
    <w:rsid w:val="00B15E3C"/>
    <w:rsid w:val="00B16121"/>
    <w:rsid w:val="00B165CE"/>
    <w:rsid w:val="00B16B8D"/>
    <w:rsid w:val="00B17122"/>
    <w:rsid w:val="00B17BAB"/>
    <w:rsid w:val="00B17BEE"/>
    <w:rsid w:val="00B17E44"/>
    <w:rsid w:val="00B17F7A"/>
    <w:rsid w:val="00B2001F"/>
    <w:rsid w:val="00B20351"/>
    <w:rsid w:val="00B20777"/>
    <w:rsid w:val="00B207DE"/>
    <w:rsid w:val="00B209C6"/>
    <w:rsid w:val="00B212CA"/>
    <w:rsid w:val="00B214FB"/>
    <w:rsid w:val="00B21681"/>
    <w:rsid w:val="00B21890"/>
    <w:rsid w:val="00B22238"/>
    <w:rsid w:val="00B22286"/>
    <w:rsid w:val="00B22465"/>
    <w:rsid w:val="00B228DA"/>
    <w:rsid w:val="00B23089"/>
    <w:rsid w:val="00B2322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62"/>
    <w:rsid w:val="00B247FB"/>
    <w:rsid w:val="00B24824"/>
    <w:rsid w:val="00B24920"/>
    <w:rsid w:val="00B24A06"/>
    <w:rsid w:val="00B24B8D"/>
    <w:rsid w:val="00B24DAF"/>
    <w:rsid w:val="00B24F7C"/>
    <w:rsid w:val="00B25662"/>
    <w:rsid w:val="00B25758"/>
    <w:rsid w:val="00B258D0"/>
    <w:rsid w:val="00B25977"/>
    <w:rsid w:val="00B25B0E"/>
    <w:rsid w:val="00B25B38"/>
    <w:rsid w:val="00B25CB2"/>
    <w:rsid w:val="00B25D74"/>
    <w:rsid w:val="00B2607B"/>
    <w:rsid w:val="00B26156"/>
    <w:rsid w:val="00B27505"/>
    <w:rsid w:val="00B27623"/>
    <w:rsid w:val="00B27A3D"/>
    <w:rsid w:val="00B27ACE"/>
    <w:rsid w:val="00B27B89"/>
    <w:rsid w:val="00B27CB7"/>
    <w:rsid w:val="00B27E75"/>
    <w:rsid w:val="00B27E84"/>
    <w:rsid w:val="00B27EC5"/>
    <w:rsid w:val="00B30152"/>
    <w:rsid w:val="00B30173"/>
    <w:rsid w:val="00B3037A"/>
    <w:rsid w:val="00B3051A"/>
    <w:rsid w:val="00B30904"/>
    <w:rsid w:val="00B309CC"/>
    <w:rsid w:val="00B30C74"/>
    <w:rsid w:val="00B30D88"/>
    <w:rsid w:val="00B30E85"/>
    <w:rsid w:val="00B311A9"/>
    <w:rsid w:val="00B312F9"/>
    <w:rsid w:val="00B31461"/>
    <w:rsid w:val="00B314E2"/>
    <w:rsid w:val="00B3190E"/>
    <w:rsid w:val="00B319A1"/>
    <w:rsid w:val="00B319AD"/>
    <w:rsid w:val="00B31C2E"/>
    <w:rsid w:val="00B326DE"/>
    <w:rsid w:val="00B32799"/>
    <w:rsid w:val="00B32C43"/>
    <w:rsid w:val="00B32E03"/>
    <w:rsid w:val="00B330F8"/>
    <w:rsid w:val="00B3310F"/>
    <w:rsid w:val="00B3373E"/>
    <w:rsid w:val="00B33C26"/>
    <w:rsid w:val="00B344A8"/>
    <w:rsid w:val="00B345E3"/>
    <w:rsid w:val="00B34E94"/>
    <w:rsid w:val="00B350DC"/>
    <w:rsid w:val="00B35329"/>
    <w:rsid w:val="00B355B6"/>
    <w:rsid w:val="00B3613E"/>
    <w:rsid w:val="00B3689B"/>
    <w:rsid w:val="00B36AD6"/>
    <w:rsid w:val="00B36BDA"/>
    <w:rsid w:val="00B37189"/>
    <w:rsid w:val="00B37306"/>
    <w:rsid w:val="00B3753A"/>
    <w:rsid w:val="00B376D2"/>
    <w:rsid w:val="00B377E6"/>
    <w:rsid w:val="00B379BF"/>
    <w:rsid w:val="00B37B5F"/>
    <w:rsid w:val="00B37C97"/>
    <w:rsid w:val="00B37F08"/>
    <w:rsid w:val="00B37FF9"/>
    <w:rsid w:val="00B40280"/>
    <w:rsid w:val="00B40563"/>
    <w:rsid w:val="00B4081E"/>
    <w:rsid w:val="00B40A03"/>
    <w:rsid w:val="00B40BE9"/>
    <w:rsid w:val="00B40E72"/>
    <w:rsid w:val="00B414F9"/>
    <w:rsid w:val="00B41740"/>
    <w:rsid w:val="00B41B09"/>
    <w:rsid w:val="00B41B1B"/>
    <w:rsid w:val="00B41F57"/>
    <w:rsid w:val="00B4210E"/>
    <w:rsid w:val="00B4211F"/>
    <w:rsid w:val="00B424B0"/>
    <w:rsid w:val="00B425DD"/>
    <w:rsid w:val="00B428E8"/>
    <w:rsid w:val="00B42AA8"/>
    <w:rsid w:val="00B42C76"/>
    <w:rsid w:val="00B42D70"/>
    <w:rsid w:val="00B4301D"/>
    <w:rsid w:val="00B43138"/>
    <w:rsid w:val="00B4316E"/>
    <w:rsid w:val="00B43598"/>
    <w:rsid w:val="00B43637"/>
    <w:rsid w:val="00B43666"/>
    <w:rsid w:val="00B4371D"/>
    <w:rsid w:val="00B43910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48EA"/>
    <w:rsid w:val="00B45023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A5F"/>
    <w:rsid w:val="00B46B69"/>
    <w:rsid w:val="00B46D8F"/>
    <w:rsid w:val="00B473A7"/>
    <w:rsid w:val="00B477D8"/>
    <w:rsid w:val="00B477E3"/>
    <w:rsid w:val="00B47B36"/>
    <w:rsid w:val="00B47C33"/>
    <w:rsid w:val="00B47D34"/>
    <w:rsid w:val="00B50101"/>
    <w:rsid w:val="00B50621"/>
    <w:rsid w:val="00B511C7"/>
    <w:rsid w:val="00B5127A"/>
    <w:rsid w:val="00B51408"/>
    <w:rsid w:val="00B5164C"/>
    <w:rsid w:val="00B51706"/>
    <w:rsid w:val="00B51822"/>
    <w:rsid w:val="00B51A42"/>
    <w:rsid w:val="00B51CC4"/>
    <w:rsid w:val="00B51D8C"/>
    <w:rsid w:val="00B52094"/>
    <w:rsid w:val="00B52251"/>
    <w:rsid w:val="00B5246B"/>
    <w:rsid w:val="00B529A7"/>
    <w:rsid w:val="00B52ED3"/>
    <w:rsid w:val="00B532A4"/>
    <w:rsid w:val="00B532E9"/>
    <w:rsid w:val="00B533E2"/>
    <w:rsid w:val="00B53D85"/>
    <w:rsid w:val="00B53DB4"/>
    <w:rsid w:val="00B54226"/>
    <w:rsid w:val="00B5478F"/>
    <w:rsid w:val="00B548CA"/>
    <w:rsid w:val="00B549A0"/>
    <w:rsid w:val="00B54E78"/>
    <w:rsid w:val="00B54EDD"/>
    <w:rsid w:val="00B54F80"/>
    <w:rsid w:val="00B54FD0"/>
    <w:rsid w:val="00B55874"/>
    <w:rsid w:val="00B55C35"/>
    <w:rsid w:val="00B55C4B"/>
    <w:rsid w:val="00B55DB8"/>
    <w:rsid w:val="00B5605D"/>
    <w:rsid w:val="00B5610D"/>
    <w:rsid w:val="00B566E8"/>
    <w:rsid w:val="00B5671F"/>
    <w:rsid w:val="00B569E5"/>
    <w:rsid w:val="00B56D08"/>
    <w:rsid w:val="00B56D69"/>
    <w:rsid w:val="00B56E22"/>
    <w:rsid w:val="00B56EEE"/>
    <w:rsid w:val="00B5736F"/>
    <w:rsid w:val="00B57609"/>
    <w:rsid w:val="00B5783B"/>
    <w:rsid w:val="00B60541"/>
    <w:rsid w:val="00B61489"/>
    <w:rsid w:val="00B61544"/>
    <w:rsid w:val="00B617FB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3ED"/>
    <w:rsid w:val="00B644F2"/>
    <w:rsid w:val="00B64506"/>
    <w:rsid w:val="00B64AC8"/>
    <w:rsid w:val="00B64D81"/>
    <w:rsid w:val="00B64FE2"/>
    <w:rsid w:val="00B65218"/>
    <w:rsid w:val="00B6532E"/>
    <w:rsid w:val="00B6563D"/>
    <w:rsid w:val="00B65D1C"/>
    <w:rsid w:val="00B65F81"/>
    <w:rsid w:val="00B66484"/>
    <w:rsid w:val="00B66492"/>
    <w:rsid w:val="00B6658D"/>
    <w:rsid w:val="00B667F5"/>
    <w:rsid w:val="00B6694B"/>
    <w:rsid w:val="00B66A89"/>
    <w:rsid w:val="00B66C1C"/>
    <w:rsid w:val="00B66EEF"/>
    <w:rsid w:val="00B67070"/>
    <w:rsid w:val="00B67300"/>
    <w:rsid w:val="00B67C9A"/>
    <w:rsid w:val="00B67DA1"/>
    <w:rsid w:val="00B7032B"/>
    <w:rsid w:val="00B704ED"/>
    <w:rsid w:val="00B7061D"/>
    <w:rsid w:val="00B70650"/>
    <w:rsid w:val="00B70ADF"/>
    <w:rsid w:val="00B70F50"/>
    <w:rsid w:val="00B7112C"/>
    <w:rsid w:val="00B71257"/>
    <w:rsid w:val="00B71399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6CD"/>
    <w:rsid w:val="00B72A3B"/>
    <w:rsid w:val="00B72EA5"/>
    <w:rsid w:val="00B73088"/>
    <w:rsid w:val="00B731CE"/>
    <w:rsid w:val="00B73318"/>
    <w:rsid w:val="00B73631"/>
    <w:rsid w:val="00B73B4E"/>
    <w:rsid w:val="00B73BB6"/>
    <w:rsid w:val="00B73FFD"/>
    <w:rsid w:val="00B742B4"/>
    <w:rsid w:val="00B748D9"/>
    <w:rsid w:val="00B7493C"/>
    <w:rsid w:val="00B74B8D"/>
    <w:rsid w:val="00B74CD9"/>
    <w:rsid w:val="00B74EBD"/>
    <w:rsid w:val="00B75236"/>
    <w:rsid w:val="00B75238"/>
    <w:rsid w:val="00B752B3"/>
    <w:rsid w:val="00B75337"/>
    <w:rsid w:val="00B7534E"/>
    <w:rsid w:val="00B7541B"/>
    <w:rsid w:val="00B75624"/>
    <w:rsid w:val="00B756D7"/>
    <w:rsid w:val="00B75A4A"/>
    <w:rsid w:val="00B75C41"/>
    <w:rsid w:val="00B75D87"/>
    <w:rsid w:val="00B75F9E"/>
    <w:rsid w:val="00B7608F"/>
    <w:rsid w:val="00B760C1"/>
    <w:rsid w:val="00B7617D"/>
    <w:rsid w:val="00B763B6"/>
    <w:rsid w:val="00B76678"/>
    <w:rsid w:val="00B7667C"/>
    <w:rsid w:val="00B768FF"/>
    <w:rsid w:val="00B76CA1"/>
    <w:rsid w:val="00B76E0F"/>
    <w:rsid w:val="00B76F77"/>
    <w:rsid w:val="00B770AF"/>
    <w:rsid w:val="00B7717F"/>
    <w:rsid w:val="00B77416"/>
    <w:rsid w:val="00B775FB"/>
    <w:rsid w:val="00B77A83"/>
    <w:rsid w:val="00B77CB8"/>
    <w:rsid w:val="00B77E14"/>
    <w:rsid w:val="00B8022F"/>
    <w:rsid w:val="00B8054F"/>
    <w:rsid w:val="00B80616"/>
    <w:rsid w:val="00B806A0"/>
    <w:rsid w:val="00B80703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39D"/>
    <w:rsid w:val="00B82600"/>
    <w:rsid w:val="00B827ED"/>
    <w:rsid w:val="00B82882"/>
    <w:rsid w:val="00B82A34"/>
    <w:rsid w:val="00B82B05"/>
    <w:rsid w:val="00B82C76"/>
    <w:rsid w:val="00B83284"/>
    <w:rsid w:val="00B835DC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51E6"/>
    <w:rsid w:val="00B85204"/>
    <w:rsid w:val="00B859A7"/>
    <w:rsid w:val="00B85CC1"/>
    <w:rsid w:val="00B85D29"/>
    <w:rsid w:val="00B865EB"/>
    <w:rsid w:val="00B86C53"/>
    <w:rsid w:val="00B86D32"/>
    <w:rsid w:val="00B872A6"/>
    <w:rsid w:val="00B879F4"/>
    <w:rsid w:val="00B87AC9"/>
    <w:rsid w:val="00B87BD7"/>
    <w:rsid w:val="00B9012A"/>
    <w:rsid w:val="00B90277"/>
    <w:rsid w:val="00B907BB"/>
    <w:rsid w:val="00B908BA"/>
    <w:rsid w:val="00B908C1"/>
    <w:rsid w:val="00B90991"/>
    <w:rsid w:val="00B909ED"/>
    <w:rsid w:val="00B90B14"/>
    <w:rsid w:val="00B90DCB"/>
    <w:rsid w:val="00B9102E"/>
    <w:rsid w:val="00B9116C"/>
    <w:rsid w:val="00B91379"/>
    <w:rsid w:val="00B9153F"/>
    <w:rsid w:val="00B91646"/>
    <w:rsid w:val="00B91B5B"/>
    <w:rsid w:val="00B921DC"/>
    <w:rsid w:val="00B922F2"/>
    <w:rsid w:val="00B92484"/>
    <w:rsid w:val="00B92860"/>
    <w:rsid w:val="00B928F6"/>
    <w:rsid w:val="00B92AB2"/>
    <w:rsid w:val="00B92B8B"/>
    <w:rsid w:val="00B92BFB"/>
    <w:rsid w:val="00B92C7B"/>
    <w:rsid w:val="00B92D7B"/>
    <w:rsid w:val="00B92E0D"/>
    <w:rsid w:val="00B93017"/>
    <w:rsid w:val="00B9301B"/>
    <w:rsid w:val="00B930DB"/>
    <w:rsid w:val="00B93165"/>
    <w:rsid w:val="00B93258"/>
    <w:rsid w:val="00B936CE"/>
    <w:rsid w:val="00B93841"/>
    <w:rsid w:val="00B93E96"/>
    <w:rsid w:val="00B94114"/>
    <w:rsid w:val="00B94527"/>
    <w:rsid w:val="00B9455D"/>
    <w:rsid w:val="00B94A41"/>
    <w:rsid w:val="00B94CD2"/>
    <w:rsid w:val="00B94F6B"/>
    <w:rsid w:val="00B95168"/>
    <w:rsid w:val="00B95320"/>
    <w:rsid w:val="00B9548B"/>
    <w:rsid w:val="00B955ED"/>
    <w:rsid w:val="00B95B72"/>
    <w:rsid w:val="00B95BD0"/>
    <w:rsid w:val="00B95E15"/>
    <w:rsid w:val="00B95F32"/>
    <w:rsid w:val="00B95F77"/>
    <w:rsid w:val="00B9618B"/>
    <w:rsid w:val="00B966D4"/>
    <w:rsid w:val="00B968AA"/>
    <w:rsid w:val="00B96A32"/>
    <w:rsid w:val="00B96B72"/>
    <w:rsid w:val="00B96F90"/>
    <w:rsid w:val="00B970BF"/>
    <w:rsid w:val="00B9716A"/>
    <w:rsid w:val="00B97187"/>
    <w:rsid w:val="00B9719C"/>
    <w:rsid w:val="00B97368"/>
    <w:rsid w:val="00B97674"/>
    <w:rsid w:val="00B9776B"/>
    <w:rsid w:val="00B97827"/>
    <w:rsid w:val="00B97905"/>
    <w:rsid w:val="00B97AD1"/>
    <w:rsid w:val="00B97EF4"/>
    <w:rsid w:val="00BA0043"/>
    <w:rsid w:val="00BA022D"/>
    <w:rsid w:val="00BA025D"/>
    <w:rsid w:val="00BA0389"/>
    <w:rsid w:val="00BA096D"/>
    <w:rsid w:val="00BA09D5"/>
    <w:rsid w:val="00BA0B82"/>
    <w:rsid w:val="00BA0F31"/>
    <w:rsid w:val="00BA1232"/>
    <w:rsid w:val="00BA13FF"/>
    <w:rsid w:val="00BA15D6"/>
    <w:rsid w:val="00BA1C3E"/>
    <w:rsid w:val="00BA1C49"/>
    <w:rsid w:val="00BA1E3B"/>
    <w:rsid w:val="00BA2034"/>
    <w:rsid w:val="00BA22BE"/>
    <w:rsid w:val="00BA24F0"/>
    <w:rsid w:val="00BA27D0"/>
    <w:rsid w:val="00BA2844"/>
    <w:rsid w:val="00BA2983"/>
    <w:rsid w:val="00BA2BC9"/>
    <w:rsid w:val="00BA3354"/>
    <w:rsid w:val="00BA3541"/>
    <w:rsid w:val="00BA380C"/>
    <w:rsid w:val="00BA381C"/>
    <w:rsid w:val="00BA3A10"/>
    <w:rsid w:val="00BA3A6A"/>
    <w:rsid w:val="00BA3B50"/>
    <w:rsid w:val="00BA4661"/>
    <w:rsid w:val="00BA47C3"/>
    <w:rsid w:val="00BA5365"/>
    <w:rsid w:val="00BA53A8"/>
    <w:rsid w:val="00BA569E"/>
    <w:rsid w:val="00BA5712"/>
    <w:rsid w:val="00BA5919"/>
    <w:rsid w:val="00BA5A32"/>
    <w:rsid w:val="00BA5A34"/>
    <w:rsid w:val="00BA5CAE"/>
    <w:rsid w:val="00BA5D08"/>
    <w:rsid w:val="00BA5E40"/>
    <w:rsid w:val="00BA5F7B"/>
    <w:rsid w:val="00BA6102"/>
    <w:rsid w:val="00BA62B2"/>
    <w:rsid w:val="00BA630C"/>
    <w:rsid w:val="00BA698C"/>
    <w:rsid w:val="00BA69B7"/>
    <w:rsid w:val="00BA6D81"/>
    <w:rsid w:val="00BA6E6D"/>
    <w:rsid w:val="00BA6F77"/>
    <w:rsid w:val="00BA6FFA"/>
    <w:rsid w:val="00BA70EB"/>
    <w:rsid w:val="00BA7192"/>
    <w:rsid w:val="00BA72E7"/>
    <w:rsid w:val="00BA7578"/>
    <w:rsid w:val="00BA7A4C"/>
    <w:rsid w:val="00BA7BC5"/>
    <w:rsid w:val="00BA7BE1"/>
    <w:rsid w:val="00BA7D14"/>
    <w:rsid w:val="00BA7E87"/>
    <w:rsid w:val="00BA7F30"/>
    <w:rsid w:val="00BB0024"/>
    <w:rsid w:val="00BB0399"/>
    <w:rsid w:val="00BB041A"/>
    <w:rsid w:val="00BB067B"/>
    <w:rsid w:val="00BB090B"/>
    <w:rsid w:val="00BB092F"/>
    <w:rsid w:val="00BB0A28"/>
    <w:rsid w:val="00BB0A70"/>
    <w:rsid w:val="00BB0ADA"/>
    <w:rsid w:val="00BB0FB2"/>
    <w:rsid w:val="00BB10F9"/>
    <w:rsid w:val="00BB19F9"/>
    <w:rsid w:val="00BB1AC6"/>
    <w:rsid w:val="00BB1D6C"/>
    <w:rsid w:val="00BB1E2B"/>
    <w:rsid w:val="00BB239C"/>
    <w:rsid w:val="00BB245D"/>
    <w:rsid w:val="00BB2562"/>
    <w:rsid w:val="00BB2664"/>
    <w:rsid w:val="00BB26E7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0F"/>
    <w:rsid w:val="00BB6BC2"/>
    <w:rsid w:val="00BB6FCD"/>
    <w:rsid w:val="00BB70A3"/>
    <w:rsid w:val="00BB7407"/>
    <w:rsid w:val="00BB742C"/>
    <w:rsid w:val="00BB74AD"/>
    <w:rsid w:val="00BB76E3"/>
    <w:rsid w:val="00BB77BA"/>
    <w:rsid w:val="00BB7918"/>
    <w:rsid w:val="00BB7C08"/>
    <w:rsid w:val="00BB7E29"/>
    <w:rsid w:val="00BB7E32"/>
    <w:rsid w:val="00BC0366"/>
    <w:rsid w:val="00BC0444"/>
    <w:rsid w:val="00BC07B4"/>
    <w:rsid w:val="00BC0F35"/>
    <w:rsid w:val="00BC1040"/>
    <w:rsid w:val="00BC1041"/>
    <w:rsid w:val="00BC11DE"/>
    <w:rsid w:val="00BC1219"/>
    <w:rsid w:val="00BC16C4"/>
    <w:rsid w:val="00BC192D"/>
    <w:rsid w:val="00BC1C2F"/>
    <w:rsid w:val="00BC1C56"/>
    <w:rsid w:val="00BC1CEE"/>
    <w:rsid w:val="00BC1F42"/>
    <w:rsid w:val="00BC1FA2"/>
    <w:rsid w:val="00BC216C"/>
    <w:rsid w:val="00BC240F"/>
    <w:rsid w:val="00BC24EC"/>
    <w:rsid w:val="00BC260D"/>
    <w:rsid w:val="00BC266C"/>
    <w:rsid w:val="00BC2BA9"/>
    <w:rsid w:val="00BC2E02"/>
    <w:rsid w:val="00BC2E05"/>
    <w:rsid w:val="00BC2E26"/>
    <w:rsid w:val="00BC2EBC"/>
    <w:rsid w:val="00BC353C"/>
    <w:rsid w:val="00BC3604"/>
    <w:rsid w:val="00BC3641"/>
    <w:rsid w:val="00BC37FE"/>
    <w:rsid w:val="00BC3D04"/>
    <w:rsid w:val="00BC3F79"/>
    <w:rsid w:val="00BC404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56"/>
    <w:rsid w:val="00BC4E95"/>
    <w:rsid w:val="00BC4EDC"/>
    <w:rsid w:val="00BC5000"/>
    <w:rsid w:val="00BC56A5"/>
    <w:rsid w:val="00BC57D0"/>
    <w:rsid w:val="00BC591A"/>
    <w:rsid w:val="00BC593B"/>
    <w:rsid w:val="00BC62C2"/>
    <w:rsid w:val="00BC66B5"/>
    <w:rsid w:val="00BC6904"/>
    <w:rsid w:val="00BC745B"/>
    <w:rsid w:val="00BC796D"/>
    <w:rsid w:val="00BC79DF"/>
    <w:rsid w:val="00BC7D4F"/>
    <w:rsid w:val="00BC7F41"/>
    <w:rsid w:val="00BC7FE3"/>
    <w:rsid w:val="00BD0248"/>
    <w:rsid w:val="00BD0E7A"/>
    <w:rsid w:val="00BD0F40"/>
    <w:rsid w:val="00BD0FF7"/>
    <w:rsid w:val="00BD101D"/>
    <w:rsid w:val="00BD18EE"/>
    <w:rsid w:val="00BD1CA4"/>
    <w:rsid w:val="00BD1FD2"/>
    <w:rsid w:val="00BD2587"/>
    <w:rsid w:val="00BD275D"/>
    <w:rsid w:val="00BD2D41"/>
    <w:rsid w:val="00BD2F44"/>
    <w:rsid w:val="00BD36BA"/>
    <w:rsid w:val="00BD39BF"/>
    <w:rsid w:val="00BD3B80"/>
    <w:rsid w:val="00BD3D47"/>
    <w:rsid w:val="00BD4789"/>
    <w:rsid w:val="00BD48E0"/>
    <w:rsid w:val="00BD4BCC"/>
    <w:rsid w:val="00BD4C2B"/>
    <w:rsid w:val="00BD5114"/>
    <w:rsid w:val="00BD5232"/>
    <w:rsid w:val="00BD554B"/>
    <w:rsid w:val="00BD5A2F"/>
    <w:rsid w:val="00BD5AAE"/>
    <w:rsid w:val="00BD5B0B"/>
    <w:rsid w:val="00BD5E6A"/>
    <w:rsid w:val="00BD5FCE"/>
    <w:rsid w:val="00BD6459"/>
    <w:rsid w:val="00BD6563"/>
    <w:rsid w:val="00BD6BD6"/>
    <w:rsid w:val="00BD6F1E"/>
    <w:rsid w:val="00BD6F71"/>
    <w:rsid w:val="00BD7076"/>
    <w:rsid w:val="00BD7719"/>
    <w:rsid w:val="00BD7BE3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DC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D7E"/>
    <w:rsid w:val="00BE3EAB"/>
    <w:rsid w:val="00BE3ED3"/>
    <w:rsid w:val="00BE40D9"/>
    <w:rsid w:val="00BE46B7"/>
    <w:rsid w:val="00BE48F9"/>
    <w:rsid w:val="00BE4E0D"/>
    <w:rsid w:val="00BE5000"/>
    <w:rsid w:val="00BE540A"/>
    <w:rsid w:val="00BE551B"/>
    <w:rsid w:val="00BE61AB"/>
    <w:rsid w:val="00BE66DF"/>
    <w:rsid w:val="00BE66E9"/>
    <w:rsid w:val="00BE69FF"/>
    <w:rsid w:val="00BE6CB1"/>
    <w:rsid w:val="00BE743D"/>
    <w:rsid w:val="00BE75E1"/>
    <w:rsid w:val="00BE77E1"/>
    <w:rsid w:val="00BE7845"/>
    <w:rsid w:val="00BE7847"/>
    <w:rsid w:val="00BE787A"/>
    <w:rsid w:val="00BE7F1F"/>
    <w:rsid w:val="00BF01B3"/>
    <w:rsid w:val="00BF026B"/>
    <w:rsid w:val="00BF0386"/>
    <w:rsid w:val="00BF09CF"/>
    <w:rsid w:val="00BF0DA1"/>
    <w:rsid w:val="00BF1024"/>
    <w:rsid w:val="00BF102B"/>
    <w:rsid w:val="00BF1C4D"/>
    <w:rsid w:val="00BF1CC7"/>
    <w:rsid w:val="00BF1E2F"/>
    <w:rsid w:val="00BF1FB5"/>
    <w:rsid w:val="00BF20C3"/>
    <w:rsid w:val="00BF21B9"/>
    <w:rsid w:val="00BF2913"/>
    <w:rsid w:val="00BF2B18"/>
    <w:rsid w:val="00BF2B66"/>
    <w:rsid w:val="00BF2FA3"/>
    <w:rsid w:val="00BF302B"/>
    <w:rsid w:val="00BF33C0"/>
    <w:rsid w:val="00BF3682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AC"/>
    <w:rsid w:val="00BF4DB7"/>
    <w:rsid w:val="00BF54C7"/>
    <w:rsid w:val="00BF54CE"/>
    <w:rsid w:val="00BF5625"/>
    <w:rsid w:val="00BF591E"/>
    <w:rsid w:val="00BF5A8D"/>
    <w:rsid w:val="00BF5B35"/>
    <w:rsid w:val="00BF5B7A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BF7F8E"/>
    <w:rsid w:val="00C001BA"/>
    <w:rsid w:val="00C002F5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414"/>
    <w:rsid w:val="00C02537"/>
    <w:rsid w:val="00C02758"/>
    <w:rsid w:val="00C02879"/>
    <w:rsid w:val="00C02B27"/>
    <w:rsid w:val="00C02D0C"/>
    <w:rsid w:val="00C02D93"/>
    <w:rsid w:val="00C02F9E"/>
    <w:rsid w:val="00C0305D"/>
    <w:rsid w:val="00C03095"/>
    <w:rsid w:val="00C0311D"/>
    <w:rsid w:val="00C03228"/>
    <w:rsid w:val="00C0328A"/>
    <w:rsid w:val="00C038A8"/>
    <w:rsid w:val="00C03A62"/>
    <w:rsid w:val="00C03B01"/>
    <w:rsid w:val="00C042AB"/>
    <w:rsid w:val="00C04364"/>
    <w:rsid w:val="00C0459C"/>
    <w:rsid w:val="00C04C31"/>
    <w:rsid w:val="00C04DD4"/>
    <w:rsid w:val="00C05379"/>
    <w:rsid w:val="00C0539F"/>
    <w:rsid w:val="00C05405"/>
    <w:rsid w:val="00C056EF"/>
    <w:rsid w:val="00C05CC5"/>
    <w:rsid w:val="00C05CDB"/>
    <w:rsid w:val="00C05D04"/>
    <w:rsid w:val="00C05D4B"/>
    <w:rsid w:val="00C05FEC"/>
    <w:rsid w:val="00C061FE"/>
    <w:rsid w:val="00C06494"/>
    <w:rsid w:val="00C06E67"/>
    <w:rsid w:val="00C06F55"/>
    <w:rsid w:val="00C0721B"/>
    <w:rsid w:val="00C07223"/>
    <w:rsid w:val="00C0751B"/>
    <w:rsid w:val="00C075E6"/>
    <w:rsid w:val="00C103C0"/>
    <w:rsid w:val="00C103CF"/>
    <w:rsid w:val="00C10580"/>
    <w:rsid w:val="00C10674"/>
    <w:rsid w:val="00C1072F"/>
    <w:rsid w:val="00C1091A"/>
    <w:rsid w:val="00C10D49"/>
    <w:rsid w:val="00C110E7"/>
    <w:rsid w:val="00C111FA"/>
    <w:rsid w:val="00C1180A"/>
    <w:rsid w:val="00C11E7C"/>
    <w:rsid w:val="00C11FE3"/>
    <w:rsid w:val="00C120D0"/>
    <w:rsid w:val="00C126FE"/>
    <w:rsid w:val="00C12DEB"/>
    <w:rsid w:val="00C13320"/>
    <w:rsid w:val="00C134A8"/>
    <w:rsid w:val="00C134ED"/>
    <w:rsid w:val="00C13607"/>
    <w:rsid w:val="00C137A2"/>
    <w:rsid w:val="00C13B71"/>
    <w:rsid w:val="00C13BED"/>
    <w:rsid w:val="00C14054"/>
    <w:rsid w:val="00C14595"/>
    <w:rsid w:val="00C14790"/>
    <w:rsid w:val="00C14BBE"/>
    <w:rsid w:val="00C150E7"/>
    <w:rsid w:val="00C153DC"/>
    <w:rsid w:val="00C16196"/>
    <w:rsid w:val="00C161A9"/>
    <w:rsid w:val="00C1653C"/>
    <w:rsid w:val="00C167C8"/>
    <w:rsid w:val="00C167DD"/>
    <w:rsid w:val="00C16D0C"/>
    <w:rsid w:val="00C17019"/>
    <w:rsid w:val="00C1701B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A71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CB3"/>
    <w:rsid w:val="00C21D5F"/>
    <w:rsid w:val="00C2299C"/>
    <w:rsid w:val="00C22B78"/>
    <w:rsid w:val="00C22CCB"/>
    <w:rsid w:val="00C22CFE"/>
    <w:rsid w:val="00C22D28"/>
    <w:rsid w:val="00C22F29"/>
    <w:rsid w:val="00C2306B"/>
    <w:rsid w:val="00C23173"/>
    <w:rsid w:val="00C233C9"/>
    <w:rsid w:val="00C23440"/>
    <w:rsid w:val="00C237AC"/>
    <w:rsid w:val="00C23BF7"/>
    <w:rsid w:val="00C24038"/>
    <w:rsid w:val="00C243C8"/>
    <w:rsid w:val="00C243DF"/>
    <w:rsid w:val="00C2457B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950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0EC6"/>
    <w:rsid w:val="00C312CF"/>
    <w:rsid w:val="00C3155A"/>
    <w:rsid w:val="00C315CD"/>
    <w:rsid w:val="00C316A4"/>
    <w:rsid w:val="00C31720"/>
    <w:rsid w:val="00C317B7"/>
    <w:rsid w:val="00C3196C"/>
    <w:rsid w:val="00C31B19"/>
    <w:rsid w:val="00C31DFF"/>
    <w:rsid w:val="00C31F4C"/>
    <w:rsid w:val="00C3260F"/>
    <w:rsid w:val="00C33014"/>
    <w:rsid w:val="00C3308C"/>
    <w:rsid w:val="00C333F3"/>
    <w:rsid w:val="00C3367B"/>
    <w:rsid w:val="00C33CE6"/>
    <w:rsid w:val="00C3409C"/>
    <w:rsid w:val="00C342CD"/>
    <w:rsid w:val="00C3475F"/>
    <w:rsid w:val="00C349BA"/>
    <w:rsid w:val="00C34A0C"/>
    <w:rsid w:val="00C350C4"/>
    <w:rsid w:val="00C352BA"/>
    <w:rsid w:val="00C352F5"/>
    <w:rsid w:val="00C35629"/>
    <w:rsid w:val="00C35797"/>
    <w:rsid w:val="00C35AC4"/>
    <w:rsid w:val="00C35AD2"/>
    <w:rsid w:val="00C35B34"/>
    <w:rsid w:val="00C361F6"/>
    <w:rsid w:val="00C3628B"/>
    <w:rsid w:val="00C36373"/>
    <w:rsid w:val="00C36519"/>
    <w:rsid w:val="00C36679"/>
    <w:rsid w:val="00C36755"/>
    <w:rsid w:val="00C369DC"/>
    <w:rsid w:val="00C36BA5"/>
    <w:rsid w:val="00C36E3F"/>
    <w:rsid w:val="00C3747A"/>
    <w:rsid w:val="00C3771C"/>
    <w:rsid w:val="00C37865"/>
    <w:rsid w:val="00C37888"/>
    <w:rsid w:val="00C37BB3"/>
    <w:rsid w:val="00C37CAF"/>
    <w:rsid w:val="00C37F02"/>
    <w:rsid w:val="00C37F42"/>
    <w:rsid w:val="00C4000B"/>
    <w:rsid w:val="00C40105"/>
    <w:rsid w:val="00C402AD"/>
    <w:rsid w:val="00C40467"/>
    <w:rsid w:val="00C40729"/>
    <w:rsid w:val="00C407FD"/>
    <w:rsid w:val="00C40C5E"/>
    <w:rsid w:val="00C40CAF"/>
    <w:rsid w:val="00C40CC6"/>
    <w:rsid w:val="00C41126"/>
    <w:rsid w:val="00C412F2"/>
    <w:rsid w:val="00C4175C"/>
    <w:rsid w:val="00C41859"/>
    <w:rsid w:val="00C418AA"/>
    <w:rsid w:val="00C41BF6"/>
    <w:rsid w:val="00C41F1D"/>
    <w:rsid w:val="00C41F5C"/>
    <w:rsid w:val="00C41F61"/>
    <w:rsid w:val="00C420CB"/>
    <w:rsid w:val="00C42169"/>
    <w:rsid w:val="00C42377"/>
    <w:rsid w:val="00C423C7"/>
    <w:rsid w:val="00C42845"/>
    <w:rsid w:val="00C42934"/>
    <w:rsid w:val="00C42B78"/>
    <w:rsid w:val="00C42FE5"/>
    <w:rsid w:val="00C432C5"/>
    <w:rsid w:val="00C43470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77"/>
    <w:rsid w:val="00C4508A"/>
    <w:rsid w:val="00C45144"/>
    <w:rsid w:val="00C45188"/>
    <w:rsid w:val="00C4521E"/>
    <w:rsid w:val="00C4545D"/>
    <w:rsid w:val="00C456DF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214"/>
    <w:rsid w:val="00C4774D"/>
    <w:rsid w:val="00C478EE"/>
    <w:rsid w:val="00C47B32"/>
    <w:rsid w:val="00C50042"/>
    <w:rsid w:val="00C50188"/>
    <w:rsid w:val="00C5037C"/>
    <w:rsid w:val="00C5053F"/>
    <w:rsid w:val="00C50560"/>
    <w:rsid w:val="00C5056C"/>
    <w:rsid w:val="00C50B58"/>
    <w:rsid w:val="00C50BEC"/>
    <w:rsid w:val="00C50F6D"/>
    <w:rsid w:val="00C51420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C41"/>
    <w:rsid w:val="00C53EEA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6C4C"/>
    <w:rsid w:val="00C56E3C"/>
    <w:rsid w:val="00C57329"/>
    <w:rsid w:val="00C57957"/>
    <w:rsid w:val="00C5795F"/>
    <w:rsid w:val="00C57C0E"/>
    <w:rsid w:val="00C57FEB"/>
    <w:rsid w:val="00C6018F"/>
    <w:rsid w:val="00C608AE"/>
    <w:rsid w:val="00C60A4D"/>
    <w:rsid w:val="00C61881"/>
    <w:rsid w:val="00C61B7B"/>
    <w:rsid w:val="00C61BCB"/>
    <w:rsid w:val="00C61CE6"/>
    <w:rsid w:val="00C61DB0"/>
    <w:rsid w:val="00C6209A"/>
    <w:rsid w:val="00C6231A"/>
    <w:rsid w:val="00C6301F"/>
    <w:rsid w:val="00C6328E"/>
    <w:rsid w:val="00C63331"/>
    <w:rsid w:val="00C6343B"/>
    <w:rsid w:val="00C639B3"/>
    <w:rsid w:val="00C63AAC"/>
    <w:rsid w:val="00C63ABC"/>
    <w:rsid w:val="00C63D85"/>
    <w:rsid w:val="00C63DD4"/>
    <w:rsid w:val="00C63E06"/>
    <w:rsid w:val="00C6419F"/>
    <w:rsid w:val="00C64D79"/>
    <w:rsid w:val="00C64DF1"/>
    <w:rsid w:val="00C64F8F"/>
    <w:rsid w:val="00C65299"/>
    <w:rsid w:val="00C65391"/>
    <w:rsid w:val="00C65605"/>
    <w:rsid w:val="00C65711"/>
    <w:rsid w:val="00C65851"/>
    <w:rsid w:val="00C65A5E"/>
    <w:rsid w:val="00C65C02"/>
    <w:rsid w:val="00C65C2D"/>
    <w:rsid w:val="00C6615E"/>
    <w:rsid w:val="00C66344"/>
    <w:rsid w:val="00C6684F"/>
    <w:rsid w:val="00C66980"/>
    <w:rsid w:val="00C669D3"/>
    <w:rsid w:val="00C66AF9"/>
    <w:rsid w:val="00C66B15"/>
    <w:rsid w:val="00C66BFC"/>
    <w:rsid w:val="00C66DEE"/>
    <w:rsid w:val="00C66EE8"/>
    <w:rsid w:val="00C66FD8"/>
    <w:rsid w:val="00C66FE6"/>
    <w:rsid w:val="00C671D2"/>
    <w:rsid w:val="00C67B97"/>
    <w:rsid w:val="00C67E52"/>
    <w:rsid w:val="00C67F0D"/>
    <w:rsid w:val="00C7012D"/>
    <w:rsid w:val="00C70159"/>
    <w:rsid w:val="00C70B67"/>
    <w:rsid w:val="00C70C5C"/>
    <w:rsid w:val="00C70E10"/>
    <w:rsid w:val="00C70E2F"/>
    <w:rsid w:val="00C70E6B"/>
    <w:rsid w:val="00C71208"/>
    <w:rsid w:val="00C715C4"/>
    <w:rsid w:val="00C71945"/>
    <w:rsid w:val="00C71CDE"/>
    <w:rsid w:val="00C71E1C"/>
    <w:rsid w:val="00C722AA"/>
    <w:rsid w:val="00C72563"/>
    <w:rsid w:val="00C7289E"/>
    <w:rsid w:val="00C72975"/>
    <w:rsid w:val="00C729F7"/>
    <w:rsid w:val="00C73074"/>
    <w:rsid w:val="00C73BCD"/>
    <w:rsid w:val="00C73D89"/>
    <w:rsid w:val="00C74195"/>
    <w:rsid w:val="00C74437"/>
    <w:rsid w:val="00C745DF"/>
    <w:rsid w:val="00C74881"/>
    <w:rsid w:val="00C74940"/>
    <w:rsid w:val="00C74C1C"/>
    <w:rsid w:val="00C74D04"/>
    <w:rsid w:val="00C74D3F"/>
    <w:rsid w:val="00C75800"/>
    <w:rsid w:val="00C75945"/>
    <w:rsid w:val="00C75FED"/>
    <w:rsid w:val="00C7609B"/>
    <w:rsid w:val="00C76542"/>
    <w:rsid w:val="00C76565"/>
    <w:rsid w:val="00C76920"/>
    <w:rsid w:val="00C76DEA"/>
    <w:rsid w:val="00C7773A"/>
    <w:rsid w:val="00C77908"/>
    <w:rsid w:val="00C77A7C"/>
    <w:rsid w:val="00C77CBA"/>
    <w:rsid w:val="00C801DD"/>
    <w:rsid w:val="00C803AF"/>
    <w:rsid w:val="00C80594"/>
    <w:rsid w:val="00C80A69"/>
    <w:rsid w:val="00C80AC3"/>
    <w:rsid w:val="00C80BF0"/>
    <w:rsid w:val="00C8131B"/>
    <w:rsid w:val="00C81593"/>
    <w:rsid w:val="00C81617"/>
    <w:rsid w:val="00C818FF"/>
    <w:rsid w:val="00C8190B"/>
    <w:rsid w:val="00C81A43"/>
    <w:rsid w:val="00C82138"/>
    <w:rsid w:val="00C8213B"/>
    <w:rsid w:val="00C8216E"/>
    <w:rsid w:val="00C8226F"/>
    <w:rsid w:val="00C824CB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8DE"/>
    <w:rsid w:val="00C8398F"/>
    <w:rsid w:val="00C83C59"/>
    <w:rsid w:val="00C849F0"/>
    <w:rsid w:val="00C84F2A"/>
    <w:rsid w:val="00C8522E"/>
    <w:rsid w:val="00C85425"/>
    <w:rsid w:val="00C859D0"/>
    <w:rsid w:val="00C85AD4"/>
    <w:rsid w:val="00C85C96"/>
    <w:rsid w:val="00C860D9"/>
    <w:rsid w:val="00C865A1"/>
    <w:rsid w:val="00C869D4"/>
    <w:rsid w:val="00C86D6C"/>
    <w:rsid w:val="00C8717E"/>
    <w:rsid w:val="00C87381"/>
    <w:rsid w:val="00C87971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234"/>
    <w:rsid w:val="00C9128D"/>
    <w:rsid w:val="00C91590"/>
    <w:rsid w:val="00C9163A"/>
    <w:rsid w:val="00C916FC"/>
    <w:rsid w:val="00C917BB"/>
    <w:rsid w:val="00C917C5"/>
    <w:rsid w:val="00C91CED"/>
    <w:rsid w:val="00C91D01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2CB"/>
    <w:rsid w:val="00C943B1"/>
    <w:rsid w:val="00C94787"/>
    <w:rsid w:val="00C9494C"/>
    <w:rsid w:val="00C94990"/>
    <w:rsid w:val="00C94ABD"/>
    <w:rsid w:val="00C94EFE"/>
    <w:rsid w:val="00C9511C"/>
    <w:rsid w:val="00C9516B"/>
    <w:rsid w:val="00C95170"/>
    <w:rsid w:val="00C95235"/>
    <w:rsid w:val="00C955DD"/>
    <w:rsid w:val="00C956CC"/>
    <w:rsid w:val="00C967EC"/>
    <w:rsid w:val="00C96A29"/>
    <w:rsid w:val="00C96BFC"/>
    <w:rsid w:val="00C975C4"/>
    <w:rsid w:val="00C97A9A"/>
    <w:rsid w:val="00C97B1F"/>
    <w:rsid w:val="00C97B45"/>
    <w:rsid w:val="00C97B5D"/>
    <w:rsid w:val="00C97D36"/>
    <w:rsid w:val="00CA0053"/>
    <w:rsid w:val="00CA06C8"/>
    <w:rsid w:val="00CA070E"/>
    <w:rsid w:val="00CA07F8"/>
    <w:rsid w:val="00CA0826"/>
    <w:rsid w:val="00CA089E"/>
    <w:rsid w:val="00CA0B9F"/>
    <w:rsid w:val="00CA0BCD"/>
    <w:rsid w:val="00CA0C56"/>
    <w:rsid w:val="00CA0EF0"/>
    <w:rsid w:val="00CA1826"/>
    <w:rsid w:val="00CA1BF0"/>
    <w:rsid w:val="00CA1E2C"/>
    <w:rsid w:val="00CA2615"/>
    <w:rsid w:val="00CA271F"/>
    <w:rsid w:val="00CA2B70"/>
    <w:rsid w:val="00CA2CB9"/>
    <w:rsid w:val="00CA2E64"/>
    <w:rsid w:val="00CA3315"/>
    <w:rsid w:val="00CA3489"/>
    <w:rsid w:val="00CA386D"/>
    <w:rsid w:val="00CA3B3A"/>
    <w:rsid w:val="00CA3EB9"/>
    <w:rsid w:val="00CA405D"/>
    <w:rsid w:val="00CA43D3"/>
    <w:rsid w:val="00CA4453"/>
    <w:rsid w:val="00CA4805"/>
    <w:rsid w:val="00CA49CA"/>
    <w:rsid w:val="00CA4C91"/>
    <w:rsid w:val="00CA4E2C"/>
    <w:rsid w:val="00CA4E9B"/>
    <w:rsid w:val="00CA51F5"/>
    <w:rsid w:val="00CA52EF"/>
    <w:rsid w:val="00CA56D8"/>
    <w:rsid w:val="00CA5944"/>
    <w:rsid w:val="00CA5C13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CFD"/>
    <w:rsid w:val="00CA7D2B"/>
    <w:rsid w:val="00CA7D95"/>
    <w:rsid w:val="00CA7FB7"/>
    <w:rsid w:val="00CB00EB"/>
    <w:rsid w:val="00CB0133"/>
    <w:rsid w:val="00CB0214"/>
    <w:rsid w:val="00CB040C"/>
    <w:rsid w:val="00CB0933"/>
    <w:rsid w:val="00CB0AD5"/>
    <w:rsid w:val="00CB0D64"/>
    <w:rsid w:val="00CB0F98"/>
    <w:rsid w:val="00CB14EF"/>
    <w:rsid w:val="00CB1A6E"/>
    <w:rsid w:val="00CB1DF0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9"/>
    <w:rsid w:val="00CB270D"/>
    <w:rsid w:val="00CB29A8"/>
    <w:rsid w:val="00CB2BC5"/>
    <w:rsid w:val="00CB2CB5"/>
    <w:rsid w:val="00CB2D30"/>
    <w:rsid w:val="00CB2E57"/>
    <w:rsid w:val="00CB2F83"/>
    <w:rsid w:val="00CB2FBD"/>
    <w:rsid w:val="00CB3E59"/>
    <w:rsid w:val="00CB3FD7"/>
    <w:rsid w:val="00CB4148"/>
    <w:rsid w:val="00CB46C5"/>
    <w:rsid w:val="00CB4A6B"/>
    <w:rsid w:val="00CB530C"/>
    <w:rsid w:val="00CB5323"/>
    <w:rsid w:val="00CB562E"/>
    <w:rsid w:val="00CB5C80"/>
    <w:rsid w:val="00CB5CAA"/>
    <w:rsid w:val="00CB5F06"/>
    <w:rsid w:val="00CB5FF9"/>
    <w:rsid w:val="00CB61CD"/>
    <w:rsid w:val="00CB661E"/>
    <w:rsid w:val="00CB683E"/>
    <w:rsid w:val="00CB6D9D"/>
    <w:rsid w:val="00CB7240"/>
    <w:rsid w:val="00CB72B9"/>
    <w:rsid w:val="00CB7380"/>
    <w:rsid w:val="00CB75EB"/>
    <w:rsid w:val="00CB7655"/>
    <w:rsid w:val="00CB79AF"/>
    <w:rsid w:val="00CB79E4"/>
    <w:rsid w:val="00CC020A"/>
    <w:rsid w:val="00CC02BF"/>
    <w:rsid w:val="00CC0438"/>
    <w:rsid w:val="00CC0515"/>
    <w:rsid w:val="00CC056C"/>
    <w:rsid w:val="00CC06C3"/>
    <w:rsid w:val="00CC0712"/>
    <w:rsid w:val="00CC0C63"/>
    <w:rsid w:val="00CC0E63"/>
    <w:rsid w:val="00CC0F54"/>
    <w:rsid w:val="00CC12A9"/>
    <w:rsid w:val="00CC1391"/>
    <w:rsid w:val="00CC13E5"/>
    <w:rsid w:val="00CC149A"/>
    <w:rsid w:val="00CC16C5"/>
    <w:rsid w:val="00CC182F"/>
    <w:rsid w:val="00CC1867"/>
    <w:rsid w:val="00CC1A22"/>
    <w:rsid w:val="00CC1A4D"/>
    <w:rsid w:val="00CC1AF5"/>
    <w:rsid w:val="00CC1C13"/>
    <w:rsid w:val="00CC1CD6"/>
    <w:rsid w:val="00CC20ED"/>
    <w:rsid w:val="00CC225E"/>
    <w:rsid w:val="00CC265B"/>
    <w:rsid w:val="00CC2E87"/>
    <w:rsid w:val="00CC3046"/>
    <w:rsid w:val="00CC32CC"/>
    <w:rsid w:val="00CC3378"/>
    <w:rsid w:val="00CC33DC"/>
    <w:rsid w:val="00CC351E"/>
    <w:rsid w:val="00CC3639"/>
    <w:rsid w:val="00CC3991"/>
    <w:rsid w:val="00CC39DC"/>
    <w:rsid w:val="00CC3AC7"/>
    <w:rsid w:val="00CC4056"/>
    <w:rsid w:val="00CC45F7"/>
    <w:rsid w:val="00CC460E"/>
    <w:rsid w:val="00CC4AAA"/>
    <w:rsid w:val="00CC4EBF"/>
    <w:rsid w:val="00CC54E8"/>
    <w:rsid w:val="00CC5547"/>
    <w:rsid w:val="00CC5D0E"/>
    <w:rsid w:val="00CC65A9"/>
    <w:rsid w:val="00CC6C7E"/>
    <w:rsid w:val="00CC6EC5"/>
    <w:rsid w:val="00CC6F93"/>
    <w:rsid w:val="00CC7001"/>
    <w:rsid w:val="00CC7027"/>
    <w:rsid w:val="00CC7270"/>
    <w:rsid w:val="00CC7592"/>
    <w:rsid w:val="00CC792D"/>
    <w:rsid w:val="00CC7A5F"/>
    <w:rsid w:val="00CC7C40"/>
    <w:rsid w:val="00CC7D9B"/>
    <w:rsid w:val="00CC7EBF"/>
    <w:rsid w:val="00CD001E"/>
    <w:rsid w:val="00CD0393"/>
    <w:rsid w:val="00CD03A7"/>
    <w:rsid w:val="00CD0A02"/>
    <w:rsid w:val="00CD0A94"/>
    <w:rsid w:val="00CD0E70"/>
    <w:rsid w:val="00CD0EA8"/>
    <w:rsid w:val="00CD1197"/>
    <w:rsid w:val="00CD1470"/>
    <w:rsid w:val="00CD19E8"/>
    <w:rsid w:val="00CD1A36"/>
    <w:rsid w:val="00CD1AFA"/>
    <w:rsid w:val="00CD1BB8"/>
    <w:rsid w:val="00CD1BE2"/>
    <w:rsid w:val="00CD242E"/>
    <w:rsid w:val="00CD2542"/>
    <w:rsid w:val="00CD2AD4"/>
    <w:rsid w:val="00CD2B46"/>
    <w:rsid w:val="00CD2D95"/>
    <w:rsid w:val="00CD310E"/>
    <w:rsid w:val="00CD3161"/>
    <w:rsid w:val="00CD3312"/>
    <w:rsid w:val="00CD3499"/>
    <w:rsid w:val="00CD3A09"/>
    <w:rsid w:val="00CD3B85"/>
    <w:rsid w:val="00CD3C5E"/>
    <w:rsid w:val="00CD3E11"/>
    <w:rsid w:val="00CD3E27"/>
    <w:rsid w:val="00CD3E46"/>
    <w:rsid w:val="00CD46E7"/>
    <w:rsid w:val="00CD4913"/>
    <w:rsid w:val="00CD49C1"/>
    <w:rsid w:val="00CD4D87"/>
    <w:rsid w:val="00CD517F"/>
    <w:rsid w:val="00CD5290"/>
    <w:rsid w:val="00CD52FC"/>
    <w:rsid w:val="00CD5316"/>
    <w:rsid w:val="00CD5611"/>
    <w:rsid w:val="00CD590C"/>
    <w:rsid w:val="00CD59D3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7A1"/>
    <w:rsid w:val="00CD6E0A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37D"/>
    <w:rsid w:val="00CE2413"/>
    <w:rsid w:val="00CE298E"/>
    <w:rsid w:val="00CE2A96"/>
    <w:rsid w:val="00CE2C8B"/>
    <w:rsid w:val="00CE3051"/>
    <w:rsid w:val="00CE3224"/>
    <w:rsid w:val="00CE335B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04C"/>
    <w:rsid w:val="00CE42FF"/>
    <w:rsid w:val="00CE458C"/>
    <w:rsid w:val="00CE46A8"/>
    <w:rsid w:val="00CE47A9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5F0D"/>
    <w:rsid w:val="00CE6730"/>
    <w:rsid w:val="00CE67A9"/>
    <w:rsid w:val="00CE6924"/>
    <w:rsid w:val="00CE6A48"/>
    <w:rsid w:val="00CE6D48"/>
    <w:rsid w:val="00CE6DC5"/>
    <w:rsid w:val="00CE6F52"/>
    <w:rsid w:val="00CE76FD"/>
    <w:rsid w:val="00CE7BA3"/>
    <w:rsid w:val="00CE7FA1"/>
    <w:rsid w:val="00CF01D5"/>
    <w:rsid w:val="00CF02C0"/>
    <w:rsid w:val="00CF0790"/>
    <w:rsid w:val="00CF0944"/>
    <w:rsid w:val="00CF09B0"/>
    <w:rsid w:val="00CF0B5A"/>
    <w:rsid w:val="00CF0DB0"/>
    <w:rsid w:val="00CF104D"/>
    <w:rsid w:val="00CF1082"/>
    <w:rsid w:val="00CF1857"/>
    <w:rsid w:val="00CF1907"/>
    <w:rsid w:val="00CF1A4A"/>
    <w:rsid w:val="00CF1C65"/>
    <w:rsid w:val="00CF20C8"/>
    <w:rsid w:val="00CF2343"/>
    <w:rsid w:val="00CF25CE"/>
    <w:rsid w:val="00CF2B31"/>
    <w:rsid w:val="00CF2BA0"/>
    <w:rsid w:val="00CF319E"/>
    <w:rsid w:val="00CF3324"/>
    <w:rsid w:val="00CF3D56"/>
    <w:rsid w:val="00CF3FEB"/>
    <w:rsid w:val="00CF459C"/>
    <w:rsid w:val="00CF46A7"/>
    <w:rsid w:val="00CF4A93"/>
    <w:rsid w:val="00CF4ECE"/>
    <w:rsid w:val="00CF5067"/>
    <w:rsid w:val="00CF54E2"/>
    <w:rsid w:val="00CF563D"/>
    <w:rsid w:val="00CF58F2"/>
    <w:rsid w:val="00CF5995"/>
    <w:rsid w:val="00CF5A87"/>
    <w:rsid w:val="00CF5AA2"/>
    <w:rsid w:val="00CF5BA6"/>
    <w:rsid w:val="00CF5ECC"/>
    <w:rsid w:val="00CF6160"/>
    <w:rsid w:val="00CF6499"/>
    <w:rsid w:val="00CF678F"/>
    <w:rsid w:val="00CF7104"/>
    <w:rsid w:val="00CF75CB"/>
    <w:rsid w:val="00CF7DE8"/>
    <w:rsid w:val="00D0036B"/>
    <w:rsid w:val="00D0055F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F9"/>
    <w:rsid w:val="00D04EFB"/>
    <w:rsid w:val="00D05635"/>
    <w:rsid w:val="00D05767"/>
    <w:rsid w:val="00D05BBD"/>
    <w:rsid w:val="00D05CE3"/>
    <w:rsid w:val="00D06240"/>
    <w:rsid w:val="00D063F8"/>
    <w:rsid w:val="00D06528"/>
    <w:rsid w:val="00D0657B"/>
    <w:rsid w:val="00D06777"/>
    <w:rsid w:val="00D0682A"/>
    <w:rsid w:val="00D06D13"/>
    <w:rsid w:val="00D06F45"/>
    <w:rsid w:val="00D07172"/>
    <w:rsid w:val="00D071C5"/>
    <w:rsid w:val="00D071D4"/>
    <w:rsid w:val="00D0728D"/>
    <w:rsid w:val="00D074BF"/>
    <w:rsid w:val="00D0782B"/>
    <w:rsid w:val="00D0794B"/>
    <w:rsid w:val="00D1029E"/>
    <w:rsid w:val="00D1031F"/>
    <w:rsid w:val="00D10677"/>
    <w:rsid w:val="00D10775"/>
    <w:rsid w:val="00D10912"/>
    <w:rsid w:val="00D10937"/>
    <w:rsid w:val="00D10B21"/>
    <w:rsid w:val="00D10B8F"/>
    <w:rsid w:val="00D10D11"/>
    <w:rsid w:val="00D10EB7"/>
    <w:rsid w:val="00D1110F"/>
    <w:rsid w:val="00D11154"/>
    <w:rsid w:val="00D1124F"/>
    <w:rsid w:val="00D1141F"/>
    <w:rsid w:val="00D11558"/>
    <w:rsid w:val="00D1186B"/>
    <w:rsid w:val="00D11C01"/>
    <w:rsid w:val="00D125C5"/>
    <w:rsid w:val="00D127CC"/>
    <w:rsid w:val="00D1286B"/>
    <w:rsid w:val="00D12DC8"/>
    <w:rsid w:val="00D13208"/>
    <w:rsid w:val="00D1354D"/>
    <w:rsid w:val="00D1377B"/>
    <w:rsid w:val="00D13E1E"/>
    <w:rsid w:val="00D13EDF"/>
    <w:rsid w:val="00D1403F"/>
    <w:rsid w:val="00D14380"/>
    <w:rsid w:val="00D14B58"/>
    <w:rsid w:val="00D14BD8"/>
    <w:rsid w:val="00D14BF2"/>
    <w:rsid w:val="00D14D95"/>
    <w:rsid w:val="00D14FC0"/>
    <w:rsid w:val="00D15058"/>
    <w:rsid w:val="00D1540F"/>
    <w:rsid w:val="00D159B7"/>
    <w:rsid w:val="00D15A31"/>
    <w:rsid w:val="00D15F56"/>
    <w:rsid w:val="00D1620C"/>
    <w:rsid w:val="00D16276"/>
    <w:rsid w:val="00D162EC"/>
    <w:rsid w:val="00D16353"/>
    <w:rsid w:val="00D16455"/>
    <w:rsid w:val="00D16694"/>
    <w:rsid w:val="00D16825"/>
    <w:rsid w:val="00D16894"/>
    <w:rsid w:val="00D169EE"/>
    <w:rsid w:val="00D16CA7"/>
    <w:rsid w:val="00D1701D"/>
    <w:rsid w:val="00D17032"/>
    <w:rsid w:val="00D17040"/>
    <w:rsid w:val="00D17BCE"/>
    <w:rsid w:val="00D17C45"/>
    <w:rsid w:val="00D200E9"/>
    <w:rsid w:val="00D203D4"/>
    <w:rsid w:val="00D2048E"/>
    <w:rsid w:val="00D20981"/>
    <w:rsid w:val="00D209D0"/>
    <w:rsid w:val="00D20D56"/>
    <w:rsid w:val="00D20DEE"/>
    <w:rsid w:val="00D211FA"/>
    <w:rsid w:val="00D216C5"/>
    <w:rsid w:val="00D218CD"/>
    <w:rsid w:val="00D21E06"/>
    <w:rsid w:val="00D2241B"/>
    <w:rsid w:val="00D224D9"/>
    <w:rsid w:val="00D225BB"/>
    <w:rsid w:val="00D23019"/>
    <w:rsid w:val="00D23230"/>
    <w:rsid w:val="00D23772"/>
    <w:rsid w:val="00D23AEE"/>
    <w:rsid w:val="00D23C14"/>
    <w:rsid w:val="00D24179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263"/>
    <w:rsid w:val="00D26AFE"/>
    <w:rsid w:val="00D26C78"/>
    <w:rsid w:val="00D26DAD"/>
    <w:rsid w:val="00D27088"/>
    <w:rsid w:val="00D27792"/>
    <w:rsid w:val="00D27C6C"/>
    <w:rsid w:val="00D27E99"/>
    <w:rsid w:val="00D301E1"/>
    <w:rsid w:val="00D303F1"/>
    <w:rsid w:val="00D303FF"/>
    <w:rsid w:val="00D3058F"/>
    <w:rsid w:val="00D305B7"/>
    <w:rsid w:val="00D30B25"/>
    <w:rsid w:val="00D30CD6"/>
    <w:rsid w:val="00D30DA3"/>
    <w:rsid w:val="00D30E5F"/>
    <w:rsid w:val="00D30EAA"/>
    <w:rsid w:val="00D30ECC"/>
    <w:rsid w:val="00D31173"/>
    <w:rsid w:val="00D312E3"/>
    <w:rsid w:val="00D313A9"/>
    <w:rsid w:val="00D3163E"/>
    <w:rsid w:val="00D31BD7"/>
    <w:rsid w:val="00D31CF9"/>
    <w:rsid w:val="00D323D3"/>
    <w:rsid w:val="00D325CF"/>
    <w:rsid w:val="00D326BA"/>
    <w:rsid w:val="00D327C8"/>
    <w:rsid w:val="00D32BD9"/>
    <w:rsid w:val="00D32BF8"/>
    <w:rsid w:val="00D32E79"/>
    <w:rsid w:val="00D3338F"/>
    <w:rsid w:val="00D33693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A0E"/>
    <w:rsid w:val="00D34B1B"/>
    <w:rsid w:val="00D34B68"/>
    <w:rsid w:val="00D34C54"/>
    <w:rsid w:val="00D34C7E"/>
    <w:rsid w:val="00D350F6"/>
    <w:rsid w:val="00D35262"/>
    <w:rsid w:val="00D35305"/>
    <w:rsid w:val="00D35401"/>
    <w:rsid w:val="00D35471"/>
    <w:rsid w:val="00D35552"/>
    <w:rsid w:val="00D35859"/>
    <w:rsid w:val="00D359C3"/>
    <w:rsid w:val="00D35B10"/>
    <w:rsid w:val="00D3617C"/>
    <w:rsid w:val="00D36443"/>
    <w:rsid w:val="00D369D1"/>
    <w:rsid w:val="00D36BBF"/>
    <w:rsid w:val="00D36D4F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6D7"/>
    <w:rsid w:val="00D409CF"/>
    <w:rsid w:val="00D409D8"/>
    <w:rsid w:val="00D40DCE"/>
    <w:rsid w:val="00D4120B"/>
    <w:rsid w:val="00D415EA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2EB"/>
    <w:rsid w:val="00D4346E"/>
    <w:rsid w:val="00D435ED"/>
    <w:rsid w:val="00D43600"/>
    <w:rsid w:val="00D439A9"/>
    <w:rsid w:val="00D439C3"/>
    <w:rsid w:val="00D43A3D"/>
    <w:rsid w:val="00D43B8C"/>
    <w:rsid w:val="00D43CC7"/>
    <w:rsid w:val="00D440AC"/>
    <w:rsid w:val="00D4411D"/>
    <w:rsid w:val="00D44154"/>
    <w:rsid w:val="00D4434B"/>
    <w:rsid w:val="00D44561"/>
    <w:rsid w:val="00D447F3"/>
    <w:rsid w:val="00D449B4"/>
    <w:rsid w:val="00D44BC9"/>
    <w:rsid w:val="00D44C5A"/>
    <w:rsid w:val="00D44C81"/>
    <w:rsid w:val="00D44FE3"/>
    <w:rsid w:val="00D4501D"/>
    <w:rsid w:val="00D453C7"/>
    <w:rsid w:val="00D457BF"/>
    <w:rsid w:val="00D45854"/>
    <w:rsid w:val="00D45942"/>
    <w:rsid w:val="00D45970"/>
    <w:rsid w:val="00D45C70"/>
    <w:rsid w:val="00D45F01"/>
    <w:rsid w:val="00D46113"/>
    <w:rsid w:val="00D464B2"/>
    <w:rsid w:val="00D466BC"/>
    <w:rsid w:val="00D46D6C"/>
    <w:rsid w:val="00D470D4"/>
    <w:rsid w:val="00D47394"/>
    <w:rsid w:val="00D476E4"/>
    <w:rsid w:val="00D47B0B"/>
    <w:rsid w:val="00D47B86"/>
    <w:rsid w:val="00D47BFA"/>
    <w:rsid w:val="00D47C57"/>
    <w:rsid w:val="00D47DFD"/>
    <w:rsid w:val="00D50714"/>
    <w:rsid w:val="00D508F5"/>
    <w:rsid w:val="00D50BEB"/>
    <w:rsid w:val="00D50CBD"/>
    <w:rsid w:val="00D50FA4"/>
    <w:rsid w:val="00D510B7"/>
    <w:rsid w:val="00D51175"/>
    <w:rsid w:val="00D5117C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CD6"/>
    <w:rsid w:val="00D52DAC"/>
    <w:rsid w:val="00D52F9B"/>
    <w:rsid w:val="00D53649"/>
    <w:rsid w:val="00D5370E"/>
    <w:rsid w:val="00D539E0"/>
    <w:rsid w:val="00D53A05"/>
    <w:rsid w:val="00D53AA0"/>
    <w:rsid w:val="00D53C5E"/>
    <w:rsid w:val="00D53DC7"/>
    <w:rsid w:val="00D53E11"/>
    <w:rsid w:val="00D53E5F"/>
    <w:rsid w:val="00D54040"/>
    <w:rsid w:val="00D541A4"/>
    <w:rsid w:val="00D54448"/>
    <w:rsid w:val="00D54479"/>
    <w:rsid w:val="00D544A9"/>
    <w:rsid w:val="00D54CA5"/>
    <w:rsid w:val="00D54DD3"/>
    <w:rsid w:val="00D54E5E"/>
    <w:rsid w:val="00D55134"/>
    <w:rsid w:val="00D555D0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A69"/>
    <w:rsid w:val="00D57D58"/>
    <w:rsid w:val="00D57E00"/>
    <w:rsid w:val="00D57E7F"/>
    <w:rsid w:val="00D603D9"/>
    <w:rsid w:val="00D60559"/>
    <w:rsid w:val="00D60B0B"/>
    <w:rsid w:val="00D60B43"/>
    <w:rsid w:val="00D60B85"/>
    <w:rsid w:val="00D60B8B"/>
    <w:rsid w:val="00D60BDF"/>
    <w:rsid w:val="00D60C0B"/>
    <w:rsid w:val="00D60C75"/>
    <w:rsid w:val="00D60D44"/>
    <w:rsid w:val="00D61360"/>
    <w:rsid w:val="00D61EAD"/>
    <w:rsid w:val="00D61F0A"/>
    <w:rsid w:val="00D62150"/>
    <w:rsid w:val="00D6223B"/>
    <w:rsid w:val="00D62418"/>
    <w:rsid w:val="00D624AB"/>
    <w:rsid w:val="00D624B5"/>
    <w:rsid w:val="00D62533"/>
    <w:rsid w:val="00D625AF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996"/>
    <w:rsid w:val="00D63E89"/>
    <w:rsid w:val="00D641BA"/>
    <w:rsid w:val="00D64400"/>
    <w:rsid w:val="00D64428"/>
    <w:rsid w:val="00D645FC"/>
    <w:rsid w:val="00D64993"/>
    <w:rsid w:val="00D64B70"/>
    <w:rsid w:val="00D65046"/>
    <w:rsid w:val="00D6513F"/>
    <w:rsid w:val="00D651DA"/>
    <w:rsid w:val="00D6572A"/>
    <w:rsid w:val="00D659FF"/>
    <w:rsid w:val="00D65AD4"/>
    <w:rsid w:val="00D6609C"/>
    <w:rsid w:val="00D660BA"/>
    <w:rsid w:val="00D66154"/>
    <w:rsid w:val="00D661C3"/>
    <w:rsid w:val="00D66555"/>
    <w:rsid w:val="00D6657D"/>
    <w:rsid w:val="00D66715"/>
    <w:rsid w:val="00D66840"/>
    <w:rsid w:val="00D66F14"/>
    <w:rsid w:val="00D6731D"/>
    <w:rsid w:val="00D67372"/>
    <w:rsid w:val="00D6769F"/>
    <w:rsid w:val="00D67B4E"/>
    <w:rsid w:val="00D67BA1"/>
    <w:rsid w:val="00D700D7"/>
    <w:rsid w:val="00D70209"/>
    <w:rsid w:val="00D7034B"/>
    <w:rsid w:val="00D70782"/>
    <w:rsid w:val="00D7083C"/>
    <w:rsid w:val="00D70A4C"/>
    <w:rsid w:val="00D70B1D"/>
    <w:rsid w:val="00D70B9F"/>
    <w:rsid w:val="00D70C04"/>
    <w:rsid w:val="00D70D1F"/>
    <w:rsid w:val="00D70D36"/>
    <w:rsid w:val="00D7108F"/>
    <w:rsid w:val="00D711D2"/>
    <w:rsid w:val="00D712CE"/>
    <w:rsid w:val="00D71408"/>
    <w:rsid w:val="00D714B2"/>
    <w:rsid w:val="00D715A5"/>
    <w:rsid w:val="00D716E5"/>
    <w:rsid w:val="00D71A03"/>
    <w:rsid w:val="00D71CE8"/>
    <w:rsid w:val="00D71CF7"/>
    <w:rsid w:val="00D71D41"/>
    <w:rsid w:val="00D71D9D"/>
    <w:rsid w:val="00D71F8A"/>
    <w:rsid w:val="00D72038"/>
    <w:rsid w:val="00D72317"/>
    <w:rsid w:val="00D72905"/>
    <w:rsid w:val="00D72F4E"/>
    <w:rsid w:val="00D7320A"/>
    <w:rsid w:val="00D7328A"/>
    <w:rsid w:val="00D732F7"/>
    <w:rsid w:val="00D734AA"/>
    <w:rsid w:val="00D735D2"/>
    <w:rsid w:val="00D73905"/>
    <w:rsid w:val="00D73A0D"/>
    <w:rsid w:val="00D73BE6"/>
    <w:rsid w:val="00D73CBC"/>
    <w:rsid w:val="00D7444F"/>
    <w:rsid w:val="00D747AB"/>
    <w:rsid w:val="00D74817"/>
    <w:rsid w:val="00D74840"/>
    <w:rsid w:val="00D751C0"/>
    <w:rsid w:val="00D75255"/>
    <w:rsid w:val="00D7536C"/>
    <w:rsid w:val="00D755A8"/>
    <w:rsid w:val="00D75945"/>
    <w:rsid w:val="00D7660F"/>
    <w:rsid w:val="00D766E4"/>
    <w:rsid w:val="00D76718"/>
    <w:rsid w:val="00D7692A"/>
    <w:rsid w:val="00D76BE7"/>
    <w:rsid w:val="00D76D4A"/>
    <w:rsid w:val="00D76DA3"/>
    <w:rsid w:val="00D76DC0"/>
    <w:rsid w:val="00D76DF1"/>
    <w:rsid w:val="00D77401"/>
    <w:rsid w:val="00D77524"/>
    <w:rsid w:val="00D7774F"/>
    <w:rsid w:val="00D777B4"/>
    <w:rsid w:val="00D77A14"/>
    <w:rsid w:val="00D77C59"/>
    <w:rsid w:val="00D80207"/>
    <w:rsid w:val="00D80AE2"/>
    <w:rsid w:val="00D80DF4"/>
    <w:rsid w:val="00D81138"/>
    <w:rsid w:val="00D81186"/>
    <w:rsid w:val="00D81AD6"/>
    <w:rsid w:val="00D81EBD"/>
    <w:rsid w:val="00D8203D"/>
    <w:rsid w:val="00D8223B"/>
    <w:rsid w:val="00D82392"/>
    <w:rsid w:val="00D8243C"/>
    <w:rsid w:val="00D827EB"/>
    <w:rsid w:val="00D8288C"/>
    <w:rsid w:val="00D82909"/>
    <w:rsid w:val="00D829E7"/>
    <w:rsid w:val="00D82CCC"/>
    <w:rsid w:val="00D82D12"/>
    <w:rsid w:val="00D8328A"/>
    <w:rsid w:val="00D836FA"/>
    <w:rsid w:val="00D83797"/>
    <w:rsid w:val="00D8383A"/>
    <w:rsid w:val="00D838B5"/>
    <w:rsid w:val="00D838D3"/>
    <w:rsid w:val="00D8393C"/>
    <w:rsid w:val="00D83AA0"/>
    <w:rsid w:val="00D83C42"/>
    <w:rsid w:val="00D83E67"/>
    <w:rsid w:val="00D83FD9"/>
    <w:rsid w:val="00D8451A"/>
    <w:rsid w:val="00D846AA"/>
    <w:rsid w:val="00D846B6"/>
    <w:rsid w:val="00D847B8"/>
    <w:rsid w:val="00D84845"/>
    <w:rsid w:val="00D84A9A"/>
    <w:rsid w:val="00D84DCA"/>
    <w:rsid w:val="00D85074"/>
    <w:rsid w:val="00D85365"/>
    <w:rsid w:val="00D856FB"/>
    <w:rsid w:val="00D85ADC"/>
    <w:rsid w:val="00D85B88"/>
    <w:rsid w:val="00D85E36"/>
    <w:rsid w:val="00D85E3B"/>
    <w:rsid w:val="00D85FBF"/>
    <w:rsid w:val="00D8607F"/>
    <w:rsid w:val="00D86643"/>
    <w:rsid w:val="00D8671E"/>
    <w:rsid w:val="00D8682F"/>
    <w:rsid w:val="00D868D0"/>
    <w:rsid w:val="00D86C77"/>
    <w:rsid w:val="00D86DBA"/>
    <w:rsid w:val="00D87660"/>
    <w:rsid w:val="00D876FD"/>
    <w:rsid w:val="00D87799"/>
    <w:rsid w:val="00D87B7F"/>
    <w:rsid w:val="00D87F00"/>
    <w:rsid w:val="00D90017"/>
    <w:rsid w:val="00D90335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3CF"/>
    <w:rsid w:val="00D937A4"/>
    <w:rsid w:val="00D93A4A"/>
    <w:rsid w:val="00D93BD0"/>
    <w:rsid w:val="00D94859"/>
    <w:rsid w:val="00D94D94"/>
    <w:rsid w:val="00D9501C"/>
    <w:rsid w:val="00D955C0"/>
    <w:rsid w:val="00D95CCB"/>
    <w:rsid w:val="00D95D5C"/>
    <w:rsid w:val="00D95EBE"/>
    <w:rsid w:val="00D95EC0"/>
    <w:rsid w:val="00D9634D"/>
    <w:rsid w:val="00D965AD"/>
    <w:rsid w:val="00D96649"/>
    <w:rsid w:val="00D96877"/>
    <w:rsid w:val="00D96F3C"/>
    <w:rsid w:val="00D96FCC"/>
    <w:rsid w:val="00D9704B"/>
    <w:rsid w:val="00D9706D"/>
    <w:rsid w:val="00D97081"/>
    <w:rsid w:val="00D972D6"/>
    <w:rsid w:val="00D977E9"/>
    <w:rsid w:val="00D978FA"/>
    <w:rsid w:val="00D97C2B"/>
    <w:rsid w:val="00D97CD9"/>
    <w:rsid w:val="00D97EBC"/>
    <w:rsid w:val="00D97F6C"/>
    <w:rsid w:val="00DA01B5"/>
    <w:rsid w:val="00DA0436"/>
    <w:rsid w:val="00DA0CE4"/>
    <w:rsid w:val="00DA0FA6"/>
    <w:rsid w:val="00DA1293"/>
    <w:rsid w:val="00DA1625"/>
    <w:rsid w:val="00DA1885"/>
    <w:rsid w:val="00DA1989"/>
    <w:rsid w:val="00DA1CB5"/>
    <w:rsid w:val="00DA1E8C"/>
    <w:rsid w:val="00DA213E"/>
    <w:rsid w:val="00DA24E2"/>
    <w:rsid w:val="00DA266E"/>
    <w:rsid w:val="00DA2724"/>
    <w:rsid w:val="00DA2749"/>
    <w:rsid w:val="00DA2836"/>
    <w:rsid w:val="00DA3005"/>
    <w:rsid w:val="00DA3034"/>
    <w:rsid w:val="00DA36BE"/>
    <w:rsid w:val="00DA3C05"/>
    <w:rsid w:val="00DA409B"/>
    <w:rsid w:val="00DA4240"/>
    <w:rsid w:val="00DA43F2"/>
    <w:rsid w:val="00DA4640"/>
    <w:rsid w:val="00DA46AF"/>
    <w:rsid w:val="00DA4A46"/>
    <w:rsid w:val="00DA4B76"/>
    <w:rsid w:val="00DA4E32"/>
    <w:rsid w:val="00DA501F"/>
    <w:rsid w:val="00DA5463"/>
    <w:rsid w:val="00DA5972"/>
    <w:rsid w:val="00DA5BD0"/>
    <w:rsid w:val="00DA5BF6"/>
    <w:rsid w:val="00DA5CED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97"/>
    <w:rsid w:val="00DA78E6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B01"/>
    <w:rsid w:val="00DB0D3D"/>
    <w:rsid w:val="00DB115A"/>
    <w:rsid w:val="00DB1260"/>
    <w:rsid w:val="00DB15CC"/>
    <w:rsid w:val="00DB1AC0"/>
    <w:rsid w:val="00DB1C12"/>
    <w:rsid w:val="00DB1DFB"/>
    <w:rsid w:val="00DB23AD"/>
    <w:rsid w:val="00DB2448"/>
    <w:rsid w:val="00DB25B4"/>
    <w:rsid w:val="00DB26F3"/>
    <w:rsid w:val="00DB2787"/>
    <w:rsid w:val="00DB282F"/>
    <w:rsid w:val="00DB28C6"/>
    <w:rsid w:val="00DB2B25"/>
    <w:rsid w:val="00DB3072"/>
    <w:rsid w:val="00DB31BC"/>
    <w:rsid w:val="00DB350A"/>
    <w:rsid w:val="00DB3693"/>
    <w:rsid w:val="00DB3796"/>
    <w:rsid w:val="00DB386F"/>
    <w:rsid w:val="00DB389C"/>
    <w:rsid w:val="00DB3AD3"/>
    <w:rsid w:val="00DB3B3B"/>
    <w:rsid w:val="00DB3E29"/>
    <w:rsid w:val="00DB402C"/>
    <w:rsid w:val="00DB42B9"/>
    <w:rsid w:val="00DB446F"/>
    <w:rsid w:val="00DB4C2C"/>
    <w:rsid w:val="00DB4EE9"/>
    <w:rsid w:val="00DB4F3B"/>
    <w:rsid w:val="00DB5201"/>
    <w:rsid w:val="00DB56F9"/>
    <w:rsid w:val="00DB572B"/>
    <w:rsid w:val="00DB5DDC"/>
    <w:rsid w:val="00DB6301"/>
    <w:rsid w:val="00DB639D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651"/>
    <w:rsid w:val="00DB7937"/>
    <w:rsid w:val="00DB79AE"/>
    <w:rsid w:val="00DB7BA0"/>
    <w:rsid w:val="00DB7BE3"/>
    <w:rsid w:val="00DB7C6A"/>
    <w:rsid w:val="00DC0568"/>
    <w:rsid w:val="00DC0D04"/>
    <w:rsid w:val="00DC0DF8"/>
    <w:rsid w:val="00DC0EB6"/>
    <w:rsid w:val="00DC117A"/>
    <w:rsid w:val="00DC1201"/>
    <w:rsid w:val="00DC13AB"/>
    <w:rsid w:val="00DC1613"/>
    <w:rsid w:val="00DC1AB3"/>
    <w:rsid w:val="00DC1B06"/>
    <w:rsid w:val="00DC1B49"/>
    <w:rsid w:val="00DC1B65"/>
    <w:rsid w:val="00DC1B95"/>
    <w:rsid w:val="00DC2068"/>
    <w:rsid w:val="00DC216B"/>
    <w:rsid w:val="00DC2370"/>
    <w:rsid w:val="00DC248E"/>
    <w:rsid w:val="00DC2613"/>
    <w:rsid w:val="00DC27CB"/>
    <w:rsid w:val="00DC2F73"/>
    <w:rsid w:val="00DC318F"/>
    <w:rsid w:val="00DC341E"/>
    <w:rsid w:val="00DC3915"/>
    <w:rsid w:val="00DC3B1C"/>
    <w:rsid w:val="00DC3F66"/>
    <w:rsid w:val="00DC3FA0"/>
    <w:rsid w:val="00DC49D4"/>
    <w:rsid w:val="00DC4D8C"/>
    <w:rsid w:val="00DC4DAE"/>
    <w:rsid w:val="00DC50ED"/>
    <w:rsid w:val="00DC51CF"/>
    <w:rsid w:val="00DC581B"/>
    <w:rsid w:val="00DC581D"/>
    <w:rsid w:val="00DC59AC"/>
    <w:rsid w:val="00DC5E8B"/>
    <w:rsid w:val="00DC65FC"/>
    <w:rsid w:val="00DC6750"/>
    <w:rsid w:val="00DC6753"/>
    <w:rsid w:val="00DC6806"/>
    <w:rsid w:val="00DC6B63"/>
    <w:rsid w:val="00DC6DD9"/>
    <w:rsid w:val="00DC73A3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68"/>
    <w:rsid w:val="00DD0188"/>
    <w:rsid w:val="00DD03A7"/>
    <w:rsid w:val="00DD0885"/>
    <w:rsid w:val="00DD08C3"/>
    <w:rsid w:val="00DD0C1E"/>
    <w:rsid w:val="00DD0E00"/>
    <w:rsid w:val="00DD1524"/>
    <w:rsid w:val="00DD157E"/>
    <w:rsid w:val="00DD1682"/>
    <w:rsid w:val="00DD1CF6"/>
    <w:rsid w:val="00DD25F5"/>
    <w:rsid w:val="00DD2826"/>
    <w:rsid w:val="00DD2B94"/>
    <w:rsid w:val="00DD2BEC"/>
    <w:rsid w:val="00DD2C85"/>
    <w:rsid w:val="00DD3130"/>
    <w:rsid w:val="00DD315D"/>
    <w:rsid w:val="00DD3506"/>
    <w:rsid w:val="00DD3544"/>
    <w:rsid w:val="00DD37DC"/>
    <w:rsid w:val="00DD3AFB"/>
    <w:rsid w:val="00DD3DFE"/>
    <w:rsid w:val="00DD3F32"/>
    <w:rsid w:val="00DD419A"/>
    <w:rsid w:val="00DD4276"/>
    <w:rsid w:val="00DD45F7"/>
    <w:rsid w:val="00DD4626"/>
    <w:rsid w:val="00DD4855"/>
    <w:rsid w:val="00DD4A46"/>
    <w:rsid w:val="00DD4B80"/>
    <w:rsid w:val="00DD4E40"/>
    <w:rsid w:val="00DD50B6"/>
    <w:rsid w:val="00DD5A91"/>
    <w:rsid w:val="00DD5B18"/>
    <w:rsid w:val="00DD5D50"/>
    <w:rsid w:val="00DD5DD6"/>
    <w:rsid w:val="00DD5E64"/>
    <w:rsid w:val="00DD6492"/>
    <w:rsid w:val="00DD658C"/>
    <w:rsid w:val="00DD689E"/>
    <w:rsid w:val="00DD6B14"/>
    <w:rsid w:val="00DD6F57"/>
    <w:rsid w:val="00DD709C"/>
    <w:rsid w:val="00DD70C1"/>
    <w:rsid w:val="00DD70CC"/>
    <w:rsid w:val="00DD7149"/>
    <w:rsid w:val="00DD7214"/>
    <w:rsid w:val="00DD7410"/>
    <w:rsid w:val="00DD751A"/>
    <w:rsid w:val="00DD79F0"/>
    <w:rsid w:val="00DE0892"/>
    <w:rsid w:val="00DE08CC"/>
    <w:rsid w:val="00DE0A85"/>
    <w:rsid w:val="00DE0E80"/>
    <w:rsid w:val="00DE103E"/>
    <w:rsid w:val="00DE1C23"/>
    <w:rsid w:val="00DE22CC"/>
    <w:rsid w:val="00DE236E"/>
    <w:rsid w:val="00DE2392"/>
    <w:rsid w:val="00DE24BB"/>
    <w:rsid w:val="00DE2641"/>
    <w:rsid w:val="00DE29C8"/>
    <w:rsid w:val="00DE2ACC"/>
    <w:rsid w:val="00DE2BEA"/>
    <w:rsid w:val="00DE2E2F"/>
    <w:rsid w:val="00DE2E5E"/>
    <w:rsid w:val="00DE35ED"/>
    <w:rsid w:val="00DE371C"/>
    <w:rsid w:val="00DE3768"/>
    <w:rsid w:val="00DE3869"/>
    <w:rsid w:val="00DE39FC"/>
    <w:rsid w:val="00DE3E6E"/>
    <w:rsid w:val="00DE428C"/>
    <w:rsid w:val="00DE4332"/>
    <w:rsid w:val="00DE4475"/>
    <w:rsid w:val="00DE4492"/>
    <w:rsid w:val="00DE4CBE"/>
    <w:rsid w:val="00DE4E50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6EC5"/>
    <w:rsid w:val="00DE7538"/>
    <w:rsid w:val="00DE76EB"/>
    <w:rsid w:val="00DE785E"/>
    <w:rsid w:val="00DE7B5F"/>
    <w:rsid w:val="00DE7DE0"/>
    <w:rsid w:val="00DE7F06"/>
    <w:rsid w:val="00DF026A"/>
    <w:rsid w:val="00DF068F"/>
    <w:rsid w:val="00DF0761"/>
    <w:rsid w:val="00DF076C"/>
    <w:rsid w:val="00DF0B8C"/>
    <w:rsid w:val="00DF0DC9"/>
    <w:rsid w:val="00DF10BF"/>
    <w:rsid w:val="00DF14DD"/>
    <w:rsid w:val="00DF1604"/>
    <w:rsid w:val="00DF1744"/>
    <w:rsid w:val="00DF1F1F"/>
    <w:rsid w:val="00DF29FD"/>
    <w:rsid w:val="00DF3046"/>
    <w:rsid w:val="00DF31A8"/>
    <w:rsid w:val="00DF3205"/>
    <w:rsid w:val="00DF35DC"/>
    <w:rsid w:val="00DF3600"/>
    <w:rsid w:val="00DF38DC"/>
    <w:rsid w:val="00DF3A07"/>
    <w:rsid w:val="00DF4094"/>
    <w:rsid w:val="00DF442E"/>
    <w:rsid w:val="00DF4443"/>
    <w:rsid w:val="00DF474A"/>
    <w:rsid w:val="00DF480D"/>
    <w:rsid w:val="00DF4B2B"/>
    <w:rsid w:val="00DF4DF0"/>
    <w:rsid w:val="00DF4FA6"/>
    <w:rsid w:val="00DF500A"/>
    <w:rsid w:val="00DF5094"/>
    <w:rsid w:val="00DF5272"/>
    <w:rsid w:val="00DF52A6"/>
    <w:rsid w:val="00DF5754"/>
    <w:rsid w:val="00DF5F71"/>
    <w:rsid w:val="00DF6683"/>
    <w:rsid w:val="00DF66EE"/>
    <w:rsid w:val="00DF69EE"/>
    <w:rsid w:val="00DF6C93"/>
    <w:rsid w:val="00DF6D4D"/>
    <w:rsid w:val="00DF7080"/>
    <w:rsid w:val="00DF7133"/>
    <w:rsid w:val="00DF7388"/>
    <w:rsid w:val="00DF77A1"/>
    <w:rsid w:val="00DF7B07"/>
    <w:rsid w:val="00DF7C95"/>
    <w:rsid w:val="00DF7F48"/>
    <w:rsid w:val="00E000D2"/>
    <w:rsid w:val="00E00183"/>
    <w:rsid w:val="00E0018F"/>
    <w:rsid w:val="00E003F2"/>
    <w:rsid w:val="00E004D2"/>
    <w:rsid w:val="00E00569"/>
    <w:rsid w:val="00E0078A"/>
    <w:rsid w:val="00E0081C"/>
    <w:rsid w:val="00E0084E"/>
    <w:rsid w:val="00E00932"/>
    <w:rsid w:val="00E00C75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256"/>
    <w:rsid w:val="00E02433"/>
    <w:rsid w:val="00E0255F"/>
    <w:rsid w:val="00E0260D"/>
    <w:rsid w:val="00E0324D"/>
    <w:rsid w:val="00E034D8"/>
    <w:rsid w:val="00E0368C"/>
    <w:rsid w:val="00E036FB"/>
    <w:rsid w:val="00E03918"/>
    <w:rsid w:val="00E040BE"/>
    <w:rsid w:val="00E044D5"/>
    <w:rsid w:val="00E04649"/>
    <w:rsid w:val="00E0464C"/>
    <w:rsid w:val="00E04AB4"/>
    <w:rsid w:val="00E04AF6"/>
    <w:rsid w:val="00E04B87"/>
    <w:rsid w:val="00E04DCF"/>
    <w:rsid w:val="00E04F31"/>
    <w:rsid w:val="00E050A0"/>
    <w:rsid w:val="00E051EA"/>
    <w:rsid w:val="00E05231"/>
    <w:rsid w:val="00E053A2"/>
    <w:rsid w:val="00E055B2"/>
    <w:rsid w:val="00E056A5"/>
    <w:rsid w:val="00E057E9"/>
    <w:rsid w:val="00E057FC"/>
    <w:rsid w:val="00E05961"/>
    <w:rsid w:val="00E059D0"/>
    <w:rsid w:val="00E05BBD"/>
    <w:rsid w:val="00E05C37"/>
    <w:rsid w:val="00E05EAD"/>
    <w:rsid w:val="00E0613A"/>
    <w:rsid w:val="00E0683C"/>
    <w:rsid w:val="00E0699A"/>
    <w:rsid w:val="00E06B48"/>
    <w:rsid w:val="00E07024"/>
    <w:rsid w:val="00E071BA"/>
    <w:rsid w:val="00E07964"/>
    <w:rsid w:val="00E07A01"/>
    <w:rsid w:val="00E07E97"/>
    <w:rsid w:val="00E10240"/>
    <w:rsid w:val="00E103E0"/>
    <w:rsid w:val="00E1051C"/>
    <w:rsid w:val="00E106FC"/>
    <w:rsid w:val="00E107DC"/>
    <w:rsid w:val="00E1086F"/>
    <w:rsid w:val="00E1094E"/>
    <w:rsid w:val="00E10A96"/>
    <w:rsid w:val="00E10E4E"/>
    <w:rsid w:val="00E111EF"/>
    <w:rsid w:val="00E11820"/>
    <w:rsid w:val="00E119ED"/>
    <w:rsid w:val="00E119F7"/>
    <w:rsid w:val="00E11D8C"/>
    <w:rsid w:val="00E11F11"/>
    <w:rsid w:val="00E11F27"/>
    <w:rsid w:val="00E1244D"/>
    <w:rsid w:val="00E1246B"/>
    <w:rsid w:val="00E124D9"/>
    <w:rsid w:val="00E12620"/>
    <w:rsid w:val="00E12633"/>
    <w:rsid w:val="00E127DF"/>
    <w:rsid w:val="00E12C54"/>
    <w:rsid w:val="00E12D5E"/>
    <w:rsid w:val="00E12DFF"/>
    <w:rsid w:val="00E12E20"/>
    <w:rsid w:val="00E130B5"/>
    <w:rsid w:val="00E1349D"/>
    <w:rsid w:val="00E137AE"/>
    <w:rsid w:val="00E13B47"/>
    <w:rsid w:val="00E13C94"/>
    <w:rsid w:val="00E13D44"/>
    <w:rsid w:val="00E14046"/>
    <w:rsid w:val="00E1409B"/>
    <w:rsid w:val="00E140CD"/>
    <w:rsid w:val="00E14290"/>
    <w:rsid w:val="00E144EF"/>
    <w:rsid w:val="00E14C9B"/>
    <w:rsid w:val="00E14D0D"/>
    <w:rsid w:val="00E14D3F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CE0"/>
    <w:rsid w:val="00E1608D"/>
    <w:rsid w:val="00E1645D"/>
    <w:rsid w:val="00E16604"/>
    <w:rsid w:val="00E16759"/>
    <w:rsid w:val="00E1680D"/>
    <w:rsid w:val="00E16932"/>
    <w:rsid w:val="00E16E69"/>
    <w:rsid w:val="00E16EF1"/>
    <w:rsid w:val="00E16F48"/>
    <w:rsid w:val="00E16FE8"/>
    <w:rsid w:val="00E170AD"/>
    <w:rsid w:val="00E17A3D"/>
    <w:rsid w:val="00E17E6D"/>
    <w:rsid w:val="00E20359"/>
    <w:rsid w:val="00E203E5"/>
    <w:rsid w:val="00E205B7"/>
    <w:rsid w:val="00E2093C"/>
    <w:rsid w:val="00E2096A"/>
    <w:rsid w:val="00E2099B"/>
    <w:rsid w:val="00E20CCB"/>
    <w:rsid w:val="00E21297"/>
    <w:rsid w:val="00E21881"/>
    <w:rsid w:val="00E21B45"/>
    <w:rsid w:val="00E21ECB"/>
    <w:rsid w:val="00E222F2"/>
    <w:rsid w:val="00E2249B"/>
    <w:rsid w:val="00E227B6"/>
    <w:rsid w:val="00E22878"/>
    <w:rsid w:val="00E22DBC"/>
    <w:rsid w:val="00E22DE9"/>
    <w:rsid w:val="00E23097"/>
    <w:rsid w:val="00E231E5"/>
    <w:rsid w:val="00E2331B"/>
    <w:rsid w:val="00E23677"/>
    <w:rsid w:val="00E236BD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5428"/>
    <w:rsid w:val="00E2596B"/>
    <w:rsid w:val="00E2600F"/>
    <w:rsid w:val="00E26411"/>
    <w:rsid w:val="00E26900"/>
    <w:rsid w:val="00E26D72"/>
    <w:rsid w:val="00E2700B"/>
    <w:rsid w:val="00E270E1"/>
    <w:rsid w:val="00E272CD"/>
    <w:rsid w:val="00E27415"/>
    <w:rsid w:val="00E27D69"/>
    <w:rsid w:val="00E300D4"/>
    <w:rsid w:val="00E306FD"/>
    <w:rsid w:val="00E30D67"/>
    <w:rsid w:val="00E30FCC"/>
    <w:rsid w:val="00E3103C"/>
    <w:rsid w:val="00E3157A"/>
    <w:rsid w:val="00E318AD"/>
    <w:rsid w:val="00E31B42"/>
    <w:rsid w:val="00E31B54"/>
    <w:rsid w:val="00E31C2D"/>
    <w:rsid w:val="00E31C9E"/>
    <w:rsid w:val="00E31D0F"/>
    <w:rsid w:val="00E320E5"/>
    <w:rsid w:val="00E327A6"/>
    <w:rsid w:val="00E32909"/>
    <w:rsid w:val="00E32913"/>
    <w:rsid w:val="00E32D2E"/>
    <w:rsid w:val="00E3311B"/>
    <w:rsid w:val="00E3316E"/>
    <w:rsid w:val="00E331F4"/>
    <w:rsid w:val="00E334DF"/>
    <w:rsid w:val="00E33655"/>
    <w:rsid w:val="00E33750"/>
    <w:rsid w:val="00E338E3"/>
    <w:rsid w:val="00E3391F"/>
    <w:rsid w:val="00E339DF"/>
    <w:rsid w:val="00E344DA"/>
    <w:rsid w:val="00E34A02"/>
    <w:rsid w:val="00E34B7E"/>
    <w:rsid w:val="00E350A5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334"/>
    <w:rsid w:val="00E37352"/>
    <w:rsid w:val="00E3751E"/>
    <w:rsid w:val="00E37586"/>
    <w:rsid w:val="00E376FC"/>
    <w:rsid w:val="00E37952"/>
    <w:rsid w:val="00E37C37"/>
    <w:rsid w:val="00E37E99"/>
    <w:rsid w:val="00E403C9"/>
    <w:rsid w:val="00E4050E"/>
    <w:rsid w:val="00E40628"/>
    <w:rsid w:val="00E407DC"/>
    <w:rsid w:val="00E40C63"/>
    <w:rsid w:val="00E40D1D"/>
    <w:rsid w:val="00E40E42"/>
    <w:rsid w:val="00E4104E"/>
    <w:rsid w:val="00E41357"/>
    <w:rsid w:val="00E414A5"/>
    <w:rsid w:val="00E41965"/>
    <w:rsid w:val="00E41D62"/>
    <w:rsid w:val="00E420CE"/>
    <w:rsid w:val="00E42C30"/>
    <w:rsid w:val="00E42D35"/>
    <w:rsid w:val="00E4327E"/>
    <w:rsid w:val="00E43553"/>
    <w:rsid w:val="00E43605"/>
    <w:rsid w:val="00E4367C"/>
    <w:rsid w:val="00E43716"/>
    <w:rsid w:val="00E43928"/>
    <w:rsid w:val="00E43962"/>
    <w:rsid w:val="00E4397D"/>
    <w:rsid w:val="00E43CB6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998"/>
    <w:rsid w:val="00E46C0C"/>
    <w:rsid w:val="00E46E44"/>
    <w:rsid w:val="00E471E3"/>
    <w:rsid w:val="00E47400"/>
    <w:rsid w:val="00E47554"/>
    <w:rsid w:val="00E478C8"/>
    <w:rsid w:val="00E47928"/>
    <w:rsid w:val="00E479D1"/>
    <w:rsid w:val="00E47BE8"/>
    <w:rsid w:val="00E47EFE"/>
    <w:rsid w:val="00E5009F"/>
    <w:rsid w:val="00E5010E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5B9"/>
    <w:rsid w:val="00E51CBA"/>
    <w:rsid w:val="00E51E63"/>
    <w:rsid w:val="00E51EE6"/>
    <w:rsid w:val="00E51F06"/>
    <w:rsid w:val="00E5220A"/>
    <w:rsid w:val="00E5254B"/>
    <w:rsid w:val="00E52573"/>
    <w:rsid w:val="00E52AAD"/>
    <w:rsid w:val="00E52F74"/>
    <w:rsid w:val="00E52FA7"/>
    <w:rsid w:val="00E531EE"/>
    <w:rsid w:val="00E532EE"/>
    <w:rsid w:val="00E53401"/>
    <w:rsid w:val="00E534A3"/>
    <w:rsid w:val="00E53AD5"/>
    <w:rsid w:val="00E53ED0"/>
    <w:rsid w:val="00E53EFD"/>
    <w:rsid w:val="00E54604"/>
    <w:rsid w:val="00E54AD7"/>
    <w:rsid w:val="00E54D2D"/>
    <w:rsid w:val="00E54F22"/>
    <w:rsid w:val="00E55885"/>
    <w:rsid w:val="00E55996"/>
    <w:rsid w:val="00E55B39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C62"/>
    <w:rsid w:val="00E56FF0"/>
    <w:rsid w:val="00E57133"/>
    <w:rsid w:val="00E5737F"/>
    <w:rsid w:val="00E5748D"/>
    <w:rsid w:val="00E5793D"/>
    <w:rsid w:val="00E57CFF"/>
    <w:rsid w:val="00E57EC5"/>
    <w:rsid w:val="00E57F72"/>
    <w:rsid w:val="00E57FC4"/>
    <w:rsid w:val="00E60577"/>
    <w:rsid w:val="00E606D7"/>
    <w:rsid w:val="00E606DF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4C0"/>
    <w:rsid w:val="00E62692"/>
    <w:rsid w:val="00E62888"/>
    <w:rsid w:val="00E62CE3"/>
    <w:rsid w:val="00E62E9F"/>
    <w:rsid w:val="00E62F64"/>
    <w:rsid w:val="00E63061"/>
    <w:rsid w:val="00E63477"/>
    <w:rsid w:val="00E63D08"/>
    <w:rsid w:val="00E63F49"/>
    <w:rsid w:val="00E6406E"/>
    <w:rsid w:val="00E64094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23B"/>
    <w:rsid w:val="00E664E0"/>
    <w:rsid w:val="00E66558"/>
    <w:rsid w:val="00E66596"/>
    <w:rsid w:val="00E668C5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BC4"/>
    <w:rsid w:val="00E70F70"/>
    <w:rsid w:val="00E710BE"/>
    <w:rsid w:val="00E711FB"/>
    <w:rsid w:val="00E71606"/>
    <w:rsid w:val="00E71707"/>
    <w:rsid w:val="00E71A98"/>
    <w:rsid w:val="00E71B33"/>
    <w:rsid w:val="00E71D2D"/>
    <w:rsid w:val="00E71E71"/>
    <w:rsid w:val="00E71FBB"/>
    <w:rsid w:val="00E72774"/>
    <w:rsid w:val="00E72A67"/>
    <w:rsid w:val="00E72B5B"/>
    <w:rsid w:val="00E72CC9"/>
    <w:rsid w:val="00E72D63"/>
    <w:rsid w:val="00E72DE6"/>
    <w:rsid w:val="00E72EB8"/>
    <w:rsid w:val="00E731B9"/>
    <w:rsid w:val="00E7364A"/>
    <w:rsid w:val="00E73B50"/>
    <w:rsid w:val="00E740CA"/>
    <w:rsid w:val="00E7425B"/>
    <w:rsid w:val="00E747E9"/>
    <w:rsid w:val="00E74A62"/>
    <w:rsid w:val="00E74BAB"/>
    <w:rsid w:val="00E74C79"/>
    <w:rsid w:val="00E74EB7"/>
    <w:rsid w:val="00E74F6B"/>
    <w:rsid w:val="00E752A1"/>
    <w:rsid w:val="00E75328"/>
    <w:rsid w:val="00E75752"/>
    <w:rsid w:val="00E75887"/>
    <w:rsid w:val="00E75B14"/>
    <w:rsid w:val="00E75B7B"/>
    <w:rsid w:val="00E75EE0"/>
    <w:rsid w:val="00E76171"/>
    <w:rsid w:val="00E76212"/>
    <w:rsid w:val="00E76AD2"/>
    <w:rsid w:val="00E773E9"/>
    <w:rsid w:val="00E77471"/>
    <w:rsid w:val="00E77517"/>
    <w:rsid w:val="00E77D15"/>
    <w:rsid w:val="00E8001E"/>
    <w:rsid w:val="00E80274"/>
    <w:rsid w:val="00E8051D"/>
    <w:rsid w:val="00E8074E"/>
    <w:rsid w:val="00E809AA"/>
    <w:rsid w:val="00E80EC2"/>
    <w:rsid w:val="00E815CA"/>
    <w:rsid w:val="00E83017"/>
    <w:rsid w:val="00E8364A"/>
    <w:rsid w:val="00E83A5B"/>
    <w:rsid w:val="00E83B14"/>
    <w:rsid w:val="00E83D2F"/>
    <w:rsid w:val="00E83F9F"/>
    <w:rsid w:val="00E84079"/>
    <w:rsid w:val="00E843B4"/>
    <w:rsid w:val="00E845BF"/>
    <w:rsid w:val="00E84753"/>
    <w:rsid w:val="00E8475D"/>
    <w:rsid w:val="00E84A3C"/>
    <w:rsid w:val="00E8556A"/>
    <w:rsid w:val="00E8563F"/>
    <w:rsid w:val="00E85E28"/>
    <w:rsid w:val="00E8649C"/>
    <w:rsid w:val="00E86649"/>
    <w:rsid w:val="00E8697F"/>
    <w:rsid w:val="00E86C15"/>
    <w:rsid w:val="00E86C56"/>
    <w:rsid w:val="00E86F0A"/>
    <w:rsid w:val="00E86FB8"/>
    <w:rsid w:val="00E874F7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7D0"/>
    <w:rsid w:val="00E92882"/>
    <w:rsid w:val="00E92AC0"/>
    <w:rsid w:val="00E92C65"/>
    <w:rsid w:val="00E930B9"/>
    <w:rsid w:val="00E931F6"/>
    <w:rsid w:val="00E93973"/>
    <w:rsid w:val="00E93D10"/>
    <w:rsid w:val="00E94333"/>
    <w:rsid w:val="00E9443A"/>
    <w:rsid w:val="00E94B2F"/>
    <w:rsid w:val="00E94EB9"/>
    <w:rsid w:val="00E95072"/>
    <w:rsid w:val="00E951DE"/>
    <w:rsid w:val="00E9595D"/>
    <w:rsid w:val="00E959CB"/>
    <w:rsid w:val="00E95CE8"/>
    <w:rsid w:val="00E96083"/>
    <w:rsid w:val="00E962B5"/>
    <w:rsid w:val="00E965D5"/>
    <w:rsid w:val="00E9696F"/>
    <w:rsid w:val="00E97052"/>
    <w:rsid w:val="00E971E9"/>
    <w:rsid w:val="00E9730F"/>
    <w:rsid w:val="00E97CCB"/>
    <w:rsid w:val="00EA0010"/>
    <w:rsid w:val="00EA022E"/>
    <w:rsid w:val="00EA0A4E"/>
    <w:rsid w:val="00EA0AAA"/>
    <w:rsid w:val="00EA0AE4"/>
    <w:rsid w:val="00EA0F92"/>
    <w:rsid w:val="00EA122B"/>
    <w:rsid w:val="00EA14B8"/>
    <w:rsid w:val="00EA1563"/>
    <w:rsid w:val="00EA189C"/>
    <w:rsid w:val="00EA1BD7"/>
    <w:rsid w:val="00EA20B7"/>
    <w:rsid w:val="00EA215E"/>
    <w:rsid w:val="00EA257B"/>
    <w:rsid w:val="00EA2914"/>
    <w:rsid w:val="00EA29B1"/>
    <w:rsid w:val="00EA29B7"/>
    <w:rsid w:val="00EA2EAC"/>
    <w:rsid w:val="00EA3094"/>
    <w:rsid w:val="00EA30CB"/>
    <w:rsid w:val="00EA315D"/>
    <w:rsid w:val="00EA32FD"/>
    <w:rsid w:val="00EA3490"/>
    <w:rsid w:val="00EA353A"/>
    <w:rsid w:val="00EA3642"/>
    <w:rsid w:val="00EA3722"/>
    <w:rsid w:val="00EA373B"/>
    <w:rsid w:val="00EA38B1"/>
    <w:rsid w:val="00EA3A40"/>
    <w:rsid w:val="00EA3A6B"/>
    <w:rsid w:val="00EA3CA6"/>
    <w:rsid w:val="00EA4040"/>
    <w:rsid w:val="00EA41CB"/>
    <w:rsid w:val="00EA4812"/>
    <w:rsid w:val="00EA4860"/>
    <w:rsid w:val="00EA491D"/>
    <w:rsid w:val="00EA4B60"/>
    <w:rsid w:val="00EA4D2F"/>
    <w:rsid w:val="00EA53E1"/>
    <w:rsid w:val="00EA5520"/>
    <w:rsid w:val="00EA5E11"/>
    <w:rsid w:val="00EA5FC8"/>
    <w:rsid w:val="00EA6098"/>
    <w:rsid w:val="00EA671E"/>
    <w:rsid w:val="00EA6EA0"/>
    <w:rsid w:val="00EA73BC"/>
    <w:rsid w:val="00EA750E"/>
    <w:rsid w:val="00EA782D"/>
    <w:rsid w:val="00EA78A2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118F"/>
    <w:rsid w:val="00EB119D"/>
    <w:rsid w:val="00EB13B6"/>
    <w:rsid w:val="00EB14AD"/>
    <w:rsid w:val="00EB15AD"/>
    <w:rsid w:val="00EB16B3"/>
    <w:rsid w:val="00EB19BC"/>
    <w:rsid w:val="00EB1C94"/>
    <w:rsid w:val="00EB20B7"/>
    <w:rsid w:val="00EB213D"/>
    <w:rsid w:val="00EB25EF"/>
    <w:rsid w:val="00EB2834"/>
    <w:rsid w:val="00EB2A9E"/>
    <w:rsid w:val="00EB2DEF"/>
    <w:rsid w:val="00EB2F42"/>
    <w:rsid w:val="00EB2FAA"/>
    <w:rsid w:val="00EB3302"/>
    <w:rsid w:val="00EB3530"/>
    <w:rsid w:val="00EB355C"/>
    <w:rsid w:val="00EB35C7"/>
    <w:rsid w:val="00EB3BFC"/>
    <w:rsid w:val="00EB3C20"/>
    <w:rsid w:val="00EB3CCC"/>
    <w:rsid w:val="00EB3E93"/>
    <w:rsid w:val="00EB3EC5"/>
    <w:rsid w:val="00EB40D6"/>
    <w:rsid w:val="00EB47CC"/>
    <w:rsid w:val="00EB4D54"/>
    <w:rsid w:val="00EB4DFB"/>
    <w:rsid w:val="00EB555F"/>
    <w:rsid w:val="00EB56A3"/>
    <w:rsid w:val="00EB5867"/>
    <w:rsid w:val="00EB5945"/>
    <w:rsid w:val="00EB5BF0"/>
    <w:rsid w:val="00EB5E9B"/>
    <w:rsid w:val="00EB64AC"/>
    <w:rsid w:val="00EB66BB"/>
    <w:rsid w:val="00EB7220"/>
    <w:rsid w:val="00EB7486"/>
    <w:rsid w:val="00EB77EA"/>
    <w:rsid w:val="00EB7811"/>
    <w:rsid w:val="00EB791B"/>
    <w:rsid w:val="00EC0072"/>
    <w:rsid w:val="00EC00F5"/>
    <w:rsid w:val="00EC0716"/>
    <w:rsid w:val="00EC0744"/>
    <w:rsid w:val="00EC0A54"/>
    <w:rsid w:val="00EC0A7D"/>
    <w:rsid w:val="00EC0CB8"/>
    <w:rsid w:val="00EC0F87"/>
    <w:rsid w:val="00EC118E"/>
    <w:rsid w:val="00EC1759"/>
    <w:rsid w:val="00EC18A3"/>
    <w:rsid w:val="00EC1C8A"/>
    <w:rsid w:val="00EC2101"/>
    <w:rsid w:val="00EC277E"/>
    <w:rsid w:val="00EC2796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3F2B"/>
    <w:rsid w:val="00EC3F4E"/>
    <w:rsid w:val="00EC42B7"/>
    <w:rsid w:val="00EC451C"/>
    <w:rsid w:val="00EC464F"/>
    <w:rsid w:val="00EC47E0"/>
    <w:rsid w:val="00EC5023"/>
    <w:rsid w:val="00EC53FC"/>
    <w:rsid w:val="00EC5AE7"/>
    <w:rsid w:val="00EC5E35"/>
    <w:rsid w:val="00EC61C7"/>
    <w:rsid w:val="00EC6261"/>
    <w:rsid w:val="00EC63A2"/>
    <w:rsid w:val="00EC65C0"/>
    <w:rsid w:val="00EC6A92"/>
    <w:rsid w:val="00EC6C38"/>
    <w:rsid w:val="00EC6CC5"/>
    <w:rsid w:val="00EC7191"/>
    <w:rsid w:val="00EC73D9"/>
    <w:rsid w:val="00EC748A"/>
    <w:rsid w:val="00EC74B8"/>
    <w:rsid w:val="00EC7594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A02"/>
    <w:rsid w:val="00ED0B68"/>
    <w:rsid w:val="00ED0D47"/>
    <w:rsid w:val="00ED13BF"/>
    <w:rsid w:val="00ED1556"/>
    <w:rsid w:val="00ED1CA5"/>
    <w:rsid w:val="00ED2070"/>
    <w:rsid w:val="00ED21BB"/>
    <w:rsid w:val="00ED2356"/>
    <w:rsid w:val="00ED26F3"/>
    <w:rsid w:val="00ED275A"/>
    <w:rsid w:val="00ED28F1"/>
    <w:rsid w:val="00ED28F2"/>
    <w:rsid w:val="00ED2DC1"/>
    <w:rsid w:val="00ED2E5C"/>
    <w:rsid w:val="00ED2EF8"/>
    <w:rsid w:val="00ED33E2"/>
    <w:rsid w:val="00ED383C"/>
    <w:rsid w:val="00ED3A31"/>
    <w:rsid w:val="00ED3AB3"/>
    <w:rsid w:val="00ED3C6D"/>
    <w:rsid w:val="00ED4180"/>
    <w:rsid w:val="00ED44FD"/>
    <w:rsid w:val="00ED518C"/>
    <w:rsid w:val="00ED53C6"/>
    <w:rsid w:val="00ED5467"/>
    <w:rsid w:val="00ED5682"/>
    <w:rsid w:val="00ED5757"/>
    <w:rsid w:val="00ED582B"/>
    <w:rsid w:val="00ED5A5B"/>
    <w:rsid w:val="00ED5B53"/>
    <w:rsid w:val="00ED5EE7"/>
    <w:rsid w:val="00ED5F2F"/>
    <w:rsid w:val="00ED6122"/>
    <w:rsid w:val="00ED6389"/>
    <w:rsid w:val="00ED63AA"/>
    <w:rsid w:val="00ED6C9E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232F"/>
    <w:rsid w:val="00EE27A0"/>
    <w:rsid w:val="00EE2BE8"/>
    <w:rsid w:val="00EE2CD2"/>
    <w:rsid w:val="00EE2E86"/>
    <w:rsid w:val="00EE310C"/>
    <w:rsid w:val="00EE32A3"/>
    <w:rsid w:val="00EE33DC"/>
    <w:rsid w:val="00EE3621"/>
    <w:rsid w:val="00EE3BF5"/>
    <w:rsid w:val="00EE3CFD"/>
    <w:rsid w:val="00EE3F04"/>
    <w:rsid w:val="00EE41BC"/>
    <w:rsid w:val="00EE41C0"/>
    <w:rsid w:val="00EE429B"/>
    <w:rsid w:val="00EE45B5"/>
    <w:rsid w:val="00EE48B0"/>
    <w:rsid w:val="00EE4B33"/>
    <w:rsid w:val="00EE4EAE"/>
    <w:rsid w:val="00EE56BD"/>
    <w:rsid w:val="00EE5B22"/>
    <w:rsid w:val="00EE5E5D"/>
    <w:rsid w:val="00EE6129"/>
    <w:rsid w:val="00EE61EE"/>
    <w:rsid w:val="00EE624A"/>
    <w:rsid w:val="00EE625E"/>
    <w:rsid w:val="00EE6352"/>
    <w:rsid w:val="00EE6503"/>
    <w:rsid w:val="00EE65FC"/>
    <w:rsid w:val="00EE6B1D"/>
    <w:rsid w:val="00EE6D7E"/>
    <w:rsid w:val="00EE72BD"/>
    <w:rsid w:val="00EE73EE"/>
    <w:rsid w:val="00EE7A35"/>
    <w:rsid w:val="00EE7A85"/>
    <w:rsid w:val="00EE7B13"/>
    <w:rsid w:val="00EE7F43"/>
    <w:rsid w:val="00EF0303"/>
    <w:rsid w:val="00EF06E1"/>
    <w:rsid w:val="00EF071B"/>
    <w:rsid w:val="00EF081C"/>
    <w:rsid w:val="00EF0ABA"/>
    <w:rsid w:val="00EF0B15"/>
    <w:rsid w:val="00EF0B6C"/>
    <w:rsid w:val="00EF0B8A"/>
    <w:rsid w:val="00EF0CC2"/>
    <w:rsid w:val="00EF0CC5"/>
    <w:rsid w:val="00EF0EBA"/>
    <w:rsid w:val="00EF16B7"/>
    <w:rsid w:val="00EF198B"/>
    <w:rsid w:val="00EF1AAA"/>
    <w:rsid w:val="00EF1F1C"/>
    <w:rsid w:val="00EF21D4"/>
    <w:rsid w:val="00EF2A1A"/>
    <w:rsid w:val="00EF33B5"/>
    <w:rsid w:val="00EF350C"/>
    <w:rsid w:val="00EF3538"/>
    <w:rsid w:val="00EF3669"/>
    <w:rsid w:val="00EF3E4B"/>
    <w:rsid w:val="00EF4459"/>
    <w:rsid w:val="00EF4740"/>
    <w:rsid w:val="00EF477C"/>
    <w:rsid w:val="00EF48FC"/>
    <w:rsid w:val="00EF513C"/>
    <w:rsid w:val="00EF55D7"/>
    <w:rsid w:val="00EF57D9"/>
    <w:rsid w:val="00EF5BFC"/>
    <w:rsid w:val="00EF5D0F"/>
    <w:rsid w:val="00EF5F43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DB0"/>
    <w:rsid w:val="00EF7F8E"/>
    <w:rsid w:val="00F00034"/>
    <w:rsid w:val="00F00AA2"/>
    <w:rsid w:val="00F0103A"/>
    <w:rsid w:val="00F0104B"/>
    <w:rsid w:val="00F010C3"/>
    <w:rsid w:val="00F0110B"/>
    <w:rsid w:val="00F0180D"/>
    <w:rsid w:val="00F02080"/>
    <w:rsid w:val="00F028A9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6D"/>
    <w:rsid w:val="00F035BA"/>
    <w:rsid w:val="00F037E4"/>
    <w:rsid w:val="00F03801"/>
    <w:rsid w:val="00F03EBB"/>
    <w:rsid w:val="00F043CC"/>
    <w:rsid w:val="00F043F3"/>
    <w:rsid w:val="00F044EC"/>
    <w:rsid w:val="00F04DC3"/>
    <w:rsid w:val="00F04DE5"/>
    <w:rsid w:val="00F054D5"/>
    <w:rsid w:val="00F0568D"/>
    <w:rsid w:val="00F056AD"/>
    <w:rsid w:val="00F056BE"/>
    <w:rsid w:val="00F05B20"/>
    <w:rsid w:val="00F05BDC"/>
    <w:rsid w:val="00F05DA4"/>
    <w:rsid w:val="00F05EAD"/>
    <w:rsid w:val="00F061E7"/>
    <w:rsid w:val="00F061ED"/>
    <w:rsid w:val="00F0628C"/>
    <w:rsid w:val="00F06448"/>
    <w:rsid w:val="00F06992"/>
    <w:rsid w:val="00F06B4D"/>
    <w:rsid w:val="00F06B8C"/>
    <w:rsid w:val="00F071B5"/>
    <w:rsid w:val="00F075D4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51B"/>
    <w:rsid w:val="00F1253E"/>
    <w:rsid w:val="00F1268A"/>
    <w:rsid w:val="00F12836"/>
    <w:rsid w:val="00F12AA4"/>
    <w:rsid w:val="00F12B56"/>
    <w:rsid w:val="00F12C9B"/>
    <w:rsid w:val="00F1398C"/>
    <w:rsid w:val="00F13A63"/>
    <w:rsid w:val="00F13C00"/>
    <w:rsid w:val="00F13E73"/>
    <w:rsid w:val="00F140C6"/>
    <w:rsid w:val="00F142E7"/>
    <w:rsid w:val="00F142F3"/>
    <w:rsid w:val="00F14A4B"/>
    <w:rsid w:val="00F14C38"/>
    <w:rsid w:val="00F15296"/>
    <w:rsid w:val="00F159A5"/>
    <w:rsid w:val="00F15B43"/>
    <w:rsid w:val="00F15CB4"/>
    <w:rsid w:val="00F15E09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7ED"/>
    <w:rsid w:val="00F17BE0"/>
    <w:rsid w:val="00F17CED"/>
    <w:rsid w:val="00F20103"/>
    <w:rsid w:val="00F202C2"/>
    <w:rsid w:val="00F20324"/>
    <w:rsid w:val="00F209B7"/>
    <w:rsid w:val="00F209D4"/>
    <w:rsid w:val="00F20C1A"/>
    <w:rsid w:val="00F20CC9"/>
    <w:rsid w:val="00F20DE8"/>
    <w:rsid w:val="00F211B6"/>
    <w:rsid w:val="00F211E9"/>
    <w:rsid w:val="00F217DB"/>
    <w:rsid w:val="00F217F2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431"/>
    <w:rsid w:val="00F2262C"/>
    <w:rsid w:val="00F226CB"/>
    <w:rsid w:val="00F226FD"/>
    <w:rsid w:val="00F2285B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BA6"/>
    <w:rsid w:val="00F24D51"/>
    <w:rsid w:val="00F24EAF"/>
    <w:rsid w:val="00F2506C"/>
    <w:rsid w:val="00F25236"/>
    <w:rsid w:val="00F253C5"/>
    <w:rsid w:val="00F2585E"/>
    <w:rsid w:val="00F259E8"/>
    <w:rsid w:val="00F25A6F"/>
    <w:rsid w:val="00F264F5"/>
    <w:rsid w:val="00F265CA"/>
    <w:rsid w:val="00F26DD6"/>
    <w:rsid w:val="00F26E73"/>
    <w:rsid w:val="00F27049"/>
    <w:rsid w:val="00F273C6"/>
    <w:rsid w:val="00F274EE"/>
    <w:rsid w:val="00F27AB2"/>
    <w:rsid w:val="00F27BD5"/>
    <w:rsid w:val="00F27C52"/>
    <w:rsid w:val="00F27F3B"/>
    <w:rsid w:val="00F30081"/>
    <w:rsid w:val="00F30732"/>
    <w:rsid w:val="00F30822"/>
    <w:rsid w:val="00F30E73"/>
    <w:rsid w:val="00F31145"/>
    <w:rsid w:val="00F3149C"/>
    <w:rsid w:val="00F31977"/>
    <w:rsid w:val="00F31A4E"/>
    <w:rsid w:val="00F31CAE"/>
    <w:rsid w:val="00F31DC7"/>
    <w:rsid w:val="00F31F33"/>
    <w:rsid w:val="00F31FD4"/>
    <w:rsid w:val="00F32482"/>
    <w:rsid w:val="00F3252D"/>
    <w:rsid w:val="00F327C0"/>
    <w:rsid w:val="00F32C49"/>
    <w:rsid w:val="00F32F89"/>
    <w:rsid w:val="00F33239"/>
    <w:rsid w:val="00F33274"/>
    <w:rsid w:val="00F33394"/>
    <w:rsid w:val="00F338DC"/>
    <w:rsid w:val="00F33A01"/>
    <w:rsid w:val="00F33C94"/>
    <w:rsid w:val="00F33D55"/>
    <w:rsid w:val="00F33EAC"/>
    <w:rsid w:val="00F33F1C"/>
    <w:rsid w:val="00F344C3"/>
    <w:rsid w:val="00F3475B"/>
    <w:rsid w:val="00F3477C"/>
    <w:rsid w:val="00F34A86"/>
    <w:rsid w:val="00F34D1C"/>
    <w:rsid w:val="00F35411"/>
    <w:rsid w:val="00F35712"/>
    <w:rsid w:val="00F3584C"/>
    <w:rsid w:val="00F3596F"/>
    <w:rsid w:val="00F35A01"/>
    <w:rsid w:val="00F35CB7"/>
    <w:rsid w:val="00F35F11"/>
    <w:rsid w:val="00F36142"/>
    <w:rsid w:val="00F36170"/>
    <w:rsid w:val="00F3726C"/>
    <w:rsid w:val="00F374FD"/>
    <w:rsid w:val="00F375E7"/>
    <w:rsid w:val="00F37721"/>
    <w:rsid w:val="00F37739"/>
    <w:rsid w:val="00F37771"/>
    <w:rsid w:val="00F3778C"/>
    <w:rsid w:val="00F378C6"/>
    <w:rsid w:val="00F37CFF"/>
    <w:rsid w:val="00F4042B"/>
    <w:rsid w:val="00F407CD"/>
    <w:rsid w:val="00F407D5"/>
    <w:rsid w:val="00F40B49"/>
    <w:rsid w:val="00F40E45"/>
    <w:rsid w:val="00F4132B"/>
    <w:rsid w:val="00F41664"/>
    <w:rsid w:val="00F4180B"/>
    <w:rsid w:val="00F41BC2"/>
    <w:rsid w:val="00F41DE5"/>
    <w:rsid w:val="00F41EBC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16A"/>
    <w:rsid w:val="00F432D4"/>
    <w:rsid w:val="00F43455"/>
    <w:rsid w:val="00F43489"/>
    <w:rsid w:val="00F439CD"/>
    <w:rsid w:val="00F43AFC"/>
    <w:rsid w:val="00F43C10"/>
    <w:rsid w:val="00F43CED"/>
    <w:rsid w:val="00F441C3"/>
    <w:rsid w:val="00F442A7"/>
    <w:rsid w:val="00F448A9"/>
    <w:rsid w:val="00F44992"/>
    <w:rsid w:val="00F45122"/>
    <w:rsid w:val="00F45372"/>
    <w:rsid w:val="00F459AD"/>
    <w:rsid w:val="00F45A0A"/>
    <w:rsid w:val="00F45A10"/>
    <w:rsid w:val="00F45B0A"/>
    <w:rsid w:val="00F45F75"/>
    <w:rsid w:val="00F46353"/>
    <w:rsid w:val="00F465B2"/>
    <w:rsid w:val="00F4685B"/>
    <w:rsid w:val="00F4696D"/>
    <w:rsid w:val="00F46DB0"/>
    <w:rsid w:val="00F474B5"/>
    <w:rsid w:val="00F475E9"/>
    <w:rsid w:val="00F47A9D"/>
    <w:rsid w:val="00F50179"/>
    <w:rsid w:val="00F505FA"/>
    <w:rsid w:val="00F50600"/>
    <w:rsid w:val="00F5099A"/>
    <w:rsid w:val="00F50A6D"/>
    <w:rsid w:val="00F50B7E"/>
    <w:rsid w:val="00F50C4E"/>
    <w:rsid w:val="00F50D6B"/>
    <w:rsid w:val="00F513D4"/>
    <w:rsid w:val="00F51B20"/>
    <w:rsid w:val="00F51B37"/>
    <w:rsid w:val="00F52009"/>
    <w:rsid w:val="00F5279C"/>
    <w:rsid w:val="00F527E4"/>
    <w:rsid w:val="00F52C25"/>
    <w:rsid w:val="00F52C93"/>
    <w:rsid w:val="00F530DF"/>
    <w:rsid w:val="00F5335B"/>
    <w:rsid w:val="00F53600"/>
    <w:rsid w:val="00F53937"/>
    <w:rsid w:val="00F539D3"/>
    <w:rsid w:val="00F53D82"/>
    <w:rsid w:val="00F53D97"/>
    <w:rsid w:val="00F54055"/>
    <w:rsid w:val="00F5438A"/>
    <w:rsid w:val="00F54605"/>
    <w:rsid w:val="00F5495B"/>
    <w:rsid w:val="00F54D3E"/>
    <w:rsid w:val="00F54E16"/>
    <w:rsid w:val="00F54F1C"/>
    <w:rsid w:val="00F54FA9"/>
    <w:rsid w:val="00F550E5"/>
    <w:rsid w:val="00F5538F"/>
    <w:rsid w:val="00F55BF6"/>
    <w:rsid w:val="00F55C25"/>
    <w:rsid w:val="00F55CE1"/>
    <w:rsid w:val="00F55E30"/>
    <w:rsid w:val="00F55E65"/>
    <w:rsid w:val="00F55EB3"/>
    <w:rsid w:val="00F560A3"/>
    <w:rsid w:val="00F56269"/>
    <w:rsid w:val="00F56343"/>
    <w:rsid w:val="00F56B09"/>
    <w:rsid w:val="00F56FF9"/>
    <w:rsid w:val="00F571E8"/>
    <w:rsid w:val="00F57263"/>
    <w:rsid w:val="00F57305"/>
    <w:rsid w:val="00F57432"/>
    <w:rsid w:val="00F5762C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0EE2"/>
    <w:rsid w:val="00F614BB"/>
    <w:rsid w:val="00F6155E"/>
    <w:rsid w:val="00F616EE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40FE"/>
    <w:rsid w:val="00F6432D"/>
    <w:rsid w:val="00F64ADA"/>
    <w:rsid w:val="00F64AF1"/>
    <w:rsid w:val="00F64ED5"/>
    <w:rsid w:val="00F64FD3"/>
    <w:rsid w:val="00F6529E"/>
    <w:rsid w:val="00F65351"/>
    <w:rsid w:val="00F654D6"/>
    <w:rsid w:val="00F656A6"/>
    <w:rsid w:val="00F6599D"/>
    <w:rsid w:val="00F65B5E"/>
    <w:rsid w:val="00F65B75"/>
    <w:rsid w:val="00F65CE7"/>
    <w:rsid w:val="00F65DC8"/>
    <w:rsid w:val="00F65EE6"/>
    <w:rsid w:val="00F65F1D"/>
    <w:rsid w:val="00F66540"/>
    <w:rsid w:val="00F669A6"/>
    <w:rsid w:val="00F66BA7"/>
    <w:rsid w:val="00F6715C"/>
    <w:rsid w:val="00F673BF"/>
    <w:rsid w:val="00F67752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13DB"/>
    <w:rsid w:val="00F71564"/>
    <w:rsid w:val="00F71616"/>
    <w:rsid w:val="00F717C2"/>
    <w:rsid w:val="00F71C74"/>
    <w:rsid w:val="00F71DB0"/>
    <w:rsid w:val="00F71E1A"/>
    <w:rsid w:val="00F71E64"/>
    <w:rsid w:val="00F71FE7"/>
    <w:rsid w:val="00F7200A"/>
    <w:rsid w:val="00F7225A"/>
    <w:rsid w:val="00F72968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E95"/>
    <w:rsid w:val="00F74FF3"/>
    <w:rsid w:val="00F7545D"/>
    <w:rsid w:val="00F7552A"/>
    <w:rsid w:val="00F75783"/>
    <w:rsid w:val="00F75BFF"/>
    <w:rsid w:val="00F75F72"/>
    <w:rsid w:val="00F75F94"/>
    <w:rsid w:val="00F765FD"/>
    <w:rsid w:val="00F76699"/>
    <w:rsid w:val="00F7671F"/>
    <w:rsid w:val="00F769B0"/>
    <w:rsid w:val="00F76B42"/>
    <w:rsid w:val="00F76D8D"/>
    <w:rsid w:val="00F76EB0"/>
    <w:rsid w:val="00F770B1"/>
    <w:rsid w:val="00F77136"/>
    <w:rsid w:val="00F776DC"/>
    <w:rsid w:val="00F7772D"/>
    <w:rsid w:val="00F779F9"/>
    <w:rsid w:val="00F77C73"/>
    <w:rsid w:val="00F8036C"/>
    <w:rsid w:val="00F803F7"/>
    <w:rsid w:val="00F80695"/>
    <w:rsid w:val="00F80707"/>
    <w:rsid w:val="00F80716"/>
    <w:rsid w:val="00F80830"/>
    <w:rsid w:val="00F8095A"/>
    <w:rsid w:val="00F80984"/>
    <w:rsid w:val="00F809D3"/>
    <w:rsid w:val="00F80B30"/>
    <w:rsid w:val="00F80DC4"/>
    <w:rsid w:val="00F80FD2"/>
    <w:rsid w:val="00F811F5"/>
    <w:rsid w:val="00F81304"/>
    <w:rsid w:val="00F81855"/>
    <w:rsid w:val="00F81AE8"/>
    <w:rsid w:val="00F81B5C"/>
    <w:rsid w:val="00F82045"/>
    <w:rsid w:val="00F825C8"/>
    <w:rsid w:val="00F826CF"/>
    <w:rsid w:val="00F828A7"/>
    <w:rsid w:val="00F82CCB"/>
    <w:rsid w:val="00F82ED2"/>
    <w:rsid w:val="00F82EF6"/>
    <w:rsid w:val="00F83315"/>
    <w:rsid w:val="00F8353A"/>
    <w:rsid w:val="00F83B1B"/>
    <w:rsid w:val="00F83B9C"/>
    <w:rsid w:val="00F83E88"/>
    <w:rsid w:val="00F84010"/>
    <w:rsid w:val="00F844C5"/>
    <w:rsid w:val="00F8451A"/>
    <w:rsid w:val="00F84580"/>
    <w:rsid w:val="00F8478B"/>
    <w:rsid w:val="00F84791"/>
    <w:rsid w:val="00F849A2"/>
    <w:rsid w:val="00F84A8C"/>
    <w:rsid w:val="00F84BFF"/>
    <w:rsid w:val="00F84D92"/>
    <w:rsid w:val="00F84EB6"/>
    <w:rsid w:val="00F84FEC"/>
    <w:rsid w:val="00F85129"/>
    <w:rsid w:val="00F85209"/>
    <w:rsid w:val="00F8531E"/>
    <w:rsid w:val="00F853C9"/>
    <w:rsid w:val="00F85518"/>
    <w:rsid w:val="00F85559"/>
    <w:rsid w:val="00F85686"/>
    <w:rsid w:val="00F85707"/>
    <w:rsid w:val="00F85D83"/>
    <w:rsid w:val="00F85F17"/>
    <w:rsid w:val="00F8623B"/>
    <w:rsid w:val="00F862AD"/>
    <w:rsid w:val="00F864EB"/>
    <w:rsid w:val="00F866C9"/>
    <w:rsid w:val="00F86F3E"/>
    <w:rsid w:val="00F871A8"/>
    <w:rsid w:val="00F87697"/>
    <w:rsid w:val="00F879C0"/>
    <w:rsid w:val="00F87CE9"/>
    <w:rsid w:val="00F87F9B"/>
    <w:rsid w:val="00F900F4"/>
    <w:rsid w:val="00F904C9"/>
    <w:rsid w:val="00F9069E"/>
    <w:rsid w:val="00F9072D"/>
    <w:rsid w:val="00F90AA8"/>
    <w:rsid w:val="00F90E09"/>
    <w:rsid w:val="00F90F4C"/>
    <w:rsid w:val="00F91685"/>
    <w:rsid w:val="00F91BE8"/>
    <w:rsid w:val="00F91E66"/>
    <w:rsid w:val="00F92116"/>
    <w:rsid w:val="00F92371"/>
    <w:rsid w:val="00F9281F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81"/>
    <w:rsid w:val="00F94769"/>
    <w:rsid w:val="00F94A38"/>
    <w:rsid w:val="00F94AD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984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D87"/>
    <w:rsid w:val="00F96EA8"/>
    <w:rsid w:val="00F96F3A"/>
    <w:rsid w:val="00F9736B"/>
    <w:rsid w:val="00F973D6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E7D"/>
    <w:rsid w:val="00FA1094"/>
    <w:rsid w:val="00FA1104"/>
    <w:rsid w:val="00FA110C"/>
    <w:rsid w:val="00FA1374"/>
    <w:rsid w:val="00FA165C"/>
    <w:rsid w:val="00FA1CF6"/>
    <w:rsid w:val="00FA1D4B"/>
    <w:rsid w:val="00FA2057"/>
    <w:rsid w:val="00FA21B8"/>
    <w:rsid w:val="00FA22E5"/>
    <w:rsid w:val="00FA284C"/>
    <w:rsid w:val="00FA2C74"/>
    <w:rsid w:val="00FA2E13"/>
    <w:rsid w:val="00FA34E2"/>
    <w:rsid w:val="00FA393C"/>
    <w:rsid w:val="00FA3CEA"/>
    <w:rsid w:val="00FA400B"/>
    <w:rsid w:val="00FA4136"/>
    <w:rsid w:val="00FA41FC"/>
    <w:rsid w:val="00FA45EB"/>
    <w:rsid w:val="00FA4B6F"/>
    <w:rsid w:val="00FA4BA0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20E"/>
    <w:rsid w:val="00FA66C6"/>
    <w:rsid w:val="00FA66E9"/>
    <w:rsid w:val="00FA6A73"/>
    <w:rsid w:val="00FA6BA3"/>
    <w:rsid w:val="00FA7202"/>
    <w:rsid w:val="00FA7851"/>
    <w:rsid w:val="00FA7CD2"/>
    <w:rsid w:val="00FA7DD0"/>
    <w:rsid w:val="00FB0063"/>
    <w:rsid w:val="00FB01C7"/>
    <w:rsid w:val="00FB041D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C81"/>
    <w:rsid w:val="00FB2187"/>
    <w:rsid w:val="00FB21FA"/>
    <w:rsid w:val="00FB22BC"/>
    <w:rsid w:val="00FB23D7"/>
    <w:rsid w:val="00FB2704"/>
    <w:rsid w:val="00FB2A5D"/>
    <w:rsid w:val="00FB2CD4"/>
    <w:rsid w:val="00FB2E88"/>
    <w:rsid w:val="00FB306F"/>
    <w:rsid w:val="00FB3111"/>
    <w:rsid w:val="00FB31A7"/>
    <w:rsid w:val="00FB341D"/>
    <w:rsid w:val="00FB356B"/>
    <w:rsid w:val="00FB3683"/>
    <w:rsid w:val="00FB3936"/>
    <w:rsid w:val="00FB3DF7"/>
    <w:rsid w:val="00FB42D8"/>
    <w:rsid w:val="00FB4581"/>
    <w:rsid w:val="00FB4635"/>
    <w:rsid w:val="00FB4691"/>
    <w:rsid w:val="00FB48B7"/>
    <w:rsid w:val="00FB5247"/>
    <w:rsid w:val="00FB5883"/>
    <w:rsid w:val="00FB5E60"/>
    <w:rsid w:val="00FB60F4"/>
    <w:rsid w:val="00FB6107"/>
    <w:rsid w:val="00FB622C"/>
    <w:rsid w:val="00FB6259"/>
    <w:rsid w:val="00FB66E6"/>
    <w:rsid w:val="00FB67FC"/>
    <w:rsid w:val="00FB69FE"/>
    <w:rsid w:val="00FB6A19"/>
    <w:rsid w:val="00FB6B50"/>
    <w:rsid w:val="00FB6BC4"/>
    <w:rsid w:val="00FB6FDA"/>
    <w:rsid w:val="00FB707A"/>
    <w:rsid w:val="00FB76C6"/>
    <w:rsid w:val="00FB7777"/>
    <w:rsid w:val="00FB78DD"/>
    <w:rsid w:val="00FB7A01"/>
    <w:rsid w:val="00FB7A4D"/>
    <w:rsid w:val="00FB7C8D"/>
    <w:rsid w:val="00FC0317"/>
    <w:rsid w:val="00FC0693"/>
    <w:rsid w:val="00FC0AE8"/>
    <w:rsid w:val="00FC0D0B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0"/>
    <w:rsid w:val="00FC3653"/>
    <w:rsid w:val="00FC373D"/>
    <w:rsid w:val="00FC3966"/>
    <w:rsid w:val="00FC3E13"/>
    <w:rsid w:val="00FC41EF"/>
    <w:rsid w:val="00FC4573"/>
    <w:rsid w:val="00FC48D2"/>
    <w:rsid w:val="00FC4E94"/>
    <w:rsid w:val="00FC559F"/>
    <w:rsid w:val="00FC5AE0"/>
    <w:rsid w:val="00FC5F43"/>
    <w:rsid w:val="00FC60F5"/>
    <w:rsid w:val="00FC6176"/>
    <w:rsid w:val="00FC622D"/>
    <w:rsid w:val="00FC6805"/>
    <w:rsid w:val="00FC6F0F"/>
    <w:rsid w:val="00FC73B3"/>
    <w:rsid w:val="00FC791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29D"/>
    <w:rsid w:val="00FD17F3"/>
    <w:rsid w:val="00FD1892"/>
    <w:rsid w:val="00FD1C22"/>
    <w:rsid w:val="00FD1D28"/>
    <w:rsid w:val="00FD1E48"/>
    <w:rsid w:val="00FD278A"/>
    <w:rsid w:val="00FD283F"/>
    <w:rsid w:val="00FD291D"/>
    <w:rsid w:val="00FD2A71"/>
    <w:rsid w:val="00FD2A78"/>
    <w:rsid w:val="00FD2AC6"/>
    <w:rsid w:val="00FD2B3E"/>
    <w:rsid w:val="00FD302E"/>
    <w:rsid w:val="00FD31DB"/>
    <w:rsid w:val="00FD39E5"/>
    <w:rsid w:val="00FD3EA3"/>
    <w:rsid w:val="00FD4018"/>
    <w:rsid w:val="00FD4646"/>
    <w:rsid w:val="00FD4723"/>
    <w:rsid w:val="00FD49CB"/>
    <w:rsid w:val="00FD4A7B"/>
    <w:rsid w:val="00FD4CF8"/>
    <w:rsid w:val="00FD5580"/>
    <w:rsid w:val="00FD57C7"/>
    <w:rsid w:val="00FD5D09"/>
    <w:rsid w:val="00FD5FF7"/>
    <w:rsid w:val="00FD6134"/>
    <w:rsid w:val="00FD6D6A"/>
    <w:rsid w:val="00FD70BB"/>
    <w:rsid w:val="00FD70D9"/>
    <w:rsid w:val="00FD72DB"/>
    <w:rsid w:val="00FD734B"/>
    <w:rsid w:val="00FD73D6"/>
    <w:rsid w:val="00FD748A"/>
    <w:rsid w:val="00FD79B8"/>
    <w:rsid w:val="00FD7A8D"/>
    <w:rsid w:val="00FD7C85"/>
    <w:rsid w:val="00FD7F7D"/>
    <w:rsid w:val="00FE0443"/>
    <w:rsid w:val="00FE0532"/>
    <w:rsid w:val="00FE05B7"/>
    <w:rsid w:val="00FE05D3"/>
    <w:rsid w:val="00FE0647"/>
    <w:rsid w:val="00FE095B"/>
    <w:rsid w:val="00FE0ADB"/>
    <w:rsid w:val="00FE0CF6"/>
    <w:rsid w:val="00FE1252"/>
    <w:rsid w:val="00FE1A2D"/>
    <w:rsid w:val="00FE1E1F"/>
    <w:rsid w:val="00FE1EFE"/>
    <w:rsid w:val="00FE200F"/>
    <w:rsid w:val="00FE2C1F"/>
    <w:rsid w:val="00FE2D79"/>
    <w:rsid w:val="00FE2EF2"/>
    <w:rsid w:val="00FE2F1D"/>
    <w:rsid w:val="00FE30FD"/>
    <w:rsid w:val="00FE3176"/>
    <w:rsid w:val="00FE34CC"/>
    <w:rsid w:val="00FE356F"/>
    <w:rsid w:val="00FE360E"/>
    <w:rsid w:val="00FE3933"/>
    <w:rsid w:val="00FE3BE2"/>
    <w:rsid w:val="00FE3D51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5F"/>
    <w:rsid w:val="00FE5E7E"/>
    <w:rsid w:val="00FE60EF"/>
    <w:rsid w:val="00FE622D"/>
    <w:rsid w:val="00FE65CC"/>
    <w:rsid w:val="00FE6895"/>
    <w:rsid w:val="00FE6C0B"/>
    <w:rsid w:val="00FE6DFA"/>
    <w:rsid w:val="00FE6ECF"/>
    <w:rsid w:val="00FE6F4E"/>
    <w:rsid w:val="00FE7093"/>
    <w:rsid w:val="00FE77D3"/>
    <w:rsid w:val="00FE7832"/>
    <w:rsid w:val="00FE78A1"/>
    <w:rsid w:val="00FE7920"/>
    <w:rsid w:val="00FE7B7E"/>
    <w:rsid w:val="00FF034D"/>
    <w:rsid w:val="00FF0C9D"/>
    <w:rsid w:val="00FF1192"/>
    <w:rsid w:val="00FF12A1"/>
    <w:rsid w:val="00FF1313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1AD"/>
    <w:rsid w:val="00FF32AB"/>
    <w:rsid w:val="00FF33CF"/>
    <w:rsid w:val="00FF3424"/>
    <w:rsid w:val="00FF342C"/>
    <w:rsid w:val="00FF3693"/>
    <w:rsid w:val="00FF38B6"/>
    <w:rsid w:val="00FF3ED3"/>
    <w:rsid w:val="00FF404B"/>
    <w:rsid w:val="00FF4152"/>
    <w:rsid w:val="00FF41FC"/>
    <w:rsid w:val="00FF429E"/>
    <w:rsid w:val="00FF42BF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0DD"/>
    <w:rsid w:val="00FF5291"/>
    <w:rsid w:val="00FF559C"/>
    <w:rsid w:val="00FF5700"/>
    <w:rsid w:val="00FF5E02"/>
    <w:rsid w:val="00FF5E9E"/>
    <w:rsid w:val="00FF6054"/>
    <w:rsid w:val="00FF621A"/>
    <w:rsid w:val="00FF6316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42B74B"/>
  <w15:chartTrackingRefBased/>
  <w15:docId w15:val="{6FBDBF62-3FE0-4232-B596-B38067B5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3D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47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55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7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13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nonbusiness" value=""/>
</sisl>
</file>

<file path=customXml/itemProps1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F1739-248E-4B41-BC2D-E5F22A4D4EB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9469</TotalTime>
  <Pages>32</Pages>
  <Words>7470</Words>
  <Characters>32602</Characters>
  <Application>Microsoft Office Word</Application>
  <DocSecurity>0</DocSecurity>
  <Lines>271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39993</CharactersWithSpaces>
  <SharedDoc>false</SharedDoc>
  <HLinks>
    <vt:vector size="6" baseType="variant">
      <vt:variant>
        <vt:i4>65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https://th.wikipedia.org/wiki/%E0%B9%80%E0%B8%AD%E0%B9%80%E0%B8%8A%E0%B8%B5%E0%B8%A2%E0%B8%97%E0%B8%B5%E0%B8%84_%E0%B9%80%E0%B8%94%E0%B8%AD%E0%B8%B0_%E0%B8%A3%E0%B8%B4%E0%B9%80%E0%B8%A7%E0%B8%AD%E0%B8%A3%E0%B9%8C%E0%B8%9F%E0%B8%A3%E0%B9%89%E0%B8%AD%E0%B8%99%E0%B8%97%E0%B9%8C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Penpidcha, Hattinat</cp:lastModifiedBy>
  <cp:revision>358</cp:revision>
  <cp:lastPrinted>2021-11-07T07:01:00Z</cp:lastPrinted>
  <dcterms:created xsi:type="dcterms:W3CDTF">2021-06-14T06:38:00Z</dcterms:created>
  <dcterms:modified xsi:type="dcterms:W3CDTF">2021-11-09T11:53:00Z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b401de6f-096a-40ae-9cc5-017e478a908d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uid="id_classification_nonbusiness" value="" /&gt;&lt;/sisl&gt;</vt:lpwstr>
  </property>
  <property fmtid="{D5CDD505-2E9C-101B-9397-08002B2CF9AE}" pid="6" name="bjDocumentSecurityLabel">
    <vt:lpwstr>Public</vt:lpwstr>
  </property>
  <property fmtid="{D5CDD505-2E9C-101B-9397-08002B2CF9AE}" pid="7" name="bjClsUserRVM">
    <vt:lpwstr>[]</vt:lpwstr>
  </property>
</Properties>
</file>