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9FA92" w14:textId="67AA949A" w:rsidR="00F53166" w:rsidRPr="00C07F18" w:rsidRDefault="009E4C64" w:rsidP="008B0504">
      <w:pPr>
        <w:spacing w:line="60" w:lineRule="atLeast"/>
        <w:ind w:left="547" w:hanging="547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sz w:val="28"/>
          <w:cs/>
        </w:rPr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2EDE12AC" w14:textId="78F1284F" w:rsidR="00F53166" w:rsidRPr="00C07F18" w:rsidRDefault="009E4C64" w:rsidP="008B0504">
      <w:pPr>
        <w:spacing w:before="240" w:line="60" w:lineRule="atLeast"/>
        <w:ind w:left="547" w:hanging="547"/>
        <w:rPr>
          <w:rFonts w:asciiTheme="majorBidi" w:hAnsiTheme="majorBidi" w:cstheme="majorBidi"/>
          <w:sz w:val="28"/>
          <w:cs/>
        </w:rPr>
      </w:pPr>
      <w:r w:rsidRPr="00C07F18">
        <w:rPr>
          <w:rFonts w:asciiTheme="majorBidi" w:hAnsiTheme="majorBidi" w:cstheme="majorBidi"/>
          <w:sz w:val="28"/>
          <w:cs/>
        </w:rPr>
        <w:t xml:space="preserve">คณะกรรมการบริษัทได้อนุมัติให้ออกงบการเงินระหว่างกาลนี้เมื่อวันที่ </w:t>
      </w:r>
      <w:r w:rsidRPr="00C07F18">
        <w:rPr>
          <w:rFonts w:asciiTheme="majorBidi" w:hAnsiTheme="majorBidi" w:cstheme="majorBidi"/>
          <w:sz w:val="28"/>
        </w:rPr>
        <w:t>1</w:t>
      </w:r>
      <w:r w:rsidR="00C53B22" w:rsidRPr="00C07F18">
        <w:rPr>
          <w:rFonts w:asciiTheme="majorBidi" w:hAnsiTheme="majorBidi" w:cstheme="majorBidi"/>
          <w:sz w:val="28"/>
        </w:rPr>
        <w:t>1</w:t>
      </w:r>
      <w:r w:rsidRPr="00C07F18">
        <w:rPr>
          <w:rFonts w:asciiTheme="majorBidi" w:hAnsiTheme="majorBidi" w:cstheme="majorBidi"/>
          <w:sz w:val="28"/>
        </w:rPr>
        <w:t xml:space="preserve"> </w:t>
      </w:r>
      <w:r w:rsidR="00BB2C4D">
        <w:rPr>
          <w:rFonts w:asciiTheme="majorBidi" w:hAnsiTheme="majorBidi" w:cstheme="majorBidi" w:hint="cs"/>
          <w:sz w:val="28"/>
          <w:cs/>
        </w:rPr>
        <w:t>พฤศจิกายน</w:t>
      </w:r>
      <w:r w:rsidRPr="00C07F18">
        <w:rPr>
          <w:rFonts w:asciiTheme="majorBidi" w:hAnsiTheme="majorBidi" w:cstheme="majorBidi"/>
          <w:sz w:val="28"/>
          <w:cs/>
        </w:rPr>
        <w:t xml:space="preserve"> </w:t>
      </w:r>
      <w:r w:rsidRPr="00C07F18">
        <w:rPr>
          <w:rFonts w:asciiTheme="majorBidi" w:hAnsiTheme="majorBidi" w:cstheme="majorBidi"/>
          <w:sz w:val="28"/>
        </w:rPr>
        <w:t>256</w:t>
      </w:r>
      <w:r w:rsidR="00636B11" w:rsidRPr="00C07F18">
        <w:rPr>
          <w:rFonts w:asciiTheme="majorBidi" w:hAnsiTheme="majorBidi" w:cstheme="majorBidi"/>
          <w:sz w:val="28"/>
          <w:cs/>
        </w:rPr>
        <w:t>4</w:t>
      </w:r>
    </w:p>
    <w:p w14:paraId="462796B9" w14:textId="2E9552AA" w:rsidR="00D1149F" w:rsidRPr="00C07F18" w:rsidRDefault="009E4C64" w:rsidP="00081754">
      <w:pPr>
        <w:pStyle w:val="ListParagraph"/>
        <w:numPr>
          <w:ilvl w:val="0"/>
          <w:numId w:val="1"/>
        </w:numPr>
        <w:spacing w:before="240" w:line="360" w:lineRule="auto"/>
        <w:ind w:left="360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ข้อมูลทั่วไปของบริษัท</w:t>
      </w:r>
    </w:p>
    <w:p w14:paraId="053B5692" w14:textId="3FAE2471" w:rsidR="007F111E" w:rsidRPr="00C07F18" w:rsidRDefault="007F111E" w:rsidP="006358BF">
      <w:pPr>
        <w:tabs>
          <w:tab w:val="left" w:pos="9270"/>
        </w:tabs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บริษัท เซเว่น ยูทิลิตี้ส์ แอนด์ พาวเวอร์ จำกัด (มหาชน) (“บริษัท”) จดทะเบียนเป็นบริษัทจำกัดเมื่อวันที่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กันยายน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2538</w:t>
      </w:r>
      <w:r w:rsidR="002F3A35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ภายใต้กฎหมายแพ่งและพาณิชย์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ด้วยทุนจดทะเบียน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</w:t>
      </w:r>
      <w:r w:rsidR="002F3A35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11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2545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และเป็นบริษัทจดทะเบ</w:t>
      </w:r>
      <w:r w:rsidR="00ED4C9C">
        <w:rPr>
          <w:rFonts w:asciiTheme="majorBidi" w:hAnsiTheme="majorBidi" w:cstheme="majorBidi" w:hint="cs"/>
          <w:color w:val="000000"/>
          <w:spacing w:val="-2"/>
          <w:sz w:val="28"/>
          <w:cs/>
        </w:rPr>
        <w:t>ี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ยนในตลาดหลักทรัพย์แห่งประเทศไทย บริษัทจัดตั้งและมีภูมิลำเนาในประเทศไทย ที่อยู่ตามที่จดทะเบียนของบริษัทอยู่ที่ </w:t>
      </w:r>
      <w:r w:rsidR="00374426" w:rsidRPr="00C07F18"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อาคารมหาชล ซอยสุขุมวิท </w:t>
      </w:r>
      <w:r w:rsidR="00374426" w:rsidRPr="00C07F18"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</w:p>
    <w:p w14:paraId="5074D00B" w14:textId="77777777" w:rsidR="007F111E" w:rsidRPr="00C07F18" w:rsidRDefault="007F111E" w:rsidP="00BC259B">
      <w:pPr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5192E44" w14:textId="280B9D62" w:rsidR="007F111E" w:rsidRPr="00C07F18" w:rsidRDefault="007F111E" w:rsidP="006358BF">
      <w:pPr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ธุรกิจหลักของกลุ่มบริษัทคือการเป็นตัวแทนจำหน่ายและสถานีบริการแก๊ส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LPG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ธุรกิจวิทยุสื่อสารโทรคมนาคม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พลังงานทางเลือกและธุรกิจอื่น</w:t>
      </w:r>
      <w:r w:rsidR="00F764C2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ๆ</w:t>
      </w:r>
    </w:p>
    <w:p w14:paraId="466FDBF5" w14:textId="44E13972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01FA9EEC" w14:textId="72015C7C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มีการปัดเศษในหมายเหตุประกอบงบการเงินระหว่างกาลแบบย่อ เพื่อให้แสดงเป็นหลักพันบาทและงบการเงินนี้ได้จัดทำขึ้นตามมาตรฐานการบัญชีฉบับที่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(ปรับปรุง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47F30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)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88C75D" w14:textId="2E92D78B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A3696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62C7FE1" w14:textId="5F7A7837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ผลการดำเนินงานซึ่งยังไม่ได้ตรวจสอบที่ปรากฏใน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งวดสามเดือนแล</w:t>
      </w:r>
      <w:r w:rsidR="00265002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ะเก้า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เดือน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265002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A3696" w:rsidRPr="00C07F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มิใช่เครื่องบ่งชี</w:t>
      </w:r>
      <w:r w:rsidR="003E764B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และมิใช่การคาดการณ์ถึงผลการดำเนินงานเต็มปี</w:t>
      </w:r>
    </w:p>
    <w:p w14:paraId="2273C4AF" w14:textId="5C58A694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90"/>
          <w:tab w:val="left" w:pos="918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ดังนั้นงบการเงินระหว่างกาลสำหรับงวดสามเดือนและ</w:t>
      </w:r>
      <w:r w:rsidR="00C56F9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เดือน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C56F9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จึงควรอ่านประกอบกับงบการเงินสำหรับปีสิ้นสุดวันที่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95D79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ซึ่งได้มีการตรวจสอบแล้ว</w:t>
      </w:r>
    </w:p>
    <w:p w14:paraId="02EB378F" w14:textId="1BE4EDF2" w:rsidR="00F53166" w:rsidRPr="00B47C93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="004C1926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งบการเงินระหว่างกาลรวมสำหรับงวดสามเดือนและ</w:t>
      </w:r>
      <w:r w:rsidR="00BB2C4D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ก</w:t>
      </w:r>
      <w:r w:rsidR="00BB2C4D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้า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เดือนสิ้นสุดวันที่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BB2C4D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ยน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12BE8" w:rsidRPr="00C07F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ได้จัดทำขึ้นโดยรวมงบการเงินระหว่างกาลของบริษัทย่อยสำหรับ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งวดสามเดือนและ</w:t>
      </w:r>
      <w:r w:rsidR="00BB2C4D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ก</w:t>
      </w:r>
      <w:r w:rsidR="00BB2C4D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้า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เดือนสิ้นสุดวันที่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BB2C4D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ยน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BB2C4D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ซึ่งได้สอบทานแล้ว</w:t>
      </w:r>
    </w:p>
    <w:p w14:paraId="7DAC9AE4" w14:textId="77777777" w:rsidR="00B47C93" w:rsidRPr="00C07F18" w:rsidRDefault="00B47C93" w:rsidP="00B47C93">
      <w:pPr>
        <w:pStyle w:val="ListParagraph"/>
        <w:spacing w:before="120" w:after="120"/>
        <w:ind w:left="36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E7D21C2" w14:textId="50F12889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36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</w:t>
      </w:r>
      <w:r w:rsidR="0084662D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ผลที่เกิดขึ้นจริงอาจมีความแตกต่างไปจากประมาณการนั้น</w:t>
      </w:r>
    </w:p>
    <w:p w14:paraId="2F1F55F0" w14:textId="4D42C100" w:rsidR="00F53166" w:rsidRPr="00C07F18" w:rsidRDefault="009E4C64" w:rsidP="00BC259B">
      <w:pPr>
        <w:spacing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C5555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</w:p>
    <w:p w14:paraId="6E2C1171" w14:textId="40892CEF" w:rsidR="00F53166" w:rsidRPr="00484244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</w:t>
      </w:r>
      <w:r w:rsidR="005E31F1"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ม</w:t>
      </w: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1D32C31A" w14:textId="4F5EFB8F" w:rsidR="00F53166" w:rsidRPr="00C07F18" w:rsidRDefault="009D1999" w:rsidP="00A01EC0">
      <w:pPr>
        <w:pStyle w:val="ListParagraph"/>
        <w:numPr>
          <w:ilvl w:val="0"/>
          <w:numId w:val="1"/>
        </w:numPr>
        <w:spacing w:before="240" w:line="276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5E1A4FEE" w14:textId="12E8D28D" w:rsidR="004908FE" w:rsidRDefault="00997E8D" w:rsidP="003D04A9">
      <w:pPr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C07F18">
        <w:rPr>
          <w:rFonts w:asciiTheme="majorBidi" w:hAnsiTheme="majorBidi" w:cstheme="majorBidi"/>
          <w:spacing w:val="-2"/>
          <w:sz w:val="28"/>
          <w:cs/>
        </w:rPr>
        <w:t>งบการเงินระหว่างกาลนี้จัดทำขึ้นโดยใช้</w:t>
      </w:r>
      <w:r w:rsidR="004249A9" w:rsidRPr="00C07F18">
        <w:rPr>
          <w:rFonts w:asciiTheme="majorBidi" w:hAnsiTheme="majorBidi" w:cstheme="majorBidi"/>
          <w:spacing w:val="-2"/>
          <w:sz w:val="28"/>
          <w:cs/>
        </w:rPr>
        <w:t>หลักเกณฑ์</w:t>
      </w:r>
      <w:r w:rsidRPr="00C07F18">
        <w:rPr>
          <w:rFonts w:asciiTheme="majorBidi" w:hAnsiTheme="majorBidi" w:cstheme="majorBidi"/>
          <w:spacing w:val="-2"/>
          <w:sz w:val="28"/>
          <w:cs/>
        </w:rPr>
        <w:t>นโยบายการบัญชีและวิธีการคำนวณเช่นเดียวกับที่ใช้ในงบการเงิ</w:t>
      </w:r>
      <w:r w:rsidR="00950868" w:rsidRPr="00C07F18">
        <w:rPr>
          <w:rFonts w:asciiTheme="majorBidi" w:hAnsiTheme="majorBidi" w:cstheme="majorBidi"/>
          <w:spacing w:val="-2"/>
          <w:sz w:val="28"/>
          <w:cs/>
        </w:rPr>
        <w:t>น</w:t>
      </w:r>
      <w:r w:rsidRPr="00C07F18">
        <w:rPr>
          <w:rFonts w:asciiTheme="majorBidi" w:hAnsiTheme="majorBidi" w:cstheme="majorBidi"/>
          <w:spacing w:val="-2"/>
          <w:sz w:val="28"/>
          <w:cs/>
        </w:rPr>
        <w:t xml:space="preserve">สำหรับปีสิ้นสุดวันที่ </w:t>
      </w:r>
      <w:r w:rsidRPr="00C07F18">
        <w:rPr>
          <w:rFonts w:asciiTheme="majorBidi" w:hAnsiTheme="majorBidi" w:cstheme="majorBidi"/>
          <w:spacing w:val="-2"/>
          <w:sz w:val="28"/>
        </w:rPr>
        <w:t xml:space="preserve">31 </w:t>
      </w:r>
      <w:r w:rsidRPr="00C07F18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C07F18">
        <w:rPr>
          <w:rFonts w:asciiTheme="majorBidi" w:hAnsiTheme="majorBidi" w:cstheme="majorBidi"/>
          <w:spacing w:val="-2"/>
          <w:sz w:val="28"/>
        </w:rPr>
        <w:t>256</w:t>
      </w:r>
      <w:r w:rsidR="003B041C" w:rsidRPr="00C07F18">
        <w:rPr>
          <w:rFonts w:asciiTheme="majorBidi" w:hAnsiTheme="majorBidi" w:cstheme="majorBidi"/>
          <w:spacing w:val="-2"/>
          <w:sz w:val="28"/>
        </w:rPr>
        <w:t>3</w:t>
      </w:r>
      <w:r w:rsidR="00950868" w:rsidRPr="00C07F1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4908FE" w:rsidRPr="00C07F18">
        <w:rPr>
          <w:rFonts w:asciiTheme="majorBidi" w:hAnsiTheme="majorBidi" w:cstheme="majorBidi"/>
          <w:spacing w:val="-2"/>
          <w:sz w:val="28"/>
          <w:cs/>
        </w:rPr>
        <w:t>ยกเว้น</w:t>
      </w:r>
      <w:r w:rsidR="004908FE">
        <w:rPr>
          <w:rFonts w:asciiTheme="majorBidi" w:hAnsiTheme="majorBidi" w:cstheme="majorBidi" w:hint="cs"/>
          <w:spacing w:val="-2"/>
          <w:sz w:val="28"/>
          <w:cs/>
        </w:rPr>
        <w:t>เรื่องดังต่อไปนี้</w:t>
      </w:r>
    </w:p>
    <w:p w14:paraId="08E234A8" w14:textId="77777777" w:rsidR="00A01EC0" w:rsidRPr="00A01EC0" w:rsidRDefault="00A01EC0" w:rsidP="003D04A9">
      <w:pPr>
        <w:ind w:left="360"/>
        <w:jc w:val="thaiDistribute"/>
        <w:rPr>
          <w:rFonts w:asciiTheme="majorBidi" w:hAnsiTheme="majorBidi" w:cstheme="majorBidi"/>
          <w:spacing w:val="-2"/>
          <w:sz w:val="10"/>
          <w:szCs w:val="10"/>
        </w:rPr>
      </w:pPr>
    </w:p>
    <w:p w14:paraId="6D3686E6" w14:textId="0679CFF2" w:rsidR="00836F6D" w:rsidRPr="00643FF7" w:rsidRDefault="002D343E" w:rsidP="00643FF7">
      <w:pPr>
        <w:pStyle w:val="ListParagraph"/>
        <w:numPr>
          <w:ilvl w:val="1"/>
          <w:numId w:val="1"/>
        </w:numPr>
        <w:ind w:left="360" w:hanging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643FF7">
        <w:rPr>
          <w:rFonts w:asciiTheme="majorBidi" w:hAnsiTheme="majorBidi" w:cstheme="majorBidi"/>
          <w:spacing w:val="-2"/>
          <w:sz w:val="28"/>
          <w:cs/>
        </w:rPr>
        <w:t>นโยบายการบัญชีเรื่อง</w:t>
      </w:r>
      <w:r w:rsidR="00B57485" w:rsidRPr="00643FF7">
        <w:rPr>
          <w:rFonts w:asciiTheme="majorBidi" w:hAnsiTheme="majorBidi" w:cstheme="majorBidi"/>
          <w:sz w:val="28"/>
          <w:cs/>
          <w:lang w:eastAsia="en-GB"/>
        </w:rPr>
        <w:t>การดำเนินงานร่วมกัน</w:t>
      </w:r>
      <w:r w:rsidR="003D04A9" w:rsidRPr="00643FF7">
        <w:rPr>
          <w:rFonts w:asciiTheme="majorBidi" w:hAnsiTheme="majorBidi" w:cstheme="majorBidi"/>
          <w:sz w:val="28"/>
          <w:lang w:eastAsia="en-GB"/>
        </w:rPr>
        <w:t xml:space="preserve"> </w:t>
      </w:r>
    </w:p>
    <w:p w14:paraId="7CD101C5" w14:textId="50F71C2F" w:rsidR="00836F6D" w:rsidRDefault="00836F6D" w:rsidP="00643FF7">
      <w:pPr>
        <w:pStyle w:val="ListParagraph"/>
        <w:ind w:left="360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  <w:r w:rsidRPr="00836F6D">
        <w:rPr>
          <w:rFonts w:asciiTheme="majorBidi" w:eastAsia="Arial Unicode MS" w:hAnsiTheme="majorBidi" w:cstheme="majorBidi"/>
          <w:color w:val="000000" w:themeColor="text1"/>
          <w:sz w:val="28"/>
          <w:cs/>
        </w:rPr>
        <w:t>การจัดประเภทเป็นการดำเนินงานร่วมกันเมื่อกลุ่มกิจการมีสิทธิในสินทรัพย์และมีภาระผูกพันในหนี้สินที่</w:t>
      </w:r>
      <w:r w:rsidRPr="00836F6D">
        <w:rPr>
          <w:rFonts w:asciiTheme="majorBidi" w:eastAsia="Arial Unicode MS" w:hAnsiTheme="majorBidi" w:cstheme="majorBidi"/>
          <w:color w:val="000000" w:themeColor="text1"/>
          <w:spacing w:val="-4"/>
          <w:sz w:val="28"/>
          <w:cs/>
        </w:rPr>
        <w:t>เกี่ยวข้องกับ</w:t>
      </w:r>
      <w:r w:rsidRPr="00836F6D">
        <w:rPr>
          <w:rFonts w:asciiTheme="majorBidi" w:eastAsia="Arial Unicode MS" w:hAnsiTheme="majorBidi" w:cstheme="majorBidi"/>
          <w:color w:val="000000" w:themeColor="text1"/>
          <w:spacing w:val="-4"/>
          <w:sz w:val="28"/>
        </w:rPr>
        <w:t xml:space="preserve">   </w:t>
      </w:r>
      <w:r w:rsidRPr="00836F6D">
        <w:rPr>
          <w:rFonts w:asciiTheme="majorBidi" w:eastAsia="Arial Unicode MS" w:hAnsiTheme="majorBidi" w:cstheme="majorBidi"/>
          <w:color w:val="000000" w:themeColor="text1"/>
          <w:spacing w:val="-4"/>
          <w:sz w:val="28"/>
          <w:cs/>
        </w:rPr>
        <w:t>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</w:t>
      </w:r>
      <w:r w:rsidRPr="00836F6D">
        <w:rPr>
          <w:rFonts w:asciiTheme="majorBidi" w:eastAsia="Arial Unicode MS" w:hAnsiTheme="majorBidi" w:cstheme="majorBidi"/>
          <w:color w:val="000000" w:themeColor="text1"/>
          <w:sz w:val="28"/>
          <w:cs/>
        </w:rPr>
        <w:t>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33012405" w14:textId="77777777" w:rsidR="00A01EC0" w:rsidRPr="00A01EC0" w:rsidRDefault="00A01EC0" w:rsidP="00643FF7">
      <w:pPr>
        <w:pStyle w:val="ListParagraph"/>
        <w:ind w:left="360"/>
        <w:jc w:val="thaiDistribute"/>
        <w:rPr>
          <w:rFonts w:asciiTheme="majorBidi" w:eastAsia="Arial Unicode MS" w:hAnsiTheme="majorBidi" w:cstheme="majorBidi"/>
          <w:color w:val="000000" w:themeColor="text1"/>
          <w:sz w:val="10"/>
          <w:szCs w:val="10"/>
          <w:lang w:bidi="ar-SA"/>
        </w:rPr>
      </w:pPr>
    </w:p>
    <w:p w14:paraId="0EB32ED5" w14:textId="2B53672F" w:rsidR="003D04A9" w:rsidRPr="00A01EC0" w:rsidRDefault="003D04A9" w:rsidP="00A01EC0">
      <w:pPr>
        <w:pStyle w:val="ListParagraph"/>
        <w:numPr>
          <w:ilvl w:val="1"/>
          <w:numId w:val="1"/>
        </w:numPr>
        <w:ind w:left="360" w:hanging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A01EC0">
        <w:rPr>
          <w:rFonts w:asciiTheme="majorBidi" w:hAnsiTheme="majorBidi" w:hint="cs"/>
          <w:sz w:val="28"/>
          <w:cs/>
          <w:lang w:eastAsia="en-GB"/>
        </w:rPr>
        <w:t>การนำมาตรฐานการรายงานทางการเงินฉบับใหม่และฉบับปรับปรุงมาถือปฏิบัติ</w:t>
      </w:r>
      <w:r w:rsidRPr="00A01EC0">
        <w:rPr>
          <w:rFonts w:asciiTheme="majorBidi" w:hAnsiTheme="majorBidi"/>
          <w:sz w:val="28"/>
          <w:cs/>
          <w:lang w:eastAsia="en-GB"/>
        </w:rPr>
        <w:t xml:space="preserve"> </w:t>
      </w:r>
      <w:r w:rsidRPr="00A01EC0">
        <w:rPr>
          <w:rFonts w:asciiTheme="majorBidi" w:hAnsiTheme="majorBidi" w:hint="cs"/>
          <w:sz w:val="28"/>
          <w:cs/>
          <w:lang w:eastAsia="en-GB"/>
        </w:rPr>
        <w:t>ซึ่งมีผลบังคับใช้วันที่</w:t>
      </w:r>
      <w:r w:rsidRPr="00A01EC0">
        <w:rPr>
          <w:rFonts w:asciiTheme="majorBidi" w:hAnsiTheme="majorBidi"/>
          <w:sz w:val="28"/>
          <w:cs/>
          <w:lang w:eastAsia="en-GB"/>
        </w:rPr>
        <w:t xml:space="preserve"> </w:t>
      </w:r>
      <w:r w:rsidRPr="00A01EC0">
        <w:rPr>
          <w:rFonts w:asciiTheme="majorBidi" w:hAnsiTheme="majorBidi" w:cstheme="majorBidi"/>
          <w:sz w:val="28"/>
          <w:lang w:eastAsia="en-GB"/>
        </w:rPr>
        <w:t>1</w:t>
      </w:r>
      <w:r w:rsidRPr="00A01EC0">
        <w:rPr>
          <w:rFonts w:asciiTheme="majorBidi" w:hAnsiTheme="majorBidi"/>
          <w:sz w:val="28"/>
          <w:cs/>
          <w:lang w:eastAsia="en-GB"/>
        </w:rPr>
        <w:t xml:space="preserve"> </w:t>
      </w:r>
      <w:r w:rsidRPr="00A01EC0">
        <w:rPr>
          <w:rFonts w:asciiTheme="majorBidi" w:hAnsiTheme="majorBidi" w:hint="cs"/>
          <w:sz w:val="28"/>
          <w:cs/>
          <w:lang w:eastAsia="en-GB"/>
        </w:rPr>
        <w:t>มกราคม</w:t>
      </w:r>
      <w:r w:rsidRPr="00A01EC0">
        <w:rPr>
          <w:rFonts w:asciiTheme="majorBidi" w:hAnsiTheme="majorBidi"/>
          <w:sz w:val="28"/>
          <w:cs/>
          <w:lang w:eastAsia="en-GB"/>
        </w:rPr>
        <w:t xml:space="preserve"> </w:t>
      </w:r>
      <w:r w:rsidRPr="00A01EC0">
        <w:rPr>
          <w:rFonts w:asciiTheme="majorBidi" w:hAnsiTheme="majorBidi" w:cstheme="majorBidi"/>
          <w:sz w:val="28"/>
          <w:lang w:eastAsia="en-GB"/>
        </w:rPr>
        <w:t>2564</w:t>
      </w:r>
      <w:r w:rsidRPr="00A01EC0">
        <w:rPr>
          <w:rFonts w:asciiTheme="majorBidi" w:hAnsiTheme="majorBidi"/>
          <w:sz w:val="28"/>
          <w:cs/>
          <w:lang w:eastAsia="en-GB"/>
        </w:rPr>
        <w:t xml:space="preserve"> </w:t>
      </w:r>
      <w:r w:rsidRPr="00A01EC0">
        <w:rPr>
          <w:rFonts w:asciiTheme="majorBidi" w:hAnsiTheme="majorBidi" w:hint="cs"/>
          <w:sz w:val="28"/>
          <w:cs/>
          <w:lang w:eastAsia="en-GB"/>
        </w:rPr>
        <w:t>ไม่มีผลกระทบที่มีนัยสำคัญต่อกลุ่มกิจกา</w:t>
      </w:r>
      <w:r w:rsidR="00836F6D" w:rsidRPr="00A01EC0">
        <w:rPr>
          <w:rFonts w:asciiTheme="majorBidi" w:hAnsiTheme="majorBidi" w:hint="cs"/>
          <w:sz w:val="28"/>
          <w:cs/>
          <w:lang w:eastAsia="en-GB"/>
        </w:rPr>
        <w:t>ร</w:t>
      </w:r>
    </w:p>
    <w:p w14:paraId="2818F7F9" w14:textId="60E1947B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left="360" w:hanging="356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776B1CE2" w14:textId="05D4E20C" w:rsidR="00F53166" w:rsidRPr="00C07F18" w:rsidRDefault="009E4C64" w:rsidP="006358B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A80AED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งวดสามเดือนและ</w:t>
      </w:r>
      <w:r w:rsidR="00BB2C4D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A80AED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เดือนสิ้นสุดวันที่ </w:t>
      </w:r>
      <w:r w:rsidR="00A80AED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A80AED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BB2C4D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</w:t>
      </w:r>
      <w:r w:rsidR="00A80AED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ยน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13294" w:rsidRPr="00C07F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1329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7145CF9C" w14:textId="0B2575A3" w:rsidR="00F53166" w:rsidRPr="00C07F18" w:rsidRDefault="009E4C64" w:rsidP="00BC259B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การขายสินค้าระหว่างกันกำหนดราคาตามราคาตลาด </w:t>
      </w:r>
    </w:p>
    <w:p w14:paraId="432BA011" w14:textId="2D02B6EA" w:rsidR="00F53166" w:rsidRPr="00C07F18" w:rsidRDefault="009E4C64" w:rsidP="00BC259B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0E4C778" w14:textId="0876B0F2" w:rsidR="00F53166" w:rsidRPr="00C07F18" w:rsidRDefault="009E4C64" w:rsidP="00BC259B">
      <w:pPr>
        <w:tabs>
          <w:tab w:val="left" w:pos="72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เงินให้กู้ยืมระยะสั้นแก่กิจการที่เกี่ยวข้องกันคิดดอกเบี้ยในอัตราร้อยละ </w:t>
      </w:r>
      <w:r w:rsidR="00495F81">
        <w:rPr>
          <w:rFonts w:asciiTheme="majorBidi" w:hAnsiTheme="majorBidi" w:cstheme="majorBidi"/>
          <w:color w:val="000000"/>
          <w:spacing w:val="-2"/>
          <w:sz w:val="28"/>
        </w:rPr>
        <w:t>0.075 - 7.50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</w:t>
      </w:r>
      <w:r w:rsidR="00BA5900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(256</w:t>
      </w:r>
      <w:r w:rsidR="009A5F83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A5F83" w:rsidRPr="00C07F18">
        <w:rPr>
          <w:rFonts w:asciiTheme="majorBidi" w:hAnsiTheme="majorBidi" w:cstheme="majorBidi"/>
          <w:color w:val="000000"/>
          <w:spacing w:val="-2"/>
          <w:sz w:val="28"/>
        </w:rPr>
        <w:t>3.50 - 7.50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6D8DB8CE" w14:textId="134B146D" w:rsidR="006F65FE" w:rsidRPr="00C07F18" w:rsidRDefault="009E4C64" w:rsidP="00BC259B">
      <w:pPr>
        <w:tabs>
          <w:tab w:val="left" w:pos="72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เงินให้กู้ยืมระยะยาวแก่กิจการที่เกี่ยวข้องกันคิดดอกเบี้ยในอัตราร้อยละ </w:t>
      </w:r>
      <w:r w:rsidR="00495F81">
        <w:rPr>
          <w:rFonts w:asciiTheme="majorBidi" w:hAnsiTheme="majorBidi" w:cstheme="majorBidi"/>
          <w:color w:val="000000"/>
          <w:spacing w:val="-2"/>
          <w:sz w:val="28"/>
        </w:rPr>
        <w:t xml:space="preserve">0.075 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ต่อปี (</w:t>
      </w:r>
      <w:r w:rsidR="00B8353B" w:rsidRPr="00C07F18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: ไม่มี)</w:t>
      </w:r>
    </w:p>
    <w:p w14:paraId="1D177118" w14:textId="3D000EC0" w:rsidR="00917745" w:rsidRPr="00C07F18" w:rsidRDefault="00917745" w:rsidP="00BC259B">
      <w:pPr>
        <w:tabs>
          <w:tab w:val="left" w:pos="720"/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5.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เงินกู้ยืมระยะสั้นจากกิจการที่เกี่ยวข้องกันคิดดอกเบี้ยในอัตราร้อยละ </w:t>
      </w:r>
      <w:r w:rsidR="00495F81">
        <w:rPr>
          <w:rFonts w:asciiTheme="majorBidi" w:hAnsiTheme="majorBidi" w:cstheme="majorBidi"/>
          <w:color w:val="000000"/>
          <w:spacing w:val="-2"/>
          <w:sz w:val="28"/>
        </w:rPr>
        <w:t xml:space="preserve">0.075 - 6.75 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ต่อปี (</w:t>
      </w:r>
      <w:r w:rsidR="00B8353B" w:rsidRPr="00C07F18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: ร้อยละ </w:t>
      </w:r>
      <w:r w:rsidR="00B8353B" w:rsidRPr="00C07F18">
        <w:rPr>
          <w:rFonts w:asciiTheme="majorBidi" w:hAnsiTheme="majorBidi" w:cstheme="majorBidi"/>
          <w:color w:val="000000"/>
          <w:spacing w:val="-2"/>
          <w:sz w:val="28"/>
        </w:rPr>
        <w:t>4.50</w:t>
      </w:r>
      <w:r w:rsidR="000C720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B8353B" w:rsidRPr="00C07F18">
        <w:rPr>
          <w:rFonts w:asciiTheme="majorBidi" w:hAnsiTheme="majorBidi" w:cstheme="majorBidi"/>
          <w:color w:val="000000"/>
          <w:spacing w:val="-2"/>
          <w:sz w:val="28"/>
        </w:rPr>
        <w:t>-</w:t>
      </w:r>
      <w:r w:rsidR="000C720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B8353B" w:rsidRPr="00C07F18">
        <w:rPr>
          <w:rFonts w:asciiTheme="majorBidi" w:hAnsiTheme="majorBidi" w:cstheme="majorBidi"/>
          <w:color w:val="000000"/>
          <w:spacing w:val="-2"/>
          <w:sz w:val="28"/>
        </w:rPr>
        <w:t>7.50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ต่อปี)</w:t>
      </w:r>
    </w:p>
    <w:p w14:paraId="7A1A979D" w14:textId="4C4667FC" w:rsidR="001150E3" w:rsidRPr="00C07F18" w:rsidRDefault="00917745" w:rsidP="00BC259B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19D265AB" w14:textId="3FA001DF" w:rsidR="00231BC6" w:rsidRPr="00042340" w:rsidRDefault="009E4C64" w:rsidP="00231B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4714"/>
      </w:tblGrid>
      <w:tr w:rsidR="00D326CD" w:rsidRPr="007B225A" w14:paraId="39A909C5" w14:textId="77777777" w:rsidTr="006358BF">
        <w:trPr>
          <w:trHeight w:val="20"/>
          <w:tblHeader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</w:tcPr>
          <w:p w14:paraId="09057C51" w14:textId="77777777" w:rsidR="00D326CD" w:rsidRPr="005855F2" w:rsidRDefault="00D326CD" w:rsidP="007677C0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ชื่อกิจการ</w:t>
            </w:r>
          </w:p>
        </w:tc>
        <w:tc>
          <w:tcPr>
            <w:tcW w:w="236" w:type="dxa"/>
          </w:tcPr>
          <w:p w14:paraId="327ED378" w14:textId="77777777" w:rsidR="00D326CD" w:rsidRPr="005855F2" w:rsidRDefault="00D326CD" w:rsidP="007677C0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714" w:type="dxa"/>
            <w:tcBorders>
              <w:bottom w:val="single" w:sz="4" w:space="0" w:color="auto"/>
            </w:tcBorders>
            <w:shd w:val="clear" w:color="auto" w:fill="auto"/>
          </w:tcPr>
          <w:p w14:paraId="4683643B" w14:textId="77777777" w:rsidR="00D326CD" w:rsidRPr="005855F2" w:rsidRDefault="00D326CD" w:rsidP="007677C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ความสัมพันธ์</w:t>
            </w:r>
          </w:p>
        </w:tc>
      </w:tr>
      <w:tr w:rsidR="006F155C" w:rsidRPr="007B225A" w14:paraId="1DE340FD" w14:textId="77777777" w:rsidTr="006358BF">
        <w:trPr>
          <w:trHeight w:val="20"/>
        </w:trPr>
        <w:tc>
          <w:tcPr>
            <w:tcW w:w="4140" w:type="dxa"/>
            <w:tcBorders>
              <w:top w:val="single" w:sz="4" w:space="0" w:color="auto"/>
            </w:tcBorders>
            <w:shd w:val="clear" w:color="auto" w:fill="auto"/>
          </w:tcPr>
          <w:p w14:paraId="24E89858" w14:textId="5E9EB48A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0A293047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tcBorders>
              <w:top w:val="single" w:sz="4" w:space="0" w:color="auto"/>
            </w:tcBorders>
            <w:shd w:val="clear" w:color="auto" w:fill="auto"/>
          </w:tcPr>
          <w:p w14:paraId="692DD222" w14:textId="34F75DF4" w:rsidR="006F155C" w:rsidRPr="005855F2" w:rsidRDefault="006F155C" w:rsidP="006F155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52E60151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3240ED32" w14:textId="0D636E00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บริษัท เอ็ม โซลูชั่น จำกัด </w:t>
            </w:r>
            <w:r w:rsidR="003A7EED" w:rsidRPr="005855F2">
              <w:rPr>
                <w:rFonts w:asciiTheme="majorBidi" w:hAnsiTheme="majorBidi" w:cstheme="majorBidi"/>
                <w:sz w:val="28"/>
                <w:vertAlign w:val="superscript"/>
              </w:rPr>
              <w:t>(8)</w:t>
            </w:r>
          </w:p>
        </w:tc>
        <w:tc>
          <w:tcPr>
            <w:tcW w:w="236" w:type="dxa"/>
          </w:tcPr>
          <w:p w14:paraId="7FD87558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E1ABD89" w14:textId="5FE65D13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67FF6A4D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5CCD6461" w14:textId="087D1AE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4E90C2EA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2927782" w14:textId="0729A693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70E7C19A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4C9DEF07" w14:textId="566D3FA3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61E7BE5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127D6DBE" w14:textId="034DB9B2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01E420CC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05FB17E7" w14:textId="4FAEA999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0CD09C3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A058C4C" w14:textId="62EC819E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2EAF450B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27CAD5C7" w14:textId="3758A2B2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พี พี แอล พาวเวอร์ จำกัด</w:t>
            </w:r>
            <w:r w:rsidR="00D22342"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="00967AA2" w:rsidRPr="005855F2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C57377" w:rsidRPr="005855F2">
              <w:rPr>
                <w:rFonts w:asciiTheme="majorBidi" w:hAnsiTheme="majorBidi" w:cstheme="majorBidi"/>
                <w:sz w:val="28"/>
                <w:vertAlign w:val="superscript"/>
              </w:rPr>
              <w:t>1</w:t>
            </w:r>
            <w:r w:rsidR="00967AA2" w:rsidRPr="005855F2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  <w:r w:rsidR="0033480E" w:rsidRPr="005855F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3480E" w:rsidRPr="005855F2">
              <w:rPr>
                <w:rFonts w:asciiTheme="majorBidi" w:hAnsiTheme="majorBidi" w:cstheme="majorBidi"/>
                <w:sz w:val="28"/>
                <w:vertAlign w:val="superscript"/>
              </w:rPr>
              <w:t>(6)</w:t>
            </w:r>
          </w:p>
        </w:tc>
        <w:tc>
          <w:tcPr>
            <w:tcW w:w="236" w:type="dxa"/>
          </w:tcPr>
          <w:p w14:paraId="2B77F875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4835DB9" w14:textId="694ADA86" w:rsidR="006F155C" w:rsidRPr="005855F2" w:rsidRDefault="006F155C" w:rsidP="006F155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</w:p>
        </w:tc>
      </w:tr>
      <w:tr w:rsidR="006F155C" w:rsidRPr="007B225A" w14:paraId="00250238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14F891BD" w14:textId="72C941A3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ไบโอเอ็นเนอร์ยี่ สตูล จำกัด</w:t>
            </w:r>
            <w:r w:rsidR="00967AA2" w:rsidRPr="005855F2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C57377" w:rsidRPr="005855F2">
              <w:rPr>
                <w:rFonts w:asciiTheme="majorBidi" w:hAnsiTheme="majorBidi" w:cstheme="majorBidi"/>
                <w:sz w:val="28"/>
                <w:vertAlign w:val="superscript"/>
              </w:rPr>
              <w:t>1</w:t>
            </w:r>
            <w:r w:rsidR="00967AA2" w:rsidRPr="005855F2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  <w:r w:rsidR="0033480E" w:rsidRPr="005855F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3480E" w:rsidRPr="005855F2">
              <w:rPr>
                <w:rFonts w:asciiTheme="majorBidi" w:hAnsiTheme="majorBidi" w:cstheme="majorBidi"/>
                <w:sz w:val="28"/>
                <w:vertAlign w:val="superscript"/>
              </w:rPr>
              <w:t>(6)</w:t>
            </w:r>
          </w:p>
        </w:tc>
        <w:tc>
          <w:tcPr>
            <w:tcW w:w="236" w:type="dxa"/>
          </w:tcPr>
          <w:p w14:paraId="1EFBB1DD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8E33996" w14:textId="0C8E11F7" w:rsidR="006F155C" w:rsidRPr="005855F2" w:rsidRDefault="006F155C" w:rsidP="006F155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</w:p>
        </w:tc>
      </w:tr>
      <w:tr w:rsidR="006F155C" w:rsidRPr="007B225A" w14:paraId="7EEA1B47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26D2BFD7" w14:textId="48418FA0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7E1655FF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9EE1D62" w14:textId="44D941E8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6F155C" w:rsidRPr="007B225A" w14:paraId="179EF95E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76257B76" w14:textId="00573AF2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16FE43B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377D7CF" w14:textId="300C3C72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6F155C" w:rsidRPr="007B225A" w14:paraId="5A50E48A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48D14478" w14:textId="67C592E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เอ็มเนอร์ยี่ จำกัด</w:t>
            </w:r>
          </w:p>
        </w:tc>
        <w:tc>
          <w:tcPr>
            <w:tcW w:w="236" w:type="dxa"/>
          </w:tcPr>
          <w:p w14:paraId="1F3C87B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02F1BF8" w14:textId="670E2957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6F155C" w:rsidRPr="007B225A" w14:paraId="3AD2C0AE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6C5C6E41" w14:textId="6150EFFC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อินฟอร์เมติกซ์ พลัส จำกัด</w:t>
            </w:r>
            <w:r w:rsidR="003A7EED" w:rsidRPr="005855F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A7EED" w:rsidRPr="005855F2">
              <w:rPr>
                <w:rFonts w:asciiTheme="majorBidi" w:hAnsiTheme="majorBidi" w:cstheme="majorBidi"/>
                <w:sz w:val="28"/>
                <w:vertAlign w:val="superscript"/>
              </w:rPr>
              <w:t>(7)</w:t>
            </w:r>
          </w:p>
        </w:tc>
        <w:tc>
          <w:tcPr>
            <w:tcW w:w="236" w:type="dxa"/>
          </w:tcPr>
          <w:p w14:paraId="30FE919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12385DA" w14:textId="6A1FAD08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เอ็ม โซลูชั่น จำกัด</w:t>
            </w:r>
          </w:p>
        </w:tc>
      </w:tr>
      <w:tr w:rsidR="006F155C" w:rsidRPr="007B225A" w14:paraId="3722E6E2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4236ADCD" w14:textId="52DC45EC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46B65C1A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5CF827FC" w14:textId="4CEA9E9E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C57377" w:rsidRPr="007B225A" w14:paraId="7C78A457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5CD8906D" w14:textId="0267AEE1" w:rsidR="00C57377" w:rsidRPr="005855F2" w:rsidRDefault="00C57377" w:rsidP="00C5737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อีโค เอ็นเนอร์ยี กรุ๊ป คอร์เปอเรชั่น จำกัด</w:t>
            </w:r>
            <w:r w:rsidRPr="005855F2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242BE1" w:rsidRPr="005855F2">
              <w:rPr>
                <w:rFonts w:asciiTheme="majorBidi" w:hAnsiTheme="majorBidi" w:cstheme="majorBidi"/>
                <w:sz w:val="28"/>
                <w:vertAlign w:val="superscript"/>
              </w:rPr>
              <w:t>3</w:t>
            </w:r>
            <w:r w:rsidRPr="005855F2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B298F9E" w14:textId="77777777" w:rsidR="00C57377" w:rsidRPr="005855F2" w:rsidRDefault="00C57377" w:rsidP="00C5737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0477A16E" w14:textId="3EA271F2" w:rsidR="00C57377" w:rsidRPr="005855F2" w:rsidRDefault="00C57377" w:rsidP="00C57377">
            <w:pPr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:rsidRPr="007B225A" w14:paraId="571AAA7A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64968B94" w14:textId="50745401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E7588C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E0D163A" w14:textId="1564195C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:rsidRPr="007B225A" w14:paraId="70790981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350AEA74" w14:textId="3CF222D4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36" w:type="dxa"/>
          </w:tcPr>
          <w:p w14:paraId="7ED13FB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C85B4E2" w14:textId="1455C383" w:rsidR="006F155C" w:rsidRPr="005855F2" w:rsidRDefault="006F155C" w:rsidP="006F155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:rsidRPr="007B225A" w14:paraId="5D86008C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6E6E9E09" w14:textId="75CCADC8" w:rsidR="006F155C" w:rsidRPr="005855F2" w:rsidRDefault="005C4F15" w:rsidP="005C4F15">
            <w:pPr>
              <w:ind w:left="-112" w:righ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="006F155C" w:rsidRPr="005855F2">
              <w:rPr>
                <w:rFonts w:asciiTheme="majorBidi" w:hAnsiTheme="majorBidi" w:cstheme="majorBidi"/>
                <w:sz w:val="28"/>
                <w:cs/>
              </w:rPr>
              <w:t>สตาร์ โซล่า พาวเวอร์ จำกัด</w:t>
            </w:r>
            <w:r w:rsidR="00C57377"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="00C57377" w:rsidRPr="005855F2">
              <w:rPr>
                <w:rFonts w:asciiTheme="majorBidi" w:hAnsiTheme="majorBidi" w:cstheme="majorBidi"/>
                <w:sz w:val="28"/>
                <w:vertAlign w:val="superscript"/>
              </w:rPr>
              <w:t>(2)</w:t>
            </w:r>
          </w:p>
        </w:tc>
        <w:tc>
          <w:tcPr>
            <w:tcW w:w="236" w:type="dxa"/>
          </w:tcPr>
          <w:p w14:paraId="24B1A8FF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4EACFD80" w14:textId="1DE271BE" w:rsidR="006F155C" w:rsidRPr="005855F2" w:rsidRDefault="006F155C" w:rsidP="006F155C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ธวัชภิญโญ จำกัด</w:t>
            </w:r>
          </w:p>
        </w:tc>
      </w:tr>
      <w:tr w:rsidR="007D2CB2" w:rsidRPr="007B225A" w14:paraId="79AB44D1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01964353" w14:textId="43D251D6" w:rsidR="007D2CB2" w:rsidRPr="005855F2" w:rsidRDefault="007D2CB2" w:rsidP="007D2CB2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ประชารัฐชีวมวล แม่ลาน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vertAlign w:val="superscript"/>
              </w:rPr>
              <w:t>(3)</w:t>
            </w:r>
          </w:p>
        </w:tc>
        <w:tc>
          <w:tcPr>
            <w:tcW w:w="236" w:type="dxa"/>
          </w:tcPr>
          <w:p w14:paraId="7CA175D4" w14:textId="77777777" w:rsidR="007D2CB2" w:rsidRPr="005855F2" w:rsidRDefault="007D2CB2" w:rsidP="007D2CB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59324C70" w14:textId="46AA4830" w:rsidR="007D2CB2" w:rsidRPr="005855F2" w:rsidRDefault="007D2CB2" w:rsidP="007D2CB2">
            <w:pPr>
              <w:ind w:left="211" w:hanging="211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บริษัทร่วมของบริษัท อีโค เอ็นเนอร์ยี กรุ๊ป คอร์เปอเรชั่น จำกัด</w:t>
            </w:r>
          </w:p>
        </w:tc>
      </w:tr>
      <w:tr w:rsidR="007D2CB2" w:rsidRPr="007B225A" w14:paraId="480D9AB0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2F746AEE" w14:textId="1B2553B7" w:rsidR="007D2CB2" w:rsidRPr="005855F2" w:rsidRDefault="007D2CB2" w:rsidP="007D2CB2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ประชารัฐชีวมวล บังนังสตา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vertAlign w:val="superscript"/>
              </w:rPr>
              <w:t>(3)</w:t>
            </w:r>
          </w:p>
        </w:tc>
        <w:tc>
          <w:tcPr>
            <w:tcW w:w="236" w:type="dxa"/>
          </w:tcPr>
          <w:p w14:paraId="2036FDD6" w14:textId="77777777" w:rsidR="007D2CB2" w:rsidRPr="005855F2" w:rsidRDefault="007D2CB2" w:rsidP="007D2CB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8B4B841" w14:textId="53411A78" w:rsidR="007D2CB2" w:rsidRPr="005855F2" w:rsidRDefault="007D2CB2" w:rsidP="007D2CB2">
            <w:pPr>
              <w:ind w:left="211" w:hanging="211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บริษัทร่วมของบริษัท อีโค เอ็นเนอร์ยี กรุ๊ป คอร์เปอเรชั่น จำกัด</w:t>
            </w:r>
          </w:p>
        </w:tc>
      </w:tr>
      <w:tr w:rsidR="00722239" w:rsidRPr="007B225A" w14:paraId="1097B62B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7FB06DB6" w14:textId="31DD2EB4" w:rsidR="00722239" w:rsidRPr="005855F2" w:rsidRDefault="00722239" w:rsidP="007D2CB2">
            <w:pPr>
              <w:ind w:left="-112"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จำกัด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>9</w:t>
            </w:r>
            <w:r w:rsidRPr="005855F2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2E6DD85A" w14:textId="77777777" w:rsidR="00722239" w:rsidRPr="005855F2" w:rsidRDefault="00722239" w:rsidP="007D2CB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4711CAA3" w14:textId="7783D77A" w:rsidR="00722239" w:rsidRPr="005855F2" w:rsidRDefault="00722239" w:rsidP="007D2CB2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ของบริษัท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อี อาร์ วี อินเตอร์เนชั่นแนล จำกัด</w:t>
            </w:r>
          </w:p>
        </w:tc>
      </w:tr>
      <w:tr w:rsidR="006F155C" w:rsidRPr="007B225A" w14:paraId="41EFAF08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0E1BD89D" w14:textId="2C0A5E84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5D51BA87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36DAF6D" w14:textId="27A71443" w:rsidR="006F155C" w:rsidRPr="005855F2" w:rsidRDefault="006F155C" w:rsidP="006F155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6F155C" w:rsidRPr="007B225A" w14:paraId="3D933791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231A95DB" w14:textId="20FE2AB1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  <w:r w:rsidR="00680F5E" w:rsidRPr="005855F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80F5E" w:rsidRPr="005855F2">
              <w:rPr>
                <w:rFonts w:asciiTheme="majorBidi" w:hAnsiTheme="majorBidi" w:cstheme="majorBidi"/>
                <w:sz w:val="28"/>
                <w:vertAlign w:val="superscript"/>
              </w:rPr>
              <w:t>(4)</w:t>
            </w:r>
          </w:p>
        </w:tc>
        <w:tc>
          <w:tcPr>
            <w:tcW w:w="236" w:type="dxa"/>
          </w:tcPr>
          <w:p w14:paraId="4DF3C521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1BDE6346" w14:textId="245566A8" w:rsidR="006F155C" w:rsidRPr="005855F2" w:rsidRDefault="006F155C" w:rsidP="00844F1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6F155C" w:rsidRPr="007B225A" w14:paraId="34D60F3A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53C785EC" w14:textId="181CDF13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ยูนิเวอร์แซล เวสต์ แมเนจเม้นท์ จำกัด</w:t>
            </w:r>
            <w:r w:rsidR="00680F5E"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80F5E" w:rsidRPr="005855F2">
              <w:rPr>
                <w:rFonts w:asciiTheme="majorBidi" w:hAnsiTheme="majorBidi" w:cstheme="majorBidi"/>
                <w:sz w:val="28"/>
                <w:vertAlign w:val="superscript"/>
              </w:rPr>
              <w:t>(5)</w:t>
            </w:r>
          </w:p>
        </w:tc>
        <w:tc>
          <w:tcPr>
            <w:tcW w:w="236" w:type="dxa"/>
          </w:tcPr>
          <w:p w14:paraId="28699D2E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6BFBD82" w14:textId="07848582" w:rsidR="006F155C" w:rsidRPr="005855F2" w:rsidRDefault="006F155C" w:rsidP="00844F1E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6F155C" w:rsidRPr="007B225A" w14:paraId="2CC23914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1312E63C" w14:textId="6080BAC5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เอเชีย เวสต์ แมนเน็จเม้นท์ จำกัด</w:t>
            </w:r>
            <w:r w:rsidR="00680F5E"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80F5E" w:rsidRPr="005855F2">
              <w:rPr>
                <w:rFonts w:asciiTheme="majorBidi" w:hAnsiTheme="majorBidi" w:cstheme="majorBidi"/>
                <w:sz w:val="28"/>
                <w:vertAlign w:val="superscript"/>
              </w:rPr>
              <w:t>(5)</w:t>
            </w:r>
          </w:p>
        </w:tc>
        <w:tc>
          <w:tcPr>
            <w:tcW w:w="236" w:type="dxa"/>
          </w:tcPr>
          <w:p w14:paraId="57174E2F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41F385E" w14:textId="32466425" w:rsidR="006F155C" w:rsidRPr="005855F2" w:rsidRDefault="006F155C" w:rsidP="00844F1E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6F155C" w:rsidRPr="007B225A" w14:paraId="5D8E63D8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32148052" w14:textId="58832E81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เอเชีย รีไซเคิล เทคโนโลยี จำกัด</w:t>
            </w:r>
            <w:r w:rsidR="00680F5E"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80F5E" w:rsidRPr="005855F2">
              <w:rPr>
                <w:rFonts w:asciiTheme="majorBidi" w:hAnsiTheme="majorBidi" w:cstheme="majorBidi"/>
                <w:sz w:val="28"/>
                <w:vertAlign w:val="superscript"/>
              </w:rPr>
              <w:t>(5)</w:t>
            </w:r>
          </w:p>
        </w:tc>
        <w:tc>
          <w:tcPr>
            <w:tcW w:w="236" w:type="dxa"/>
          </w:tcPr>
          <w:p w14:paraId="578B8B4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650074D1" w14:textId="29D08E94" w:rsidR="006F155C" w:rsidRPr="005855F2" w:rsidRDefault="006F155C" w:rsidP="00844F1E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6F155C" w:rsidRPr="007B225A" w14:paraId="6A153BEE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2467BC77" w14:textId="022583D0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3AB5E0C5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FCC66D2" w14:textId="18F8C9B1" w:rsidR="006F155C" w:rsidRPr="005855F2" w:rsidRDefault="006F155C" w:rsidP="00844F1E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42F5C862" w14:textId="1F9150EC" w:rsidR="006F155C" w:rsidRPr="005855F2" w:rsidRDefault="006F155C" w:rsidP="002F2EB1">
            <w:pPr>
              <w:ind w:left="19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2F2EB1" w:rsidRPr="007B225A" w14:paraId="611BEA9C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5EBA6BFA" w14:textId="77777777" w:rsidR="002F2EB1" w:rsidRPr="005855F2" w:rsidRDefault="002F2EB1" w:rsidP="002F2EB1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4BA8FB9E" w14:textId="24DA1DEA" w:rsidR="002F2EB1" w:rsidRPr="005855F2" w:rsidRDefault="002F2EB1" w:rsidP="002F2EB1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2CC9B44A" w14:textId="77777777" w:rsidR="002F2EB1" w:rsidRPr="005855F2" w:rsidRDefault="002F2EB1" w:rsidP="002F2EB1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1A827BF9" w14:textId="77777777" w:rsidR="002F2EB1" w:rsidRPr="005855F2" w:rsidRDefault="002F2EB1" w:rsidP="002F2EB1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51165732" w14:textId="1ADAAD3E" w:rsidR="002F2EB1" w:rsidRPr="005855F2" w:rsidRDefault="002F2EB1" w:rsidP="002F2EB1">
            <w:pPr>
              <w:ind w:left="221" w:hanging="2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6F155C" w:rsidRPr="007B225A" w14:paraId="09A1637D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07044D86" w14:textId="21991FBA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เอ็มลิ้งค์ คิวไออาร์ จำกัด</w:t>
            </w:r>
          </w:p>
        </w:tc>
        <w:tc>
          <w:tcPr>
            <w:tcW w:w="236" w:type="dxa"/>
          </w:tcPr>
          <w:p w14:paraId="4B1EC1E8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92CE030" w14:textId="0D0DCF4A" w:rsidR="006F155C" w:rsidRPr="005855F2" w:rsidRDefault="006F155C" w:rsidP="005571D2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กิจการร่วมค้า</w:t>
            </w:r>
          </w:p>
        </w:tc>
      </w:tr>
      <w:tr w:rsidR="006F155C" w:rsidRPr="007B225A" w14:paraId="724EF649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0F7261EB" w14:textId="4CAB25BE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กิจการร่วมค้าเอ็มเซ็ท</w:t>
            </w:r>
            <w:r w:rsidR="009A202E" w:rsidRPr="005855F2">
              <w:rPr>
                <w:rFonts w:asciiTheme="majorBidi" w:hAnsiTheme="majorBidi" w:cstheme="majorBidi"/>
                <w:sz w:val="28"/>
                <w:vertAlign w:val="superscript"/>
              </w:rPr>
              <w:t>(8)</w:t>
            </w:r>
          </w:p>
        </w:tc>
        <w:tc>
          <w:tcPr>
            <w:tcW w:w="236" w:type="dxa"/>
          </w:tcPr>
          <w:p w14:paraId="32232DFE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0AA836E7" w14:textId="169E80A3" w:rsidR="007D2CB2" w:rsidRPr="005855F2" w:rsidRDefault="006F155C" w:rsidP="00976F29">
            <w:pPr>
              <w:tabs>
                <w:tab w:val="left" w:pos="2361"/>
              </w:tabs>
              <w:ind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กิจการร่วม</w:t>
            </w:r>
            <w:r w:rsidR="00BB24A7" w:rsidRPr="005855F2">
              <w:rPr>
                <w:rFonts w:asciiTheme="majorBidi" w:hAnsiTheme="majorBidi" w:cstheme="majorBidi"/>
                <w:sz w:val="28"/>
                <w:cs/>
              </w:rPr>
              <w:t>ดำเนินงาน</w:t>
            </w:r>
          </w:p>
        </w:tc>
      </w:tr>
      <w:tr w:rsidR="002E3D84" w:rsidRPr="007B225A" w14:paraId="03F554C1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54AECAE5" w14:textId="02AA5A51" w:rsidR="002E3D84" w:rsidRPr="005855F2" w:rsidRDefault="002E3D84" w:rsidP="002E3D84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50AA9D37" w14:textId="77777777" w:rsidR="002E3D84" w:rsidRPr="005855F2" w:rsidRDefault="002E3D84" w:rsidP="002E3D84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C5E2D1C" w14:textId="5C578C32" w:rsidR="002E3D84" w:rsidRPr="005855F2" w:rsidRDefault="002E3D84" w:rsidP="002F2EB1">
            <w:pPr>
              <w:ind w:left="285" w:right="-18" w:hanging="244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  <w:tr w:rsidR="001F78EF" w:rsidRPr="007B225A" w14:paraId="48EAFE0F" w14:textId="77777777" w:rsidTr="006358BF">
        <w:trPr>
          <w:trHeight w:val="20"/>
        </w:trPr>
        <w:tc>
          <w:tcPr>
            <w:tcW w:w="9090" w:type="dxa"/>
            <w:gridSpan w:val="3"/>
            <w:shd w:val="clear" w:color="auto" w:fill="auto"/>
          </w:tcPr>
          <w:p w14:paraId="200A3551" w14:textId="77777777" w:rsidR="0014046C" w:rsidRPr="005855F2" w:rsidRDefault="0014046C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กลุ่มบริษัทได้เข้าซื้อหุ้นของบริษัทดังกล่าวเมื่อวันที่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30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มิถุนายน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>2563</w:t>
            </w:r>
          </w:p>
          <w:p w14:paraId="0F98B0D5" w14:textId="77777777" w:rsidR="004D4C3A" w:rsidRPr="005855F2" w:rsidRDefault="004D4C3A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กลุ่มบริษัทได้จดทะเบียนจัดตั้งบริษัทดังกล่าวเมื่อวันที่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>3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พฤศจิกายน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>256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>3</w:t>
            </w:r>
          </w:p>
          <w:p w14:paraId="62D2F9BF" w14:textId="77777777" w:rsidR="004D4C3A" w:rsidRPr="005855F2" w:rsidRDefault="004D4C3A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กลุ่มบริษัทได้มีการจำหน่ายเงินลงทุนในบริษัทดังกล่าวเมื่อวันที่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15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ธันวาคม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>256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>3</w:t>
            </w:r>
          </w:p>
          <w:p w14:paraId="16555198" w14:textId="0D6E23EA" w:rsidR="004D4C3A" w:rsidRPr="005855F2" w:rsidRDefault="004D4C3A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บริษัทได้เข้าซื้อหุ้นของบริษัทดังกล่าวเมื่อวันที่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9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มิถุนายน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>2563</w:t>
            </w:r>
          </w:p>
          <w:p w14:paraId="66820453" w14:textId="25D90126" w:rsidR="004D4C3A" w:rsidRPr="005855F2" w:rsidRDefault="004D4C3A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บริษัทได้มีการจำหน่ายเงินลงทุนในบริษัทดังกล่าวเมื่อวันที่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มีนาคม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33D9FC28" w14:textId="2067B4C0" w:rsidR="0033480E" w:rsidRPr="005855F2" w:rsidRDefault="003A7EED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>กลุ่ม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บริษัทได้มีการจำหน่ายเงินลงทุนในบริษัทดังกล่าวเมื่อวันที่ 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9 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เมษายน 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721634FB" w14:textId="04CE32C5" w:rsidR="0033480E" w:rsidRPr="005855F2" w:rsidRDefault="003A7EED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>กลุ่ม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บริษัทได้มีการจำหน่ายเงินลงทุนในบริษัทดังกล่าวเมื่อวันที่ 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29 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มิถุนายน 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110DC7E7" w14:textId="4C6EE13F" w:rsidR="0033480E" w:rsidRPr="00495F81" w:rsidRDefault="0033480E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บริษัทได้มีการจำหน่ายเงินลงทุนในบริษัทดังกล่าวเมื่อวันที่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30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มิถุนายน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54C4039B" w14:textId="1749EC45" w:rsidR="00495F81" w:rsidRDefault="00495F81" w:rsidP="00495F81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กลุ่มบริษัทได้เข้าซื้อหุ้นของบริษัทดังกล่าวเมื่อวันที่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22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กันยายน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28"/>
              </w:rPr>
              <w:t>4</w:t>
            </w:r>
          </w:p>
          <w:p w14:paraId="2518F13A" w14:textId="15098E44" w:rsidR="001F78EF" w:rsidRPr="005855F2" w:rsidRDefault="001F78EF" w:rsidP="00976F29">
            <w:pPr>
              <w:pStyle w:val="ListParagraph"/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547E7D91" w14:textId="66B77FC5" w:rsidR="00F53166" w:rsidRPr="00042340" w:rsidRDefault="009E4C64" w:rsidP="0032394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รายการธุรกิจที่สำคัญระหว่างบริษัทและกิจการที่เกี่ยวข้องกัน สามารถสรุปได้ดังนี้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323949" w:rsidRPr="007B225A" w14:paraId="4C774CE3" w14:textId="77777777" w:rsidTr="006358BF">
        <w:trPr>
          <w:tblHeader/>
        </w:trPr>
        <w:tc>
          <w:tcPr>
            <w:tcW w:w="4140" w:type="dxa"/>
          </w:tcPr>
          <w:p w14:paraId="3C1238CB" w14:textId="77777777" w:rsidR="00323949" w:rsidRPr="005855F2" w:rsidRDefault="0032394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2219A262" w14:textId="0A51BAE3" w:rsidR="00323949" w:rsidRPr="005855F2" w:rsidRDefault="00323949" w:rsidP="0032394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7B225A" w14:paraId="54FC5D52" w14:textId="77777777" w:rsidTr="006358BF">
        <w:trPr>
          <w:tblHeader/>
        </w:trPr>
        <w:tc>
          <w:tcPr>
            <w:tcW w:w="4140" w:type="dxa"/>
          </w:tcPr>
          <w:p w14:paraId="631CDF97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50863DD" w14:textId="66E4FA5B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="00A80AED" w:rsidRPr="005855F2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="00A80AED" w:rsidRPr="005855F2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  <w:t xml:space="preserve"> </w:t>
            </w:r>
            <w:r w:rsidR="00BB2C4D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>กันย</w:t>
            </w:r>
            <w:r w:rsidR="00A80AED" w:rsidRPr="005855F2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  <w:t>ายน</w:t>
            </w:r>
          </w:p>
        </w:tc>
      </w:tr>
      <w:tr w:rsidR="00F53166" w:rsidRPr="007B225A" w14:paraId="26B64A3F" w14:textId="77777777" w:rsidTr="006358BF">
        <w:trPr>
          <w:tblHeader/>
        </w:trPr>
        <w:tc>
          <w:tcPr>
            <w:tcW w:w="4140" w:type="dxa"/>
          </w:tcPr>
          <w:p w14:paraId="31FE71E4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7DC22F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9BCABCD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198B20D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B225A" w14:paraId="7978934E" w14:textId="77777777" w:rsidTr="006358BF">
        <w:trPr>
          <w:tblHeader/>
        </w:trPr>
        <w:tc>
          <w:tcPr>
            <w:tcW w:w="4140" w:type="dxa"/>
          </w:tcPr>
          <w:p w14:paraId="2D28C23C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B8B1" w14:textId="70451EC3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21D77" w:rsidRPr="005855F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7357C3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C4EB28" w14:textId="4AD316F0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21D77" w:rsidRPr="005855F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23292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53512" w14:textId="396B8C81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21D77" w:rsidRPr="005855F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2222D7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A72AC" w14:textId="2A7CA3F4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21D77" w:rsidRPr="005855F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50FF0" w:rsidRPr="007B225A" w14:paraId="612D609A" w14:textId="77777777" w:rsidTr="006358BF">
        <w:tc>
          <w:tcPr>
            <w:tcW w:w="4140" w:type="dxa"/>
          </w:tcPr>
          <w:p w14:paraId="3BBECB8B" w14:textId="29699CD4" w:rsidR="00F50FF0" w:rsidRPr="005855F2" w:rsidRDefault="00DC64A4" w:rsidP="00DC64A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</w:t>
            </w:r>
            <w:r w:rsidR="00F50FF0"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89CBF" w14:textId="77777777" w:rsidR="00F50FF0" w:rsidRPr="005855F2" w:rsidRDefault="00F50FF0" w:rsidP="00F50FF0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AF4878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AAD782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721097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998899" w14:textId="77777777" w:rsidR="00F50FF0" w:rsidRPr="005855F2" w:rsidRDefault="00F50FF0" w:rsidP="00F50FF0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AB4751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461D88" w14:textId="77777777" w:rsidR="00F50FF0" w:rsidRPr="005855F2" w:rsidRDefault="00F50FF0" w:rsidP="00F50FF0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D494E" w:rsidRPr="007B225A" w14:paraId="76B3DA28" w14:textId="77777777" w:rsidTr="006358BF">
        <w:tc>
          <w:tcPr>
            <w:tcW w:w="4140" w:type="dxa"/>
            <w:vAlign w:val="bottom"/>
          </w:tcPr>
          <w:p w14:paraId="03F93704" w14:textId="3D8FAB2A" w:rsidR="00AD494E" w:rsidRPr="005855F2" w:rsidRDefault="00AD494E" w:rsidP="00AD494E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8DB4D" w14:textId="0AA8D035" w:rsidR="00AD494E" w:rsidRPr="00234052" w:rsidRDefault="00AD494E" w:rsidP="00AD494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20CEA" w14:textId="77777777" w:rsidR="00AD494E" w:rsidRPr="00234052" w:rsidRDefault="00AD494E" w:rsidP="00AD49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14808" w14:textId="43033CF3" w:rsidR="00AD494E" w:rsidRPr="0023405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F866C5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4EA11" w14:textId="0AE39FAB" w:rsidR="00AD494E" w:rsidRPr="0023405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0210DD7E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9841BE" w14:textId="7F844CB8" w:rsidR="00AD494E" w:rsidRPr="0023405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D494E" w:rsidRPr="007B225A" w14:paraId="7CAE609A" w14:textId="77777777" w:rsidTr="006358BF">
        <w:tc>
          <w:tcPr>
            <w:tcW w:w="4140" w:type="dxa"/>
          </w:tcPr>
          <w:p w14:paraId="371B39D9" w14:textId="6F8EE9BD" w:rsidR="00AD494E" w:rsidRPr="005855F2" w:rsidRDefault="00AD494E" w:rsidP="00AD49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71C4A" w14:textId="09483F39" w:rsidR="00AD494E" w:rsidRPr="00234052" w:rsidRDefault="00AD494E" w:rsidP="00AD494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551049" w14:textId="77777777" w:rsidR="00AD494E" w:rsidRPr="00234052" w:rsidRDefault="00AD494E" w:rsidP="00AD49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E8C5A" w14:textId="14D42C08" w:rsidR="00AD494E" w:rsidRPr="0023405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3B0546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6518F" w14:textId="4E6AAD11" w:rsidR="00AD494E" w:rsidRPr="0023405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80" w:type="dxa"/>
          </w:tcPr>
          <w:p w14:paraId="7FB389A0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B3C58C" w14:textId="3F52C9A6" w:rsidR="00AD494E" w:rsidRPr="0023405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  <w:tr w:rsidR="00AD494E" w:rsidRPr="007B225A" w14:paraId="749BACFE" w14:textId="77777777" w:rsidTr="006358BF">
        <w:tc>
          <w:tcPr>
            <w:tcW w:w="4140" w:type="dxa"/>
          </w:tcPr>
          <w:p w14:paraId="633D1612" w14:textId="791D1D87" w:rsidR="00AD494E" w:rsidRPr="005855F2" w:rsidRDefault="00AD494E" w:rsidP="00AD494E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C5AB75" w14:textId="33AE2980" w:rsidR="00AD494E" w:rsidRPr="00234052" w:rsidRDefault="00AD494E" w:rsidP="00AD494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6E06FE" w14:textId="77777777" w:rsidR="00AD494E" w:rsidRPr="00234052" w:rsidRDefault="00AD494E" w:rsidP="00AD49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D8BB85" w14:textId="512A03AD" w:rsidR="00AD494E" w:rsidRPr="0023405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286A95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369756" w14:textId="199F79E0" w:rsidR="00AD494E" w:rsidRPr="00234052" w:rsidRDefault="00722239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64AB2A5A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4B0A208" w14:textId="60688D5C" w:rsidR="00AD494E" w:rsidRPr="0023405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D494E" w:rsidRPr="007B225A" w14:paraId="29040E4F" w14:textId="77777777" w:rsidTr="006358BF">
        <w:tc>
          <w:tcPr>
            <w:tcW w:w="4140" w:type="dxa"/>
            <w:vAlign w:val="bottom"/>
          </w:tcPr>
          <w:p w14:paraId="4409C4F1" w14:textId="7FBDF3BD" w:rsidR="00AD494E" w:rsidRPr="005855F2" w:rsidRDefault="00AD494E" w:rsidP="00AD49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8E887E" w14:textId="5234414A" w:rsidR="00AD494E" w:rsidRPr="00234052" w:rsidRDefault="00AD494E" w:rsidP="00AD494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A4440EE" w14:textId="77777777" w:rsidR="00AD494E" w:rsidRPr="00234052" w:rsidRDefault="00AD494E" w:rsidP="00AD49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5B7069" w14:textId="353CA27B" w:rsidR="00AD494E" w:rsidRPr="0023405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1E86D4E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F999B5" w14:textId="49693122" w:rsidR="00AD494E" w:rsidRPr="0023405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AF50F37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6B20A0C" w14:textId="7232163B" w:rsidR="00AD494E" w:rsidRPr="0023405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D494E" w:rsidRPr="007B225A" w14:paraId="137CA101" w14:textId="77777777" w:rsidTr="006358BF">
        <w:tc>
          <w:tcPr>
            <w:tcW w:w="4140" w:type="dxa"/>
            <w:vAlign w:val="bottom"/>
          </w:tcPr>
          <w:p w14:paraId="5A61CE6E" w14:textId="472D6648" w:rsidR="00AD494E" w:rsidRPr="005855F2" w:rsidRDefault="00AD494E" w:rsidP="00AD49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9E7DCA" w14:textId="77777777" w:rsidR="00AD494E" w:rsidRPr="00234052" w:rsidRDefault="00AD494E" w:rsidP="00AD494E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72BBB8" w14:textId="77777777" w:rsidR="00AD494E" w:rsidRPr="00234052" w:rsidRDefault="00AD494E" w:rsidP="00AD494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E0AA04" w14:textId="77777777" w:rsidR="00AD494E" w:rsidRPr="0023405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FFD593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18A91F" w14:textId="77777777" w:rsidR="00AD494E" w:rsidRPr="0023405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50806ED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D35B4DD" w14:textId="77777777" w:rsidR="00AD494E" w:rsidRPr="0023405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D494E" w:rsidRPr="007B225A" w14:paraId="5248A42F" w14:textId="77777777" w:rsidTr="006358BF">
        <w:tc>
          <w:tcPr>
            <w:tcW w:w="4140" w:type="dxa"/>
            <w:vAlign w:val="bottom"/>
          </w:tcPr>
          <w:p w14:paraId="7151E4B5" w14:textId="78EDD2C7" w:rsidR="00AD494E" w:rsidRPr="005855F2" w:rsidRDefault="00AD494E" w:rsidP="00AD494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BFECFC" w14:textId="646B9940" w:rsidR="00AD494E" w:rsidRPr="0023405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F37BDA" w14:textId="77777777" w:rsidR="00AD494E" w:rsidRPr="00234052" w:rsidRDefault="00AD494E" w:rsidP="00AD494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E34138" w14:textId="7830DA88" w:rsidR="00AD494E" w:rsidRPr="0023405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A49F842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5B9A4" w14:textId="5A823D6B" w:rsidR="00AD494E" w:rsidRPr="0023405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266FB53A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688343C" w14:textId="05F2D2CC" w:rsidR="00AD494E" w:rsidRPr="00234052" w:rsidRDefault="00AD494E" w:rsidP="00722239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D494E" w:rsidRPr="007B225A" w14:paraId="26AC7564" w14:textId="77777777" w:rsidTr="000A24D5">
        <w:tc>
          <w:tcPr>
            <w:tcW w:w="4140" w:type="dxa"/>
            <w:vAlign w:val="bottom"/>
          </w:tcPr>
          <w:p w14:paraId="3F5D51FA" w14:textId="03ECE920" w:rsidR="00AD494E" w:rsidRPr="005855F2" w:rsidRDefault="00AD494E" w:rsidP="00AD494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1EB590" w14:textId="0EE307AA" w:rsidR="00AD494E" w:rsidRPr="0023405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85C0A" w14:textId="77777777" w:rsidR="00AD494E" w:rsidRPr="00234052" w:rsidRDefault="00AD494E" w:rsidP="00AD494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5F8F86" w14:textId="169EC83A" w:rsidR="00AD494E" w:rsidRPr="0023405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711E1BF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0E1C9A" w14:textId="78914CE2" w:rsidR="00AD494E" w:rsidRPr="0023405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4C6C0CF9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3A7BCE" w14:textId="7F73FBB0" w:rsidR="00AD494E" w:rsidRPr="00234052" w:rsidRDefault="00AD494E" w:rsidP="00722239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D494E" w:rsidRPr="007B225A" w14:paraId="0AE868CB" w14:textId="77777777" w:rsidTr="000A24D5">
        <w:tc>
          <w:tcPr>
            <w:tcW w:w="4140" w:type="dxa"/>
            <w:vAlign w:val="bottom"/>
          </w:tcPr>
          <w:p w14:paraId="30ACB755" w14:textId="0C540051" w:rsidR="00AD494E" w:rsidRPr="005855F2" w:rsidRDefault="00AD494E" w:rsidP="00AD494E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C81E77" w14:textId="3B6C0267" w:rsidR="00AD494E" w:rsidRPr="00234052" w:rsidRDefault="004A79D7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99C2FD" w14:textId="77777777" w:rsidR="00AD494E" w:rsidRPr="00234052" w:rsidRDefault="00AD494E" w:rsidP="00AD49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F14E3C" w14:textId="0E97B27D" w:rsidR="00AD494E" w:rsidRPr="00234052" w:rsidRDefault="00722239" w:rsidP="00722239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7C8C32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D2414" w14:textId="793F7A4D" w:rsidR="00AD494E" w:rsidRPr="0023405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27758D73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98B00B3" w14:textId="49833871" w:rsidR="00AD494E" w:rsidRPr="00234052" w:rsidRDefault="00AD494E" w:rsidP="00722239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D494E" w:rsidRPr="007B225A" w14:paraId="34995E27" w14:textId="77777777" w:rsidTr="006358BF">
        <w:tc>
          <w:tcPr>
            <w:tcW w:w="4140" w:type="dxa"/>
            <w:vAlign w:val="bottom"/>
          </w:tcPr>
          <w:p w14:paraId="0456F515" w14:textId="22E9A574" w:rsidR="00AD494E" w:rsidRPr="005855F2" w:rsidRDefault="00AD494E" w:rsidP="00AD49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1AFB6B" w14:textId="2643A757" w:rsidR="00AD494E" w:rsidRPr="0023405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471027" w14:textId="77777777" w:rsidR="00AD494E" w:rsidRPr="00234052" w:rsidRDefault="00AD494E" w:rsidP="00AD49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5588A" w14:textId="71C80EB8" w:rsidR="00AD494E" w:rsidRPr="0023405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7625D5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2D521" w14:textId="4673AA18" w:rsidR="00AD494E" w:rsidRPr="0023405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2739900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1EC805" w14:textId="3F711F3C" w:rsidR="00AD494E" w:rsidRPr="0023405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D494E" w:rsidRPr="007B225A" w14:paraId="64BAF311" w14:textId="77777777" w:rsidTr="006358BF">
        <w:tc>
          <w:tcPr>
            <w:tcW w:w="4140" w:type="dxa"/>
            <w:vAlign w:val="bottom"/>
          </w:tcPr>
          <w:p w14:paraId="6AA8367D" w14:textId="77777777" w:rsidR="00AD494E" w:rsidRPr="005855F2" w:rsidRDefault="00AD494E" w:rsidP="00AD49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BFDB0" w14:textId="77777777" w:rsidR="00AD494E" w:rsidRPr="0023405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2FA98D" w14:textId="77777777" w:rsidR="00AD494E" w:rsidRPr="00234052" w:rsidRDefault="00AD494E" w:rsidP="00AD494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07026" w14:textId="77777777" w:rsidR="00AD494E" w:rsidRPr="0023405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610692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73534" w14:textId="77777777" w:rsidR="00AD494E" w:rsidRPr="0023405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814E077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5FE86C" w14:textId="77777777" w:rsidR="00AD494E" w:rsidRPr="0023405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D494E" w:rsidRPr="007B225A" w14:paraId="0C036B64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4499060D" w14:textId="795FAB45" w:rsidR="00AD494E" w:rsidRPr="005855F2" w:rsidRDefault="00AD494E" w:rsidP="00AD49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ซื้อสินค้าและค่าใช้จ่ายในการผลิต</w:t>
            </w:r>
            <w:r w:rsidRPr="005855F2">
              <w:rPr>
                <w:rFonts w:asciiTheme="majorBidi" w:hAnsiTheme="majorBidi" w:cstheme="majorBidi"/>
                <w:sz w:val="28"/>
              </w:rPr>
              <w:t>/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1DBAD" w14:textId="59AF4478" w:rsidR="00AD494E" w:rsidRPr="0023405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1B4DA0F" w14:textId="77777777" w:rsidR="00AD494E" w:rsidRPr="00234052" w:rsidRDefault="00AD494E" w:rsidP="00AD494E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65A47" w14:textId="716B33B4" w:rsidR="00AD494E" w:rsidRPr="0023405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B663432" w14:textId="77777777" w:rsidR="00AD494E" w:rsidRPr="00234052" w:rsidRDefault="00AD494E" w:rsidP="00AD494E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6122A" w14:textId="33E29ECA" w:rsidR="00AD494E" w:rsidRPr="0023405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08AAA810" w14:textId="77777777" w:rsidR="00AD494E" w:rsidRPr="0023405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00459" w14:textId="4C91CBF3" w:rsidR="00AD494E" w:rsidRPr="0023405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68560B4C" w14:textId="4D9A307C" w:rsidR="001243C0" w:rsidRPr="007B225A" w:rsidRDefault="00D071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 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A80AED" w:rsidRPr="005855F2" w14:paraId="07153DB4" w14:textId="77777777" w:rsidTr="000A24D5">
        <w:trPr>
          <w:tblHeader/>
        </w:trPr>
        <w:tc>
          <w:tcPr>
            <w:tcW w:w="4140" w:type="dxa"/>
          </w:tcPr>
          <w:p w14:paraId="6CBD9FBA" w14:textId="53D240F6" w:rsidR="00A80AED" w:rsidRPr="005855F2" w:rsidRDefault="00A80AED" w:rsidP="00152868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41A58CBE" w14:textId="77777777" w:rsidR="00A80AED" w:rsidRPr="005855F2" w:rsidRDefault="00A80AED" w:rsidP="000A24D5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A80AED" w:rsidRPr="005855F2" w14:paraId="0F60D611" w14:textId="77777777" w:rsidTr="000A24D5">
        <w:trPr>
          <w:tblHeader/>
        </w:trPr>
        <w:tc>
          <w:tcPr>
            <w:tcW w:w="4140" w:type="dxa"/>
          </w:tcPr>
          <w:p w14:paraId="54ECCC59" w14:textId="77777777" w:rsidR="00A80AED" w:rsidRPr="005855F2" w:rsidRDefault="00A80AED" w:rsidP="000A24D5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1B6867BF" w14:textId="74621D1E" w:rsidR="00A80AED" w:rsidRPr="005855F2" w:rsidRDefault="00A80AED" w:rsidP="000A24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BB2C4D"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ก</w:t>
            </w:r>
            <w:r w:rsidR="00BB2C4D">
              <w:rPr>
                <w:rFonts w:asciiTheme="majorBidi" w:hAnsiTheme="majorBidi" w:cstheme="majorBidi" w:hint="cs"/>
                <w:sz w:val="28"/>
                <w:cs/>
              </w:rPr>
              <w:t>้า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5855F2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  <w:t xml:space="preserve"> </w:t>
            </w:r>
            <w:r w:rsidR="00BB2C4D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>กันย</w:t>
            </w:r>
            <w:r w:rsidRPr="005855F2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  <w:t>ายน</w:t>
            </w:r>
          </w:p>
        </w:tc>
      </w:tr>
      <w:tr w:rsidR="00A80AED" w:rsidRPr="005855F2" w14:paraId="27995141" w14:textId="77777777" w:rsidTr="000A24D5">
        <w:trPr>
          <w:tblHeader/>
        </w:trPr>
        <w:tc>
          <w:tcPr>
            <w:tcW w:w="4140" w:type="dxa"/>
          </w:tcPr>
          <w:p w14:paraId="11010F30" w14:textId="77777777" w:rsidR="00A80AED" w:rsidRPr="005855F2" w:rsidRDefault="00A80AED" w:rsidP="000A24D5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B06313" w14:textId="77777777" w:rsidR="00A80AED" w:rsidRPr="005855F2" w:rsidRDefault="00A80AED" w:rsidP="000A24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9D5CA69" w14:textId="77777777" w:rsidR="00A80AED" w:rsidRPr="005855F2" w:rsidRDefault="00A80AED" w:rsidP="000A24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9C2F762" w14:textId="77777777" w:rsidR="00A80AED" w:rsidRPr="005855F2" w:rsidRDefault="00A80AED" w:rsidP="000A24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80AED" w:rsidRPr="005855F2" w14:paraId="59E6B36D" w14:textId="77777777" w:rsidTr="000A24D5">
        <w:trPr>
          <w:tblHeader/>
        </w:trPr>
        <w:tc>
          <w:tcPr>
            <w:tcW w:w="4140" w:type="dxa"/>
          </w:tcPr>
          <w:p w14:paraId="3FCEFE9C" w14:textId="77777777" w:rsidR="00A80AED" w:rsidRPr="005855F2" w:rsidRDefault="00A80AED" w:rsidP="000A24D5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A71E7" w14:textId="77777777" w:rsidR="00A80AED" w:rsidRPr="005855F2" w:rsidRDefault="00A80AED" w:rsidP="000A24D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2C06C7B" w14:textId="77777777" w:rsidR="00A80AED" w:rsidRPr="005855F2" w:rsidRDefault="00A80AED" w:rsidP="000A24D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0E820D" w14:textId="77777777" w:rsidR="00A80AED" w:rsidRPr="005855F2" w:rsidRDefault="00A80AED" w:rsidP="000A24D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6A015A0" w14:textId="77777777" w:rsidR="00A80AED" w:rsidRPr="005855F2" w:rsidRDefault="00A80AED" w:rsidP="000A24D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6A59FD" w14:textId="77777777" w:rsidR="00A80AED" w:rsidRPr="005855F2" w:rsidRDefault="00A80AED" w:rsidP="000A24D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90B27F6" w14:textId="77777777" w:rsidR="00A80AED" w:rsidRPr="005855F2" w:rsidRDefault="00A80AED" w:rsidP="000A24D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08D52B" w14:textId="77777777" w:rsidR="00A80AED" w:rsidRPr="005855F2" w:rsidRDefault="00A80AED" w:rsidP="000A24D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A80AED" w:rsidRPr="005855F2" w14:paraId="597D688B" w14:textId="77777777" w:rsidTr="000A24D5">
        <w:tc>
          <w:tcPr>
            <w:tcW w:w="4140" w:type="dxa"/>
          </w:tcPr>
          <w:p w14:paraId="027E5084" w14:textId="77777777" w:rsidR="00A80AED" w:rsidRPr="005855F2" w:rsidRDefault="00A80AED" w:rsidP="000A24D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E38B5B" w14:textId="77777777" w:rsidR="00A80AED" w:rsidRPr="005855F2" w:rsidRDefault="00A80AED" w:rsidP="000A24D5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2E65ECC4" w14:textId="77777777" w:rsidR="00A80AED" w:rsidRPr="005855F2" w:rsidRDefault="00A80AED" w:rsidP="000A24D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38E95B" w14:textId="77777777" w:rsidR="00A80AED" w:rsidRPr="005855F2" w:rsidRDefault="00A80AED" w:rsidP="000A24D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7D5D0CD7" w14:textId="77777777" w:rsidR="00A80AED" w:rsidRPr="005855F2" w:rsidRDefault="00A80AED" w:rsidP="000A24D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C28A90" w14:textId="77777777" w:rsidR="00A80AED" w:rsidRPr="005855F2" w:rsidRDefault="00A80AED" w:rsidP="000A24D5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34ABD42" w14:textId="77777777" w:rsidR="00A80AED" w:rsidRPr="005855F2" w:rsidRDefault="00A80AED" w:rsidP="000A24D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4B6C10" w14:textId="77777777" w:rsidR="00A80AED" w:rsidRPr="005855F2" w:rsidRDefault="00A80AED" w:rsidP="000A24D5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D494E" w:rsidRPr="005855F2" w14:paraId="24BC2C6D" w14:textId="77777777" w:rsidTr="000A24D5">
        <w:tc>
          <w:tcPr>
            <w:tcW w:w="4140" w:type="dxa"/>
            <w:vAlign w:val="bottom"/>
          </w:tcPr>
          <w:p w14:paraId="3B208852" w14:textId="77777777" w:rsidR="00AD494E" w:rsidRPr="005855F2" w:rsidRDefault="00AD494E" w:rsidP="00AD494E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1A73E0" w14:textId="7E40EEF4" w:rsidR="00AD494E" w:rsidRPr="005855F2" w:rsidRDefault="00AD494E" w:rsidP="00AD494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DC3A29" w14:textId="77777777" w:rsidR="00AD494E" w:rsidRPr="005855F2" w:rsidRDefault="00AD494E" w:rsidP="00AD49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AFEBF3" w14:textId="77777777" w:rsidR="00AD494E" w:rsidRPr="005855F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FB6D78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3642C" w14:textId="4B5E4ADD" w:rsidR="00AD494E" w:rsidRPr="005855F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3846B2B8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43024E" w14:textId="0523CD08" w:rsidR="00AD494E" w:rsidRPr="005855F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AD494E" w:rsidRPr="005855F2" w14:paraId="17557426" w14:textId="77777777" w:rsidTr="000A24D5">
        <w:tc>
          <w:tcPr>
            <w:tcW w:w="4140" w:type="dxa"/>
          </w:tcPr>
          <w:p w14:paraId="62010D04" w14:textId="77777777" w:rsidR="00AD494E" w:rsidRPr="005855F2" w:rsidRDefault="00AD494E" w:rsidP="00AD49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5D2DDD" w14:textId="1C1C1289" w:rsidR="00AD494E" w:rsidRPr="005855F2" w:rsidRDefault="00AD494E" w:rsidP="00AD494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B56833" w14:textId="77777777" w:rsidR="00AD494E" w:rsidRPr="005855F2" w:rsidRDefault="00AD494E" w:rsidP="00AD49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6B6276" w14:textId="77777777" w:rsidR="00AD494E" w:rsidRPr="005855F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AD4553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494FC1" w14:textId="5001EF7B" w:rsidR="00AD494E" w:rsidRPr="005855F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180" w:type="dxa"/>
          </w:tcPr>
          <w:p w14:paraId="4F856758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BDA78B4" w14:textId="6752081B" w:rsidR="00AD494E" w:rsidRPr="005855F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</w:t>
            </w:r>
          </w:p>
        </w:tc>
      </w:tr>
      <w:tr w:rsidR="00AD494E" w:rsidRPr="005855F2" w14:paraId="2073C50F" w14:textId="77777777" w:rsidTr="000A24D5">
        <w:tc>
          <w:tcPr>
            <w:tcW w:w="4140" w:type="dxa"/>
          </w:tcPr>
          <w:p w14:paraId="445598B7" w14:textId="77777777" w:rsidR="00AD494E" w:rsidRPr="005855F2" w:rsidRDefault="00AD494E" w:rsidP="00AD494E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D08630" w14:textId="7BFFCA0A" w:rsidR="00AD494E" w:rsidRPr="005855F2" w:rsidRDefault="00AD494E" w:rsidP="00AD494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B8B3E2" w14:textId="77777777" w:rsidR="00AD494E" w:rsidRPr="005855F2" w:rsidRDefault="00AD494E" w:rsidP="00AD49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D9B3C7" w14:textId="77777777" w:rsidR="00AD494E" w:rsidRPr="005855F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D2A87E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96C363" w14:textId="754D3119" w:rsidR="00AD494E" w:rsidRPr="005855F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14D29019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CEECE78" w14:textId="1E48B4EC" w:rsidR="00AD494E" w:rsidRPr="005855F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AD494E" w:rsidRPr="005855F2" w14:paraId="5C680269" w14:textId="77777777" w:rsidTr="00372ADB">
        <w:trPr>
          <w:trHeight w:val="225"/>
        </w:trPr>
        <w:tc>
          <w:tcPr>
            <w:tcW w:w="4140" w:type="dxa"/>
            <w:vAlign w:val="bottom"/>
          </w:tcPr>
          <w:p w14:paraId="145BA6D8" w14:textId="77777777" w:rsidR="00AD494E" w:rsidRPr="00372ADB" w:rsidRDefault="00AD494E" w:rsidP="00AD494E">
            <w:pPr>
              <w:ind w:right="-36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C7082" w14:textId="77777777" w:rsidR="00AD494E" w:rsidRPr="005855F2" w:rsidRDefault="00AD494E" w:rsidP="00AD494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D14DC02" w14:textId="77777777" w:rsidR="00AD494E" w:rsidRPr="005855F2" w:rsidRDefault="00AD494E" w:rsidP="00AD49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8F5B9" w14:textId="77777777" w:rsidR="00AD494E" w:rsidRPr="005855F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E076823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32EDD2" w14:textId="77777777" w:rsidR="00AD494E" w:rsidRPr="005855F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5DA425D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30E903" w14:textId="77777777" w:rsidR="00AD494E" w:rsidRPr="005855F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D494E" w:rsidRPr="005855F2" w14:paraId="2B227E7B" w14:textId="77777777" w:rsidTr="000A24D5">
        <w:tc>
          <w:tcPr>
            <w:tcW w:w="4140" w:type="dxa"/>
            <w:vAlign w:val="bottom"/>
          </w:tcPr>
          <w:p w14:paraId="1D316CAF" w14:textId="77777777" w:rsidR="00AD494E" w:rsidRPr="005855F2" w:rsidRDefault="00AD494E" w:rsidP="00AD49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2336B1" w14:textId="77777777" w:rsidR="00AD494E" w:rsidRPr="005855F2" w:rsidRDefault="00AD494E" w:rsidP="00AD494E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F5D1DC" w14:textId="77777777" w:rsidR="00AD494E" w:rsidRPr="005855F2" w:rsidRDefault="00AD494E" w:rsidP="00AD494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80A92F" w14:textId="77777777" w:rsidR="00AD494E" w:rsidRPr="005855F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E735C2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062A78" w14:textId="77777777" w:rsidR="00AD494E" w:rsidRPr="005855F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8981304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1E36A1" w14:textId="77777777" w:rsidR="00AD494E" w:rsidRPr="005855F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D494E" w:rsidRPr="005855F2" w14:paraId="2A86B279" w14:textId="77777777" w:rsidTr="000A24D5">
        <w:tc>
          <w:tcPr>
            <w:tcW w:w="4140" w:type="dxa"/>
            <w:vAlign w:val="bottom"/>
          </w:tcPr>
          <w:p w14:paraId="655AECCE" w14:textId="77777777" w:rsidR="00AD494E" w:rsidRPr="005855F2" w:rsidRDefault="00AD494E" w:rsidP="00AD494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B768C" w14:textId="29510760" w:rsidR="00AD494E" w:rsidRPr="005855F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03FBF49" w14:textId="77777777" w:rsidR="00AD494E" w:rsidRPr="005855F2" w:rsidRDefault="00AD494E" w:rsidP="00AD494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9A390C" w14:textId="44B6A576" w:rsidR="00AD494E" w:rsidRPr="005855F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7F8B5FEA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EB9D0E" w14:textId="73E377A1" w:rsidR="00AD494E" w:rsidRPr="005855F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9F4DE1B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1F9783F" w14:textId="77777777" w:rsidR="00AD494E" w:rsidRPr="005855F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D494E" w:rsidRPr="005855F2" w14:paraId="756F8138" w14:textId="77777777" w:rsidTr="000A24D5">
        <w:tc>
          <w:tcPr>
            <w:tcW w:w="4140" w:type="dxa"/>
            <w:vAlign w:val="bottom"/>
          </w:tcPr>
          <w:p w14:paraId="0C799E88" w14:textId="77777777" w:rsidR="00AD494E" w:rsidRPr="005855F2" w:rsidRDefault="00AD494E" w:rsidP="00AD494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C38154" w14:textId="1E7EA165" w:rsidR="00AD494E" w:rsidRPr="005855F2" w:rsidRDefault="00E03234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74536A6" w14:textId="77777777" w:rsidR="00AD494E" w:rsidRPr="005855F2" w:rsidRDefault="00AD494E" w:rsidP="00AD494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4E74EB" w14:textId="6462BE05" w:rsidR="00AD494E" w:rsidRPr="005855F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DE82373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A4E8F0" w14:textId="0DCD69F9" w:rsidR="00AD494E" w:rsidRPr="005855F2" w:rsidRDefault="004868DF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4A892A42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271579" w14:textId="6FB1F0AF" w:rsidR="00AD494E" w:rsidRPr="005855F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D494E" w:rsidRPr="005855F2" w14:paraId="16AA2EED" w14:textId="77777777" w:rsidTr="000A24D5">
        <w:tc>
          <w:tcPr>
            <w:tcW w:w="4140" w:type="dxa"/>
            <w:vAlign w:val="bottom"/>
          </w:tcPr>
          <w:p w14:paraId="51BD3F5F" w14:textId="77777777" w:rsidR="00AD494E" w:rsidRPr="005855F2" w:rsidRDefault="00AD494E" w:rsidP="00AD494E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350D6E" w14:textId="0C3578BC" w:rsidR="00AD494E" w:rsidRPr="005855F2" w:rsidRDefault="004A79D7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5120B5" w14:textId="77777777" w:rsidR="00AD494E" w:rsidRPr="005855F2" w:rsidRDefault="00AD494E" w:rsidP="00AD49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60A13C" w14:textId="1BB5A8AB" w:rsidR="00AD494E" w:rsidRPr="005855F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F1660B3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888E10" w14:textId="0496F111" w:rsidR="00AD494E" w:rsidRPr="005855F2" w:rsidRDefault="00722239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29BEF041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13AB95" w14:textId="6B55AE02" w:rsidR="00AD494E" w:rsidRPr="005855F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D494E" w:rsidRPr="005855F2" w14:paraId="7255DF21" w14:textId="77777777" w:rsidTr="000A24D5">
        <w:tc>
          <w:tcPr>
            <w:tcW w:w="4140" w:type="dxa"/>
            <w:vAlign w:val="bottom"/>
          </w:tcPr>
          <w:p w14:paraId="19D6EBA1" w14:textId="77777777" w:rsidR="00AD494E" w:rsidRPr="005855F2" w:rsidRDefault="00AD494E" w:rsidP="00AD49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1A356F" w14:textId="6D311D00" w:rsidR="00AD494E" w:rsidRPr="005855F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980DB23" w14:textId="77777777" w:rsidR="00AD494E" w:rsidRPr="005855F2" w:rsidRDefault="00AD494E" w:rsidP="00AD49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39234" w14:textId="60C29A77" w:rsidR="00AD494E" w:rsidRPr="005855F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9EC891E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550E88" w14:textId="3C30704D" w:rsidR="00AD494E" w:rsidRPr="005855F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641B2795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0CA7778" w14:textId="77777777" w:rsidR="00AD494E" w:rsidRPr="005855F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D494E" w:rsidRPr="005855F2" w14:paraId="5765B836" w14:textId="77777777" w:rsidTr="00372ADB">
        <w:trPr>
          <w:trHeight w:val="207"/>
        </w:trPr>
        <w:tc>
          <w:tcPr>
            <w:tcW w:w="4140" w:type="dxa"/>
            <w:vAlign w:val="bottom"/>
          </w:tcPr>
          <w:p w14:paraId="635DD918" w14:textId="77777777" w:rsidR="00AD494E" w:rsidRPr="005855F2" w:rsidRDefault="00AD494E" w:rsidP="00AD49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5E4683" w14:textId="77777777" w:rsidR="00AD494E" w:rsidRPr="005855F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5C3CC6F" w14:textId="77777777" w:rsidR="00AD494E" w:rsidRPr="005855F2" w:rsidRDefault="00AD494E" w:rsidP="00AD49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8684AF" w14:textId="77777777" w:rsidR="00AD494E" w:rsidRPr="005855F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9CF68E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AB7C47" w14:textId="77777777" w:rsidR="00AD494E" w:rsidRPr="005855F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7CB8FB3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754B30D" w14:textId="77777777" w:rsidR="00AD494E" w:rsidRPr="005855F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D494E" w:rsidRPr="005855F2" w14:paraId="03419878" w14:textId="77777777" w:rsidTr="000A24D5">
        <w:tc>
          <w:tcPr>
            <w:tcW w:w="4140" w:type="dxa"/>
            <w:vAlign w:val="bottom"/>
          </w:tcPr>
          <w:p w14:paraId="7458DC2F" w14:textId="77777777" w:rsidR="00AD494E" w:rsidRPr="005855F2" w:rsidRDefault="00AD494E" w:rsidP="00AD49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03FED9" w14:textId="77777777" w:rsidR="00AD494E" w:rsidRPr="005855F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548368" w14:textId="77777777" w:rsidR="00AD494E" w:rsidRPr="005855F2" w:rsidRDefault="00AD494E" w:rsidP="00AD494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41E594" w14:textId="77777777" w:rsidR="00AD494E" w:rsidRPr="005855F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112C78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E3B8EF" w14:textId="77777777" w:rsidR="00AD494E" w:rsidRPr="005855F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43A6B49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032ADC8" w14:textId="77777777" w:rsidR="00AD494E" w:rsidRPr="005855F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D494E" w:rsidRPr="005855F2" w14:paraId="42FC2E3F" w14:textId="77777777" w:rsidTr="000A24D5">
        <w:trPr>
          <w:trHeight w:val="68"/>
        </w:trPr>
        <w:tc>
          <w:tcPr>
            <w:tcW w:w="4140" w:type="dxa"/>
            <w:vAlign w:val="bottom"/>
          </w:tcPr>
          <w:p w14:paraId="0682D9A9" w14:textId="77777777" w:rsidR="00AD494E" w:rsidRPr="005855F2" w:rsidRDefault="00AD494E" w:rsidP="00AD49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ซื้อสินค้าและค่าใช้จ่ายในการผลิต</w:t>
            </w:r>
            <w:r w:rsidRPr="005855F2">
              <w:rPr>
                <w:rFonts w:asciiTheme="majorBidi" w:hAnsiTheme="majorBidi" w:cstheme="majorBidi"/>
                <w:sz w:val="28"/>
              </w:rPr>
              <w:t>/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E4E65C" w14:textId="10328469" w:rsidR="00AD494E" w:rsidRPr="005855F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C665092" w14:textId="77777777" w:rsidR="00AD494E" w:rsidRPr="005855F2" w:rsidRDefault="00AD494E" w:rsidP="00AD494E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2DD6F1" w14:textId="6DA26150" w:rsidR="00AD494E" w:rsidRPr="005855F2" w:rsidRDefault="00AD494E" w:rsidP="00AD49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59BB697" w14:textId="77777777" w:rsidR="00AD494E" w:rsidRPr="005855F2" w:rsidRDefault="00AD494E" w:rsidP="00AD494E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B88CEF" w14:textId="7D0E69E9" w:rsidR="00AD494E" w:rsidRPr="005855F2" w:rsidRDefault="00AD494E" w:rsidP="00AD49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0036AA4" w14:textId="77777777" w:rsidR="00AD494E" w:rsidRPr="005855F2" w:rsidRDefault="00AD494E" w:rsidP="00AD49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1EE9CD" w14:textId="77777777" w:rsidR="00AD494E" w:rsidRPr="005855F2" w:rsidRDefault="00AD494E" w:rsidP="00AD494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5FDE0452" w14:textId="77777777" w:rsidR="004D6755" w:rsidRPr="004D6755" w:rsidRDefault="004D6755" w:rsidP="004D6755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0"/>
          <w:szCs w:val="20"/>
        </w:rPr>
      </w:pPr>
    </w:p>
    <w:p w14:paraId="025A076C" w14:textId="26387B46" w:rsidR="00F53166" w:rsidRPr="005855F2" w:rsidRDefault="009E4C64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ยอดคงค้างระหว่างบริษัทและกิจการที่เกี่ยวข้องกัน ณ วันที่ </w:t>
      </w:r>
      <w:r w:rsidR="00A80AED" w:rsidRPr="005855F2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A80AED" w:rsidRPr="005855F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151FB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</w:t>
      </w:r>
      <w:r w:rsidR="00A80AED" w:rsidRPr="005855F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ายน</w:t>
      </w:r>
      <w:r w:rsidR="00A80AED" w:rsidRPr="005855F2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5855F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45948" w:rsidRPr="005855F2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5855F2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5855F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45948" w:rsidRPr="005855F2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6"/>
        <w:gridCol w:w="1080"/>
        <w:gridCol w:w="184"/>
        <w:gridCol w:w="1080"/>
        <w:gridCol w:w="180"/>
        <w:gridCol w:w="1080"/>
        <w:gridCol w:w="180"/>
        <w:gridCol w:w="1080"/>
      </w:tblGrid>
      <w:tr w:rsidR="00F53166" w:rsidRPr="005855F2" w14:paraId="5D3D05D3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9BF548E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F7F107B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24ED7C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E810C8C" w14:textId="77777777" w:rsidR="00F53166" w:rsidRPr="005855F2" w:rsidRDefault="009E4C64" w:rsidP="00B93F91">
            <w:pPr>
              <w:ind w:left="-108"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855F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5855F2" w14:paraId="55ED69B6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30838BD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5F1C9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941A625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83284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5855F2" w14:paraId="336EF36A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1BF5E8EE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7B1AD" w14:textId="5BF9F9CB" w:rsidR="00F53166" w:rsidRPr="005855F2" w:rsidRDefault="00A80AE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151FBE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</w:t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B3403DF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2544AB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DB483D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DBA81F" w14:textId="0929E295" w:rsidR="00F53166" w:rsidRPr="005855F2" w:rsidRDefault="00151F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</w:t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94303C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46AA2D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5855F2" w14:paraId="293FE705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0613CC25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10D286" w14:textId="3F214773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545948" w:rsidRPr="005855F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7836CA9C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9F3ECE" w14:textId="066E6E13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545948" w:rsidRPr="005855F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40836A0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52C47" w14:textId="670E76E8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545948" w:rsidRPr="005855F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4A57484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AFA242" w14:textId="2EAC3E8A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545948" w:rsidRPr="005855F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53166" w:rsidRPr="005855F2" w14:paraId="48B06BBA" w14:textId="77777777" w:rsidTr="007A1D4A">
        <w:tc>
          <w:tcPr>
            <w:tcW w:w="4226" w:type="dxa"/>
            <w:shd w:val="clear" w:color="auto" w:fill="auto"/>
            <w:vAlign w:val="bottom"/>
          </w:tcPr>
          <w:p w14:paraId="665E98A7" w14:textId="0CAA7A12" w:rsidR="00F53166" w:rsidRPr="005855F2" w:rsidRDefault="009E4C64" w:rsidP="00860E1A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ลูกหนี้การค้า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- 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="003C1C7F"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 </w:t>
            </w:r>
            <w:r w:rsidR="003C1C7F"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="003C1C7F"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="0009523E"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6</w:t>
            </w:r>
            <w:r w:rsidR="003C1C7F"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E3FBC2" w14:textId="77777777" w:rsidR="00F53166" w:rsidRPr="005855F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tcBorders>
              <w:left w:val="nil"/>
            </w:tcBorders>
            <w:shd w:val="clear" w:color="auto" w:fill="auto"/>
            <w:vAlign w:val="bottom"/>
          </w:tcPr>
          <w:p w14:paraId="18113A09" w14:textId="77777777" w:rsidR="00F53166" w:rsidRPr="005855F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F15B3" w14:textId="77777777" w:rsidR="00F53166" w:rsidRPr="005855F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4EC7652" w14:textId="77777777" w:rsidR="00F53166" w:rsidRPr="005855F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DFD508" w14:textId="77777777" w:rsidR="00F53166" w:rsidRPr="005855F2" w:rsidRDefault="00F53166" w:rsidP="003A49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935F1DB" w14:textId="77777777" w:rsidR="00F53166" w:rsidRPr="005855F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7BA64" w14:textId="77777777" w:rsidR="00F53166" w:rsidRPr="005855F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55BA7FC3" w14:textId="77777777" w:rsidTr="007A1D4A">
        <w:tc>
          <w:tcPr>
            <w:tcW w:w="4226" w:type="dxa"/>
            <w:shd w:val="clear" w:color="auto" w:fill="auto"/>
            <w:vAlign w:val="bottom"/>
          </w:tcPr>
          <w:p w14:paraId="7400758A" w14:textId="0ABC5E55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0AA1F99" w14:textId="2D021192" w:rsidR="00E6160D" w:rsidRPr="005855F2" w:rsidRDefault="00AD494E" w:rsidP="00E6160D">
            <w:pPr>
              <w:tabs>
                <w:tab w:val="decimal" w:pos="559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98B2326" w14:textId="77777777" w:rsidR="00E6160D" w:rsidRPr="005855F2" w:rsidRDefault="00E6160D" w:rsidP="00E6160D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0383A" w14:textId="6EC7860E" w:rsidR="00E6160D" w:rsidRPr="005855F2" w:rsidRDefault="00E6160D" w:rsidP="00E6160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1,544</w:t>
            </w:r>
          </w:p>
        </w:tc>
        <w:tc>
          <w:tcPr>
            <w:tcW w:w="180" w:type="dxa"/>
            <w:shd w:val="clear" w:color="auto" w:fill="auto"/>
          </w:tcPr>
          <w:p w14:paraId="2409F797" w14:textId="77777777" w:rsidR="00E6160D" w:rsidRPr="005855F2" w:rsidRDefault="00E6160D" w:rsidP="00E6160D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6C32A0" w14:textId="2A66767B" w:rsidR="00E6160D" w:rsidRPr="005855F2" w:rsidRDefault="00AD494E" w:rsidP="00E6160D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DEE4A4" w14:textId="77777777" w:rsidR="00E6160D" w:rsidRPr="005855F2" w:rsidRDefault="00E6160D" w:rsidP="00E6160D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F62A1D" w14:textId="1B56294D" w:rsidR="00E6160D" w:rsidRPr="005855F2" w:rsidRDefault="00E6160D" w:rsidP="00E6160D">
            <w:pPr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160D" w:rsidRPr="005855F2" w14:paraId="1482FEDE" w14:textId="77777777" w:rsidTr="007A1D4A">
        <w:tc>
          <w:tcPr>
            <w:tcW w:w="4226" w:type="dxa"/>
            <w:shd w:val="clear" w:color="auto" w:fill="auto"/>
            <w:vAlign w:val="bottom"/>
          </w:tcPr>
          <w:p w14:paraId="64B7B960" w14:textId="01CBBB1F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รวมลูกหนี้การค้า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87125" w14:textId="4368E6AE" w:rsidR="00E6160D" w:rsidRPr="005855F2" w:rsidRDefault="00AD494E" w:rsidP="00E6160D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6C30544" w14:textId="77777777" w:rsidR="00E6160D" w:rsidRPr="005855F2" w:rsidRDefault="00E6160D" w:rsidP="00E6160D">
            <w:pPr>
              <w:tabs>
                <w:tab w:val="decimal" w:pos="882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4F91B" w14:textId="79BE8897" w:rsidR="00E6160D" w:rsidRPr="005855F2" w:rsidRDefault="00E6160D" w:rsidP="00E6160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1,544</w:t>
            </w:r>
          </w:p>
        </w:tc>
        <w:tc>
          <w:tcPr>
            <w:tcW w:w="180" w:type="dxa"/>
            <w:shd w:val="clear" w:color="auto" w:fill="auto"/>
          </w:tcPr>
          <w:p w14:paraId="0F517030" w14:textId="77777777" w:rsidR="00E6160D" w:rsidRPr="005855F2" w:rsidRDefault="00E6160D" w:rsidP="00E6160D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6AE12" w14:textId="37DC1B49" w:rsidR="00E6160D" w:rsidRPr="005855F2" w:rsidRDefault="00AD494E" w:rsidP="00E6160D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559C6B" w14:textId="77777777" w:rsidR="00E6160D" w:rsidRPr="005855F2" w:rsidRDefault="00E6160D" w:rsidP="00E6160D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2007A" w14:textId="537B328F" w:rsidR="00E6160D" w:rsidRPr="005855F2" w:rsidRDefault="00E6160D" w:rsidP="00E6160D">
            <w:pPr>
              <w:ind w:left="-1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E6160D" w:rsidRPr="005855F2" w14:paraId="2B3A03E7" w14:textId="77777777" w:rsidTr="007A1D4A">
        <w:tc>
          <w:tcPr>
            <w:tcW w:w="4226" w:type="dxa"/>
            <w:shd w:val="clear" w:color="auto" w:fill="auto"/>
            <w:vAlign w:val="bottom"/>
          </w:tcPr>
          <w:p w14:paraId="3CC93A5A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D07367" w14:textId="77777777" w:rsidR="00E6160D" w:rsidRPr="005855F2" w:rsidRDefault="00E6160D" w:rsidP="00E6160D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DE7EEB0" w14:textId="77777777" w:rsidR="00E6160D" w:rsidRPr="005855F2" w:rsidRDefault="00E6160D" w:rsidP="00E6160D">
            <w:pPr>
              <w:tabs>
                <w:tab w:val="decimal" w:pos="882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BCBF95" w14:textId="77777777" w:rsidR="00E6160D" w:rsidRPr="005855F2" w:rsidRDefault="00E6160D" w:rsidP="00E6160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0EBBD3" w14:textId="77777777" w:rsidR="00E6160D" w:rsidRPr="005855F2" w:rsidRDefault="00E6160D" w:rsidP="00E6160D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4881DF" w14:textId="77777777" w:rsidR="00E6160D" w:rsidRPr="005855F2" w:rsidRDefault="00E6160D" w:rsidP="00E6160D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5AAF0EC" w14:textId="77777777" w:rsidR="00E6160D" w:rsidRPr="005855F2" w:rsidRDefault="00E6160D" w:rsidP="00E6160D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E96E52" w14:textId="77777777" w:rsidR="00E6160D" w:rsidRPr="005855F2" w:rsidRDefault="00E6160D" w:rsidP="00E6160D">
            <w:pPr>
              <w:ind w:left="-1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74BDB7E5" w14:textId="77777777" w:rsidTr="007A1D4A">
        <w:tc>
          <w:tcPr>
            <w:tcW w:w="4226" w:type="dxa"/>
            <w:shd w:val="clear" w:color="auto" w:fill="auto"/>
            <w:vAlign w:val="bottom"/>
          </w:tcPr>
          <w:p w14:paraId="191F9415" w14:textId="39663AFE" w:rsidR="00E6160D" w:rsidRPr="005855F2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กิจการที่เกี่ยวข้องกัน 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6)</w:t>
            </w:r>
          </w:p>
        </w:tc>
        <w:tc>
          <w:tcPr>
            <w:tcW w:w="1080" w:type="dxa"/>
            <w:shd w:val="clear" w:color="auto" w:fill="auto"/>
          </w:tcPr>
          <w:p w14:paraId="13D271C3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C0DA9BA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287B89" w14:textId="77777777" w:rsidR="00E6160D" w:rsidRPr="005855F2" w:rsidRDefault="00E6160D" w:rsidP="00E6160D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1C584A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163F8E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3AE814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C72A95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3F20D69E" w14:textId="77777777" w:rsidTr="007A1D4A">
        <w:tc>
          <w:tcPr>
            <w:tcW w:w="4226" w:type="dxa"/>
            <w:shd w:val="clear" w:color="auto" w:fill="auto"/>
            <w:vAlign w:val="bottom"/>
          </w:tcPr>
          <w:p w14:paraId="5864E68E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8754D" w14:textId="234BFE57" w:rsidR="00E6160D" w:rsidRPr="00A409A1" w:rsidRDefault="00A409A1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09A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B2C3BEE" w14:textId="77777777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D21969" w14:textId="00475FE8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75F981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548D0E" w14:textId="246E1C96" w:rsidR="00E6160D" w:rsidRPr="005855F2" w:rsidRDefault="00416B93" w:rsidP="00DC29F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5,77</w:t>
            </w:r>
            <w:r w:rsidR="00E0323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92E0C3C" w14:textId="77777777" w:rsidR="00E6160D" w:rsidRPr="005855F2" w:rsidRDefault="00E6160D" w:rsidP="00E6160D">
            <w:pPr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656EA1" w14:textId="534B67D1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6,014</w:t>
            </w:r>
          </w:p>
        </w:tc>
      </w:tr>
      <w:tr w:rsidR="00E6160D" w:rsidRPr="005855F2" w14:paraId="41C7E80F" w14:textId="77777777" w:rsidTr="007A1D4A">
        <w:tc>
          <w:tcPr>
            <w:tcW w:w="4226" w:type="dxa"/>
            <w:shd w:val="clear" w:color="auto" w:fill="auto"/>
            <w:vAlign w:val="bottom"/>
          </w:tcPr>
          <w:p w14:paraId="41C82C3C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559CF" w14:textId="356917C3" w:rsidR="00E6160D" w:rsidRPr="005855F2" w:rsidRDefault="00A409A1" w:rsidP="00DC29F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09013C57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DFF7AB" w14:textId="4D36E687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2,200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921DD6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5DE9BE" w14:textId="765B0315" w:rsidR="00E6160D" w:rsidRPr="005855F2" w:rsidRDefault="00416B93" w:rsidP="00DC29F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2D7643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BDEF73" w14:textId="0EDA933F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2,200</w:t>
            </w:r>
          </w:p>
        </w:tc>
      </w:tr>
      <w:tr w:rsidR="00E6160D" w:rsidRPr="005855F2" w14:paraId="6698CD11" w14:textId="77777777" w:rsidTr="007A1D4A">
        <w:tc>
          <w:tcPr>
            <w:tcW w:w="4226" w:type="dxa"/>
            <w:shd w:val="clear" w:color="auto" w:fill="auto"/>
            <w:vAlign w:val="bottom"/>
          </w:tcPr>
          <w:p w14:paraId="01FED47E" w14:textId="2B8D2712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A8638" w14:textId="60283BF8" w:rsidR="00E6160D" w:rsidRPr="00A409A1" w:rsidRDefault="00A409A1" w:rsidP="00DC29F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A409A1">
              <w:rPr>
                <w:rFonts w:asciiTheme="majorBidi" w:hAnsiTheme="majorBidi" w:cstheme="majorBidi"/>
                <w:sz w:val="28"/>
              </w:rPr>
              <w:t>5</w:t>
            </w:r>
            <w:r w:rsidR="00E03234">
              <w:rPr>
                <w:rFonts w:asciiTheme="majorBidi" w:hAnsiTheme="majorBidi" w:cstheme="majorBidi"/>
                <w:sz w:val="28"/>
              </w:rPr>
              <w:t>09</w:t>
            </w:r>
          </w:p>
        </w:tc>
        <w:tc>
          <w:tcPr>
            <w:tcW w:w="184" w:type="dxa"/>
            <w:shd w:val="clear" w:color="auto" w:fill="auto"/>
          </w:tcPr>
          <w:p w14:paraId="026BDEC7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E26E5" w14:textId="0541A1E2" w:rsidR="00E6160D" w:rsidRPr="00A409A1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09A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4371EA5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9F8FAA" w14:textId="1C922D53" w:rsidR="00E6160D" w:rsidRPr="005855F2" w:rsidRDefault="00416B93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15719A3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F7AD9" w14:textId="177C7B00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160D" w:rsidRPr="005855F2" w14:paraId="3DEA4717" w14:textId="77777777" w:rsidTr="007A1D4A">
        <w:tc>
          <w:tcPr>
            <w:tcW w:w="4226" w:type="dxa"/>
            <w:shd w:val="clear" w:color="auto" w:fill="auto"/>
            <w:vAlign w:val="center"/>
          </w:tcPr>
          <w:p w14:paraId="343F346E" w14:textId="35D0B98C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รวมลูกหนี้อื่น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54B64" w14:textId="2147A5EE" w:rsidR="00E6160D" w:rsidRPr="00DC29FB" w:rsidRDefault="00A409A1" w:rsidP="00DC29F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29FB">
              <w:rPr>
                <w:rFonts w:asciiTheme="majorBidi" w:hAnsiTheme="majorBidi" w:cstheme="majorBidi"/>
                <w:b/>
                <w:bCs/>
                <w:sz w:val="28"/>
              </w:rPr>
              <w:t>510</w:t>
            </w:r>
          </w:p>
        </w:tc>
        <w:tc>
          <w:tcPr>
            <w:tcW w:w="184" w:type="dxa"/>
            <w:shd w:val="clear" w:color="auto" w:fill="auto"/>
          </w:tcPr>
          <w:p w14:paraId="3F784C44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92361B" w14:textId="64F0AEF8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2,200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E3613C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5FD34" w14:textId="18809891" w:rsidR="00E6160D" w:rsidRPr="005855F2" w:rsidRDefault="00416B93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5,776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7766DD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E043ED" w14:textId="3EC4940C" w:rsidR="00E6160D" w:rsidRPr="005855F2" w:rsidRDefault="00E6160D" w:rsidP="00BC0CB1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8,214</w:t>
            </w:r>
          </w:p>
        </w:tc>
      </w:tr>
      <w:tr w:rsidR="00F24FF4" w:rsidRPr="005855F2" w14:paraId="074B9FCA" w14:textId="77777777" w:rsidTr="007A1D4A">
        <w:tc>
          <w:tcPr>
            <w:tcW w:w="4226" w:type="dxa"/>
            <w:shd w:val="clear" w:color="auto" w:fill="auto"/>
            <w:vAlign w:val="center"/>
          </w:tcPr>
          <w:p w14:paraId="4400DE88" w14:textId="77777777" w:rsidR="00F24FF4" w:rsidRPr="005855F2" w:rsidRDefault="00F24FF4" w:rsidP="00E6160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5D82D" w14:textId="77777777" w:rsidR="00F24FF4" w:rsidRPr="005855F2" w:rsidRDefault="00F24FF4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E232F36" w14:textId="77777777" w:rsidR="00F24FF4" w:rsidRPr="005855F2" w:rsidRDefault="00F24FF4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D6DDA4" w14:textId="77777777" w:rsidR="00F24FF4" w:rsidRPr="005855F2" w:rsidRDefault="00F24FF4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C01D12B" w14:textId="77777777" w:rsidR="00F24FF4" w:rsidRPr="005855F2" w:rsidRDefault="00F24FF4" w:rsidP="00E6160D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C22A5F" w14:textId="77777777" w:rsidR="00F24FF4" w:rsidRPr="005855F2" w:rsidRDefault="00F24FF4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FE070DB" w14:textId="77777777" w:rsidR="00F24FF4" w:rsidRPr="005855F2" w:rsidRDefault="00F24FF4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563C15" w14:textId="77777777" w:rsidR="00F24FF4" w:rsidRPr="005855F2" w:rsidRDefault="00F24FF4" w:rsidP="00BC0CB1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9057F" w:rsidRPr="005855F2" w14:paraId="7A400F1B" w14:textId="77777777" w:rsidTr="00F56D31">
        <w:tc>
          <w:tcPr>
            <w:tcW w:w="4226" w:type="dxa"/>
            <w:shd w:val="clear" w:color="auto" w:fill="auto"/>
            <w:vAlign w:val="center"/>
          </w:tcPr>
          <w:p w14:paraId="0289654F" w14:textId="77777777" w:rsidR="0019057F" w:rsidRPr="005855F2" w:rsidRDefault="0019057F" w:rsidP="00E6160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0028AA" w14:textId="77777777" w:rsidR="0019057F" w:rsidRPr="005855F2" w:rsidRDefault="0019057F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5D24FEF7" w14:textId="77777777" w:rsidR="0019057F" w:rsidRPr="005855F2" w:rsidRDefault="0019057F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562836" w14:textId="77777777" w:rsidR="0019057F" w:rsidRPr="005855F2" w:rsidRDefault="0019057F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751A1B1" w14:textId="77777777" w:rsidR="0019057F" w:rsidRPr="005855F2" w:rsidRDefault="0019057F" w:rsidP="00E6160D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B4E9BA" w14:textId="77777777" w:rsidR="0019057F" w:rsidRPr="005855F2" w:rsidRDefault="0019057F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4776A06" w14:textId="77777777" w:rsidR="0019057F" w:rsidRPr="005855F2" w:rsidRDefault="0019057F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2B3FEC" w14:textId="77777777" w:rsidR="0019057F" w:rsidRPr="005855F2" w:rsidRDefault="0019057F" w:rsidP="00BC0CB1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596AB6A2" w14:textId="77777777" w:rsidTr="00F56D31">
        <w:tc>
          <w:tcPr>
            <w:tcW w:w="4226" w:type="dxa"/>
            <w:shd w:val="clear" w:color="auto" w:fill="auto"/>
            <w:vAlign w:val="bottom"/>
          </w:tcPr>
          <w:p w14:paraId="4C7466D9" w14:textId="5C58EB15" w:rsidR="00E6160D" w:rsidRPr="005855F2" w:rsidRDefault="00E6160D" w:rsidP="00E6160D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lastRenderedPageBreak/>
              <w:t>รายได้ค้างรับ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- 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6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9229553" w14:textId="77777777" w:rsidR="00E6160D" w:rsidRPr="007A1D4A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C4B5D58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B47F20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2C602B9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8E78C4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536E722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DB45E9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0B20D220" w14:textId="77777777" w:rsidTr="007A1D4A">
        <w:tc>
          <w:tcPr>
            <w:tcW w:w="4226" w:type="dxa"/>
            <w:shd w:val="clear" w:color="auto" w:fill="auto"/>
            <w:vAlign w:val="bottom"/>
          </w:tcPr>
          <w:p w14:paraId="2FEB9E5E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CFDA3F" w14:textId="1869A927" w:rsidR="00E6160D" w:rsidRPr="005855F2" w:rsidRDefault="00416B93" w:rsidP="00E6160D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31DE341" w14:textId="77777777" w:rsidR="00E6160D" w:rsidRPr="005855F2" w:rsidRDefault="00E6160D" w:rsidP="00E6160D">
            <w:pPr>
              <w:tabs>
                <w:tab w:val="decimal" w:pos="95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4DCBF" w14:textId="12843195" w:rsidR="00E6160D" w:rsidRPr="005855F2" w:rsidRDefault="00E6160D" w:rsidP="00E6160D">
            <w:pPr>
              <w:tabs>
                <w:tab w:val="decimal" w:pos="904"/>
              </w:tabs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42AB339" w14:textId="77777777" w:rsidR="00E6160D" w:rsidRPr="005855F2" w:rsidRDefault="00E6160D" w:rsidP="00E6160D">
            <w:pPr>
              <w:tabs>
                <w:tab w:val="decimal" w:pos="950"/>
                <w:tab w:val="decimal" w:pos="9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A025E3" w14:textId="5EA090BC" w:rsidR="00E6160D" w:rsidRPr="005855F2" w:rsidRDefault="00416B93" w:rsidP="00BC0CB1">
            <w:pPr>
              <w:tabs>
                <w:tab w:val="decimal" w:pos="96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8F1CCA" w14:textId="77777777" w:rsidR="00E6160D" w:rsidRPr="005855F2" w:rsidRDefault="00E6160D" w:rsidP="00E6160D">
            <w:pPr>
              <w:tabs>
                <w:tab w:val="decimal" w:pos="95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8CF87A" w14:textId="2FF00C60" w:rsidR="00E6160D" w:rsidRPr="005855F2" w:rsidRDefault="00E6160D" w:rsidP="00E6160D">
            <w:pPr>
              <w:tabs>
                <w:tab w:val="decimal" w:pos="904"/>
              </w:tabs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269</w:t>
            </w:r>
          </w:p>
        </w:tc>
      </w:tr>
      <w:tr w:rsidR="00E6160D" w:rsidRPr="005855F2" w14:paraId="44042C52" w14:textId="77777777" w:rsidTr="007A1D4A">
        <w:tc>
          <w:tcPr>
            <w:tcW w:w="4226" w:type="dxa"/>
            <w:shd w:val="clear" w:color="auto" w:fill="auto"/>
            <w:vAlign w:val="center"/>
          </w:tcPr>
          <w:p w14:paraId="66D46942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E7E792" w14:textId="240F48AD" w:rsidR="00E6160D" w:rsidRPr="005855F2" w:rsidRDefault="00E03234" w:rsidP="00E6160D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28B8B4A9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2DAC0B" w14:textId="746ED3B4" w:rsidR="00E6160D" w:rsidRPr="005855F2" w:rsidRDefault="00E6160D" w:rsidP="00E6160D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148676D" w14:textId="77777777" w:rsidR="00E6160D" w:rsidRPr="005855F2" w:rsidRDefault="00E6160D" w:rsidP="00E6160D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83DAC1" w14:textId="50DD7515" w:rsidR="00E6160D" w:rsidRPr="005855F2" w:rsidRDefault="00416B93" w:rsidP="00BC0CB1">
            <w:pPr>
              <w:tabs>
                <w:tab w:val="decimal" w:pos="9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4EFBB0F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A19E73" w14:textId="27179AD0" w:rsidR="00E6160D" w:rsidRPr="005855F2" w:rsidRDefault="00E6160D" w:rsidP="00E6160D">
            <w:pPr>
              <w:tabs>
                <w:tab w:val="decimal" w:pos="900"/>
              </w:tabs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251</w:t>
            </w:r>
          </w:p>
        </w:tc>
      </w:tr>
      <w:tr w:rsidR="00E6160D" w:rsidRPr="005855F2" w14:paraId="13419B03" w14:textId="77777777" w:rsidTr="007A1D4A">
        <w:tc>
          <w:tcPr>
            <w:tcW w:w="4226" w:type="dxa"/>
            <w:shd w:val="clear" w:color="auto" w:fill="auto"/>
            <w:vAlign w:val="center"/>
          </w:tcPr>
          <w:p w14:paraId="0760E597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79FA4" w14:textId="055F1171" w:rsidR="00E6160D" w:rsidRPr="005855F2" w:rsidRDefault="00E03234" w:rsidP="00900E54">
            <w:pPr>
              <w:tabs>
                <w:tab w:val="decimal" w:pos="98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40115F30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1A699" w14:textId="5ABC9188" w:rsidR="00E6160D" w:rsidRPr="005855F2" w:rsidRDefault="00E6160D" w:rsidP="00E6160D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DBC631D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550FB" w14:textId="16EADA33" w:rsidR="00E6160D" w:rsidRPr="005855F2" w:rsidRDefault="00416B93" w:rsidP="00BC0CB1">
            <w:pPr>
              <w:tabs>
                <w:tab w:val="decimal" w:pos="96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59666EB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13BA2A" w14:textId="4F9AF288" w:rsidR="00E6160D" w:rsidRPr="005855F2" w:rsidRDefault="00E6160D" w:rsidP="00E6160D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520</w:t>
            </w:r>
          </w:p>
        </w:tc>
      </w:tr>
      <w:tr w:rsidR="00E6160D" w:rsidRPr="005855F2" w14:paraId="098F4B59" w14:textId="77777777" w:rsidTr="007A1D4A">
        <w:tc>
          <w:tcPr>
            <w:tcW w:w="4226" w:type="dxa"/>
            <w:shd w:val="clear" w:color="auto" w:fill="auto"/>
            <w:vAlign w:val="center"/>
          </w:tcPr>
          <w:p w14:paraId="3C5321E0" w14:textId="085BCD5D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73D0" w14:textId="70F441C8" w:rsidR="00E6160D" w:rsidRPr="005855F2" w:rsidRDefault="00E03234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3FC8B84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8F99A" w14:textId="7326505A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(77)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60DAE74" w14:textId="77777777" w:rsidR="00E6160D" w:rsidRPr="005855F2" w:rsidRDefault="00E6160D" w:rsidP="00E6160D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B5426" w14:textId="4AC1A607" w:rsidR="00E6160D" w:rsidRPr="005855F2" w:rsidRDefault="00416B93" w:rsidP="00BC0CB1">
            <w:pPr>
              <w:tabs>
                <w:tab w:val="decimal" w:pos="559"/>
                <w:tab w:val="decimal" w:pos="964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79BB159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1F96E" w14:textId="655A030C" w:rsidR="00E6160D" w:rsidRPr="005855F2" w:rsidRDefault="00E6160D" w:rsidP="00E6160D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160D" w:rsidRPr="005855F2" w14:paraId="7F958739" w14:textId="77777777" w:rsidTr="007A1D4A">
        <w:tc>
          <w:tcPr>
            <w:tcW w:w="4226" w:type="dxa"/>
            <w:shd w:val="clear" w:color="auto" w:fill="auto"/>
            <w:vAlign w:val="bottom"/>
          </w:tcPr>
          <w:p w14:paraId="6BA1352A" w14:textId="377D8AB1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รวมรายได้ค้างรับ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5E85B" w14:textId="01D3DC89" w:rsidR="00E6160D" w:rsidRPr="0019057F" w:rsidRDefault="00416B93" w:rsidP="00DC29F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9057F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47A1F791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DF57D" w14:textId="1FE57200" w:rsidR="00E6160D" w:rsidRPr="005855F2" w:rsidRDefault="00E6160D" w:rsidP="00E6160D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251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959290F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BE4C53" w14:textId="014A57C5" w:rsidR="00E6160D" w:rsidRPr="005855F2" w:rsidRDefault="00416B93" w:rsidP="00BC0CB1">
            <w:pPr>
              <w:tabs>
                <w:tab w:val="decimal" w:pos="964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5386CD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EED07C" w14:textId="4933DBD8" w:rsidR="00E6160D" w:rsidRPr="005855F2" w:rsidRDefault="00E6160D" w:rsidP="00E6160D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520</w:t>
            </w:r>
          </w:p>
        </w:tc>
      </w:tr>
      <w:tr w:rsidR="00E6160D" w:rsidRPr="005855F2" w14:paraId="424190CC" w14:textId="77777777" w:rsidTr="007A2588">
        <w:trPr>
          <w:trHeight w:val="60"/>
        </w:trPr>
        <w:tc>
          <w:tcPr>
            <w:tcW w:w="4226" w:type="dxa"/>
            <w:shd w:val="clear" w:color="auto" w:fill="auto"/>
            <w:vAlign w:val="bottom"/>
          </w:tcPr>
          <w:p w14:paraId="039681FA" w14:textId="77777777" w:rsidR="00E6160D" w:rsidRPr="005855F2" w:rsidRDefault="00E6160D" w:rsidP="007A2588">
            <w:pPr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50CFE" w14:textId="77777777" w:rsidR="00E6160D" w:rsidRPr="007A2588" w:rsidRDefault="00E6160D" w:rsidP="007A2588">
            <w:pPr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CD03674" w14:textId="77777777" w:rsidR="00E6160D" w:rsidRPr="007A2588" w:rsidRDefault="00E6160D" w:rsidP="007A2588">
            <w:pPr>
              <w:tabs>
                <w:tab w:val="decimal" w:pos="882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5D33C" w14:textId="77777777" w:rsidR="00E6160D" w:rsidRPr="005855F2" w:rsidRDefault="00E6160D" w:rsidP="007A2588">
            <w:pPr>
              <w:tabs>
                <w:tab w:val="decimal" w:pos="994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2458F7F" w14:textId="77777777" w:rsidR="00E6160D" w:rsidRPr="007A2588" w:rsidRDefault="00E6160D" w:rsidP="007A2588">
            <w:pPr>
              <w:tabs>
                <w:tab w:val="decimal" w:pos="882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EC7CB" w14:textId="77777777" w:rsidR="00E6160D" w:rsidRPr="007A2588" w:rsidRDefault="00E6160D" w:rsidP="007A2588">
            <w:pPr>
              <w:tabs>
                <w:tab w:val="decimal" w:pos="898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3636342" w14:textId="77777777" w:rsidR="00E6160D" w:rsidRPr="007A2588" w:rsidRDefault="00E6160D" w:rsidP="007A2588">
            <w:pPr>
              <w:tabs>
                <w:tab w:val="decimal" w:pos="882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38A67" w14:textId="77777777" w:rsidR="00E6160D" w:rsidRPr="005855F2" w:rsidRDefault="00E6160D" w:rsidP="007A2588">
            <w:pPr>
              <w:tabs>
                <w:tab w:val="decimal" w:pos="994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2AE8E03A" w14:textId="77777777" w:rsidTr="007A1D4A">
        <w:tc>
          <w:tcPr>
            <w:tcW w:w="4226" w:type="dxa"/>
            <w:shd w:val="clear" w:color="auto" w:fill="auto"/>
            <w:vAlign w:val="bottom"/>
          </w:tcPr>
          <w:p w14:paraId="5FD4194D" w14:textId="5067C19B" w:rsidR="00E6160D" w:rsidRPr="005855F2" w:rsidRDefault="00E6160D" w:rsidP="00E6160D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-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6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44676D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9871886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7C029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D1ED56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29E5B4" w14:textId="4AEAB1B6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86D37F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3FB565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38DF3336" w14:textId="77777777" w:rsidTr="007A1D4A">
        <w:tc>
          <w:tcPr>
            <w:tcW w:w="4226" w:type="dxa"/>
            <w:shd w:val="clear" w:color="auto" w:fill="auto"/>
            <w:vAlign w:val="bottom"/>
          </w:tcPr>
          <w:p w14:paraId="3C61CD59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43681" w14:textId="1C15E176" w:rsidR="00E6160D" w:rsidRPr="005855F2" w:rsidRDefault="00416B93" w:rsidP="00E616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BDDEA17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40E0E" w14:textId="36A0F2D7" w:rsidR="00E6160D" w:rsidRPr="005855F2" w:rsidRDefault="00E6160D" w:rsidP="00E616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CBE861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E8FA5" w14:textId="6113BAB6" w:rsidR="00E6160D" w:rsidRPr="005855F2" w:rsidRDefault="00416B93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115,022</w:t>
            </w:r>
          </w:p>
        </w:tc>
        <w:tc>
          <w:tcPr>
            <w:tcW w:w="180" w:type="dxa"/>
            <w:shd w:val="clear" w:color="auto" w:fill="auto"/>
          </w:tcPr>
          <w:p w14:paraId="30AA8F23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D6E55" w14:textId="370C7621" w:rsidR="00E6160D" w:rsidRPr="005855F2" w:rsidRDefault="00E6160D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86,412</w:t>
            </w:r>
          </w:p>
        </w:tc>
      </w:tr>
      <w:tr w:rsidR="00E6160D" w:rsidRPr="005855F2" w14:paraId="5AF40184" w14:textId="77777777" w:rsidTr="007A1D4A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2EF5F1CC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B0A63" w14:textId="3D82DBCD" w:rsidR="00E6160D" w:rsidRPr="005855F2" w:rsidRDefault="00416B93" w:rsidP="00E616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351</w:t>
            </w:r>
          </w:p>
        </w:tc>
        <w:tc>
          <w:tcPr>
            <w:tcW w:w="184" w:type="dxa"/>
            <w:shd w:val="clear" w:color="auto" w:fill="auto"/>
          </w:tcPr>
          <w:p w14:paraId="65803923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45962" w14:textId="6DD0FF18" w:rsidR="00E6160D" w:rsidRPr="005855F2" w:rsidRDefault="00E6160D" w:rsidP="00E616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10,775</w:t>
            </w:r>
          </w:p>
        </w:tc>
        <w:tc>
          <w:tcPr>
            <w:tcW w:w="180" w:type="dxa"/>
            <w:shd w:val="clear" w:color="auto" w:fill="auto"/>
          </w:tcPr>
          <w:p w14:paraId="7F2612E7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E1433" w14:textId="7C2DD5AC" w:rsidR="00E6160D" w:rsidRPr="005855F2" w:rsidRDefault="00416B93" w:rsidP="00E616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5ECAE9C8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78FDD" w14:textId="0692CAE5" w:rsidR="00E6160D" w:rsidRPr="005855F2" w:rsidRDefault="00E6160D" w:rsidP="00E6160D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10,673</w:t>
            </w:r>
          </w:p>
        </w:tc>
      </w:tr>
      <w:tr w:rsidR="00E6160D" w:rsidRPr="005855F2" w14:paraId="1B870019" w14:textId="77777777" w:rsidTr="007A1D4A">
        <w:tc>
          <w:tcPr>
            <w:tcW w:w="4226" w:type="dxa"/>
            <w:shd w:val="clear" w:color="auto" w:fill="auto"/>
            <w:vAlign w:val="bottom"/>
          </w:tcPr>
          <w:p w14:paraId="58C5F934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B8F7" w14:textId="16E2259C" w:rsidR="00E6160D" w:rsidRPr="005855F2" w:rsidRDefault="00416B93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351</w:t>
            </w:r>
          </w:p>
        </w:tc>
        <w:tc>
          <w:tcPr>
            <w:tcW w:w="184" w:type="dxa"/>
            <w:shd w:val="clear" w:color="auto" w:fill="auto"/>
          </w:tcPr>
          <w:p w14:paraId="6416B0FC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EB6" w14:textId="2BCFE110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10,775</w:t>
            </w:r>
          </w:p>
        </w:tc>
        <w:tc>
          <w:tcPr>
            <w:tcW w:w="180" w:type="dxa"/>
            <w:shd w:val="clear" w:color="auto" w:fill="auto"/>
          </w:tcPr>
          <w:p w14:paraId="051EBC08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CCD7" w14:textId="5BAEBE11" w:rsidR="00E6160D" w:rsidRPr="005855F2" w:rsidRDefault="00416B93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115,08</w:t>
            </w:r>
            <w:r w:rsidR="00E0323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9823EE7" w14:textId="77777777" w:rsidR="00E6160D" w:rsidRPr="005855F2" w:rsidRDefault="00E6160D" w:rsidP="00E616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6CAC" w14:textId="59C4FD96" w:rsidR="00E6160D" w:rsidRPr="005855F2" w:rsidRDefault="00E6160D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97,085</w:t>
            </w:r>
          </w:p>
        </w:tc>
      </w:tr>
      <w:tr w:rsidR="00E6160D" w:rsidRPr="005855F2" w14:paraId="00B35EF1" w14:textId="77777777" w:rsidTr="007A1D4A">
        <w:tc>
          <w:tcPr>
            <w:tcW w:w="4226" w:type="dxa"/>
            <w:shd w:val="clear" w:color="auto" w:fill="auto"/>
            <w:vAlign w:val="center"/>
          </w:tcPr>
          <w:p w14:paraId="33DE7754" w14:textId="6E05EAD9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9C61" w14:textId="7CC98452" w:rsidR="00E6160D" w:rsidRPr="005855F2" w:rsidRDefault="00416B93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C6EB220" w14:textId="77777777" w:rsidR="00E6160D" w:rsidRPr="005855F2" w:rsidRDefault="00E6160D" w:rsidP="00E6160D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3839" w14:textId="6C6D9D3E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(1,410)</w:t>
            </w:r>
          </w:p>
        </w:tc>
        <w:tc>
          <w:tcPr>
            <w:tcW w:w="180" w:type="dxa"/>
            <w:shd w:val="clear" w:color="auto" w:fill="auto"/>
          </w:tcPr>
          <w:p w14:paraId="142D48B9" w14:textId="77777777" w:rsidR="00E6160D" w:rsidRPr="005855F2" w:rsidRDefault="00E6160D" w:rsidP="00E6160D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D67E" w14:textId="755DD5C5" w:rsidR="00E6160D" w:rsidRPr="005855F2" w:rsidRDefault="00416B93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(16,140)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D151C" w14:textId="77777777" w:rsidR="00E6160D" w:rsidRPr="005855F2" w:rsidRDefault="00E6160D" w:rsidP="00E6160D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42C8" w14:textId="639B65E3" w:rsidR="00E6160D" w:rsidRPr="005855F2" w:rsidRDefault="00E6160D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(21,340)</w:t>
            </w:r>
          </w:p>
        </w:tc>
      </w:tr>
      <w:tr w:rsidR="00E6160D" w:rsidRPr="005855F2" w14:paraId="1AD1F89D" w14:textId="77777777" w:rsidTr="007A1D4A">
        <w:tc>
          <w:tcPr>
            <w:tcW w:w="4226" w:type="dxa"/>
            <w:shd w:val="clear" w:color="auto" w:fill="auto"/>
            <w:vAlign w:val="bottom"/>
          </w:tcPr>
          <w:p w14:paraId="27BCBA5F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73A94" w14:textId="182FF2FC" w:rsidR="00E6160D" w:rsidRPr="005855F2" w:rsidRDefault="00416B93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351</w:t>
            </w:r>
          </w:p>
        </w:tc>
        <w:tc>
          <w:tcPr>
            <w:tcW w:w="184" w:type="dxa"/>
            <w:shd w:val="clear" w:color="auto" w:fill="auto"/>
          </w:tcPr>
          <w:p w14:paraId="04165889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7E099" w14:textId="6EECC9B8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9,365</w:t>
            </w:r>
          </w:p>
        </w:tc>
        <w:tc>
          <w:tcPr>
            <w:tcW w:w="180" w:type="dxa"/>
            <w:shd w:val="clear" w:color="auto" w:fill="auto"/>
          </w:tcPr>
          <w:p w14:paraId="012247C8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FE63" w14:textId="7AE3745F" w:rsidR="00E6160D" w:rsidRPr="005855F2" w:rsidRDefault="00416B93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98,94</w:t>
            </w:r>
            <w:r w:rsidR="00E0323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9B7D1" w14:textId="77777777" w:rsidR="00E6160D" w:rsidRPr="005855F2" w:rsidRDefault="00E6160D" w:rsidP="00E616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44941" w14:textId="3CD6D048" w:rsidR="00E6160D" w:rsidRPr="005855F2" w:rsidRDefault="00E6160D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75,745</w:t>
            </w:r>
          </w:p>
        </w:tc>
      </w:tr>
      <w:tr w:rsidR="00E6160D" w:rsidRPr="005855F2" w14:paraId="72241D2F" w14:textId="77777777" w:rsidTr="007A1D4A">
        <w:tc>
          <w:tcPr>
            <w:tcW w:w="4226" w:type="dxa"/>
            <w:shd w:val="clear" w:color="auto" w:fill="auto"/>
            <w:vAlign w:val="bottom"/>
          </w:tcPr>
          <w:p w14:paraId="5EEAC298" w14:textId="497EA968" w:rsidR="00E6160D" w:rsidRPr="005855F2" w:rsidRDefault="00E6160D" w:rsidP="00E6160D">
            <w:pPr>
              <w:spacing w:line="24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D1B4C6" w14:textId="77777777" w:rsidR="00E6160D" w:rsidRPr="005855F2" w:rsidRDefault="00E6160D" w:rsidP="00E6160D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6348AF1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3390F6" w14:textId="77777777" w:rsidR="00E6160D" w:rsidRPr="005855F2" w:rsidRDefault="00E6160D" w:rsidP="00E6160D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1D9252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9F5909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B44F5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009881" w14:textId="77777777" w:rsidR="00E6160D" w:rsidRPr="005855F2" w:rsidRDefault="00E6160D" w:rsidP="00E6160D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160D" w:rsidRPr="005855F2" w14:paraId="6A9E4773" w14:textId="77777777" w:rsidTr="007A1D4A">
        <w:tc>
          <w:tcPr>
            <w:tcW w:w="4226" w:type="dxa"/>
            <w:shd w:val="clear" w:color="auto" w:fill="auto"/>
            <w:vAlign w:val="bottom"/>
          </w:tcPr>
          <w:p w14:paraId="0588D278" w14:textId="6897C6D3" w:rsidR="00E6160D" w:rsidRPr="005855F2" w:rsidRDefault="00E6160D" w:rsidP="00F92B4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(ดูหมายเหตุข้อ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183DC0" w14:textId="77777777" w:rsidR="00E6160D" w:rsidRPr="005855F2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7C028FB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C8CAA1" w14:textId="77777777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EFBFC0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2A7C9" w14:textId="77777777" w:rsidR="00E6160D" w:rsidRPr="005855F2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DD8F0" w14:textId="77777777" w:rsidR="00E6160D" w:rsidRPr="005855F2" w:rsidRDefault="00E6160D" w:rsidP="00E616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A89B89" w14:textId="77777777" w:rsidR="00E6160D" w:rsidRPr="005855F2" w:rsidRDefault="00E6160D" w:rsidP="00E6160D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7700E76E" w14:textId="77777777" w:rsidTr="007A1D4A">
        <w:tc>
          <w:tcPr>
            <w:tcW w:w="4226" w:type="dxa"/>
            <w:shd w:val="clear" w:color="auto" w:fill="auto"/>
            <w:vAlign w:val="center"/>
          </w:tcPr>
          <w:p w14:paraId="067E2A06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620D" w14:textId="2BDD854C" w:rsidR="00E6160D" w:rsidRPr="005855F2" w:rsidRDefault="00416B93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827</w:t>
            </w:r>
          </w:p>
        </w:tc>
        <w:tc>
          <w:tcPr>
            <w:tcW w:w="184" w:type="dxa"/>
            <w:shd w:val="clear" w:color="auto" w:fill="auto"/>
          </w:tcPr>
          <w:p w14:paraId="1206202A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2D3E0" w14:textId="6825CBC1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8,260</w:t>
            </w:r>
          </w:p>
        </w:tc>
        <w:tc>
          <w:tcPr>
            <w:tcW w:w="180" w:type="dxa"/>
            <w:shd w:val="clear" w:color="auto" w:fill="auto"/>
          </w:tcPr>
          <w:p w14:paraId="3C8A857E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BAB77F" w14:textId="4B8F790F" w:rsidR="00E6160D" w:rsidRPr="005855F2" w:rsidRDefault="00416B93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0D7CB" w14:textId="77777777" w:rsidR="00E6160D" w:rsidRPr="005855F2" w:rsidRDefault="00E6160D" w:rsidP="00E6160D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0293DE" w14:textId="77777777" w:rsidR="00E6160D" w:rsidRPr="005855F2" w:rsidRDefault="00E6160D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160D" w:rsidRPr="005855F2" w14:paraId="2DD66EFC" w14:textId="77777777" w:rsidTr="007A1D4A">
        <w:tc>
          <w:tcPr>
            <w:tcW w:w="4226" w:type="dxa"/>
            <w:shd w:val="clear" w:color="auto" w:fill="auto"/>
            <w:vAlign w:val="bottom"/>
          </w:tcPr>
          <w:p w14:paraId="3A1A7214" w14:textId="77777777" w:rsidR="00E6160D" w:rsidRPr="005855F2" w:rsidRDefault="00E6160D" w:rsidP="00E6160D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C6B8F" w14:textId="6EB21B5F" w:rsidR="00E6160D" w:rsidRPr="005855F2" w:rsidRDefault="00416B93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827</w:t>
            </w:r>
          </w:p>
        </w:tc>
        <w:tc>
          <w:tcPr>
            <w:tcW w:w="184" w:type="dxa"/>
            <w:shd w:val="clear" w:color="auto" w:fill="auto"/>
          </w:tcPr>
          <w:p w14:paraId="05B20969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4618F" w14:textId="52A52295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8,260</w:t>
            </w:r>
          </w:p>
        </w:tc>
        <w:tc>
          <w:tcPr>
            <w:tcW w:w="180" w:type="dxa"/>
            <w:shd w:val="clear" w:color="auto" w:fill="auto"/>
          </w:tcPr>
          <w:p w14:paraId="6C9ECDB7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52308" w14:textId="5A241508" w:rsidR="00E6160D" w:rsidRPr="005855F2" w:rsidRDefault="00416B93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E03AE" w14:textId="77777777" w:rsidR="00E6160D" w:rsidRPr="005855F2" w:rsidRDefault="00E6160D" w:rsidP="00E6160D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8AE5" w14:textId="77777777" w:rsidR="00E6160D" w:rsidRPr="005855F2" w:rsidRDefault="00E6160D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E6160D" w:rsidRPr="005855F2" w14:paraId="05DC0218" w14:textId="77777777" w:rsidTr="007A1D4A">
        <w:tc>
          <w:tcPr>
            <w:tcW w:w="4226" w:type="dxa"/>
            <w:shd w:val="clear" w:color="auto" w:fill="auto"/>
            <w:vAlign w:val="bottom"/>
          </w:tcPr>
          <w:p w14:paraId="176924FD" w14:textId="77777777" w:rsidR="00E6160D" w:rsidRPr="005855F2" w:rsidRDefault="00E6160D" w:rsidP="00E6160D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5691DDA" w14:textId="77777777" w:rsidR="00E6160D" w:rsidRPr="005855F2" w:rsidRDefault="00E6160D" w:rsidP="00E6160D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36455E4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43FA822" w14:textId="77777777" w:rsidR="00E6160D" w:rsidRPr="005855F2" w:rsidRDefault="00E6160D" w:rsidP="00E6160D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90789D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E20AB3F" w14:textId="77777777" w:rsidR="00E6160D" w:rsidRPr="005855F2" w:rsidRDefault="00E6160D" w:rsidP="00E6160D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13B6A8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825458B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160D" w:rsidRPr="005855F2" w14:paraId="7C346E01" w14:textId="77777777" w:rsidTr="007A1D4A">
        <w:tc>
          <w:tcPr>
            <w:tcW w:w="4226" w:type="dxa"/>
            <w:shd w:val="clear" w:color="auto" w:fill="auto"/>
            <w:vAlign w:val="bottom"/>
          </w:tcPr>
          <w:p w14:paraId="4C1DDE8E" w14:textId="0C55383D" w:rsidR="00E6160D" w:rsidRPr="005855F2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เจ้าหนี้อื่น -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2CD822F" w14:textId="77777777" w:rsidR="00E6160D" w:rsidRPr="005855F2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916780B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5B6095" w14:textId="77777777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CF6D4EB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B079D7" w14:textId="77777777" w:rsidR="00E6160D" w:rsidRPr="005855F2" w:rsidRDefault="00E6160D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E3F437" w14:textId="77777777" w:rsidR="00E6160D" w:rsidRPr="005855F2" w:rsidRDefault="00E6160D" w:rsidP="00E6160D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BFC9B0" w14:textId="77777777" w:rsidR="00E6160D" w:rsidRPr="005855F2" w:rsidRDefault="00E6160D" w:rsidP="00E6160D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670460DC" w14:textId="77777777" w:rsidTr="007A1D4A">
        <w:tc>
          <w:tcPr>
            <w:tcW w:w="4226" w:type="dxa"/>
            <w:shd w:val="clear" w:color="auto" w:fill="auto"/>
            <w:vAlign w:val="bottom"/>
          </w:tcPr>
          <w:p w14:paraId="6B5AC7DC" w14:textId="77777777" w:rsidR="00E6160D" w:rsidRPr="005855F2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8FF35B" w14:textId="41D0FA8E" w:rsidR="00E6160D" w:rsidRPr="005855F2" w:rsidRDefault="00416B93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26CF7B8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176C12" w14:textId="2336582C" w:rsidR="00E6160D" w:rsidRPr="005855F2" w:rsidRDefault="00E6160D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13,869</w:t>
            </w:r>
          </w:p>
        </w:tc>
        <w:tc>
          <w:tcPr>
            <w:tcW w:w="180" w:type="dxa"/>
            <w:shd w:val="clear" w:color="auto" w:fill="auto"/>
          </w:tcPr>
          <w:p w14:paraId="4DD7F606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EA9AA3" w14:textId="3E576D56" w:rsidR="00E6160D" w:rsidRPr="005855F2" w:rsidRDefault="00416B93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14BFE" w14:textId="77777777" w:rsidR="00E6160D" w:rsidRPr="005855F2" w:rsidRDefault="00E6160D" w:rsidP="00E6160D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E36C90" w14:textId="65963FE6" w:rsidR="00E6160D" w:rsidRPr="005855F2" w:rsidRDefault="00E6160D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13,869</w:t>
            </w:r>
          </w:p>
        </w:tc>
      </w:tr>
      <w:tr w:rsidR="00E6160D" w:rsidRPr="005855F2" w14:paraId="4E4ED979" w14:textId="77777777" w:rsidTr="007A1D4A">
        <w:tc>
          <w:tcPr>
            <w:tcW w:w="4226" w:type="dxa"/>
            <w:shd w:val="clear" w:color="auto" w:fill="auto"/>
            <w:vAlign w:val="bottom"/>
          </w:tcPr>
          <w:p w14:paraId="4B9BBCD6" w14:textId="5391FFA1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838B5" w14:textId="15878386" w:rsidR="00E6160D" w:rsidRPr="005855F2" w:rsidRDefault="00416B93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184" w:type="dxa"/>
            <w:shd w:val="clear" w:color="auto" w:fill="auto"/>
          </w:tcPr>
          <w:p w14:paraId="40943EDC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C663A" w14:textId="3CE2A0A6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322A6C8E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340E1" w14:textId="3B0A54A8" w:rsidR="00E6160D" w:rsidRPr="005855F2" w:rsidRDefault="00416B93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2CC18B" w14:textId="77777777" w:rsidR="00E6160D" w:rsidRPr="005855F2" w:rsidRDefault="00E6160D" w:rsidP="00E616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9C81C" w14:textId="35678EDA" w:rsidR="00E6160D" w:rsidRPr="005855F2" w:rsidRDefault="00E6160D" w:rsidP="00E6160D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160D" w:rsidRPr="005855F2" w14:paraId="5C0F3B52" w14:textId="77777777" w:rsidTr="007A1D4A">
        <w:tc>
          <w:tcPr>
            <w:tcW w:w="4226" w:type="dxa"/>
            <w:shd w:val="clear" w:color="auto" w:fill="auto"/>
            <w:vAlign w:val="bottom"/>
          </w:tcPr>
          <w:p w14:paraId="222920BF" w14:textId="77777777" w:rsidR="00E6160D" w:rsidRPr="005855F2" w:rsidRDefault="00E6160D" w:rsidP="00E6160D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E55DC" w14:textId="54117F8F" w:rsidR="00E6160D" w:rsidRPr="005855F2" w:rsidRDefault="00416B93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510</w:t>
            </w:r>
          </w:p>
        </w:tc>
        <w:tc>
          <w:tcPr>
            <w:tcW w:w="184" w:type="dxa"/>
            <w:shd w:val="clear" w:color="auto" w:fill="auto"/>
          </w:tcPr>
          <w:p w14:paraId="37DD0DF6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7C77F" w14:textId="65D576A3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17,869</w:t>
            </w:r>
          </w:p>
        </w:tc>
        <w:tc>
          <w:tcPr>
            <w:tcW w:w="180" w:type="dxa"/>
            <w:shd w:val="clear" w:color="auto" w:fill="auto"/>
          </w:tcPr>
          <w:p w14:paraId="065335F8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0F161" w14:textId="165E97C3" w:rsidR="00E6160D" w:rsidRPr="005855F2" w:rsidRDefault="00416B93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77A62B" w14:textId="77777777" w:rsidR="00E6160D" w:rsidRPr="005855F2" w:rsidRDefault="00E6160D" w:rsidP="00E616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EBE41" w14:textId="6E173525" w:rsidR="00E6160D" w:rsidRPr="005855F2" w:rsidRDefault="00E6160D" w:rsidP="00E6160D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13,869</w:t>
            </w:r>
          </w:p>
        </w:tc>
      </w:tr>
      <w:tr w:rsidR="00E6160D" w:rsidRPr="00B118B0" w14:paraId="58ED618B" w14:textId="77777777" w:rsidTr="007A1D4A">
        <w:tc>
          <w:tcPr>
            <w:tcW w:w="4226" w:type="dxa"/>
            <w:shd w:val="clear" w:color="auto" w:fill="auto"/>
            <w:vAlign w:val="bottom"/>
          </w:tcPr>
          <w:p w14:paraId="129741B7" w14:textId="66BB64C3" w:rsidR="00474D9C" w:rsidRPr="00751B2C" w:rsidRDefault="00474D9C" w:rsidP="00751B2C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0BD68" w14:textId="77777777" w:rsidR="00E6160D" w:rsidRPr="00751B2C" w:rsidRDefault="00E6160D" w:rsidP="00751B2C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02F13E7" w14:textId="77777777" w:rsidR="00E6160D" w:rsidRPr="00751B2C" w:rsidRDefault="00E6160D" w:rsidP="00751B2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B4595" w14:textId="77777777" w:rsidR="00E6160D" w:rsidRPr="00751B2C" w:rsidRDefault="00E6160D" w:rsidP="00751B2C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649359A" w14:textId="77777777" w:rsidR="00E6160D" w:rsidRPr="00751B2C" w:rsidRDefault="00E6160D" w:rsidP="00751B2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A31EF" w14:textId="77777777" w:rsidR="00E6160D" w:rsidRPr="00751B2C" w:rsidRDefault="00E6160D" w:rsidP="00751B2C">
            <w:pPr>
              <w:tabs>
                <w:tab w:val="decimal" w:pos="90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7A6143" w14:textId="77777777" w:rsidR="00E6160D" w:rsidRPr="00751B2C" w:rsidRDefault="00E6160D" w:rsidP="00751B2C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20D19" w14:textId="77777777" w:rsidR="00E6160D" w:rsidRPr="00751B2C" w:rsidRDefault="00E6160D" w:rsidP="00751B2C">
            <w:pPr>
              <w:tabs>
                <w:tab w:val="decimal" w:pos="958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160D" w:rsidRPr="00B118B0" w14:paraId="66442542" w14:textId="77777777" w:rsidTr="007A1D4A">
        <w:tc>
          <w:tcPr>
            <w:tcW w:w="4226" w:type="dxa"/>
            <w:shd w:val="clear" w:color="auto" w:fill="auto"/>
            <w:vAlign w:val="bottom"/>
          </w:tcPr>
          <w:p w14:paraId="119B71BF" w14:textId="70891AB3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ค่าใช้จ่ายค้างจ่าย - กิจการที่เกี่ยวข้องกัน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  <w:p w14:paraId="46B7460A" w14:textId="1BCF383C" w:rsidR="00E6160D" w:rsidRPr="00B118B0" w:rsidRDefault="00E6160D" w:rsidP="00E6160D">
            <w:pPr>
              <w:ind w:right="50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06CB99" w14:textId="77777777" w:rsidR="00E6160D" w:rsidRPr="00B118B0" w:rsidRDefault="00E6160D" w:rsidP="00E6160D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FBD5785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D33FDE" w14:textId="77777777" w:rsidR="00E6160D" w:rsidRPr="00B118B0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45F1C0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58453D" w14:textId="77777777" w:rsidR="00E6160D" w:rsidRPr="00B118B0" w:rsidRDefault="00E6160D" w:rsidP="00E6160D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6523FB" w14:textId="77777777" w:rsidR="00E6160D" w:rsidRPr="00B118B0" w:rsidRDefault="00E6160D" w:rsidP="00E6160D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222077" w14:textId="77777777" w:rsidR="00E6160D" w:rsidRPr="00B118B0" w:rsidRDefault="00E6160D" w:rsidP="00E6160D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B118B0" w14:paraId="03B5851D" w14:textId="77777777" w:rsidTr="007A1D4A">
        <w:tc>
          <w:tcPr>
            <w:tcW w:w="4226" w:type="dxa"/>
            <w:shd w:val="clear" w:color="auto" w:fill="auto"/>
            <w:vAlign w:val="bottom"/>
          </w:tcPr>
          <w:p w14:paraId="521F4227" w14:textId="14DB96A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439AE68" w14:textId="45F0C871" w:rsidR="00E6160D" w:rsidRPr="00B118B0" w:rsidRDefault="00416B93" w:rsidP="00E6160D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3E49644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6550F1" w14:textId="0B22F345" w:rsidR="00E6160D" w:rsidRPr="00B118B0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DF2E22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F97623" w14:textId="7216CE4C" w:rsidR="00E6160D" w:rsidRPr="00B118B0" w:rsidRDefault="00416B93" w:rsidP="00E6160D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3607DC" w14:textId="77777777" w:rsidR="00E6160D" w:rsidRPr="00B118B0" w:rsidRDefault="00E6160D" w:rsidP="00E6160D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D87962" w14:textId="18C877F9" w:rsidR="00E6160D" w:rsidRPr="00B118B0" w:rsidRDefault="00E6160D" w:rsidP="00E6160D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E6160D" w:rsidRPr="00B118B0" w14:paraId="0AD1C31F" w14:textId="77777777" w:rsidTr="007A1D4A">
        <w:tc>
          <w:tcPr>
            <w:tcW w:w="4226" w:type="dxa"/>
            <w:shd w:val="clear" w:color="auto" w:fill="auto"/>
            <w:vAlign w:val="bottom"/>
          </w:tcPr>
          <w:p w14:paraId="788E4C87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061ADA9F" w14:textId="14D41B3A" w:rsidR="00E6160D" w:rsidRPr="00B118B0" w:rsidRDefault="00416B93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295</w:t>
            </w:r>
          </w:p>
        </w:tc>
        <w:tc>
          <w:tcPr>
            <w:tcW w:w="184" w:type="dxa"/>
            <w:shd w:val="clear" w:color="auto" w:fill="auto"/>
          </w:tcPr>
          <w:p w14:paraId="4F41B7BD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2AD6C" w14:textId="39D67082" w:rsidR="00E6160D" w:rsidRPr="00B118B0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631</w:t>
            </w:r>
          </w:p>
        </w:tc>
        <w:tc>
          <w:tcPr>
            <w:tcW w:w="180" w:type="dxa"/>
            <w:shd w:val="clear" w:color="auto" w:fill="auto"/>
          </w:tcPr>
          <w:p w14:paraId="5E33C0F4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7E3DBE" w14:textId="6FF5305E" w:rsidR="00E6160D" w:rsidRPr="00B118B0" w:rsidRDefault="00416B93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3411E" w14:textId="77777777" w:rsidR="00E6160D" w:rsidRPr="00B118B0" w:rsidRDefault="00E6160D" w:rsidP="00E6160D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B6045A" w14:textId="27E5BECC" w:rsidR="00E6160D" w:rsidRPr="00B118B0" w:rsidRDefault="00E6160D" w:rsidP="00E6160D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160D" w:rsidRPr="00B118B0" w14:paraId="53CD2F7C" w14:textId="77777777" w:rsidTr="007A1D4A">
        <w:tc>
          <w:tcPr>
            <w:tcW w:w="4226" w:type="dxa"/>
            <w:shd w:val="clear" w:color="auto" w:fill="auto"/>
            <w:vAlign w:val="bottom"/>
          </w:tcPr>
          <w:p w14:paraId="24D5402A" w14:textId="1C31A49A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40B5BBC" w14:textId="71949178" w:rsidR="00E6160D" w:rsidRPr="00B118B0" w:rsidRDefault="00416B93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551</w:t>
            </w:r>
          </w:p>
        </w:tc>
        <w:tc>
          <w:tcPr>
            <w:tcW w:w="184" w:type="dxa"/>
            <w:shd w:val="clear" w:color="auto" w:fill="auto"/>
          </w:tcPr>
          <w:p w14:paraId="62CB08EC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222678" w14:textId="72A70CB5" w:rsidR="00E6160D" w:rsidRPr="00B118B0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377</w:t>
            </w:r>
          </w:p>
        </w:tc>
        <w:tc>
          <w:tcPr>
            <w:tcW w:w="180" w:type="dxa"/>
            <w:shd w:val="clear" w:color="auto" w:fill="auto"/>
          </w:tcPr>
          <w:p w14:paraId="132A902E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E9EC3B" w14:textId="2C4D829B" w:rsidR="00E6160D" w:rsidRPr="00B118B0" w:rsidRDefault="00416B93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88420" w14:textId="77777777" w:rsidR="00E6160D" w:rsidRPr="00B118B0" w:rsidRDefault="00E6160D" w:rsidP="00E6160D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91A0A9" w14:textId="33D56F54" w:rsidR="00E6160D" w:rsidRPr="00B118B0" w:rsidRDefault="00E6160D" w:rsidP="00E6160D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E6160D" w:rsidRPr="00B118B0" w14:paraId="44755E60" w14:textId="77777777" w:rsidTr="007A1D4A">
        <w:tc>
          <w:tcPr>
            <w:tcW w:w="4226" w:type="dxa"/>
            <w:shd w:val="clear" w:color="auto" w:fill="auto"/>
            <w:vAlign w:val="bottom"/>
          </w:tcPr>
          <w:p w14:paraId="2C37283F" w14:textId="77777777" w:rsidR="00E6160D" w:rsidRPr="00B118B0" w:rsidRDefault="00E6160D" w:rsidP="00E6160D">
            <w:pPr>
              <w:ind w:right="-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FC443" w14:textId="2C7DD310" w:rsidR="00E6160D" w:rsidRPr="00B118B0" w:rsidRDefault="00416B93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846</w:t>
            </w:r>
          </w:p>
        </w:tc>
        <w:tc>
          <w:tcPr>
            <w:tcW w:w="184" w:type="dxa"/>
            <w:shd w:val="clear" w:color="auto" w:fill="auto"/>
          </w:tcPr>
          <w:p w14:paraId="06E93435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47E04" w14:textId="36724512" w:rsidR="00E6160D" w:rsidRPr="00B118B0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1,008</w:t>
            </w:r>
          </w:p>
        </w:tc>
        <w:tc>
          <w:tcPr>
            <w:tcW w:w="180" w:type="dxa"/>
            <w:shd w:val="clear" w:color="auto" w:fill="auto"/>
          </w:tcPr>
          <w:p w14:paraId="64E33219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5D054" w14:textId="349842E9" w:rsidR="00E6160D" w:rsidRPr="00B118B0" w:rsidRDefault="00416B93" w:rsidP="00E6160D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9163242" w14:textId="77777777" w:rsidR="00E6160D" w:rsidRPr="00B118B0" w:rsidRDefault="00E6160D" w:rsidP="00E6160D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2DEAC" w14:textId="4D37F17E" w:rsidR="00E6160D" w:rsidRPr="00B118B0" w:rsidRDefault="00E6160D" w:rsidP="00E6160D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32</w:t>
            </w:r>
          </w:p>
        </w:tc>
      </w:tr>
      <w:tr w:rsidR="00E6160D" w:rsidRPr="00B118B0" w14:paraId="3307F52B" w14:textId="77777777" w:rsidTr="007A1D4A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4CC7B64C" w14:textId="77777777" w:rsidR="00E6160D" w:rsidRPr="00B118B0" w:rsidRDefault="00E6160D" w:rsidP="00E6160D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A9523C" w14:textId="77777777" w:rsidR="00E6160D" w:rsidRPr="00B118B0" w:rsidRDefault="00E6160D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EC48C5C" w14:textId="77777777" w:rsidR="00E6160D" w:rsidRPr="00B118B0" w:rsidRDefault="00E6160D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49609E" w14:textId="77777777" w:rsidR="00E6160D" w:rsidRPr="00B118B0" w:rsidRDefault="00E6160D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0C53E9" w14:textId="77777777" w:rsidR="00E6160D" w:rsidRPr="00B118B0" w:rsidRDefault="00E6160D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FBC232" w14:textId="77777777" w:rsidR="00E6160D" w:rsidRPr="00B118B0" w:rsidRDefault="00E6160D" w:rsidP="00E6160D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F55ECFA" w14:textId="77777777" w:rsidR="00E6160D" w:rsidRPr="00B118B0" w:rsidRDefault="00E6160D" w:rsidP="00E6160D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71138D" w14:textId="77777777" w:rsidR="00E6160D" w:rsidRPr="00B118B0" w:rsidRDefault="00E6160D" w:rsidP="00E6160D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1676B6" w:rsidRPr="00B118B0" w14:paraId="6BA22B51" w14:textId="77777777" w:rsidTr="007A1D4A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1B062398" w14:textId="77777777" w:rsidR="001676B6" w:rsidRPr="00B118B0" w:rsidRDefault="001676B6" w:rsidP="00E6160D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90373D" w14:textId="77777777" w:rsidR="001676B6" w:rsidRPr="00B118B0" w:rsidRDefault="001676B6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8A401C5" w14:textId="77777777" w:rsidR="001676B6" w:rsidRPr="00B118B0" w:rsidRDefault="001676B6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E4978A" w14:textId="77777777" w:rsidR="001676B6" w:rsidRPr="00B118B0" w:rsidRDefault="001676B6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A967314" w14:textId="77777777" w:rsidR="001676B6" w:rsidRPr="00B118B0" w:rsidRDefault="001676B6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C9C053" w14:textId="77777777" w:rsidR="001676B6" w:rsidRPr="00B118B0" w:rsidRDefault="001676B6" w:rsidP="00E6160D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E405DE" w14:textId="77777777" w:rsidR="001676B6" w:rsidRPr="00B118B0" w:rsidRDefault="001676B6" w:rsidP="00E6160D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C20E0E" w14:textId="77777777" w:rsidR="001676B6" w:rsidRPr="00B118B0" w:rsidRDefault="001676B6" w:rsidP="00E6160D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C5120B" w:rsidRPr="00B118B0" w14:paraId="1D3B46C3" w14:textId="77777777" w:rsidTr="007A1D4A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02D1FEBB" w14:textId="77777777" w:rsidR="00C5120B" w:rsidRPr="00B118B0" w:rsidRDefault="00C5120B" w:rsidP="00E6160D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2600E8" w14:textId="77777777" w:rsidR="00C5120B" w:rsidRPr="00B118B0" w:rsidRDefault="00C5120B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5FDAE3B" w14:textId="77777777" w:rsidR="00C5120B" w:rsidRPr="00B118B0" w:rsidRDefault="00C5120B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11F822" w14:textId="77777777" w:rsidR="00C5120B" w:rsidRPr="00B118B0" w:rsidRDefault="00C5120B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68FD01" w14:textId="77777777" w:rsidR="00C5120B" w:rsidRPr="00B118B0" w:rsidRDefault="00C5120B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BEE23C" w14:textId="77777777" w:rsidR="00C5120B" w:rsidRPr="00B118B0" w:rsidRDefault="00C5120B" w:rsidP="00E6160D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F9ED98" w14:textId="77777777" w:rsidR="00C5120B" w:rsidRPr="00B118B0" w:rsidRDefault="00C5120B" w:rsidP="00E6160D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1C92E0" w14:textId="77777777" w:rsidR="00C5120B" w:rsidRPr="00B118B0" w:rsidRDefault="00C5120B" w:rsidP="00E6160D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6160D" w:rsidRPr="00B118B0" w14:paraId="002886EE" w14:textId="77777777" w:rsidTr="00A50198">
        <w:tc>
          <w:tcPr>
            <w:tcW w:w="4226" w:type="dxa"/>
            <w:shd w:val="clear" w:color="auto" w:fill="auto"/>
            <w:vAlign w:val="bottom"/>
          </w:tcPr>
          <w:p w14:paraId="65B2664F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ดอกเบี้ยค้างจ่าย - กิจการที่เกี่ยวข้องกัน</w:t>
            </w:r>
          </w:p>
          <w:p w14:paraId="080BD1F3" w14:textId="422308BD" w:rsidR="00E6160D" w:rsidRPr="00B118B0" w:rsidRDefault="00E6160D" w:rsidP="00E6160D">
            <w:pPr>
              <w:ind w:left="92"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82044F" w14:textId="77777777" w:rsidR="00E6160D" w:rsidRPr="00B118B0" w:rsidRDefault="00E6160D" w:rsidP="00E6160D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EEC2AE8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36E8D1" w14:textId="77777777" w:rsidR="00E6160D" w:rsidRPr="00B118B0" w:rsidRDefault="00E6160D" w:rsidP="00E6160D">
            <w:pPr>
              <w:tabs>
                <w:tab w:val="decimal" w:pos="557"/>
              </w:tabs>
              <w:ind w:left="-10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8E47EF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6A6388" w14:textId="77777777" w:rsidR="00E6160D" w:rsidRPr="00B118B0" w:rsidRDefault="00E6160D" w:rsidP="00E6160D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92BB9" w14:textId="77777777" w:rsidR="00E6160D" w:rsidRPr="00B118B0" w:rsidRDefault="00E6160D" w:rsidP="00E6160D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8F57CF" w14:textId="77777777" w:rsidR="00E6160D" w:rsidRPr="00B118B0" w:rsidRDefault="00E6160D" w:rsidP="00E6160D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B118B0" w14:paraId="481E34E6" w14:textId="77777777" w:rsidTr="007A1D4A">
        <w:tc>
          <w:tcPr>
            <w:tcW w:w="4226" w:type="dxa"/>
            <w:shd w:val="clear" w:color="auto" w:fill="auto"/>
            <w:vAlign w:val="bottom"/>
          </w:tcPr>
          <w:p w14:paraId="2DCD0D23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DC5CB" w14:textId="504BACE0" w:rsidR="00E6160D" w:rsidRPr="00B118B0" w:rsidRDefault="00416B93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A19C8F3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EE1B4" w14:textId="3D02B263" w:rsidR="00E6160D" w:rsidRPr="00B118B0" w:rsidRDefault="00E6160D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57E8D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51C9C0" w14:textId="291D8434" w:rsidR="00E6160D" w:rsidRPr="00B118B0" w:rsidRDefault="00416B93" w:rsidP="00E6160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497A0" w14:textId="5355DED1" w:rsidR="00E6160D" w:rsidRPr="00B118B0" w:rsidRDefault="00E6160D" w:rsidP="00E6160D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29BC00" w14:textId="387831B1" w:rsidR="00E6160D" w:rsidRPr="00B118B0" w:rsidRDefault="00E6160D" w:rsidP="00E6160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12,096</w:t>
            </w:r>
          </w:p>
        </w:tc>
      </w:tr>
      <w:tr w:rsidR="00E6160D" w:rsidRPr="00B118B0" w14:paraId="0AA325BF" w14:textId="77777777" w:rsidTr="007A1D4A">
        <w:tc>
          <w:tcPr>
            <w:tcW w:w="4226" w:type="dxa"/>
            <w:shd w:val="clear" w:color="auto" w:fill="auto"/>
            <w:vAlign w:val="bottom"/>
          </w:tcPr>
          <w:p w14:paraId="49E040C8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2221B5" w14:textId="35D0DC9F" w:rsidR="00E6160D" w:rsidRPr="00B118B0" w:rsidRDefault="002E789C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773E98F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D3CD65" w14:textId="413DB6B5" w:rsidR="00E6160D" w:rsidRPr="00B118B0" w:rsidRDefault="00E6160D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1,352</w:t>
            </w:r>
          </w:p>
        </w:tc>
        <w:tc>
          <w:tcPr>
            <w:tcW w:w="180" w:type="dxa"/>
            <w:shd w:val="clear" w:color="auto" w:fill="auto"/>
          </w:tcPr>
          <w:p w14:paraId="6C7B693D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08F72" w14:textId="6C657FDA" w:rsidR="00E6160D" w:rsidRPr="00B118B0" w:rsidRDefault="00416B93" w:rsidP="00E6160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814949" w14:textId="0431BEC7" w:rsidR="00E6160D" w:rsidRPr="00B118B0" w:rsidRDefault="00E6160D" w:rsidP="00E6160D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566BC" w14:textId="721770A7" w:rsidR="00E6160D" w:rsidRPr="00B118B0" w:rsidRDefault="00E6160D" w:rsidP="00E6160D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160D" w:rsidRPr="00B118B0" w14:paraId="64ABC1CF" w14:textId="77777777" w:rsidTr="007A1D4A">
        <w:tc>
          <w:tcPr>
            <w:tcW w:w="4226" w:type="dxa"/>
            <w:shd w:val="clear" w:color="auto" w:fill="auto"/>
            <w:vAlign w:val="bottom"/>
          </w:tcPr>
          <w:p w14:paraId="2FEBD5FF" w14:textId="77777777" w:rsidR="00E6160D" w:rsidRPr="00B118B0" w:rsidRDefault="00E6160D" w:rsidP="00E6160D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D67AA" w14:textId="7E123732" w:rsidR="00E6160D" w:rsidRPr="002E789C" w:rsidRDefault="002E789C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E789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6FE97EF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787FC" w14:textId="7C0641A7" w:rsidR="00E6160D" w:rsidRPr="00B118B0" w:rsidRDefault="00E6160D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1,352</w:t>
            </w:r>
          </w:p>
        </w:tc>
        <w:tc>
          <w:tcPr>
            <w:tcW w:w="180" w:type="dxa"/>
            <w:shd w:val="clear" w:color="auto" w:fill="auto"/>
          </w:tcPr>
          <w:p w14:paraId="01C8B86D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7D3F7" w14:textId="19565DF8" w:rsidR="00E6160D" w:rsidRPr="00B118B0" w:rsidRDefault="00416B93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10,562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B5E36" w14:textId="77777777" w:rsidR="00E6160D" w:rsidRPr="00B118B0" w:rsidRDefault="00E6160D" w:rsidP="00E6160D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9FFEB" w14:textId="0D7DEBD5" w:rsidR="00E6160D" w:rsidRPr="00B118B0" w:rsidRDefault="00E6160D" w:rsidP="00E6160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12,096</w:t>
            </w:r>
          </w:p>
        </w:tc>
      </w:tr>
      <w:tr w:rsidR="00E6160D" w:rsidRPr="00B118B0" w14:paraId="085AD762" w14:textId="77777777" w:rsidTr="007A1D4A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15CC2CE7" w14:textId="77777777" w:rsidR="00E6160D" w:rsidRPr="00B118B0" w:rsidRDefault="00E6160D" w:rsidP="00E6160D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E348F9" w14:textId="77777777" w:rsidR="00E6160D" w:rsidRPr="00B118B0" w:rsidRDefault="00E6160D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E7354FF" w14:textId="77777777" w:rsidR="00E6160D" w:rsidRPr="00B118B0" w:rsidRDefault="00E6160D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907AA1" w14:textId="77777777" w:rsidR="00E6160D" w:rsidRPr="00B118B0" w:rsidRDefault="00E6160D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BD2A9C" w14:textId="77777777" w:rsidR="00E6160D" w:rsidRPr="00B118B0" w:rsidRDefault="00E6160D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187E63" w14:textId="77777777" w:rsidR="00E6160D" w:rsidRPr="00B118B0" w:rsidRDefault="00E6160D" w:rsidP="00E6160D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B55C07" w14:textId="77777777" w:rsidR="00E6160D" w:rsidRPr="00B118B0" w:rsidRDefault="00E6160D" w:rsidP="00E6160D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985DFE" w14:textId="77777777" w:rsidR="00E6160D" w:rsidRPr="00B118B0" w:rsidRDefault="00E6160D" w:rsidP="00E6160D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6160D" w:rsidRPr="00B118B0" w14:paraId="19FF3F61" w14:textId="77777777" w:rsidTr="007A1D4A">
        <w:tc>
          <w:tcPr>
            <w:tcW w:w="4226" w:type="dxa"/>
            <w:shd w:val="clear" w:color="auto" w:fill="auto"/>
            <w:vAlign w:val="bottom"/>
          </w:tcPr>
          <w:p w14:paraId="5A04F7FC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0BAA7490" w14:textId="77777777" w:rsidR="00E6160D" w:rsidRPr="00B118B0" w:rsidRDefault="00E6160D" w:rsidP="00E6160D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5466F03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1D907F" w14:textId="77777777" w:rsidR="00E6160D" w:rsidRPr="00B118B0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3D19C5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129F43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4C18E" w14:textId="77777777" w:rsidR="00E6160D" w:rsidRPr="00B118B0" w:rsidRDefault="00E6160D" w:rsidP="00E6160D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3233EF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B118B0" w14:paraId="50655E6C" w14:textId="77777777" w:rsidTr="007A1D4A">
        <w:tc>
          <w:tcPr>
            <w:tcW w:w="4226" w:type="dxa"/>
            <w:shd w:val="clear" w:color="auto" w:fill="auto"/>
            <w:vAlign w:val="bottom"/>
          </w:tcPr>
          <w:p w14:paraId="702F20C3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B08BF57" w14:textId="215FAD17" w:rsidR="00E6160D" w:rsidRPr="00B118B0" w:rsidRDefault="00416B93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9A15906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E13503" w14:textId="212FE74F" w:rsidR="00E6160D" w:rsidRPr="00B118B0" w:rsidRDefault="00E6160D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BB9B6C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461DDA" w14:textId="25107D7A" w:rsidR="00E6160D" w:rsidRPr="00B118B0" w:rsidRDefault="00416B93" w:rsidP="00E6160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4270F" w14:textId="77777777" w:rsidR="00E6160D" w:rsidRPr="00B118B0" w:rsidRDefault="00E6160D" w:rsidP="00E6160D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8B55BF" w14:textId="34ED8095" w:rsidR="00E6160D" w:rsidRPr="00B118B0" w:rsidRDefault="00E6160D" w:rsidP="00E6160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130</w:t>
            </w:r>
          </w:p>
        </w:tc>
      </w:tr>
      <w:tr w:rsidR="00E6160D" w:rsidRPr="00B118B0" w14:paraId="6B408D9E" w14:textId="77777777" w:rsidTr="007A1D4A">
        <w:tc>
          <w:tcPr>
            <w:tcW w:w="4226" w:type="dxa"/>
            <w:shd w:val="clear" w:color="auto" w:fill="auto"/>
            <w:vAlign w:val="bottom"/>
          </w:tcPr>
          <w:p w14:paraId="5BE42D80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BB2604A" w14:textId="42C41BFF" w:rsidR="00E6160D" w:rsidRPr="00B118B0" w:rsidRDefault="00416B93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6524DA16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CF6AB6" w14:textId="5D44E9A5" w:rsidR="00E6160D" w:rsidRPr="00B118B0" w:rsidRDefault="00E6160D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188</w:t>
            </w:r>
          </w:p>
        </w:tc>
        <w:tc>
          <w:tcPr>
            <w:tcW w:w="180" w:type="dxa"/>
            <w:shd w:val="clear" w:color="auto" w:fill="auto"/>
          </w:tcPr>
          <w:p w14:paraId="1D3DB777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4008F" w14:textId="19738611" w:rsidR="00E6160D" w:rsidRPr="00B118B0" w:rsidRDefault="00416B93" w:rsidP="00E6160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64DDC" w14:textId="77777777" w:rsidR="00E6160D" w:rsidRPr="00B118B0" w:rsidRDefault="00E6160D" w:rsidP="00E6160D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65B794" w14:textId="145363C5" w:rsidR="00E6160D" w:rsidRPr="00B118B0" w:rsidRDefault="00E6160D" w:rsidP="00E6160D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188</w:t>
            </w:r>
          </w:p>
        </w:tc>
      </w:tr>
      <w:tr w:rsidR="00E6160D" w:rsidRPr="00B118B0" w14:paraId="020615A8" w14:textId="77777777" w:rsidTr="007A1D4A">
        <w:tc>
          <w:tcPr>
            <w:tcW w:w="4226" w:type="dxa"/>
            <w:shd w:val="clear" w:color="auto" w:fill="auto"/>
            <w:vAlign w:val="bottom"/>
          </w:tcPr>
          <w:p w14:paraId="09F2FF44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7829C" w14:textId="67593AFE" w:rsidR="00E6160D" w:rsidRPr="00B118B0" w:rsidRDefault="00416B93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4E9A6945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56AAA" w14:textId="02BC890A" w:rsidR="00E6160D" w:rsidRPr="00B118B0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188</w:t>
            </w:r>
          </w:p>
        </w:tc>
        <w:tc>
          <w:tcPr>
            <w:tcW w:w="180" w:type="dxa"/>
            <w:shd w:val="clear" w:color="auto" w:fill="auto"/>
          </w:tcPr>
          <w:p w14:paraId="7499B320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9DBBE" w14:textId="72994ECB" w:rsidR="00E6160D" w:rsidRPr="00B118B0" w:rsidRDefault="00416B93" w:rsidP="00E6160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</w:t>
            </w:r>
            <w:r w:rsidR="002E789C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FF173" w14:textId="77777777" w:rsidR="00E6160D" w:rsidRPr="00B118B0" w:rsidRDefault="00E6160D" w:rsidP="00E6160D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E920F" w14:textId="230009ED" w:rsidR="00E6160D" w:rsidRPr="00B118B0" w:rsidRDefault="00E6160D" w:rsidP="00E6160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318</w:t>
            </w:r>
          </w:p>
        </w:tc>
      </w:tr>
    </w:tbl>
    <w:p w14:paraId="3701C8DD" w14:textId="2E9CC074" w:rsidR="00F53166" w:rsidRPr="00B118B0" w:rsidRDefault="009E4C64" w:rsidP="00722239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</w:t>
      </w:r>
      <w:r w:rsidR="008518C1" w:rsidRPr="00B118B0">
        <w:rPr>
          <w:rFonts w:asciiTheme="majorBidi" w:hAnsiTheme="majorBidi" w:cstheme="majorBidi"/>
          <w:b/>
          <w:bCs/>
          <w:sz w:val="28"/>
          <w:cs/>
        </w:rPr>
        <w:t>บุคคล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  <w:r w:rsidR="00C82DE1" w:rsidRPr="00B118B0">
        <w:rPr>
          <w:rFonts w:asciiTheme="majorBidi" w:hAnsiTheme="majorBidi" w:cstheme="majorBidi"/>
          <w:b/>
          <w:bCs/>
          <w:sz w:val="28"/>
          <w:cs/>
        </w:rPr>
        <w:t xml:space="preserve"> เงินให้กู้ยืมระย</w:t>
      </w:r>
      <w:r w:rsidR="00E02500" w:rsidRPr="00B118B0">
        <w:rPr>
          <w:rFonts w:asciiTheme="majorBidi" w:hAnsiTheme="majorBidi" w:cstheme="majorBidi"/>
          <w:b/>
          <w:bCs/>
          <w:sz w:val="28"/>
          <w:cs/>
        </w:rPr>
        <w:t xml:space="preserve">าวแก่กิจการที่เกี่ยวข้องกัน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และเงินกู้ยืมระยะสั้นจากบุคคล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5A803713" w14:textId="653AE3D9" w:rsidR="00F53166" w:rsidRPr="00B118B0" w:rsidRDefault="009E4C64" w:rsidP="00D332B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ยอดคงเหลือของเงินให้กู้ยืมระยะสั้นแก่บุคคล</w:t>
      </w:r>
      <w:r w:rsidR="00DC47DA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147C28" w:rsidRPr="00B118B0">
        <w:rPr>
          <w:rFonts w:asciiTheme="majorBidi" w:hAnsiTheme="majorBidi" w:cstheme="majorBidi"/>
          <w:sz w:val="28"/>
        </w:rPr>
        <w:t>3</w:t>
      </w:r>
      <w:r w:rsidR="00147C28" w:rsidRPr="00B118B0">
        <w:rPr>
          <w:rFonts w:asciiTheme="majorBidi" w:hAnsiTheme="majorBidi" w:cstheme="majorBidi"/>
          <w:sz w:val="28"/>
          <w:lang w:val="en-GB"/>
        </w:rPr>
        <w:t>0</w:t>
      </w:r>
      <w:r w:rsidR="00147C28" w:rsidRPr="00B118B0">
        <w:rPr>
          <w:rFonts w:asciiTheme="majorBidi" w:hAnsiTheme="majorBidi" w:cstheme="majorBidi"/>
          <w:sz w:val="28"/>
        </w:rPr>
        <w:t xml:space="preserve"> </w:t>
      </w:r>
      <w:r w:rsidR="00151FBE">
        <w:rPr>
          <w:rFonts w:asciiTheme="majorBidi" w:hAnsiTheme="majorBidi" w:cstheme="majorBidi" w:hint="cs"/>
          <w:sz w:val="28"/>
          <w:cs/>
          <w:lang w:val="en-GB"/>
        </w:rPr>
        <w:t>กันย</w:t>
      </w:r>
      <w:r w:rsidR="00147C28" w:rsidRPr="00B118B0">
        <w:rPr>
          <w:rFonts w:asciiTheme="majorBidi" w:hAnsiTheme="majorBidi" w:cstheme="majorBidi"/>
          <w:sz w:val="28"/>
          <w:cs/>
          <w:lang w:val="en-GB"/>
        </w:rPr>
        <w:t>ายน</w:t>
      </w:r>
      <w:r w:rsidR="00147C28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A143D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</w:t>
      </w:r>
      <w:r w:rsidR="000719DC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A143D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รวมถึง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การเคลื่อนไหวของเงินให้กู้ยืมระยะสั้นดังกล่าวมีรายละเอียดดังนี้ </w:t>
      </w:r>
    </w:p>
    <w:tbl>
      <w:tblPr>
        <w:tblW w:w="909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90"/>
        <w:gridCol w:w="90"/>
        <w:gridCol w:w="1350"/>
        <w:gridCol w:w="90"/>
        <w:gridCol w:w="1080"/>
        <w:gridCol w:w="90"/>
        <w:gridCol w:w="90"/>
        <w:gridCol w:w="1170"/>
        <w:gridCol w:w="90"/>
        <w:gridCol w:w="1080"/>
        <w:gridCol w:w="90"/>
        <w:gridCol w:w="90"/>
        <w:gridCol w:w="1260"/>
      </w:tblGrid>
      <w:tr w:rsidR="00D332B9" w:rsidRPr="00B118B0" w14:paraId="0CF4AAF2" w14:textId="77777777" w:rsidTr="006358BF">
        <w:trPr>
          <w:trHeight w:val="80"/>
        </w:trPr>
        <w:tc>
          <w:tcPr>
            <w:tcW w:w="2340" w:type="dxa"/>
            <w:vAlign w:val="bottom"/>
          </w:tcPr>
          <w:p w14:paraId="0A2944FB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C48142B" w14:textId="77777777" w:rsidR="00D332B9" w:rsidRPr="00B118B0" w:rsidRDefault="00D332B9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43A9E4C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7D79A01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9"/>
            <w:tcBorders>
              <w:bottom w:val="nil"/>
            </w:tcBorders>
            <w:vAlign w:val="bottom"/>
          </w:tcPr>
          <w:p w14:paraId="253C14BF" w14:textId="3950929C" w:rsidR="00D332B9" w:rsidRPr="00B118B0" w:rsidRDefault="00D332B9" w:rsidP="00801454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6F92C63C" w14:textId="77777777" w:rsidTr="006358BF">
        <w:trPr>
          <w:trHeight w:val="80"/>
        </w:trPr>
        <w:tc>
          <w:tcPr>
            <w:tcW w:w="2340" w:type="dxa"/>
            <w:vAlign w:val="bottom"/>
          </w:tcPr>
          <w:p w14:paraId="27AC590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0CA780B" w14:textId="77777777" w:rsidR="00F53166" w:rsidRPr="00B118B0" w:rsidRDefault="00F53166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DF0B6D1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A48C83B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9"/>
            <w:tcBorders>
              <w:bottom w:val="single" w:sz="4" w:space="0" w:color="auto"/>
            </w:tcBorders>
            <w:vAlign w:val="bottom"/>
          </w:tcPr>
          <w:p w14:paraId="10D04CF5" w14:textId="77777777" w:rsidR="00F53166" w:rsidRPr="00B118B0" w:rsidRDefault="009E4C64" w:rsidP="00C542E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03ECF" w:rsidRPr="00B118B0" w14:paraId="79428D76" w14:textId="77777777" w:rsidTr="004C4DEB">
        <w:trPr>
          <w:trHeight w:val="375"/>
        </w:trPr>
        <w:tc>
          <w:tcPr>
            <w:tcW w:w="2340" w:type="dxa"/>
            <w:vMerge w:val="restart"/>
            <w:vAlign w:val="bottom"/>
          </w:tcPr>
          <w:p w14:paraId="36CE7FBF" w14:textId="5495AB02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บุคคล</w:t>
            </w:r>
            <w:r w:rsidR="00DC47DA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2B078B9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gridSpan w:val="3"/>
            <w:vMerge w:val="restart"/>
            <w:vAlign w:val="bottom"/>
          </w:tcPr>
          <w:p w14:paraId="5B830B73" w14:textId="5E51FBD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4D5B34AF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F010BB8" w14:textId="1B3E8A2B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180" w:type="dxa"/>
            <w:gridSpan w:val="2"/>
          </w:tcPr>
          <w:p w14:paraId="262B6C22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A2DEF50" w14:textId="4E3F3395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ECF">
              <w:rPr>
                <w:rFonts w:asciiTheme="majorBidi" w:hAnsiTheme="majorBidi" w:hint="cs"/>
                <w:sz w:val="28"/>
                <w:cs/>
              </w:rPr>
              <w:t>ในระหว่างงวด</w:t>
            </w:r>
          </w:p>
        </w:tc>
        <w:tc>
          <w:tcPr>
            <w:tcW w:w="180" w:type="dxa"/>
            <w:gridSpan w:val="2"/>
            <w:vAlign w:val="bottom"/>
          </w:tcPr>
          <w:p w14:paraId="1F428DA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2E949698" w14:textId="78766271" w:rsidR="007D1CDC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 xml:space="preserve">30 </w:t>
            </w:r>
            <w:r w:rsidR="00151FBE">
              <w:rPr>
                <w:rFonts w:asciiTheme="majorBidi" w:hAnsiTheme="majorBidi" w:cstheme="majorBidi" w:hint="cs"/>
                <w:spacing w:val="-6"/>
                <w:sz w:val="28"/>
                <w:cs/>
                <w:lang w:val="en-GB"/>
              </w:rPr>
              <w:t>กันย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ายน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</w:p>
          <w:p w14:paraId="57412558" w14:textId="5C0107C9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2564</w:t>
            </w:r>
          </w:p>
        </w:tc>
      </w:tr>
      <w:tr w:rsidR="00A03ECF" w:rsidRPr="00B118B0" w14:paraId="5D9CE519" w14:textId="77777777" w:rsidTr="00A022C4">
        <w:trPr>
          <w:trHeight w:val="375"/>
        </w:trPr>
        <w:tc>
          <w:tcPr>
            <w:tcW w:w="2340" w:type="dxa"/>
            <w:vMerge/>
            <w:tcBorders>
              <w:bottom w:val="single" w:sz="4" w:space="0" w:color="auto"/>
            </w:tcBorders>
            <w:vAlign w:val="bottom"/>
          </w:tcPr>
          <w:p w14:paraId="3E8C4B39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72EAD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44CED1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D53FCD1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2A16B91D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0" w:type="dxa"/>
            <w:gridSpan w:val="2"/>
            <w:tcBorders>
              <w:bottom w:val="nil"/>
            </w:tcBorders>
          </w:tcPr>
          <w:p w14:paraId="44C8698C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5FBCC" w14:textId="65445A3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4A199614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9F565B" w14:textId="37EBC3D8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80" w:type="dxa"/>
            <w:gridSpan w:val="2"/>
            <w:vAlign w:val="bottom"/>
          </w:tcPr>
          <w:p w14:paraId="45C0B9C6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DA3BD2B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37414A" w:rsidRPr="00B118B0" w14:paraId="38A93BDB" w14:textId="77777777" w:rsidTr="006358BF">
        <w:trPr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2B51FC44" w14:textId="38853ED2" w:rsidR="0037414A" w:rsidRPr="00B118B0" w:rsidRDefault="0037414A" w:rsidP="0037414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  <w:r w:rsidR="002E789C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2E789C" w:rsidRPr="005855F2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2E789C">
              <w:rPr>
                <w:rFonts w:asciiTheme="majorBidi" w:hAnsiTheme="majorBidi" w:cstheme="majorBidi"/>
                <w:sz w:val="28"/>
                <w:vertAlign w:val="superscript"/>
              </w:rPr>
              <w:t>6</w:t>
            </w:r>
            <w:r w:rsidR="002E789C" w:rsidRPr="005855F2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645C1E0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vAlign w:val="bottom"/>
          </w:tcPr>
          <w:p w14:paraId="5EDBA544" w14:textId="77777777" w:rsidR="0037414A" w:rsidRPr="00B118B0" w:rsidRDefault="0037414A" w:rsidP="003741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5B46B099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DC551F" w14:textId="5C4A6493" w:rsidR="0037414A" w:rsidRPr="00B118B0" w:rsidRDefault="0037414A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180" w:type="dxa"/>
            <w:gridSpan w:val="2"/>
            <w:tcBorders>
              <w:top w:val="nil"/>
              <w:bottom w:val="nil"/>
            </w:tcBorders>
          </w:tcPr>
          <w:p w14:paraId="79487046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7129CB" w14:textId="5E85C3FE" w:rsidR="0037414A" w:rsidRPr="00B118B0" w:rsidRDefault="00416B93" w:rsidP="0037414A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BF4FEE" w14:textId="77777777" w:rsidR="0037414A" w:rsidRPr="00B118B0" w:rsidRDefault="0037414A" w:rsidP="0037414A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12B317" w14:textId="7A9633D7" w:rsidR="0037414A" w:rsidRPr="00B118B0" w:rsidRDefault="00416B93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(65)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FEA2677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9D9EC5" w14:textId="6F4FAB39" w:rsidR="0037414A" w:rsidRPr="00B118B0" w:rsidRDefault="00416B93" w:rsidP="0037414A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414A" w:rsidRPr="00B118B0" w14:paraId="5E295B43" w14:textId="77777777" w:rsidTr="000A24D5">
        <w:trPr>
          <w:trHeight w:val="20"/>
        </w:trPr>
        <w:tc>
          <w:tcPr>
            <w:tcW w:w="2340" w:type="dxa"/>
          </w:tcPr>
          <w:p w14:paraId="08A46689" w14:textId="77777777" w:rsidR="0037414A" w:rsidRPr="00B118B0" w:rsidRDefault="0037414A" w:rsidP="00DC47DA">
            <w:pPr>
              <w:tabs>
                <w:tab w:val="left" w:pos="2160"/>
              </w:tabs>
              <w:ind w:left="273" w:hanging="27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ซิสเต็ม แอนด์ ซอฟท์แวร์ </w:t>
            </w:r>
          </w:p>
        </w:tc>
        <w:tc>
          <w:tcPr>
            <w:tcW w:w="90" w:type="dxa"/>
          </w:tcPr>
          <w:p w14:paraId="2A588897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6D0E448" w14:textId="644B60AF" w:rsidR="0037414A" w:rsidRPr="00B118B0" w:rsidRDefault="0037414A" w:rsidP="003741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B5826E2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E9BB85E" w14:textId="1FE66207" w:rsidR="0037414A" w:rsidRPr="00B118B0" w:rsidRDefault="0037414A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gridSpan w:val="2"/>
            <w:tcBorders>
              <w:top w:val="nil"/>
            </w:tcBorders>
          </w:tcPr>
          <w:p w14:paraId="64203D4C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DD8D4" w14:textId="0F7F40D2" w:rsidR="0037414A" w:rsidRPr="00B118B0" w:rsidRDefault="0037414A" w:rsidP="0037414A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6DB3B76" w14:textId="77777777" w:rsidR="0037414A" w:rsidRPr="00B118B0" w:rsidRDefault="0037414A" w:rsidP="0037414A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1D320" w14:textId="61AB9BA7" w:rsidR="0037414A" w:rsidRPr="00B118B0" w:rsidRDefault="0037414A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54A74E2" w14:textId="77777777" w:rsidR="0037414A" w:rsidRPr="00B118B0" w:rsidRDefault="0037414A" w:rsidP="0037414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6204F" w14:textId="1EC40975" w:rsidR="0037414A" w:rsidRPr="00B118B0" w:rsidRDefault="0037414A" w:rsidP="0037414A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7414A" w:rsidRPr="00B118B0" w14:paraId="343967CC" w14:textId="77777777" w:rsidTr="004A5794">
        <w:trPr>
          <w:trHeight w:val="20"/>
        </w:trPr>
        <w:tc>
          <w:tcPr>
            <w:tcW w:w="2340" w:type="dxa"/>
          </w:tcPr>
          <w:p w14:paraId="2D9134A9" w14:textId="09BFB1E6" w:rsidR="0037414A" w:rsidRPr="00B118B0" w:rsidRDefault="0037414A" w:rsidP="00DC47DA">
            <w:pPr>
              <w:tabs>
                <w:tab w:val="left" w:pos="2160"/>
              </w:tabs>
              <w:ind w:left="273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1B47C2D3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7EA46F9" w14:textId="2D2D3A4F" w:rsidR="0037414A" w:rsidRPr="00B118B0" w:rsidRDefault="0037414A" w:rsidP="003741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079EDBA1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81A66FA" w14:textId="3B22B07B" w:rsidR="0037414A" w:rsidRPr="00B118B0" w:rsidRDefault="0037414A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13,940</w:t>
            </w:r>
          </w:p>
        </w:tc>
        <w:tc>
          <w:tcPr>
            <w:tcW w:w="180" w:type="dxa"/>
            <w:gridSpan w:val="2"/>
            <w:tcBorders>
              <w:top w:val="nil"/>
            </w:tcBorders>
          </w:tcPr>
          <w:p w14:paraId="7749EFAC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C5D1A2" w14:textId="5E68AE1B" w:rsidR="0037414A" w:rsidRPr="00B118B0" w:rsidRDefault="00416B93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7B2F132" w14:textId="77777777" w:rsidR="0037414A" w:rsidRPr="00B118B0" w:rsidRDefault="0037414A" w:rsidP="0037414A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665AD1" w14:textId="1E39471C" w:rsidR="0037414A" w:rsidRPr="00B118B0" w:rsidRDefault="00416B93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(9,940)</w:t>
            </w:r>
          </w:p>
        </w:tc>
        <w:tc>
          <w:tcPr>
            <w:tcW w:w="18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45E4F6A" w14:textId="77777777" w:rsidR="0037414A" w:rsidRPr="00B118B0" w:rsidRDefault="0037414A" w:rsidP="0037414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1D62D" w14:textId="79C202F2" w:rsidR="0037414A" w:rsidRPr="00B118B0" w:rsidRDefault="00416B93" w:rsidP="0037414A">
            <w:pPr>
              <w:tabs>
                <w:tab w:val="left" w:pos="631"/>
                <w:tab w:val="decimal" w:pos="808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4,000</w:t>
            </w:r>
          </w:p>
        </w:tc>
      </w:tr>
      <w:tr w:rsidR="0037414A" w:rsidRPr="00B118B0" w14:paraId="7602BCE4" w14:textId="77777777" w:rsidTr="00580EC3">
        <w:trPr>
          <w:trHeight w:val="20"/>
        </w:trPr>
        <w:tc>
          <w:tcPr>
            <w:tcW w:w="2340" w:type="dxa"/>
          </w:tcPr>
          <w:p w14:paraId="40D0AA70" w14:textId="5F528EB8" w:rsidR="0037414A" w:rsidRPr="00B118B0" w:rsidRDefault="0037414A" w:rsidP="0037414A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027553E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3"/>
          </w:tcPr>
          <w:p w14:paraId="1FFDFB19" w14:textId="7D3A2239" w:rsidR="0037414A" w:rsidRPr="00B118B0" w:rsidRDefault="0037414A" w:rsidP="003741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6D96C42C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BF0C0DF" w14:textId="683FB228" w:rsidR="0037414A" w:rsidRPr="00B118B0" w:rsidRDefault="0037414A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3,050</w:t>
            </w:r>
          </w:p>
        </w:tc>
        <w:tc>
          <w:tcPr>
            <w:tcW w:w="180" w:type="dxa"/>
            <w:gridSpan w:val="2"/>
            <w:tcBorders>
              <w:top w:val="nil"/>
              <w:bottom w:val="nil"/>
            </w:tcBorders>
          </w:tcPr>
          <w:p w14:paraId="6E2412A3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BD911" w14:textId="5633CE03" w:rsidR="0037414A" w:rsidRPr="00B118B0" w:rsidRDefault="00416B93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13,000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AF36A13" w14:textId="77777777" w:rsidR="0037414A" w:rsidRPr="00B118B0" w:rsidRDefault="0037414A" w:rsidP="0037414A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908FC" w14:textId="30C57774" w:rsidR="0037414A" w:rsidRPr="00B118B0" w:rsidRDefault="00580EC3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(5,650)</w:t>
            </w:r>
          </w:p>
        </w:tc>
        <w:tc>
          <w:tcPr>
            <w:tcW w:w="1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A7A39" w14:textId="77777777" w:rsidR="0037414A" w:rsidRPr="00B118B0" w:rsidRDefault="0037414A" w:rsidP="0037414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FABE7" w14:textId="34B8C77E" w:rsidR="0037414A" w:rsidRPr="00B118B0" w:rsidRDefault="00580EC3" w:rsidP="0037414A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10,400</w:t>
            </w:r>
          </w:p>
        </w:tc>
      </w:tr>
      <w:tr w:rsidR="00580EC3" w:rsidRPr="00B118B0" w14:paraId="2363F0BF" w14:textId="77777777" w:rsidTr="00580EC3">
        <w:trPr>
          <w:trHeight w:val="20"/>
        </w:trPr>
        <w:tc>
          <w:tcPr>
            <w:tcW w:w="2340" w:type="dxa"/>
          </w:tcPr>
          <w:p w14:paraId="2DAACB87" w14:textId="77777777" w:rsidR="00722239" w:rsidRDefault="00580EC3" w:rsidP="00580EC3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/>
                <w:sz w:val="28"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22500C5B" w14:textId="0C4ED648" w:rsidR="00580EC3" w:rsidRPr="00B118B0" w:rsidRDefault="00580EC3" w:rsidP="00722239">
            <w:pPr>
              <w:tabs>
                <w:tab w:val="left" w:pos="360"/>
                <w:tab w:val="left" w:pos="2160"/>
              </w:tabs>
              <w:ind w:left="162" w:firstLine="108"/>
              <w:rPr>
                <w:rFonts w:asciiTheme="majorBidi" w:hAnsiTheme="majorBidi" w:cstheme="majorBidi"/>
                <w:sz w:val="28"/>
                <w:cs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จำกัด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>9</w:t>
            </w:r>
            <w:r w:rsidRPr="005855F2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3F6B18F" w14:textId="77777777" w:rsidR="00580EC3" w:rsidRPr="00B118B0" w:rsidRDefault="00580EC3" w:rsidP="00580EC3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3"/>
          </w:tcPr>
          <w:p w14:paraId="1C0B13F4" w14:textId="77777777" w:rsidR="00580EC3" w:rsidRDefault="00580EC3" w:rsidP="00580EC3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A06A51F" w14:textId="70093095" w:rsidR="00580EC3" w:rsidRPr="00B118B0" w:rsidRDefault="00580EC3" w:rsidP="00580EC3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BF97EF0" w14:textId="77777777" w:rsidR="00580EC3" w:rsidRPr="00B118B0" w:rsidRDefault="00580EC3" w:rsidP="00580EC3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552BF86" w14:textId="77777777" w:rsidR="00580EC3" w:rsidRDefault="00580EC3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D878D83" w14:textId="128A41DD" w:rsidR="00580EC3" w:rsidRPr="00B118B0" w:rsidRDefault="00580EC3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gridSpan w:val="2"/>
            <w:tcBorders>
              <w:top w:val="nil"/>
              <w:bottom w:val="nil"/>
            </w:tcBorders>
          </w:tcPr>
          <w:p w14:paraId="144CA9A4" w14:textId="77777777" w:rsidR="00580EC3" w:rsidRPr="00B118B0" w:rsidRDefault="00580EC3" w:rsidP="00580EC3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14C441" w14:textId="4AF75A15" w:rsidR="00580EC3" w:rsidRDefault="00580EC3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3B9DCFD" w14:textId="77777777" w:rsidR="00580EC3" w:rsidRPr="00B118B0" w:rsidRDefault="00580EC3" w:rsidP="00580EC3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5F948D" w14:textId="0E47B179" w:rsidR="00580EC3" w:rsidRPr="00B118B0" w:rsidRDefault="00580EC3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2B95D" w14:textId="77777777" w:rsidR="00580EC3" w:rsidRPr="00B118B0" w:rsidRDefault="00580EC3" w:rsidP="00580EC3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1E2450" w14:textId="41E5CAFD" w:rsidR="00580EC3" w:rsidRPr="00B118B0" w:rsidRDefault="00580EC3" w:rsidP="00580EC3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580EC3" w:rsidRPr="00B118B0" w14:paraId="0E4242F2" w14:textId="77777777" w:rsidTr="00580EC3">
        <w:trPr>
          <w:trHeight w:val="20"/>
        </w:trPr>
        <w:tc>
          <w:tcPr>
            <w:tcW w:w="2340" w:type="dxa"/>
          </w:tcPr>
          <w:p w14:paraId="57F72D8A" w14:textId="77777777" w:rsidR="00580EC3" w:rsidRPr="00B118B0" w:rsidRDefault="00580EC3" w:rsidP="00580EC3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77D5438" w14:textId="77777777" w:rsidR="00580EC3" w:rsidRPr="00B118B0" w:rsidRDefault="00580EC3" w:rsidP="00580EC3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7C5CA77" w14:textId="77777777" w:rsidR="00580EC3" w:rsidRPr="00B118B0" w:rsidRDefault="00580EC3" w:rsidP="00580EC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900796E" w14:textId="77777777" w:rsidR="00580EC3" w:rsidRPr="00B118B0" w:rsidRDefault="00580EC3" w:rsidP="00580EC3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FDA7D" w14:textId="046ABCAE" w:rsidR="00580EC3" w:rsidRPr="00B118B0" w:rsidRDefault="00580EC3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17,055</w:t>
            </w:r>
          </w:p>
        </w:tc>
        <w:tc>
          <w:tcPr>
            <w:tcW w:w="180" w:type="dxa"/>
            <w:gridSpan w:val="2"/>
            <w:tcBorders>
              <w:top w:val="nil"/>
            </w:tcBorders>
          </w:tcPr>
          <w:p w14:paraId="15BA3315" w14:textId="77777777" w:rsidR="00580EC3" w:rsidRPr="00B118B0" w:rsidRDefault="00580EC3" w:rsidP="00580EC3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9FDC51" w14:textId="4CFD49A6" w:rsidR="00580EC3" w:rsidRPr="00B118B0" w:rsidRDefault="00580EC3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22,000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02AA75C" w14:textId="77777777" w:rsidR="00580EC3" w:rsidRPr="00B118B0" w:rsidRDefault="00580EC3" w:rsidP="00580EC3">
            <w:pPr>
              <w:tabs>
                <w:tab w:val="decimal" w:pos="770"/>
                <w:tab w:val="decimal" w:pos="1242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1CF04" w14:textId="79C0CA9F" w:rsidR="00580EC3" w:rsidRPr="00B118B0" w:rsidRDefault="00580EC3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(15,655)</w:t>
            </w:r>
          </w:p>
        </w:tc>
        <w:tc>
          <w:tcPr>
            <w:tcW w:w="18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DA79342" w14:textId="77777777" w:rsidR="00580EC3" w:rsidRPr="00B118B0" w:rsidRDefault="00580EC3" w:rsidP="00580EC3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4CF92" w14:textId="49906E42" w:rsidR="00580EC3" w:rsidRPr="00B118B0" w:rsidRDefault="00580EC3" w:rsidP="00580EC3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23,400</w:t>
            </w:r>
          </w:p>
        </w:tc>
      </w:tr>
      <w:tr w:rsidR="00580EC3" w:rsidRPr="00B118B0" w14:paraId="1DD3742E" w14:textId="77777777" w:rsidTr="001917BD">
        <w:trPr>
          <w:trHeight w:val="80"/>
        </w:trPr>
        <w:tc>
          <w:tcPr>
            <w:tcW w:w="2340" w:type="dxa"/>
            <w:vAlign w:val="bottom"/>
          </w:tcPr>
          <w:p w14:paraId="7FD4AF6D" w14:textId="663C4FD9" w:rsidR="00580EC3" w:rsidRPr="00B118B0" w:rsidRDefault="00580EC3" w:rsidP="00580EC3">
            <w:pPr>
              <w:tabs>
                <w:tab w:val="left" w:pos="2160"/>
              </w:tabs>
              <w:ind w:left="453" w:hanging="450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</w:p>
        </w:tc>
        <w:tc>
          <w:tcPr>
            <w:tcW w:w="90" w:type="dxa"/>
            <w:vAlign w:val="bottom"/>
          </w:tcPr>
          <w:p w14:paraId="4671AF1F" w14:textId="77777777" w:rsidR="00580EC3" w:rsidRPr="00B118B0" w:rsidRDefault="00580EC3" w:rsidP="00580EC3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549F8B5" w14:textId="77777777" w:rsidR="00580EC3" w:rsidRPr="00B118B0" w:rsidRDefault="00580EC3" w:rsidP="00580EC3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F7AADCC" w14:textId="77777777" w:rsidR="00580EC3" w:rsidRPr="00B118B0" w:rsidRDefault="00580EC3" w:rsidP="00580EC3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E5225" w14:textId="40E4AB00" w:rsidR="00580EC3" w:rsidRPr="00B118B0" w:rsidRDefault="00580EC3" w:rsidP="00DC29F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(9,100)</w:t>
            </w:r>
          </w:p>
        </w:tc>
        <w:tc>
          <w:tcPr>
            <w:tcW w:w="180" w:type="dxa"/>
            <w:gridSpan w:val="2"/>
            <w:vAlign w:val="bottom"/>
          </w:tcPr>
          <w:p w14:paraId="7DB604B1" w14:textId="77777777" w:rsidR="00580EC3" w:rsidRPr="00B118B0" w:rsidRDefault="00580EC3" w:rsidP="00580EC3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7D7A43" w14:textId="742A3D74" w:rsidR="00580EC3" w:rsidRPr="00B118B0" w:rsidRDefault="00580EC3" w:rsidP="00580EC3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2E156" w14:textId="77777777" w:rsidR="00580EC3" w:rsidRPr="00B118B0" w:rsidRDefault="00580EC3" w:rsidP="00580EC3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807A44" w14:textId="1ED298E4" w:rsidR="00580EC3" w:rsidRPr="00B118B0" w:rsidRDefault="00580EC3" w:rsidP="00DC29F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9,100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599A875" w14:textId="77777777" w:rsidR="00580EC3" w:rsidRPr="00B118B0" w:rsidRDefault="00580EC3" w:rsidP="00580EC3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134476" w14:textId="44E2B876" w:rsidR="00580EC3" w:rsidRPr="00B118B0" w:rsidRDefault="00580EC3" w:rsidP="00580EC3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0EC3" w:rsidRPr="00B118B0" w14:paraId="58E927F1" w14:textId="77777777" w:rsidTr="004A5794">
        <w:trPr>
          <w:trHeight w:val="20"/>
        </w:trPr>
        <w:tc>
          <w:tcPr>
            <w:tcW w:w="2340" w:type="dxa"/>
            <w:tcBorders>
              <w:bottom w:val="nil"/>
            </w:tcBorders>
            <w:vAlign w:val="bottom"/>
          </w:tcPr>
          <w:p w14:paraId="2EA7AC42" w14:textId="77777777" w:rsidR="00580EC3" w:rsidRPr="00B118B0" w:rsidRDefault="00580EC3" w:rsidP="00580EC3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CDB6EAC" w14:textId="77777777" w:rsidR="00580EC3" w:rsidRPr="00B118B0" w:rsidRDefault="00580EC3" w:rsidP="00580EC3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gridSpan w:val="3"/>
            <w:tcBorders>
              <w:bottom w:val="nil"/>
            </w:tcBorders>
            <w:vAlign w:val="bottom"/>
          </w:tcPr>
          <w:p w14:paraId="78C59919" w14:textId="77777777" w:rsidR="00580EC3" w:rsidRPr="00B118B0" w:rsidRDefault="00580EC3" w:rsidP="00580EC3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81EC7BA" w14:textId="77777777" w:rsidR="00580EC3" w:rsidRPr="00B118B0" w:rsidRDefault="00580EC3" w:rsidP="00580EC3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0DFE59" w14:textId="3086D0E9" w:rsidR="00580EC3" w:rsidRPr="00B118B0" w:rsidRDefault="00580EC3" w:rsidP="00580EC3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7,955</w:t>
            </w:r>
          </w:p>
        </w:tc>
        <w:tc>
          <w:tcPr>
            <w:tcW w:w="180" w:type="dxa"/>
            <w:gridSpan w:val="2"/>
            <w:tcBorders>
              <w:bottom w:val="nil"/>
            </w:tcBorders>
          </w:tcPr>
          <w:p w14:paraId="3488DA39" w14:textId="77777777" w:rsidR="00580EC3" w:rsidRPr="00B118B0" w:rsidRDefault="00580EC3" w:rsidP="00580EC3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E6EC5B" w14:textId="77777777" w:rsidR="00580EC3" w:rsidRPr="00B118B0" w:rsidRDefault="00580EC3" w:rsidP="00580EC3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17836EA" w14:textId="77777777" w:rsidR="00580EC3" w:rsidRPr="00B118B0" w:rsidRDefault="00580EC3" w:rsidP="00580EC3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FB8F6F" w14:textId="77777777" w:rsidR="00580EC3" w:rsidRPr="00B118B0" w:rsidRDefault="00580EC3" w:rsidP="00580EC3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ADAAD6C" w14:textId="77777777" w:rsidR="00580EC3" w:rsidRPr="00B118B0" w:rsidRDefault="00580EC3" w:rsidP="00580EC3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805C8" w14:textId="5EABF13B" w:rsidR="00580EC3" w:rsidRPr="00B118B0" w:rsidRDefault="00580EC3" w:rsidP="00580EC3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23,400</w:t>
            </w:r>
          </w:p>
        </w:tc>
      </w:tr>
      <w:tr w:rsidR="00B10E88" w:rsidRPr="00B118B0" w14:paraId="57A82798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  <w:vAlign w:val="bottom"/>
          </w:tcPr>
          <w:p w14:paraId="55F11FDA" w14:textId="77777777" w:rsidR="00B10E88" w:rsidRPr="00B118B0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65D180E" w14:textId="77777777" w:rsidR="00B10E88" w:rsidRPr="00B118B0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10305E" w14:textId="77777777" w:rsidR="00B10E88" w:rsidRPr="00B118B0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9734FD5" w14:textId="77777777" w:rsidR="00B10E88" w:rsidRPr="00B118B0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9"/>
            <w:vAlign w:val="bottom"/>
          </w:tcPr>
          <w:p w14:paraId="2FCAA76F" w14:textId="7418CD47" w:rsidR="00B10E88" w:rsidRPr="00B118B0" w:rsidRDefault="00801454" w:rsidP="00801454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801454" w:rsidRPr="00B118B0" w14:paraId="1A4CA563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  <w:vAlign w:val="bottom"/>
          </w:tcPr>
          <w:p w14:paraId="24C72B9B" w14:textId="77777777" w:rsidR="00801454" w:rsidRPr="00B118B0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E0A956" w14:textId="77777777" w:rsidR="00801454" w:rsidRPr="00B118B0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0CCFB6B" w14:textId="77777777" w:rsidR="00801454" w:rsidRPr="00B118B0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2D61408" w14:textId="77777777" w:rsidR="00801454" w:rsidRPr="00B118B0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9"/>
            <w:tcBorders>
              <w:bottom w:val="single" w:sz="4" w:space="0" w:color="auto"/>
            </w:tcBorders>
            <w:vAlign w:val="bottom"/>
          </w:tcPr>
          <w:p w14:paraId="49CB60C8" w14:textId="642FE7CE" w:rsidR="00801454" w:rsidRPr="00B118B0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67F3B" w:rsidRPr="00B118B0" w14:paraId="2F2B383D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  <w:vMerge w:val="restart"/>
          </w:tcPr>
          <w:p w14:paraId="4A1A4690" w14:textId="1418B412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01F7AB23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6CCDB07D" w14:textId="4F6D545A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</w:t>
            </w:r>
            <w:r w:rsidR="00AC4D20" w:rsidRPr="00B118B0">
              <w:rPr>
                <w:rFonts w:asciiTheme="majorBidi" w:hAnsiTheme="majorBidi" w:cstheme="majorBidi"/>
                <w:sz w:val="28"/>
                <w:cs/>
              </w:rPr>
              <w:t>ะ</w:t>
            </w:r>
          </w:p>
          <w:p w14:paraId="584A9812" w14:textId="29F88B3F" w:rsidR="00267F3B" w:rsidRPr="00B118B0" w:rsidRDefault="00267F3B" w:rsidP="004E7322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28C423F2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095B25FB" w14:textId="23E2666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65F6E2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86CDB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9DECF03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1C6A79D8" w14:textId="77777777" w:rsidR="00151FBE" w:rsidRDefault="00147C28" w:rsidP="004E7322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pacing w:val="-6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 xml:space="preserve">30 </w:t>
            </w:r>
            <w:r w:rsidR="00151FBE">
              <w:rPr>
                <w:rFonts w:asciiTheme="majorBidi" w:hAnsiTheme="majorBidi" w:cstheme="majorBidi" w:hint="cs"/>
                <w:spacing w:val="-6"/>
                <w:sz w:val="28"/>
                <w:cs/>
                <w:lang w:val="en-GB"/>
              </w:rPr>
              <w:t>กันยา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 xml:space="preserve">ยน </w:t>
            </w:r>
          </w:p>
          <w:p w14:paraId="2CCB82BF" w14:textId="1869583A" w:rsidR="00267F3B" w:rsidRPr="00B118B0" w:rsidRDefault="00267F3B" w:rsidP="004E7322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67F3B" w:rsidRPr="00B118B0" w14:paraId="4EE95CBF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  <w:vMerge/>
            <w:tcBorders>
              <w:bottom w:val="single" w:sz="4" w:space="0" w:color="auto"/>
            </w:tcBorders>
          </w:tcPr>
          <w:p w14:paraId="26B33999" w14:textId="06467C6B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7C12D97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2CF5B240" w14:textId="0EE8D2CB" w:rsidR="00267F3B" w:rsidRPr="00B118B0" w:rsidRDefault="00267F3B" w:rsidP="004E7322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1E99003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5D7552C" w14:textId="368BFEB9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A325083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42ACCE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203BB18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177F74EB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5D615E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4C43F0E8" w14:textId="5EE31440" w:rsidR="00267F3B" w:rsidRPr="00B118B0" w:rsidRDefault="00267F3B" w:rsidP="004E7322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44825" w:rsidRPr="00B118B0" w14:paraId="268D3C5A" w14:textId="77777777" w:rsidTr="00152BCA">
        <w:tblPrEx>
          <w:tblBorders>
            <w:bottom w:val="none" w:sz="0" w:space="0" w:color="auto"/>
          </w:tblBorders>
        </w:tblPrEx>
        <w:trPr>
          <w:trHeight w:val="180"/>
        </w:trPr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0BC8CECA" w14:textId="77777777" w:rsidR="00844825" w:rsidRPr="00B118B0" w:rsidRDefault="00844825" w:rsidP="00844825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339BE7B3" w14:textId="77777777" w:rsidR="00844825" w:rsidRPr="00B118B0" w:rsidRDefault="00844825" w:rsidP="0084482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111C7E" w14:textId="77777777" w:rsidR="00844825" w:rsidRPr="00B118B0" w:rsidRDefault="00844825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DFB510" w14:textId="77777777" w:rsidR="00844825" w:rsidRPr="00B118B0" w:rsidRDefault="00844825" w:rsidP="0084482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0CFC2781" w14:textId="5946AE82" w:rsidR="00844825" w:rsidRPr="00B118B0" w:rsidRDefault="00844825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674,015</w:t>
            </w:r>
          </w:p>
        </w:tc>
        <w:tc>
          <w:tcPr>
            <w:tcW w:w="90" w:type="dxa"/>
          </w:tcPr>
          <w:p w14:paraId="1D99066B" w14:textId="77777777" w:rsidR="00844825" w:rsidRPr="00B118B0" w:rsidRDefault="00844825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88EFB" w14:textId="30FB3DBF" w:rsidR="00844825" w:rsidRPr="00B118B0" w:rsidRDefault="00580EC3" w:rsidP="00844825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DFA65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4C663" w14:textId="78FD539F" w:rsidR="00844825" w:rsidRPr="00B118B0" w:rsidRDefault="001F453E" w:rsidP="00844825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(23,100)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4DBD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882AD11" w14:textId="311417E3" w:rsidR="00844825" w:rsidRPr="00B118B0" w:rsidRDefault="001F453E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687,715</w:t>
            </w:r>
          </w:p>
        </w:tc>
      </w:tr>
      <w:tr w:rsidR="00844825" w:rsidRPr="00B118B0" w14:paraId="1D8D45EF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</w:tcPr>
          <w:p w14:paraId="0E0FAB5F" w14:textId="77777777" w:rsidR="00844825" w:rsidRPr="00B118B0" w:rsidRDefault="00844825" w:rsidP="00844825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0C934B6A" w14:textId="77777777" w:rsidR="00844825" w:rsidRPr="00B118B0" w:rsidRDefault="00844825" w:rsidP="0084482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33E834B" w14:textId="77777777" w:rsidR="00844825" w:rsidRPr="00B118B0" w:rsidRDefault="00844825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082E80C" w14:textId="77777777" w:rsidR="00844825" w:rsidRPr="00B118B0" w:rsidRDefault="00844825" w:rsidP="0084482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75492E" w14:textId="5B863B2A" w:rsidR="00844825" w:rsidRPr="00B118B0" w:rsidRDefault="00844825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77,374</w:t>
            </w:r>
          </w:p>
        </w:tc>
        <w:tc>
          <w:tcPr>
            <w:tcW w:w="90" w:type="dxa"/>
          </w:tcPr>
          <w:p w14:paraId="5B11012F" w14:textId="77777777" w:rsidR="00844825" w:rsidRPr="00B118B0" w:rsidRDefault="00844825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99B0EF" w14:textId="4DF5BA16" w:rsidR="00844825" w:rsidRPr="00B118B0" w:rsidRDefault="00580EC3" w:rsidP="006358BF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F9E104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A3281A9" w14:textId="69F2DB92" w:rsidR="00844825" w:rsidRPr="00B118B0" w:rsidRDefault="001F453E" w:rsidP="00844825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(7,300)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65D55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EF0BD92" w14:textId="5E3152E4" w:rsidR="00844825" w:rsidRPr="00B118B0" w:rsidRDefault="001F453E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90,074</w:t>
            </w:r>
          </w:p>
        </w:tc>
      </w:tr>
      <w:tr w:rsidR="00844825" w:rsidRPr="00B118B0" w14:paraId="56D8E1B1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</w:tcPr>
          <w:p w14:paraId="4243CF97" w14:textId="77777777" w:rsidR="00844825" w:rsidRPr="00B118B0" w:rsidRDefault="00844825" w:rsidP="00844825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2BA1FF8E" w14:textId="77777777" w:rsidR="00844825" w:rsidRPr="00B118B0" w:rsidRDefault="00844825" w:rsidP="0084482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3C6B8F" w14:textId="77777777" w:rsidR="00844825" w:rsidRPr="00B118B0" w:rsidRDefault="00844825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EF61A30" w14:textId="77777777" w:rsidR="00844825" w:rsidRPr="00B118B0" w:rsidRDefault="00844825" w:rsidP="0084482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81D92E" w14:textId="13C99588" w:rsidR="00844825" w:rsidRPr="00B118B0" w:rsidRDefault="00844825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66,550</w:t>
            </w:r>
          </w:p>
        </w:tc>
        <w:tc>
          <w:tcPr>
            <w:tcW w:w="90" w:type="dxa"/>
          </w:tcPr>
          <w:p w14:paraId="69943D69" w14:textId="77777777" w:rsidR="00844825" w:rsidRPr="00B118B0" w:rsidRDefault="00844825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73C04" w14:textId="25054E20" w:rsidR="00844825" w:rsidRPr="00B118B0" w:rsidRDefault="002811FB" w:rsidP="00844825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10,300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064BBA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5B1FDC2" w14:textId="3C222F32" w:rsidR="00844825" w:rsidRPr="00B118B0" w:rsidRDefault="001F453E" w:rsidP="00844825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(32,600)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D039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C1BFD7A" w14:textId="23732FE3" w:rsidR="00844825" w:rsidRPr="00B118B0" w:rsidRDefault="001F453E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44,250</w:t>
            </w:r>
          </w:p>
        </w:tc>
      </w:tr>
      <w:tr w:rsidR="00844825" w:rsidRPr="00B118B0" w14:paraId="33441840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</w:tcPr>
          <w:p w14:paraId="6D0711CA" w14:textId="4311E282" w:rsidR="00844825" w:rsidRPr="00B118B0" w:rsidRDefault="00844825" w:rsidP="00844825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เอ็ม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โซลูชั่น จำกัด</w:t>
            </w:r>
            <w:r w:rsidR="009A202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9A202E" w:rsidRPr="005855F2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9A202E">
              <w:rPr>
                <w:rFonts w:asciiTheme="majorBidi" w:hAnsiTheme="majorBidi" w:cstheme="majorBidi"/>
                <w:sz w:val="28"/>
                <w:vertAlign w:val="superscript"/>
              </w:rPr>
              <w:t>8</w:t>
            </w:r>
            <w:r w:rsidR="009A202E" w:rsidRPr="005855F2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AF142C6" w14:textId="77777777" w:rsidR="00844825" w:rsidRPr="00B118B0" w:rsidRDefault="00844825" w:rsidP="0084482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1394C8" w14:textId="77777777" w:rsidR="00844825" w:rsidRPr="00B118B0" w:rsidRDefault="00844825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82A90F2" w14:textId="77777777" w:rsidR="00844825" w:rsidRPr="00B118B0" w:rsidRDefault="00844825" w:rsidP="0084482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2B0F2EA" w14:textId="65669CCC" w:rsidR="00844825" w:rsidRPr="00B118B0" w:rsidRDefault="00844825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55,771</w:t>
            </w:r>
          </w:p>
        </w:tc>
        <w:tc>
          <w:tcPr>
            <w:tcW w:w="90" w:type="dxa"/>
          </w:tcPr>
          <w:p w14:paraId="12F32960" w14:textId="77777777" w:rsidR="00844825" w:rsidRPr="00B118B0" w:rsidRDefault="00844825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EA8113" w14:textId="5792E609" w:rsidR="00844825" w:rsidRPr="00B118B0" w:rsidRDefault="002811FB" w:rsidP="00844825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07D01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2D3E76" w14:textId="5665F906" w:rsidR="00844825" w:rsidRPr="00B118B0" w:rsidRDefault="001F453E" w:rsidP="00844825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(55,771)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2B0CE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4C4549D" w14:textId="1500E984" w:rsidR="00844825" w:rsidRPr="00B118B0" w:rsidRDefault="001F453E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44825" w:rsidRPr="00B118B0" w14:paraId="51B97B6D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</w:tcPr>
          <w:p w14:paraId="35850C1D" w14:textId="77777777" w:rsidR="00844825" w:rsidRPr="00B118B0" w:rsidRDefault="00844825" w:rsidP="00AB7B2B">
            <w:pPr>
              <w:tabs>
                <w:tab w:val="left" w:pos="360"/>
                <w:tab w:val="left" w:pos="2160"/>
              </w:tabs>
              <w:ind w:left="273" w:right="-108" w:hanging="27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465B5B37" w14:textId="77777777" w:rsidR="00844825" w:rsidRPr="00B118B0" w:rsidRDefault="00844825" w:rsidP="0084482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F96290A" w14:textId="77777777" w:rsidR="00844825" w:rsidRPr="00B118B0" w:rsidRDefault="00844825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BEABAF7" w14:textId="77777777" w:rsidR="00844825" w:rsidRPr="00B118B0" w:rsidRDefault="00844825" w:rsidP="00844825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FE1C6DC" w14:textId="3988FB67" w:rsidR="00844825" w:rsidRPr="00B118B0" w:rsidRDefault="00844825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2,62</w:t>
            </w:r>
            <w:r w:rsidR="00C82DE1" w:rsidRPr="00B118B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5CF7733B" w14:textId="77777777" w:rsidR="00844825" w:rsidRPr="00B118B0" w:rsidRDefault="00844825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E7F5" w14:textId="398FBAE4" w:rsidR="00844825" w:rsidRPr="00B118B0" w:rsidRDefault="002811FB" w:rsidP="00844825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EA588" w14:textId="77777777" w:rsidR="00844825" w:rsidRPr="00B118B0" w:rsidRDefault="00844825" w:rsidP="0084482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EEE452" w14:textId="210F48CD" w:rsidR="00844825" w:rsidRPr="00B118B0" w:rsidRDefault="001F453E" w:rsidP="00844825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7330B" w14:textId="77777777" w:rsidR="00844825" w:rsidRPr="00B118B0" w:rsidRDefault="00844825" w:rsidP="0084482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858BB7B" w14:textId="67E973F2" w:rsidR="00844825" w:rsidRPr="00B118B0" w:rsidRDefault="001F453E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2,626</w:t>
            </w:r>
          </w:p>
        </w:tc>
      </w:tr>
      <w:tr w:rsidR="00A80FC8" w:rsidRPr="00B118B0" w14:paraId="334E75D8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</w:tcPr>
          <w:p w14:paraId="326A0764" w14:textId="6D7B42DB" w:rsidR="00A80FC8" w:rsidRPr="00B118B0" w:rsidRDefault="00A80FC8" w:rsidP="00844825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90" w:type="dxa"/>
          </w:tcPr>
          <w:p w14:paraId="28AA4A9E" w14:textId="77777777" w:rsidR="00A80FC8" w:rsidRPr="00B118B0" w:rsidRDefault="00A80FC8" w:rsidP="0084482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7FD4739" w14:textId="54DD068E" w:rsidR="00A80FC8" w:rsidRPr="00B118B0" w:rsidRDefault="00A80FC8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AA2158C" w14:textId="77777777" w:rsidR="00A80FC8" w:rsidRPr="00B118B0" w:rsidRDefault="00A80FC8" w:rsidP="00844825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216C67" w14:textId="26A97AE2" w:rsidR="00A80FC8" w:rsidRPr="00B118B0" w:rsidRDefault="00A80FC8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848B5BC" w14:textId="77777777" w:rsidR="00A80FC8" w:rsidRPr="00B118B0" w:rsidRDefault="00A80FC8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0D31F" w14:textId="3B47981C" w:rsidR="002811FB" w:rsidRPr="00B118B0" w:rsidRDefault="002811FB" w:rsidP="002811FB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6046B2" w14:textId="77777777" w:rsidR="00A80FC8" w:rsidRPr="00B118B0" w:rsidRDefault="00A80FC8" w:rsidP="0084482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784ED02" w14:textId="6268B058" w:rsidR="00A80FC8" w:rsidRPr="00B118B0" w:rsidRDefault="001F453E" w:rsidP="00844825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55778" w14:textId="77777777" w:rsidR="00A80FC8" w:rsidRPr="00B118B0" w:rsidRDefault="00A80FC8" w:rsidP="0084482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3796619" w14:textId="7DF94179" w:rsidR="00A80FC8" w:rsidRPr="00B118B0" w:rsidRDefault="001F453E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1F453E" w:rsidRPr="00B118B0" w14:paraId="20453CA7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</w:tcPr>
          <w:p w14:paraId="6FB8BE2B" w14:textId="33303060" w:rsidR="001F453E" w:rsidRPr="00B118B0" w:rsidRDefault="001F453E" w:rsidP="00722239">
            <w:pPr>
              <w:tabs>
                <w:tab w:val="left" w:pos="360"/>
                <w:tab w:val="left" w:pos="2160"/>
              </w:tabs>
              <w:ind w:left="270" w:right="-108" w:hanging="2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F453E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อาร์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วี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อินเตอร์เนชั่นแนล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1D6469AA" w14:textId="77777777" w:rsidR="001F453E" w:rsidRPr="00B118B0" w:rsidRDefault="001F453E" w:rsidP="0084482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3663EB" w14:textId="1618FC83" w:rsidR="001F453E" w:rsidRPr="00B118B0" w:rsidRDefault="001F453E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1A3FAF3" w14:textId="77777777" w:rsidR="001F453E" w:rsidRPr="00B118B0" w:rsidRDefault="001F453E" w:rsidP="00844825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DF082D" w14:textId="65081638" w:rsidR="001F453E" w:rsidRPr="00B118B0" w:rsidRDefault="001F453E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5949A6A0" w14:textId="77777777" w:rsidR="001F453E" w:rsidRPr="00B118B0" w:rsidRDefault="001F453E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A20C3" w14:textId="61F21194" w:rsidR="001F453E" w:rsidRDefault="001F453E" w:rsidP="002811FB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17D479" w14:textId="77777777" w:rsidR="001F453E" w:rsidRPr="00B118B0" w:rsidRDefault="001F453E" w:rsidP="0084482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3EF4B6" w14:textId="56227261" w:rsidR="001F453E" w:rsidRPr="00B118B0" w:rsidRDefault="001F453E" w:rsidP="00844825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(5,000)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E99EB" w14:textId="77777777" w:rsidR="001F453E" w:rsidRPr="00B118B0" w:rsidRDefault="001F453E" w:rsidP="0084482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42A3C83A" w14:textId="11C14ED8" w:rsidR="001F453E" w:rsidRPr="00B118B0" w:rsidRDefault="001F453E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406DFA" w:rsidRPr="00B118B0" w14:paraId="7EE650D2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</w:tcPr>
          <w:p w14:paraId="27A33BAC" w14:textId="5E2A74B2" w:rsidR="00406DFA" w:rsidRPr="00B118B0" w:rsidRDefault="00406DFA" w:rsidP="00406DFA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ซิสเต็ม แอนด์ </w:t>
            </w:r>
          </w:p>
        </w:tc>
        <w:tc>
          <w:tcPr>
            <w:tcW w:w="90" w:type="dxa"/>
          </w:tcPr>
          <w:p w14:paraId="3E044A93" w14:textId="77777777" w:rsidR="00406DFA" w:rsidRPr="00B118B0" w:rsidRDefault="00406DFA" w:rsidP="00406DF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D74551D" w14:textId="3E977EEA" w:rsidR="00406DFA" w:rsidRPr="00B118B0" w:rsidRDefault="00406DFA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F7FAD21" w14:textId="77777777" w:rsidR="00406DFA" w:rsidRPr="00B118B0" w:rsidRDefault="00406DFA" w:rsidP="00406DF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6C5CB7E" w14:textId="45F762D6" w:rsidR="00406DFA" w:rsidRPr="00B118B0" w:rsidRDefault="00406DFA" w:rsidP="00406DF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BBD1561" w14:textId="77777777" w:rsidR="00406DFA" w:rsidRPr="00B118B0" w:rsidRDefault="00406DFA" w:rsidP="00406DF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D49680" w14:textId="5F1F11B6" w:rsidR="00406DFA" w:rsidRPr="00B118B0" w:rsidRDefault="00406DFA" w:rsidP="00406DFA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CFD307" w14:textId="77777777" w:rsidR="00406DFA" w:rsidRPr="00B118B0" w:rsidRDefault="00406DFA" w:rsidP="00406DF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C063DA" w14:textId="5C5C61C1" w:rsidR="00406DFA" w:rsidRPr="00B118B0" w:rsidRDefault="00406DFA" w:rsidP="00406DFA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8CEF2" w14:textId="77777777" w:rsidR="00406DFA" w:rsidRPr="00B118B0" w:rsidRDefault="00406DFA" w:rsidP="00406DF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EB6819B" w14:textId="043E129A" w:rsidR="00406DFA" w:rsidRPr="00B118B0" w:rsidRDefault="00406DFA" w:rsidP="00406DFA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FC6782" w:rsidRPr="00B118B0" w14:paraId="4713DF9A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</w:tcPr>
          <w:p w14:paraId="685882EE" w14:textId="18AF8324" w:rsidR="00FC6782" w:rsidRPr="00B118B0" w:rsidRDefault="00D57768" w:rsidP="00AB7B2B">
            <w:pPr>
              <w:tabs>
                <w:tab w:val="left" w:pos="2160"/>
              </w:tabs>
              <w:ind w:left="27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ซอฟท์แวร์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C6782" w:rsidRPr="00B118B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7867F1E3" w14:textId="77777777" w:rsidR="00FC6782" w:rsidRPr="00B118B0" w:rsidRDefault="00FC6782" w:rsidP="00FC678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7683C98" w14:textId="0A74C947" w:rsidR="00FC6782" w:rsidRPr="00B118B0" w:rsidRDefault="00FC6782" w:rsidP="00FC678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20FA6186" w14:textId="77777777" w:rsidR="00FC6782" w:rsidRPr="00B118B0" w:rsidRDefault="00FC6782" w:rsidP="00FC678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96BD7BB" w14:textId="3D5A560D" w:rsidR="00FC6782" w:rsidRPr="00B118B0" w:rsidRDefault="00FC6782" w:rsidP="00FC678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9,940</w:t>
            </w:r>
          </w:p>
        </w:tc>
        <w:tc>
          <w:tcPr>
            <w:tcW w:w="90" w:type="dxa"/>
            <w:shd w:val="clear" w:color="auto" w:fill="auto"/>
          </w:tcPr>
          <w:p w14:paraId="286A78DC" w14:textId="77777777" w:rsidR="00FC6782" w:rsidRPr="00B118B0" w:rsidRDefault="00FC6782" w:rsidP="00FC678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FB564C" w14:textId="1E994C6F" w:rsidR="00FC6782" w:rsidRPr="00B118B0" w:rsidRDefault="001F453E" w:rsidP="00FC6782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0E2CAE" w14:textId="77777777" w:rsidR="00FC6782" w:rsidRPr="00B118B0" w:rsidRDefault="00FC6782" w:rsidP="00FC678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327F27B" w14:textId="67198755" w:rsidR="00FC6782" w:rsidRPr="00B118B0" w:rsidRDefault="001F453E" w:rsidP="00FC678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(9,940)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0F3D3" w14:textId="77777777" w:rsidR="00FC6782" w:rsidRPr="00B118B0" w:rsidRDefault="00FC6782" w:rsidP="00FC678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168A4B0" w14:textId="3FFA6433" w:rsidR="00FC6782" w:rsidRPr="00B118B0" w:rsidRDefault="001F453E" w:rsidP="00FC6782">
            <w:pPr>
              <w:tabs>
                <w:tab w:val="decimal" w:pos="1168"/>
              </w:tabs>
              <w:ind w:right="6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1035" w:rsidRPr="00B118B0" w14:paraId="0BB2D976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</w:tcPr>
          <w:p w14:paraId="66800D2D" w14:textId="5F09EE47" w:rsidR="00B31035" w:rsidRPr="00B118B0" w:rsidRDefault="00ED645C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59866A5D" w14:textId="77777777" w:rsidR="00B31035" w:rsidRPr="00B118B0" w:rsidRDefault="00B3103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4AB44A9" w14:textId="3031105D" w:rsidR="00B31035" w:rsidRPr="00B118B0" w:rsidRDefault="0082767F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0975B6D4" w14:textId="77777777" w:rsidR="00B31035" w:rsidRPr="00B118B0" w:rsidRDefault="00B3103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3F395AC" w14:textId="4CF7FBB5" w:rsidR="00B31035" w:rsidRPr="00B118B0" w:rsidRDefault="00761724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3,050</w:t>
            </w:r>
          </w:p>
        </w:tc>
        <w:tc>
          <w:tcPr>
            <w:tcW w:w="90" w:type="dxa"/>
            <w:shd w:val="clear" w:color="auto" w:fill="auto"/>
          </w:tcPr>
          <w:p w14:paraId="32C192DE" w14:textId="77777777" w:rsidR="00B31035" w:rsidRPr="00B118B0" w:rsidRDefault="00B3103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C2F02" w14:textId="63211CB3" w:rsidR="00B31035" w:rsidRPr="00B118B0" w:rsidRDefault="001F453E" w:rsidP="00B10E8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1429D6" w14:textId="77777777" w:rsidR="00B31035" w:rsidRPr="00B118B0" w:rsidRDefault="00B3103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59C81" w14:textId="5FC66B75" w:rsidR="00B31035" w:rsidRPr="00B118B0" w:rsidRDefault="001F453E" w:rsidP="00C56BD8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(5,650)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1EFAF" w14:textId="77777777" w:rsidR="00B31035" w:rsidRPr="00B118B0" w:rsidRDefault="00B3103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4674D8ED" w14:textId="2E684728" w:rsidR="00B31035" w:rsidRPr="00B118B0" w:rsidRDefault="001F453E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10,400</w:t>
            </w:r>
          </w:p>
        </w:tc>
      </w:tr>
      <w:tr w:rsidR="00B10E88" w:rsidRPr="00B118B0" w14:paraId="38E3D187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  <w:vAlign w:val="bottom"/>
          </w:tcPr>
          <w:p w14:paraId="12C7D312" w14:textId="77777777" w:rsidR="00B10E88" w:rsidRPr="00B118B0" w:rsidRDefault="00B10E88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7A8F284" w14:textId="77777777" w:rsidR="00B10E88" w:rsidRPr="00B118B0" w:rsidRDefault="00B10E8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0F457A9" w14:textId="77777777" w:rsidR="00B10E88" w:rsidRPr="00B118B0" w:rsidRDefault="00B10E8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915D805" w14:textId="77777777" w:rsidR="00B10E88" w:rsidRPr="00B118B0" w:rsidRDefault="00B10E8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D775537" w14:textId="3BA1BB8B" w:rsidR="00B10E88" w:rsidRPr="00B118B0" w:rsidRDefault="00543CBB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889,32</w:t>
            </w:r>
            <w:r w:rsidR="00C82DE1" w:rsidRPr="00B118B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24C21CA0" w14:textId="77777777" w:rsidR="00B10E88" w:rsidRPr="00B118B0" w:rsidRDefault="00B10E8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33F41" w14:textId="48167B9B" w:rsidR="00B10E88" w:rsidRPr="00B118B0" w:rsidRDefault="001F453E" w:rsidP="00B10E8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C76297" w14:textId="77777777" w:rsidR="00B10E88" w:rsidRPr="00B118B0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75CEC" w14:textId="2F709B06" w:rsidR="00B10E88" w:rsidRPr="00B118B0" w:rsidRDefault="001F453E" w:rsidP="00B027E3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(139,361)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02F36" w14:textId="77777777" w:rsidR="00B10E88" w:rsidRPr="00B118B0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46BF94A" w14:textId="1FC2CC6F" w:rsidR="00B10E88" w:rsidRPr="00B118B0" w:rsidRDefault="001F453E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849,065</w:t>
            </w:r>
          </w:p>
        </w:tc>
      </w:tr>
      <w:tr w:rsidR="00554E1F" w:rsidRPr="00B118B0" w14:paraId="19469FBD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  <w:vAlign w:val="bottom"/>
          </w:tcPr>
          <w:p w14:paraId="0A3A1E42" w14:textId="77777777" w:rsidR="00B406DF" w:rsidRDefault="00554E1F" w:rsidP="00B406DF">
            <w:pPr>
              <w:tabs>
                <w:tab w:val="left" w:pos="0"/>
                <w:tab w:val="left" w:pos="2160"/>
              </w:tabs>
              <w:ind w:left="352" w:hanging="36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</w:t>
            </w:r>
          </w:p>
          <w:p w14:paraId="331B3EBF" w14:textId="56A13A7B" w:rsidR="00554E1F" w:rsidRPr="00B118B0" w:rsidRDefault="00B406DF" w:rsidP="00AB7B2B">
            <w:pPr>
              <w:tabs>
                <w:tab w:val="left" w:pos="0"/>
                <w:tab w:val="left" w:pos="2160"/>
              </w:tabs>
              <w:ind w:left="453" w:hanging="270"/>
              <w:rPr>
                <w:rFonts w:asciiTheme="majorBidi" w:hAnsiTheme="majorBidi" w:cstheme="majorBidi"/>
                <w:sz w:val="28"/>
                <w:cs/>
              </w:rPr>
            </w:pPr>
            <w:r w:rsidRPr="00B406DF">
              <w:rPr>
                <w:rFonts w:asciiTheme="majorBidi" w:hAnsiTheme="majorBidi" w:cstheme="majorBidi" w:hint="cs"/>
                <w:sz w:val="28"/>
                <w:cs/>
              </w:rPr>
              <w:t xml:space="preserve">      </w:t>
            </w:r>
            <w:r w:rsidR="00554E1F" w:rsidRPr="00B118B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</w:p>
        </w:tc>
        <w:tc>
          <w:tcPr>
            <w:tcW w:w="90" w:type="dxa"/>
          </w:tcPr>
          <w:p w14:paraId="7F3C4B8E" w14:textId="77777777" w:rsidR="00554E1F" w:rsidRPr="00B118B0" w:rsidRDefault="00554E1F" w:rsidP="00554E1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6FE0342" w14:textId="77777777" w:rsidR="00554E1F" w:rsidRPr="00B118B0" w:rsidRDefault="00554E1F" w:rsidP="00554E1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181A824" w14:textId="77777777" w:rsidR="00554E1F" w:rsidRPr="00B118B0" w:rsidRDefault="00554E1F" w:rsidP="00554E1F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59235895" w14:textId="1BCBDF2D" w:rsidR="00554E1F" w:rsidRPr="00B118B0" w:rsidRDefault="00554E1F" w:rsidP="00554E1F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(9,100)</w:t>
            </w:r>
          </w:p>
        </w:tc>
        <w:tc>
          <w:tcPr>
            <w:tcW w:w="90" w:type="dxa"/>
          </w:tcPr>
          <w:p w14:paraId="44045ECA" w14:textId="77777777" w:rsidR="00554E1F" w:rsidRPr="00B118B0" w:rsidRDefault="00554E1F" w:rsidP="00554E1F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1531C" w14:textId="7A6E99E6" w:rsidR="00554E1F" w:rsidRPr="00B118B0" w:rsidRDefault="00E75E6B" w:rsidP="00554E1F">
            <w:pPr>
              <w:tabs>
                <w:tab w:val="decimal" w:pos="41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8E22A7F" w14:textId="77777777" w:rsidR="00554E1F" w:rsidRPr="00B118B0" w:rsidRDefault="00554E1F" w:rsidP="00554E1F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3C128" w14:textId="0746714A" w:rsidR="00554E1F" w:rsidRPr="00B118B0" w:rsidRDefault="001F453E" w:rsidP="00554E1F">
            <w:pPr>
              <w:tabs>
                <w:tab w:val="decimal" w:pos="41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8006F" w14:textId="77777777" w:rsidR="00554E1F" w:rsidRPr="00B118B0" w:rsidRDefault="00554E1F" w:rsidP="00554E1F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D5BE076" w14:textId="0F299279" w:rsidR="00554E1F" w:rsidRPr="00B118B0" w:rsidRDefault="001F453E" w:rsidP="00554E1F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54E1F" w:rsidRPr="00B118B0" w14:paraId="2B70ED77" w14:textId="77777777" w:rsidTr="00152BC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520" w:type="dxa"/>
            <w:gridSpan w:val="3"/>
            <w:vAlign w:val="bottom"/>
          </w:tcPr>
          <w:p w14:paraId="2ABA426D" w14:textId="77777777" w:rsidR="00554E1F" w:rsidRPr="00B118B0" w:rsidRDefault="00554E1F" w:rsidP="00554E1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5BF459B2" w14:textId="77777777" w:rsidR="00554E1F" w:rsidRPr="00B118B0" w:rsidRDefault="00554E1F" w:rsidP="00554E1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6D5614B" w14:textId="77777777" w:rsidR="00554E1F" w:rsidRPr="00B118B0" w:rsidRDefault="00554E1F" w:rsidP="00554E1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2ABFBA5" w14:textId="77777777" w:rsidR="00554E1F" w:rsidRPr="00B118B0" w:rsidRDefault="00554E1F" w:rsidP="00554E1F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EF1C2" w14:textId="24286043" w:rsidR="00554E1F" w:rsidRPr="00B118B0" w:rsidRDefault="00554E1F" w:rsidP="00554E1F">
            <w:pPr>
              <w:tabs>
                <w:tab w:val="decimal" w:pos="812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880,226</w:t>
            </w:r>
          </w:p>
        </w:tc>
        <w:tc>
          <w:tcPr>
            <w:tcW w:w="90" w:type="dxa"/>
          </w:tcPr>
          <w:p w14:paraId="13727FAD" w14:textId="77777777" w:rsidR="00554E1F" w:rsidRPr="00B118B0" w:rsidRDefault="00554E1F" w:rsidP="00554E1F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97B56" w14:textId="77777777" w:rsidR="00554E1F" w:rsidRPr="00B118B0" w:rsidRDefault="00554E1F" w:rsidP="00554E1F">
            <w:pPr>
              <w:tabs>
                <w:tab w:val="decimal" w:pos="41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32DC1653" w14:textId="77777777" w:rsidR="00554E1F" w:rsidRPr="00B118B0" w:rsidRDefault="00554E1F" w:rsidP="00554E1F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38899" w14:textId="77777777" w:rsidR="00554E1F" w:rsidRPr="00B118B0" w:rsidRDefault="00554E1F" w:rsidP="00554E1F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F8D698D" w14:textId="77777777" w:rsidR="00554E1F" w:rsidRPr="00B118B0" w:rsidRDefault="00554E1F" w:rsidP="00554E1F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EB771" w14:textId="25D3DD21" w:rsidR="00554E1F" w:rsidRPr="00B118B0" w:rsidRDefault="001F453E" w:rsidP="00793590">
            <w:pPr>
              <w:tabs>
                <w:tab w:val="decimal" w:pos="1168"/>
              </w:tabs>
              <w:ind w:right="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849,065</w:t>
            </w:r>
          </w:p>
        </w:tc>
      </w:tr>
    </w:tbl>
    <w:p w14:paraId="48F017F0" w14:textId="609F9598" w:rsidR="00E02500" w:rsidRPr="00B118B0" w:rsidRDefault="00E02500" w:rsidP="00D31C89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ยอดคงเหลือของเงินให้กู้ยืมระยะยาวแก่กิจการที่เกี่ยวข้องกัน ณ วันที่ 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151FB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น</w:t>
      </w:r>
      <w:r w:rsidR="00151FB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ย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ายน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719DC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="0010367D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440"/>
        <w:gridCol w:w="90"/>
        <w:gridCol w:w="1080"/>
        <w:gridCol w:w="90"/>
        <w:gridCol w:w="1080"/>
        <w:gridCol w:w="90"/>
        <w:gridCol w:w="990"/>
        <w:gridCol w:w="90"/>
        <w:gridCol w:w="1083"/>
      </w:tblGrid>
      <w:tr w:rsidR="00E02500" w:rsidRPr="00B118B0" w14:paraId="3A89E12A" w14:textId="77777777" w:rsidTr="00152BCA">
        <w:trPr>
          <w:trHeight w:val="20"/>
        </w:trPr>
        <w:tc>
          <w:tcPr>
            <w:tcW w:w="2970" w:type="dxa"/>
            <w:vAlign w:val="bottom"/>
          </w:tcPr>
          <w:p w14:paraId="79ADD5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CEABFB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4C890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D5065B1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03" w:type="dxa"/>
            <w:gridSpan w:val="7"/>
            <w:vAlign w:val="bottom"/>
          </w:tcPr>
          <w:p w14:paraId="205A12A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02500" w:rsidRPr="00B118B0" w14:paraId="7FD733D1" w14:textId="77777777" w:rsidTr="00152BCA">
        <w:trPr>
          <w:trHeight w:val="20"/>
        </w:trPr>
        <w:tc>
          <w:tcPr>
            <w:tcW w:w="2970" w:type="dxa"/>
            <w:vAlign w:val="bottom"/>
          </w:tcPr>
          <w:p w14:paraId="568FDB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F5F55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1D29C7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C97D7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03" w:type="dxa"/>
            <w:gridSpan w:val="7"/>
            <w:tcBorders>
              <w:bottom w:val="single" w:sz="4" w:space="0" w:color="auto"/>
            </w:tcBorders>
            <w:vAlign w:val="bottom"/>
          </w:tcPr>
          <w:p w14:paraId="37DEF7D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2500" w:rsidRPr="00B118B0" w14:paraId="36BE5B36" w14:textId="77777777" w:rsidTr="00152BCA">
        <w:trPr>
          <w:trHeight w:val="20"/>
        </w:trPr>
        <w:tc>
          <w:tcPr>
            <w:tcW w:w="2970" w:type="dxa"/>
            <w:vMerge w:val="restart"/>
          </w:tcPr>
          <w:p w14:paraId="7DEBE005" w14:textId="086D3BC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5CFE0CD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93F52AC" w14:textId="37C1B3D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2D535D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23CF9AD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28436786" w14:textId="0F3B031B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E734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541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1922CA8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7FC8003F" w14:textId="6BB81909" w:rsidR="00E02500" w:rsidRPr="00B118B0" w:rsidRDefault="006D1DFD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 xml:space="preserve">30 </w:t>
            </w:r>
            <w:r w:rsidR="00151FBE">
              <w:rPr>
                <w:rFonts w:asciiTheme="majorBidi" w:hAnsiTheme="majorBidi" w:cstheme="majorBidi" w:hint="cs"/>
                <w:spacing w:val="-6"/>
                <w:sz w:val="28"/>
                <w:cs/>
                <w:lang w:val="en-GB"/>
              </w:rPr>
              <w:t>กันย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ายน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25</w:t>
            </w:r>
            <w:r w:rsidR="00E02500" w:rsidRPr="00B118B0">
              <w:rPr>
                <w:rFonts w:asciiTheme="majorBidi" w:hAnsiTheme="majorBidi" w:cstheme="majorBidi"/>
                <w:sz w:val="28"/>
              </w:rPr>
              <w:t>64</w:t>
            </w:r>
          </w:p>
        </w:tc>
      </w:tr>
      <w:tr w:rsidR="00E02500" w:rsidRPr="00B118B0" w14:paraId="08E08074" w14:textId="77777777" w:rsidTr="00152BCA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3FBDF6DE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B46AB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</w:tcPr>
          <w:p w14:paraId="256F57B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B858C02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0D58F1D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84343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75601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F4B33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8C22C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F891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75DBB5F5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02500" w:rsidRPr="00B118B0" w14:paraId="3D2F4F5D" w14:textId="77777777" w:rsidTr="00866614">
        <w:trPr>
          <w:trHeight w:val="20"/>
        </w:trPr>
        <w:tc>
          <w:tcPr>
            <w:tcW w:w="2970" w:type="dxa"/>
          </w:tcPr>
          <w:p w14:paraId="182DB7A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0" w:name="_Hlk78315268"/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CEA393C" w14:textId="77777777" w:rsidR="00E02500" w:rsidRPr="00B118B0" w:rsidRDefault="00E02500" w:rsidP="00884BA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0A290E8" w14:textId="77777777" w:rsidR="00E02500" w:rsidRPr="00B118B0" w:rsidRDefault="00E02500" w:rsidP="00C80B1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79DF383" w14:textId="77777777" w:rsidR="00E02500" w:rsidRPr="00B118B0" w:rsidRDefault="00E02500" w:rsidP="00C80B1F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93E3A0" w14:textId="77777777" w:rsidR="00E02500" w:rsidRPr="00B118B0" w:rsidRDefault="00E02500" w:rsidP="008C62C1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1902E58" w14:textId="77777777" w:rsidR="00E02500" w:rsidRPr="00B118B0" w:rsidRDefault="00E02500" w:rsidP="00C80B1F">
            <w:pPr>
              <w:tabs>
                <w:tab w:val="decimal" w:pos="792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4EA8CE" w14:textId="10C9FF7E" w:rsidR="00E02500" w:rsidRPr="00B118B0" w:rsidRDefault="001F453E" w:rsidP="00C80B1F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5,791</w:t>
            </w:r>
          </w:p>
        </w:tc>
        <w:tc>
          <w:tcPr>
            <w:tcW w:w="90" w:type="dxa"/>
            <w:shd w:val="clear" w:color="auto" w:fill="auto"/>
          </w:tcPr>
          <w:p w14:paraId="5BAEC193" w14:textId="77777777" w:rsidR="00E02500" w:rsidRPr="00B118B0" w:rsidRDefault="00E02500" w:rsidP="00C80B1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A44FCF7" w14:textId="305B4B82" w:rsidR="00E02500" w:rsidRPr="00B118B0" w:rsidRDefault="001F453E" w:rsidP="00B101AE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3A98465" w14:textId="77777777" w:rsidR="00E02500" w:rsidRPr="00B118B0" w:rsidRDefault="00E02500" w:rsidP="00C80B1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948E96A" w14:textId="49473336" w:rsidR="00E02500" w:rsidRPr="00B118B0" w:rsidRDefault="001F453E" w:rsidP="00DC29FB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DC29FB">
              <w:rPr>
                <w:rFonts w:asciiTheme="majorBidi" w:eastAsia="Times New Roman" w:hAnsiTheme="majorBidi" w:cstheme="majorBidi"/>
                <w:sz w:val="28"/>
                <w:lang w:val="en-GB"/>
              </w:rPr>
              <w:t>5,791</w:t>
            </w:r>
          </w:p>
        </w:tc>
      </w:tr>
      <w:bookmarkEnd w:id="0"/>
      <w:tr w:rsidR="00866614" w:rsidRPr="00B118B0" w14:paraId="2CA382CC" w14:textId="77777777" w:rsidTr="001A7C5F">
        <w:trPr>
          <w:trHeight w:val="20"/>
        </w:trPr>
        <w:tc>
          <w:tcPr>
            <w:tcW w:w="2970" w:type="dxa"/>
          </w:tcPr>
          <w:p w14:paraId="385668D7" w14:textId="77777777" w:rsidR="00866614" w:rsidRPr="00B118B0" w:rsidRDefault="00866614" w:rsidP="00866614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6600CB42" w14:textId="77777777" w:rsidR="00866614" w:rsidRPr="00B118B0" w:rsidRDefault="00866614" w:rsidP="0086661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78283EF" w14:textId="77777777" w:rsidR="00866614" w:rsidRPr="00B118B0" w:rsidRDefault="00866614" w:rsidP="0086661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50C434F" w14:textId="77777777" w:rsidR="00866614" w:rsidRPr="00B118B0" w:rsidRDefault="00866614" w:rsidP="00866614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F2595" w14:textId="4DA0F6E1" w:rsidR="00866614" w:rsidRPr="00B118B0" w:rsidRDefault="00866614" w:rsidP="008C62C1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60FA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2D1B6F3" w14:textId="77777777" w:rsidR="00866614" w:rsidRPr="00B118B0" w:rsidRDefault="00866614" w:rsidP="00866614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43876" w14:textId="36735F5F" w:rsidR="00866614" w:rsidRPr="00E75E6B" w:rsidRDefault="00866614" w:rsidP="00866614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E75E6B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5,791</w:t>
            </w:r>
          </w:p>
        </w:tc>
        <w:tc>
          <w:tcPr>
            <w:tcW w:w="90" w:type="dxa"/>
            <w:shd w:val="clear" w:color="auto" w:fill="auto"/>
          </w:tcPr>
          <w:p w14:paraId="29D6B27A" w14:textId="77777777" w:rsidR="00866614" w:rsidRPr="00E75E6B" w:rsidRDefault="00866614" w:rsidP="00866614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9C139" w14:textId="46613537" w:rsidR="00866614" w:rsidRPr="00E75E6B" w:rsidRDefault="00866614" w:rsidP="008C62C1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75E6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C66573" w14:textId="77777777" w:rsidR="00866614" w:rsidRPr="00E75E6B" w:rsidRDefault="00866614" w:rsidP="00866614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52EBA07" w14:textId="239F6562" w:rsidR="00866614" w:rsidRPr="00E75E6B" w:rsidRDefault="00866614" w:rsidP="00866614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E75E6B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5,791</w:t>
            </w:r>
          </w:p>
        </w:tc>
      </w:tr>
    </w:tbl>
    <w:p w14:paraId="220F233D" w14:textId="77777777" w:rsidR="00474D9C" w:rsidRDefault="00474D9C" w:rsidP="002A7FAB">
      <w:pPr>
        <w:spacing w:before="120"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7C6343E" w14:textId="77777777" w:rsidR="00474D9C" w:rsidRDefault="00474D9C" w:rsidP="002A7FAB">
      <w:pPr>
        <w:spacing w:before="120"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358EDCD" w14:textId="1B56962D" w:rsidR="00474D9C" w:rsidRDefault="00474D9C" w:rsidP="002A7FAB">
      <w:pPr>
        <w:spacing w:before="120"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3CBF524" w14:textId="64ACA418" w:rsidR="00C80B1F" w:rsidRDefault="00C80B1F" w:rsidP="002A7FAB">
      <w:pPr>
        <w:spacing w:before="120"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3783FC5" w14:textId="0B2CC5F6" w:rsidR="00F53166" w:rsidRPr="00B118B0" w:rsidRDefault="009E4C64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ยอดคงเหลือของเงินกู้ยืมระยะสั้นจากบุคคล</w:t>
      </w:r>
      <w:r w:rsidR="00F16B32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กิจการที่เกี่ยวข้องกัน ณ วันที่ 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151FB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ายน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A3230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05E32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="00C56BD8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A3230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645"/>
        <w:gridCol w:w="86"/>
        <w:gridCol w:w="1081"/>
        <w:gridCol w:w="86"/>
        <w:gridCol w:w="972"/>
        <w:gridCol w:w="90"/>
        <w:gridCol w:w="990"/>
        <w:gridCol w:w="90"/>
        <w:gridCol w:w="1080"/>
      </w:tblGrid>
      <w:tr w:rsidR="008E1FB5" w:rsidRPr="00B118B0" w14:paraId="7569C325" w14:textId="77777777" w:rsidTr="006D1DFD">
        <w:trPr>
          <w:trHeight w:val="20"/>
        </w:trPr>
        <w:tc>
          <w:tcPr>
            <w:tcW w:w="2970" w:type="dxa"/>
            <w:vAlign w:val="bottom"/>
          </w:tcPr>
          <w:p w14:paraId="29FDE8A1" w14:textId="77777777" w:rsidR="008E1FB5" w:rsidRPr="00B118B0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CD23F42" w14:textId="77777777" w:rsidR="008E1FB5" w:rsidRPr="00B118B0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78D1877D" w14:textId="77777777" w:rsidR="008E1FB5" w:rsidRPr="00B118B0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1947AF50" w14:textId="77777777" w:rsidR="008E1FB5" w:rsidRPr="00B118B0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89" w:type="dxa"/>
            <w:gridSpan w:val="7"/>
            <w:vAlign w:val="bottom"/>
          </w:tcPr>
          <w:p w14:paraId="6E1D4EED" w14:textId="6714E6F0" w:rsidR="008E1FB5" w:rsidRPr="00B118B0" w:rsidRDefault="008E1FB5" w:rsidP="008E1F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52EB8810" w14:textId="77777777" w:rsidTr="006D1DFD">
        <w:trPr>
          <w:trHeight w:val="20"/>
        </w:trPr>
        <w:tc>
          <w:tcPr>
            <w:tcW w:w="2970" w:type="dxa"/>
            <w:vAlign w:val="bottom"/>
          </w:tcPr>
          <w:p w14:paraId="74D326C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DBF71D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2E8878AA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3F0C977C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89" w:type="dxa"/>
            <w:gridSpan w:val="7"/>
            <w:tcBorders>
              <w:bottom w:val="single" w:sz="4" w:space="0" w:color="auto"/>
            </w:tcBorders>
            <w:vAlign w:val="bottom"/>
          </w:tcPr>
          <w:p w14:paraId="1DBAE64A" w14:textId="77777777" w:rsidR="00F53166" w:rsidRPr="00B118B0" w:rsidRDefault="009E4C6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A3E23" w:rsidRPr="00B118B0" w14:paraId="087870A9" w14:textId="77777777" w:rsidTr="00DC29FB">
        <w:trPr>
          <w:trHeight w:val="20"/>
        </w:trPr>
        <w:tc>
          <w:tcPr>
            <w:tcW w:w="2970" w:type="dxa"/>
            <w:vMerge w:val="restart"/>
            <w:vAlign w:val="bottom"/>
          </w:tcPr>
          <w:p w14:paraId="0F0A822A" w14:textId="77777777" w:rsidR="002A3E23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2FD53A21" w14:textId="4C672806" w:rsidR="002A3E23" w:rsidRPr="00B118B0" w:rsidRDefault="002A3E23" w:rsidP="006A237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2FF92C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 w:val="restart"/>
            <w:vAlign w:val="bottom"/>
          </w:tcPr>
          <w:p w14:paraId="4E2015B4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75D0B12" w14:textId="3FED7069" w:rsidR="002A3E23" w:rsidRPr="00B118B0" w:rsidRDefault="002A3E23" w:rsidP="0042638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86" w:type="dxa"/>
          </w:tcPr>
          <w:p w14:paraId="1579FC3E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 w:val="restart"/>
            <w:vAlign w:val="bottom"/>
          </w:tcPr>
          <w:p w14:paraId="71823F69" w14:textId="42F97AEB" w:rsidR="002A3E23" w:rsidRPr="00B118B0" w:rsidRDefault="002A3E23" w:rsidP="00B321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86" w:type="dxa"/>
          </w:tcPr>
          <w:p w14:paraId="3C2017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  <w:vAlign w:val="bottom"/>
          </w:tcPr>
          <w:p w14:paraId="5CBA08E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right w:val="nil"/>
            </w:tcBorders>
          </w:tcPr>
          <w:p w14:paraId="6098812D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Merge w:val="restart"/>
            <w:tcBorders>
              <w:left w:val="nil"/>
            </w:tcBorders>
            <w:vAlign w:val="bottom"/>
          </w:tcPr>
          <w:p w14:paraId="2FFD5B6E" w14:textId="6F22DF76" w:rsidR="002A3E23" w:rsidRPr="00B118B0" w:rsidRDefault="002A3E23" w:rsidP="00B321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 xml:space="preserve">30 </w:t>
            </w:r>
            <w:r w:rsidR="00151FBE">
              <w:rPr>
                <w:rFonts w:asciiTheme="majorBidi" w:hAnsiTheme="majorBidi" w:cstheme="majorBidi" w:hint="cs"/>
                <w:spacing w:val="-6"/>
                <w:sz w:val="28"/>
                <w:cs/>
                <w:lang w:val="en-GB"/>
              </w:rPr>
              <w:t>กันย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ายน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A3E23" w:rsidRPr="00B118B0" w14:paraId="51D54CAC" w14:textId="77777777" w:rsidTr="00DC29FB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  <w:vAlign w:val="bottom"/>
          </w:tcPr>
          <w:p w14:paraId="084C2DF3" w14:textId="0C7D0237" w:rsidR="002A3E23" w:rsidRPr="00B118B0" w:rsidRDefault="002A3E23" w:rsidP="008E1FB5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F24A910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  <w:vAlign w:val="bottom"/>
          </w:tcPr>
          <w:p w14:paraId="1FD2CD1D" w14:textId="197E27FB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12112BD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/>
            <w:tcBorders>
              <w:bottom w:val="single" w:sz="4" w:space="0" w:color="auto"/>
            </w:tcBorders>
            <w:vAlign w:val="bottom"/>
          </w:tcPr>
          <w:p w14:paraId="5C099A7D" w14:textId="448A4AF5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2848D46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64D0D46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B0FF90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9EC56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10EA3BF4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ACAFEE2" w14:textId="158491A3" w:rsidR="002A3E23" w:rsidRPr="00B118B0" w:rsidRDefault="002A3E2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0F66BB" w:rsidRPr="00B118B0" w14:paraId="18B47479" w14:textId="77777777" w:rsidTr="00DC29FB">
        <w:trPr>
          <w:trHeight w:val="20"/>
        </w:trPr>
        <w:tc>
          <w:tcPr>
            <w:tcW w:w="2970" w:type="dxa"/>
            <w:tcBorders>
              <w:top w:val="single" w:sz="4" w:space="0" w:color="auto"/>
            </w:tcBorders>
          </w:tcPr>
          <w:p w14:paraId="6790B354" w14:textId="4305263C" w:rsidR="004E5C0E" w:rsidRDefault="000F66BB" w:rsidP="000F66BB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กรรมการของบริษัทย่อ</w:t>
            </w:r>
            <w:r w:rsidR="009A202E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ย </w:t>
            </w:r>
          </w:p>
          <w:p w14:paraId="06CCA427" w14:textId="2DF693CC" w:rsidR="000F66BB" w:rsidRPr="00B118B0" w:rsidRDefault="00554AB1" w:rsidP="004E5C0E">
            <w:pPr>
              <w:tabs>
                <w:tab w:val="left" w:pos="360"/>
                <w:tab w:val="left" w:pos="2160"/>
              </w:tabs>
              <w:ind w:left="177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23)</w:t>
            </w:r>
          </w:p>
        </w:tc>
        <w:tc>
          <w:tcPr>
            <w:tcW w:w="90" w:type="dxa"/>
          </w:tcPr>
          <w:p w14:paraId="07B060FF" w14:textId="77777777" w:rsidR="000F66BB" w:rsidRPr="00B118B0" w:rsidRDefault="000F66BB" w:rsidP="000F66B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14:paraId="36AE7B8A" w14:textId="77777777" w:rsidR="000F66BB" w:rsidRPr="00B118B0" w:rsidRDefault="000F66BB" w:rsidP="006A203B">
            <w:pPr>
              <w:ind w:left="9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556C3A27" w14:textId="77777777" w:rsidR="000F66BB" w:rsidRPr="00B118B0" w:rsidRDefault="000F66BB" w:rsidP="000F66BB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865DFBE" w14:textId="0C180111" w:rsidR="000F66BB" w:rsidRPr="00B118B0" w:rsidRDefault="001A36DD" w:rsidP="005739E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16,432</w:t>
            </w:r>
          </w:p>
        </w:tc>
        <w:tc>
          <w:tcPr>
            <w:tcW w:w="86" w:type="dxa"/>
            <w:vAlign w:val="bottom"/>
          </w:tcPr>
          <w:p w14:paraId="4B8FAAF7" w14:textId="77777777" w:rsidR="000F66BB" w:rsidRPr="00B118B0" w:rsidRDefault="000F66BB" w:rsidP="005739E4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905C4" w14:textId="3CE8AC94" w:rsidR="000F66BB" w:rsidRPr="00B118B0" w:rsidRDefault="00682759" w:rsidP="005739E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B8908" w14:textId="77777777" w:rsidR="000F66BB" w:rsidRPr="00B118B0" w:rsidRDefault="000F66BB" w:rsidP="005739E4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B514F" w14:textId="5D4D0330" w:rsidR="000F66BB" w:rsidRPr="00DC29FB" w:rsidRDefault="00682759" w:rsidP="00DC29FB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DC29FB">
              <w:rPr>
                <w:rFonts w:asciiTheme="majorBidi" w:eastAsia="Times New Roman" w:hAnsiTheme="majorBidi" w:cstheme="majorBidi"/>
                <w:sz w:val="28"/>
                <w:lang w:val="en-GB"/>
              </w:rPr>
              <w:t>(16,432)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BE791E5" w14:textId="77777777" w:rsidR="000F66BB" w:rsidRPr="00B118B0" w:rsidRDefault="000F66BB" w:rsidP="005739E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960C424" w14:textId="6D94F4DB" w:rsidR="000F66BB" w:rsidRPr="00B118B0" w:rsidRDefault="00682759" w:rsidP="008240E6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36CCF" w:rsidRPr="00B118B0" w14:paraId="5E49361D" w14:textId="77777777" w:rsidTr="00DC29FB">
        <w:trPr>
          <w:trHeight w:val="20"/>
        </w:trPr>
        <w:tc>
          <w:tcPr>
            <w:tcW w:w="2970" w:type="dxa"/>
          </w:tcPr>
          <w:p w14:paraId="20B95FBD" w14:textId="62E10107" w:rsidR="00536CCF" w:rsidRPr="00B118B0" w:rsidRDefault="00536CCF" w:rsidP="004E5C0E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การจัดการสิ่งแวดล้อมหาดใหญ่ จำกัด</w:t>
            </w:r>
            <w:r w:rsidR="006A203B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23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029A8C10" w14:textId="77777777" w:rsidR="00536CCF" w:rsidRPr="00B118B0" w:rsidRDefault="00536CCF" w:rsidP="00536CC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</w:tcPr>
          <w:p w14:paraId="2C17992A" w14:textId="77777777" w:rsidR="00536CCF" w:rsidRPr="00B118B0" w:rsidRDefault="00536CCF" w:rsidP="006A203B">
            <w:pPr>
              <w:ind w:left="9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</w:p>
          <w:p w14:paraId="7DFBF057" w14:textId="0FE42A39" w:rsidR="00536CCF" w:rsidRPr="00B118B0" w:rsidRDefault="00455BEC" w:rsidP="000B4171">
            <w:pPr>
              <w:ind w:left="9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(มีผู้ถือหุ้นร่วมกัน)</w:t>
            </w:r>
          </w:p>
        </w:tc>
        <w:tc>
          <w:tcPr>
            <w:tcW w:w="86" w:type="dxa"/>
          </w:tcPr>
          <w:p w14:paraId="45403218" w14:textId="77777777" w:rsidR="00536CCF" w:rsidRPr="00B118B0" w:rsidRDefault="00536CCF" w:rsidP="00536CCF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4ACE9045" w14:textId="18993EF4" w:rsidR="00536CCF" w:rsidRPr="00B118B0" w:rsidRDefault="00536CCF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19,794</w:t>
            </w:r>
          </w:p>
        </w:tc>
        <w:tc>
          <w:tcPr>
            <w:tcW w:w="86" w:type="dxa"/>
            <w:vAlign w:val="bottom"/>
          </w:tcPr>
          <w:p w14:paraId="718180D4" w14:textId="77777777" w:rsidR="00536CCF" w:rsidRPr="00B118B0" w:rsidRDefault="00536CCF" w:rsidP="00FC6782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0383616" w14:textId="45316FF9" w:rsidR="00536CCF" w:rsidRPr="00B118B0" w:rsidRDefault="00682759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7FA137" w14:textId="77777777" w:rsidR="00536CCF" w:rsidRPr="00B118B0" w:rsidRDefault="00536CCF" w:rsidP="00FC6782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588FCC" w14:textId="243C4ABB" w:rsidR="00536CCF" w:rsidRPr="00DC29FB" w:rsidRDefault="00682759" w:rsidP="00DC29FB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DC29FB">
              <w:rPr>
                <w:rFonts w:asciiTheme="majorBidi" w:eastAsia="Times New Roman" w:hAnsiTheme="majorBidi" w:cstheme="majorBidi"/>
                <w:sz w:val="28"/>
                <w:lang w:val="en-GB"/>
              </w:rPr>
              <w:t>(19,794)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E9176A1" w14:textId="77777777" w:rsidR="00536CCF" w:rsidRPr="00B118B0" w:rsidRDefault="00536CCF" w:rsidP="00FC6782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4D80B915" w14:textId="068269A0" w:rsidR="00536CCF" w:rsidRPr="00B118B0" w:rsidRDefault="00682759" w:rsidP="00FC6782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36CCF" w:rsidRPr="00B118B0" w14:paraId="4D686DDD" w14:textId="77777777" w:rsidTr="00DC29FB">
        <w:trPr>
          <w:trHeight w:val="20"/>
        </w:trPr>
        <w:tc>
          <w:tcPr>
            <w:tcW w:w="2970" w:type="dxa"/>
          </w:tcPr>
          <w:p w14:paraId="0507EFEE" w14:textId="260EC2C7" w:rsidR="00536CCF" w:rsidRPr="00B118B0" w:rsidRDefault="00536CCF" w:rsidP="004E5C0E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ยูนิเวอร์แซล เวสต์ แมเนจเม้นท์ จำกัด</w:t>
            </w:r>
            <w:r w:rsidR="00F5789A"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F5789A" w:rsidRPr="00B118B0">
              <w:rPr>
                <w:rFonts w:asciiTheme="majorBidi" w:hAnsiTheme="majorBidi" w:cstheme="majorBidi"/>
                <w:sz w:val="28"/>
                <w:vertAlign w:val="superscript"/>
              </w:rPr>
              <w:t>(5)</w:t>
            </w:r>
            <w:r w:rsidR="004E5C0E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23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6F65D975" w14:textId="77777777" w:rsidR="00536CCF" w:rsidRPr="00B118B0" w:rsidRDefault="00536CCF" w:rsidP="00536CC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4B414ECB" w14:textId="77777777" w:rsidR="00536CCF" w:rsidRPr="00B118B0" w:rsidRDefault="00536CCF" w:rsidP="00FC6782">
            <w:pPr>
              <w:ind w:left="9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86" w:type="dxa"/>
          </w:tcPr>
          <w:p w14:paraId="68722257" w14:textId="77777777" w:rsidR="00536CCF" w:rsidRPr="00B118B0" w:rsidRDefault="00536CCF" w:rsidP="00536CCF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5B4E00B2" w14:textId="69117B36" w:rsidR="00536CCF" w:rsidRPr="00B118B0" w:rsidRDefault="00536CCF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29,007</w:t>
            </w:r>
          </w:p>
        </w:tc>
        <w:tc>
          <w:tcPr>
            <w:tcW w:w="86" w:type="dxa"/>
            <w:vAlign w:val="bottom"/>
          </w:tcPr>
          <w:p w14:paraId="2A57222C" w14:textId="77777777" w:rsidR="00536CCF" w:rsidRPr="00B118B0" w:rsidRDefault="00536CCF" w:rsidP="00FC6782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98AEA28" w14:textId="1D11D458" w:rsidR="00536CCF" w:rsidRPr="00B118B0" w:rsidRDefault="00682759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126,007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A9EBA9" w14:textId="77777777" w:rsidR="00536CCF" w:rsidRPr="00B118B0" w:rsidRDefault="00536CCF" w:rsidP="00FC6782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E63A3E" w14:textId="33692077" w:rsidR="00536CCF" w:rsidRPr="00DC29FB" w:rsidRDefault="00682759" w:rsidP="00DC29FB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DC29FB">
              <w:rPr>
                <w:rFonts w:asciiTheme="majorBidi" w:eastAsia="Times New Roman" w:hAnsiTheme="majorBidi" w:cstheme="majorBidi"/>
                <w:sz w:val="28"/>
                <w:lang w:val="en-GB"/>
              </w:rPr>
              <w:t>(155,014)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027E06D" w14:textId="77777777" w:rsidR="00536CCF" w:rsidRPr="00B118B0" w:rsidRDefault="00536CCF" w:rsidP="00FC6782">
            <w:pPr>
              <w:tabs>
                <w:tab w:val="decimal" w:pos="732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26C57FB9" w14:textId="541AE089" w:rsidR="00536CCF" w:rsidRPr="00B118B0" w:rsidRDefault="00682759" w:rsidP="00FC6782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36CCF" w:rsidRPr="00B118B0" w14:paraId="2C856D12" w14:textId="77777777" w:rsidTr="00DC29FB">
        <w:trPr>
          <w:trHeight w:val="20"/>
        </w:trPr>
        <w:tc>
          <w:tcPr>
            <w:tcW w:w="2970" w:type="dxa"/>
            <w:vAlign w:val="bottom"/>
          </w:tcPr>
          <w:p w14:paraId="03AC3467" w14:textId="77777777" w:rsidR="00536CCF" w:rsidRPr="00B118B0" w:rsidRDefault="00536CCF" w:rsidP="00536CCF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EF4A509" w14:textId="77777777" w:rsidR="00536CCF" w:rsidRPr="00B118B0" w:rsidRDefault="00536CCF" w:rsidP="00536CC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2BE397DB" w14:textId="77777777" w:rsidR="00536CCF" w:rsidRPr="00B118B0" w:rsidRDefault="00536CCF" w:rsidP="00536CC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vAlign w:val="bottom"/>
          </w:tcPr>
          <w:p w14:paraId="086EB911" w14:textId="77777777" w:rsidR="00536CCF" w:rsidRPr="00B118B0" w:rsidRDefault="00536CCF" w:rsidP="00536CCF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7D943" w14:textId="01880351" w:rsidR="00536CCF" w:rsidRPr="00B118B0" w:rsidRDefault="00536CCF" w:rsidP="00536CCF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65,233</w:t>
            </w:r>
          </w:p>
        </w:tc>
        <w:tc>
          <w:tcPr>
            <w:tcW w:w="86" w:type="dxa"/>
          </w:tcPr>
          <w:p w14:paraId="5DD04D78" w14:textId="77777777" w:rsidR="00536CCF" w:rsidRPr="00B118B0" w:rsidRDefault="00536CCF" w:rsidP="00536CCF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681F0" w14:textId="00B6B899" w:rsidR="00536CCF" w:rsidRPr="00B118B0" w:rsidRDefault="00682759" w:rsidP="00536CCF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126,007</w:t>
            </w:r>
          </w:p>
        </w:tc>
        <w:tc>
          <w:tcPr>
            <w:tcW w:w="90" w:type="dxa"/>
            <w:shd w:val="clear" w:color="auto" w:fill="auto"/>
          </w:tcPr>
          <w:p w14:paraId="49AA5E31" w14:textId="77777777" w:rsidR="00536CCF" w:rsidRPr="00B118B0" w:rsidRDefault="00536CCF" w:rsidP="00536CCF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F4DC5" w14:textId="124B4B50" w:rsidR="00536CCF" w:rsidRPr="00DC29FB" w:rsidRDefault="00682759" w:rsidP="00DC29FB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DC29FB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(191,240)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63DF581" w14:textId="77777777" w:rsidR="00536CCF" w:rsidRPr="00DC29FB" w:rsidRDefault="00536CCF" w:rsidP="00DC29FB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03F8C12" w14:textId="2624D790" w:rsidR="00536CCF" w:rsidRPr="00B118B0" w:rsidRDefault="00682759" w:rsidP="00536CCF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17AE95A6" w14:textId="77777777" w:rsidR="005411FC" w:rsidRPr="00B118B0" w:rsidRDefault="005411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620"/>
        <w:gridCol w:w="90"/>
        <w:gridCol w:w="1080"/>
        <w:gridCol w:w="90"/>
        <w:gridCol w:w="990"/>
        <w:gridCol w:w="90"/>
        <w:gridCol w:w="900"/>
        <w:gridCol w:w="90"/>
        <w:gridCol w:w="1170"/>
      </w:tblGrid>
      <w:tr w:rsidR="00F53166" w:rsidRPr="00B118B0" w14:paraId="3626C697" w14:textId="77777777" w:rsidTr="006D1DFD">
        <w:trPr>
          <w:trHeight w:val="20"/>
        </w:trPr>
        <w:tc>
          <w:tcPr>
            <w:tcW w:w="2970" w:type="dxa"/>
            <w:vAlign w:val="bottom"/>
          </w:tcPr>
          <w:p w14:paraId="41058B71" w14:textId="77777777" w:rsidR="00F53166" w:rsidRPr="00B118B0" w:rsidRDefault="00F5316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B41F3D5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D1EDC3E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6C7F3A5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57A4CA50" w14:textId="77777777" w:rsidR="00F53166" w:rsidRPr="00B118B0" w:rsidRDefault="009E4C64" w:rsidP="00801454">
            <w:pPr>
              <w:tabs>
                <w:tab w:val="left" w:pos="360"/>
                <w:tab w:val="left" w:pos="2160"/>
              </w:tabs>
              <w:spacing w:line="320" w:lineRule="exact"/>
              <w:ind w:left="-72"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74A991AB" w14:textId="77777777" w:rsidTr="006D1DFD">
        <w:trPr>
          <w:trHeight w:val="20"/>
        </w:trPr>
        <w:tc>
          <w:tcPr>
            <w:tcW w:w="2970" w:type="dxa"/>
            <w:vAlign w:val="bottom"/>
          </w:tcPr>
          <w:p w14:paraId="2FF55401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F7F498B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0AEEDF2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0B20239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vAlign w:val="bottom"/>
          </w:tcPr>
          <w:p w14:paraId="5D8470A3" w14:textId="77777777" w:rsidR="00F53166" w:rsidRPr="00B118B0" w:rsidRDefault="009E4C64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A3E23" w:rsidRPr="00B118B0" w14:paraId="3F4C9E4B" w14:textId="77777777" w:rsidTr="006D1DFD">
        <w:trPr>
          <w:trHeight w:val="20"/>
        </w:trPr>
        <w:tc>
          <w:tcPr>
            <w:tcW w:w="2970" w:type="dxa"/>
            <w:vMerge w:val="restart"/>
            <w:vAlign w:val="bottom"/>
          </w:tcPr>
          <w:p w14:paraId="648CE556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6F88983D" w14:textId="0C471233" w:rsidR="002A3E23" w:rsidRPr="00B118B0" w:rsidRDefault="002A3E23" w:rsidP="0042638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7669CDDC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4684D3EE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4B8C062C" w14:textId="70C32C92" w:rsidR="002A3E23" w:rsidRPr="00B118B0" w:rsidRDefault="002A3E23" w:rsidP="0042638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569E1C2D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0B10E7D2" w14:textId="38C97574" w:rsidR="002A3E23" w:rsidRPr="00B118B0" w:rsidRDefault="002A3E23" w:rsidP="00B321CA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FDE3A3A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C8724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21D359C8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7B38DEE" w14:textId="1A71295B" w:rsidR="002A3E23" w:rsidRPr="00B118B0" w:rsidRDefault="002A3E23" w:rsidP="00B321C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 xml:space="preserve">30 </w:t>
            </w:r>
            <w:r w:rsidR="00151FBE">
              <w:rPr>
                <w:rFonts w:asciiTheme="majorBidi" w:hAnsiTheme="majorBidi" w:cstheme="majorBidi" w:hint="cs"/>
                <w:spacing w:val="-6"/>
                <w:sz w:val="28"/>
                <w:cs/>
                <w:lang w:val="en-GB"/>
              </w:rPr>
              <w:t>กันย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ายน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A3E23" w:rsidRPr="00B118B0" w14:paraId="25734EC5" w14:textId="77777777" w:rsidTr="006D1DFD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  <w:vAlign w:val="bottom"/>
          </w:tcPr>
          <w:p w14:paraId="2341EFDC" w14:textId="7E84EC13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84ADE9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3D6297E" w14:textId="3BC9A090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511BF39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6C190D01" w14:textId="5449D60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840CF35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4FB60F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6DFB1443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0555A8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1A30BBDC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7B76AFC" w14:textId="125B07D8" w:rsidR="002A3E23" w:rsidRPr="00B118B0" w:rsidRDefault="002A3E2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53166" w:rsidRPr="00B118B0" w14:paraId="076D7C6A" w14:textId="77777777" w:rsidTr="006D1DFD">
        <w:trPr>
          <w:trHeight w:val="64"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1066FF12" w14:textId="2F4B89CC" w:rsidR="00F53166" w:rsidRPr="00B118B0" w:rsidRDefault="008B74AF" w:rsidP="00BE5C7F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90" w:type="dxa"/>
          </w:tcPr>
          <w:p w14:paraId="49EE1A5B" w14:textId="77777777" w:rsidR="00F53166" w:rsidRPr="00B118B0" w:rsidRDefault="00F5316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068B7" w14:textId="77777777" w:rsidR="00F53166" w:rsidRPr="00B118B0" w:rsidRDefault="009E4C64" w:rsidP="000B4171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34FD2529" w14:textId="77777777" w:rsidR="00F53166" w:rsidRPr="00B118B0" w:rsidRDefault="00F53166" w:rsidP="00BE5C7F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E858F" w14:textId="64E007E1" w:rsidR="00F53166" w:rsidRPr="00B118B0" w:rsidRDefault="003230BB" w:rsidP="0071546D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75,875</w:t>
            </w:r>
          </w:p>
        </w:tc>
        <w:tc>
          <w:tcPr>
            <w:tcW w:w="90" w:type="dxa"/>
            <w:vAlign w:val="bottom"/>
          </w:tcPr>
          <w:p w14:paraId="3599F414" w14:textId="77777777" w:rsidR="00F53166" w:rsidRPr="00B118B0" w:rsidRDefault="00F53166" w:rsidP="0071546D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394C5" w14:textId="0E22FDE3" w:rsidR="00F53166" w:rsidRPr="00B118B0" w:rsidRDefault="00682759" w:rsidP="0071546D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3ED568" w14:textId="77777777" w:rsidR="00F53166" w:rsidRPr="00B118B0" w:rsidRDefault="00F53166" w:rsidP="0071546D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EC68" w14:textId="128AB4F9" w:rsidR="00F53166" w:rsidRPr="00B118B0" w:rsidRDefault="00682759" w:rsidP="00C81DA0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(91,835)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C2E858" w14:textId="77777777" w:rsidR="00F53166" w:rsidRPr="00B118B0" w:rsidRDefault="00F53166" w:rsidP="0071546D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901E90" w14:textId="34EA1E2A" w:rsidR="00F53166" w:rsidRPr="00B118B0" w:rsidRDefault="000D76B4" w:rsidP="00DB78EC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0D76B4">
              <w:rPr>
                <w:rFonts w:asciiTheme="majorBidi" w:hAnsiTheme="majorBidi" w:cstheme="majorBidi" w:hint="eastAsia"/>
                <w:sz w:val="28"/>
              </w:rPr>
              <w:t>28,540</w:t>
            </w:r>
          </w:p>
        </w:tc>
      </w:tr>
      <w:tr w:rsidR="001E4BF3" w:rsidRPr="00B118B0" w14:paraId="530E1D46" w14:textId="77777777" w:rsidTr="006D1DFD">
        <w:trPr>
          <w:trHeight w:val="64"/>
        </w:trPr>
        <w:tc>
          <w:tcPr>
            <w:tcW w:w="2970" w:type="dxa"/>
            <w:vAlign w:val="bottom"/>
          </w:tcPr>
          <w:p w14:paraId="03D9DD43" w14:textId="3A0E503C" w:rsidR="001E4BF3" w:rsidRPr="00B118B0" w:rsidRDefault="001E4BF3" w:rsidP="001E4BF3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</w:p>
        </w:tc>
        <w:tc>
          <w:tcPr>
            <w:tcW w:w="90" w:type="dxa"/>
          </w:tcPr>
          <w:p w14:paraId="580A156D" w14:textId="77777777" w:rsidR="001E4BF3" w:rsidRPr="00B118B0" w:rsidRDefault="001E4BF3" w:rsidP="001E4BF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15E4D862" w14:textId="7EC11E93" w:rsidR="001E4BF3" w:rsidRPr="00B118B0" w:rsidRDefault="001E4BF3" w:rsidP="000B4171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74DDCA8" w14:textId="77777777" w:rsidR="001E4BF3" w:rsidRPr="00B118B0" w:rsidRDefault="001E4BF3" w:rsidP="001E4BF3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16BD39" w14:textId="74D99269" w:rsidR="001E4BF3" w:rsidRPr="00B118B0" w:rsidRDefault="001E4BF3" w:rsidP="001E4BF3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55,300</w:t>
            </w:r>
          </w:p>
        </w:tc>
        <w:tc>
          <w:tcPr>
            <w:tcW w:w="90" w:type="dxa"/>
            <w:vAlign w:val="bottom"/>
          </w:tcPr>
          <w:p w14:paraId="70660347" w14:textId="77777777" w:rsidR="001E4BF3" w:rsidRPr="00B118B0" w:rsidRDefault="001E4BF3" w:rsidP="001E4BF3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98B740" w14:textId="6F72A030" w:rsidR="001E4BF3" w:rsidRPr="00B118B0" w:rsidRDefault="00682759" w:rsidP="001E4BF3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AE0DA" w14:textId="77777777" w:rsidR="001E4BF3" w:rsidRPr="00B118B0" w:rsidRDefault="001E4BF3" w:rsidP="001E4BF3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50D36D" w14:textId="3BA1A497" w:rsidR="001E4BF3" w:rsidRPr="00B118B0" w:rsidRDefault="000D76B4" w:rsidP="001E4BF3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0D76B4">
              <w:rPr>
                <w:rFonts w:asciiTheme="majorBidi" w:hAnsiTheme="majorBidi" w:cstheme="majorBidi" w:hint="eastAsia"/>
                <w:sz w:val="28"/>
              </w:rPr>
              <w:t>(49,850)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CCBDA55" w14:textId="77777777" w:rsidR="001E4BF3" w:rsidRPr="00B118B0" w:rsidRDefault="001E4BF3" w:rsidP="001E4BF3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6383D1A2" w14:textId="5B8203D9" w:rsidR="001E4BF3" w:rsidRPr="00B118B0" w:rsidRDefault="000D76B4" w:rsidP="00DB78EC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0D76B4">
              <w:rPr>
                <w:rFonts w:asciiTheme="majorBidi" w:hAnsiTheme="majorBidi" w:cstheme="majorBidi" w:hint="eastAsia"/>
                <w:sz w:val="28"/>
              </w:rPr>
              <w:t>5,450</w:t>
            </w:r>
          </w:p>
        </w:tc>
      </w:tr>
      <w:tr w:rsidR="001E4BF3" w:rsidRPr="00B118B0" w14:paraId="54941BB3" w14:textId="77777777" w:rsidTr="006D1DFD">
        <w:trPr>
          <w:trHeight w:val="64"/>
        </w:trPr>
        <w:tc>
          <w:tcPr>
            <w:tcW w:w="2970" w:type="dxa"/>
            <w:vAlign w:val="bottom"/>
          </w:tcPr>
          <w:p w14:paraId="021DFA21" w14:textId="34DD4139" w:rsidR="001E4BF3" w:rsidRPr="00B118B0" w:rsidRDefault="001E4BF3" w:rsidP="001E4BF3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90" w:type="dxa"/>
          </w:tcPr>
          <w:p w14:paraId="53116CC0" w14:textId="77777777" w:rsidR="001E4BF3" w:rsidRPr="00B118B0" w:rsidRDefault="001E4BF3" w:rsidP="001E4BF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5E85D466" w14:textId="23D96EA1" w:rsidR="001E4BF3" w:rsidRPr="00B118B0" w:rsidRDefault="001E4BF3" w:rsidP="000B4171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4F3224F2" w14:textId="77777777" w:rsidR="001E4BF3" w:rsidRPr="00B118B0" w:rsidRDefault="001E4BF3" w:rsidP="001E4BF3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C0343A" w14:textId="5DCCD9B8" w:rsidR="001E4BF3" w:rsidRPr="00B118B0" w:rsidRDefault="001E4BF3" w:rsidP="001E4BF3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6,000</w:t>
            </w:r>
          </w:p>
        </w:tc>
        <w:tc>
          <w:tcPr>
            <w:tcW w:w="90" w:type="dxa"/>
            <w:vAlign w:val="bottom"/>
          </w:tcPr>
          <w:p w14:paraId="55A06684" w14:textId="77777777" w:rsidR="001E4BF3" w:rsidRPr="00B118B0" w:rsidRDefault="001E4BF3" w:rsidP="001E4BF3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89C0CE" w14:textId="1B785085" w:rsidR="001E4BF3" w:rsidRPr="00B118B0" w:rsidRDefault="00682759" w:rsidP="001E4BF3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B65310" w14:textId="77777777" w:rsidR="001E4BF3" w:rsidRPr="00B118B0" w:rsidRDefault="001E4BF3" w:rsidP="001E4BF3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9D5771" w14:textId="5AC4BAA2" w:rsidR="001E4BF3" w:rsidRPr="00DC29FB" w:rsidRDefault="000D76B4" w:rsidP="00DC29FB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DC29FB">
              <w:rPr>
                <w:rFonts w:asciiTheme="majorBidi" w:hAnsiTheme="majorBidi" w:cstheme="majorBidi" w:hint="eastAsia"/>
                <w:sz w:val="28"/>
              </w:rPr>
              <w:t>(6,000)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58306098" w14:textId="77777777" w:rsidR="001E4BF3" w:rsidRPr="00B118B0" w:rsidRDefault="001E4BF3" w:rsidP="001E4BF3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52F67931" w14:textId="25DA767F" w:rsidR="001E4BF3" w:rsidRPr="00B118B0" w:rsidRDefault="000D76B4" w:rsidP="00DB78EC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5C7F" w:rsidRPr="00B118B0" w14:paraId="4757C5CA" w14:textId="77777777" w:rsidTr="006D1DFD">
        <w:trPr>
          <w:trHeight w:val="639"/>
        </w:trPr>
        <w:tc>
          <w:tcPr>
            <w:tcW w:w="2970" w:type="dxa"/>
          </w:tcPr>
          <w:p w14:paraId="33C899B0" w14:textId="61B602CD" w:rsidR="00BE5C7F" w:rsidRPr="00B118B0" w:rsidRDefault="00BE5C7F" w:rsidP="004E5C0E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ยูนิเวอร์แซล เวสต์ แมเนจเม้นท์ จำกัด</w:t>
            </w:r>
            <w:r w:rsidR="00F5789A"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F5789A" w:rsidRPr="00B118B0">
              <w:rPr>
                <w:rFonts w:asciiTheme="majorBidi" w:hAnsiTheme="majorBidi" w:cstheme="majorBidi"/>
                <w:sz w:val="28"/>
                <w:vertAlign w:val="superscript"/>
              </w:rPr>
              <w:t>(5)</w:t>
            </w:r>
            <w:r w:rsidR="004E5C0E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23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31BCD2D3" w14:textId="77777777" w:rsidR="00BE5C7F" w:rsidRPr="00B118B0" w:rsidRDefault="00BE5C7F" w:rsidP="00BE5C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3F0B2FB" w14:textId="579AB28C" w:rsidR="00BE5C7F" w:rsidRPr="00B118B0" w:rsidRDefault="00BE5C7F" w:rsidP="00FC6782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340F2837" w14:textId="77777777" w:rsidR="00BE5C7F" w:rsidRPr="00B118B0" w:rsidRDefault="00BE5C7F" w:rsidP="00BE5C7F">
            <w:pPr>
              <w:tabs>
                <w:tab w:val="decimal" w:pos="792"/>
              </w:tabs>
              <w:spacing w:line="276" w:lineRule="auto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86A870" w14:textId="48954D30" w:rsidR="00BE5C7F" w:rsidRPr="00B118B0" w:rsidRDefault="00BE5C7F" w:rsidP="00FC6782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CF89E16" w14:textId="77777777" w:rsidR="00BE5C7F" w:rsidRPr="00B118B0" w:rsidRDefault="00BE5C7F" w:rsidP="00FC6782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D5A42E" w14:textId="28F86736" w:rsidR="00BE5C7F" w:rsidRPr="00B118B0" w:rsidRDefault="00682759" w:rsidP="00FC6782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126,007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087205" w14:textId="77777777" w:rsidR="00BE5C7F" w:rsidRPr="00B118B0" w:rsidRDefault="00BE5C7F" w:rsidP="00FC6782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0B0694" w14:textId="435DE7F5" w:rsidR="00BE5C7F" w:rsidRPr="00B118B0" w:rsidRDefault="000D76B4" w:rsidP="00DB78EC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0D76B4">
              <w:rPr>
                <w:rFonts w:asciiTheme="majorBidi" w:hAnsiTheme="majorBidi" w:cstheme="majorBidi" w:hint="eastAsia"/>
                <w:sz w:val="28"/>
              </w:rPr>
              <w:t>(126,007)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40830A9" w14:textId="77777777" w:rsidR="00BE5C7F" w:rsidRPr="00B118B0" w:rsidRDefault="00BE5C7F" w:rsidP="00FC6782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693F9584" w14:textId="4900B7BC" w:rsidR="00BE5C7F" w:rsidRPr="00B118B0" w:rsidRDefault="000D76B4" w:rsidP="00DB78EC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5C7F" w:rsidRPr="00B118B0" w14:paraId="2A314FAC" w14:textId="77777777" w:rsidTr="006D1DFD">
        <w:trPr>
          <w:trHeight w:val="20"/>
        </w:trPr>
        <w:tc>
          <w:tcPr>
            <w:tcW w:w="2970" w:type="dxa"/>
            <w:vAlign w:val="bottom"/>
          </w:tcPr>
          <w:p w14:paraId="245B999B" w14:textId="77777777" w:rsidR="00BE5C7F" w:rsidRPr="00B118B0" w:rsidRDefault="00BE5C7F" w:rsidP="00BE5C7F">
            <w:pPr>
              <w:tabs>
                <w:tab w:val="left" w:pos="900"/>
                <w:tab w:val="left" w:pos="1440"/>
                <w:tab w:val="left" w:pos="2160"/>
              </w:tabs>
              <w:spacing w:line="276" w:lineRule="auto"/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03CC4E43" w14:textId="77777777" w:rsidR="00BE5C7F" w:rsidRPr="00B118B0" w:rsidRDefault="00BE5C7F" w:rsidP="00BE5C7F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86833A2" w14:textId="77777777" w:rsidR="00BE5C7F" w:rsidRPr="00B118B0" w:rsidRDefault="00BE5C7F" w:rsidP="00BE5C7F">
            <w:pPr>
              <w:tabs>
                <w:tab w:val="left" w:pos="360"/>
                <w:tab w:val="left" w:pos="2160"/>
              </w:tabs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9B2559F" w14:textId="77777777" w:rsidR="00BE5C7F" w:rsidRPr="00B118B0" w:rsidRDefault="00BE5C7F" w:rsidP="00BE5C7F">
            <w:pPr>
              <w:tabs>
                <w:tab w:val="decimal" w:pos="792"/>
              </w:tabs>
              <w:spacing w:line="276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29220" w14:textId="65C02839" w:rsidR="00BE5C7F" w:rsidRPr="00B118B0" w:rsidRDefault="00BE5C7F" w:rsidP="00794820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137,175</w:t>
            </w:r>
          </w:p>
        </w:tc>
        <w:tc>
          <w:tcPr>
            <w:tcW w:w="90" w:type="dxa"/>
            <w:vAlign w:val="bottom"/>
          </w:tcPr>
          <w:p w14:paraId="770E4F5D" w14:textId="77777777" w:rsidR="00BE5C7F" w:rsidRPr="00B118B0" w:rsidRDefault="00BE5C7F" w:rsidP="0071546D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F4EE3" w14:textId="6A1D25D2" w:rsidR="00BE5C7F" w:rsidRPr="00B118B0" w:rsidRDefault="000D76B4" w:rsidP="0071546D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D76B4">
              <w:rPr>
                <w:rFonts w:asciiTheme="majorBidi" w:hAnsiTheme="majorBidi" w:cstheme="majorBidi" w:hint="eastAsia"/>
                <w:b/>
                <w:bCs/>
                <w:sz w:val="28"/>
              </w:rPr>
              <w:t>170,507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607CF" w14:textId="77777777" w:rsidR="00BE5C7F" w:rsidRPr="00B118B0" w:rsidRDefault="00BE5C7F" w:rsidP="0071546D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908E2" w14:textId="7F77AE07" w:rsidR="00BE5C7F" w:rsidRPr="00B118B0" w:rsidRDefault="000D76B4" w:rsidP="0071546D">
            <w:pPr>
              <w:ind w:right="8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D76B4">
              <w:rPr>
                <w:rFonts w:asciiTheme="majorBidi" w:eastAsia="Times New Roman" w:hAnsiTheme="majorBidi" w:cstheme="majorBidi" w:hint="eastAsia"/>
                <w:b/>
                <w:bCs/>
                <w:sz w:val="28"/>
              </w:rPr>
              <w:t>(273,692)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F53DE05" w14:textId="77777777" w:rsidR="00BE5C7F" w:rsidRPr="00B118B0" w:rsidRDefault="00BE5C7F" w:rsidP="0071546D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B6800C3" w14:textId="53112B43" w:rsidR="00BE5C7F" w:rsidRPr="00B118B0" w:rsidRDefault="000D76B4" w:rsidP="00DB78EC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D76B4">
              <w:rPr>
                <w:rFonts w:asciiTheme="majorBidi" w:hAnsiTheme="majorBidi" w:cstheme="majorBidi" w:hint="eastAsia"/>
                <w:b/>
                <w:bCs/>
                <w:sz w:val="28"/>
              </w:rPr>
              <w:t>33,990</w:t>
            </w:r>
          </w:p>
        </w:tc>
      </w:tr>
    </w:tbl>
    <w:p w14:paraId="2026346E" w14:textId="53C33AB8" w:rsidR="00474D9C" w:rsidRDefault="00474D9C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3B0989D" w14:textId="77777777" w:rsidR="002A3E23" w:rsidRDefault="002A3E23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A30E90D" w14:textId="1E96656A" w:rsidR="00474D9C" w:rsidRDefault="00474D9C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ABD5F6A" w14:textId="1E021910" w:rsidR="004E5C0E" w:rsidRDefault="004E5C0E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51882D17" w14:textId="7036A09F" w:rsidR="004E5C0E" w:rsidRDefault="004E5C0E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A3EF8F9" w14:textId="77777777" w:rsidR="00DC29FB" w:rsidRDefault="00DC29FB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5BB86AB" w14:textId="74B62185" w:rsidR="00F53166" w:rsidRPr="007A206C" w:rsidRDefault="009E4C64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FF1D85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205AF151" w14:textId="5E95F0F9" w:rsidR="00F53166" w:rsidRPr="007A206C" w:rsidRDefault="009E4C64" w:rsidP="0083352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งวดสามเดือนและ</w:t>
      </w:r>
      <w:r w:rsidR="00151FB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เดือนสิ้นสุดวันที่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151FB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ายน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85DB4" w:rsidRPr="007A206C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80658"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85DB4" w:rsidRPr="007A206C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บริษัทและบริษัทย่อยมีค่าใช้จ่ายผลประโยชน์พนักงา</w:t>
      </w:r>
      <w:r w:rsidR="0048138B"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น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ที่ให้แก่กรรมการและผู้บริหาร 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7A206C" w14:paraId="421BD2F7" w14:textId="77777777" w:rsidTr="00C2050A">
        <w:tc>
          <w:tcPr>
            <w:tcW w:w="4140" w:type="dxa"/>
            <w:vAlign w:val="bottom"/>
          </w:tcPr>
          <w:p w14:paraId="06235BB8" w14:textId="77777777" w:rsidR="004A699C" w:rsidRPr="007A206C" w:rsidRDefault="004A699C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7A206C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7A206C" w14:paraId="08E0EFAC" w14:textId="77777777" w:rsidTr="00C2050A">
        <w:tc>
          <w:tcPr>
            <w:tcW w:w="4140" w:type="dxa"/>
            <w:vAlign w:val="bottom"/>
          </w:tcPr>
          <w:p w14:paraId="79067890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64491078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6D1DFD" w:rsidRPr="007A206C">
              <w:rPr>
                <w:rFonts w:asciiTheme="majorBidi" w:hAnsiTheme="majorBidi" w:cstheme="majorBidi"/>
                <w:sz w:val="28"/>
              </w:rPr>
              <w:t>30</w:t>
            </w:r>
            <w:r w:rsidR="006D1DFD" w:rsidRPr="007A206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151FBE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</w:t>
            </w:r>
            <w:r w:rsidR="006D1DFD" w:rsidRPr="007A206C">
              <w:rPr>
                <w:rFonts w:asciiTheme="majorBidi" w:hAnsiTheme="majorBidi" w:cstheme="majorBidi"/>
                <w:sz w:val="28"/>
                <w:cs/>
                <w:lang w:val="en-GB"/>
              </w:rPr>
              <w:t>ายน</w:t>
            </w:r>
          </w:p>
        </w:tc>
      </w:tr>
      <w:tr w:rsidR="00F53166" w:rsidRPr="007A206C" w14:paraId="349A403D" w14:textId="77777777" w:rsidTr="00C2050A">
        <w:tc>
          <w:tcPr>
            <w:tcW w:w="4140" w:type="dxa"/>
            <w:vAlign w:val="bottom"/>
          </w:tcPr>
          <w:p w14:paraId="3F40A433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A206C" w14:paraId="3D687550" w14:textId="77777777" w:rsidTr="00C2050A">
        <w:tc>
          <w:tcPr>
            <w:tcW w:w="4140" w:type="dxa"/>
            <w:vAlign w:val="bottom"/>
          </w:tcPr>
          <w:p w14:paraId="7D470512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689ED" w14:textId="36D19C11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5D5D18" w:rsidRPr="007A206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B3493E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0C555" w14:textId="64361B6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5D5D18" w:rsidRPr="007A206C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DB5966B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3F00" w14:textId="7120F9A8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5D5D18" w:rsidRPr="007A206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A9076A3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91AE" w14:textId="133B367B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5D5D18" w:rsidRPr="007A206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151FBE" w:rsidRPr="007A206C" w14:paraId="1523EDE9" w14:textId="77777777" w:rsidTr="00151FBE">
        <w:trPr>
          <w:trHeight w:val="188"/>
        </w:trPr>
        <w:tc>
          <w:tcPr>
            <w:tcW w:w="4140" w:type="dxa"/>
            <w:shd w:val="clear" w:color="auto" w:fill="auto"/>
            <w:vAlign w:val="center"/>
          </w:tcPr>
          <w:p w14:paraId="75EF5203" w14:textId="77777777" w:rsidR="00151FBE" w:rsidRPr="007A206C" w:rsidRDefault="00151FBE" w:rsidP="00151FBE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AD8EC" w14:textId="08FF7127" w:rsidR="00151FBE" w:rsidRPr="007A206C" w:rsidRDefault="00FF1D85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4,31</w:t>
            </w:r>
            <w:r w:rsidR="00B809E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DD3456" w14:textId="77777777" w:rsidR="00151FBE" w:rsidRPr="007A206C" w:rsidRDefault="00151FBE" w:rsidP="00151FBE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98CB" w14:textId="4238A8A5" w:rsidR="00151FBE" w:rsidRPr="007A206C" w:rsidRDefault="00151FBE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,791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2E201" w14:textId="77777777" w:rsidR="00151FBE" w:rsidRPr="007A206C" w:rsidRDefault="00151FBE" w:rsidP="00151FBE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5D440" w14:textId="0AB906E4" w:rsidR="00151FBE" w:rsidRPr="007A206C" w:rsidRDefault="00FF1D85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2,58</w:t>
            </w:r>
            <w:r w:rsidR="00B809E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F6E03" w14:textId="77777777" w:rsidR="00151FBE" w:rsidRPr="007A206C" w:rsidRDefault="00151FBE" w:rsidP="00151FBE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024CD" w14:textId="7D46AE2D" w:rsidR="00151FBE" w:rsidRPr="007A206C" w:rsidRDefault="00151FBE" w:rsidP="00151FBE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2,493</w:t>
            </w:r>
          </w:p>
        </w:tc>
      </w:tr>
      <w:tr w:rsidR="00151FBE" w:rsidRPr="007A206C" w14:paraId="5ED01DBC" w14:textId="77777777" w:rsidTr="00C2050A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34F4C54C" w14:textId="77777777" w:rsidR="00151FBE" w:rsidRPr="007A206C" w:rsidRDefault="00151FBE" w:rsidP="00151FBE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772E" w14:textId="41606272" w:rsidR="00151FBE" w:rsidRPr="007A206C" w:rsidRDefault="00FF1D85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698</w:t>
            </w:r>
          </w:p>
        </w:tc>
        <w:tc>
          <w:tcPr>
            <w:tcW w:w="90" w:type="dxa"/>
            <w:shd w:val="clear" w:color="auto" w:fill="auto"/>
          </w:tcPr>
          <w:p w14:paraId="7A3D2831" w14:textId="77777777" w:rsidR="00151FBE" w:rsidRPr="007A206C" w:rsidRDefault="00151FBE" w:rsidP="00151FBE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D66F" w14:textId="36F8EFE3" w:rsidR="00151FBE" w:rsidRPr="007A206C" w:rsidRDefault="00151FBE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1,489</w:t>
            </w:r>
          </w:p>
        </w:tc>
        <w:tc>
          <w:tcPr>
            <w:tcW w:w="90" w:type="dxa"/>
            <w:shd w:val="clear" w:color="auto" w:fill="auto"/>
          </w:tcPr>
          <w:p w14:paraId="07F159E0" w14:textId="77777777" w:rsidR="00151FBE" w:rsidRPr="007A206C" w:rsidRDefault="00151FBE" w:rsidP="00151FBE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D8C1A" w14:textId="6F8A5536" w:rsidR="00151FBE" w:rsidRPr="007A206C" w:rsidRDefault="00FF1D85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="00B809E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EB3BC2E" w14:textId="77777777" w:rsidR="00151FBE" w:rsidRPr="007A206C" w:rsidRDefault="00151FBE" w:rsidP="00151FBE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47E3" w14:textId="3E0BE4A9" w:rsidR="00151FBE" w:rsidRPr="007A206C" w:rsidRDefault="00151FBE" w:rsidP="00151FBE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310</w:t>
            </w:r>
          </w:p>
        </w:tc>
      </w:tr>
      <w:tr w:rsidR="00151FBE" w:rsidRPr="007A206C" w14:paraId="2A6A909A" w14:textId="77777777" w:rsidTr="00C2050A">
        <w:tc>
          <w:tcPr>
            <w:tcW w:w="4140" w:type="dxa"/>
            <w:shd w:val="clear" w:color="auto" w:fill="auto"/>
            <w:vAlign w:val="center"/>
          </w:tcPr>
          <w:p w14:paraId="3AC18E73" w14:textId="77777777" w:rsidR="00151FBE" w:rsidRPr="007A206C" w:rsidRDefault="00151FBE" w:rsidP="00151FBE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5A6D0" w14:textId="30D176BB" w:rsidR="00151FBE" w:rsidRPr="007A206C" w:rsidRDefault="00FF1D85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5,01</w:t>
            </w:r>
            <w:r w:rsidR="00B809E7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93029AD" w14:textId="77777777" w:rsidR="00151FBE" w:rsidRPr="007A206C" w:rsidRDefault="00151FBE" w:rsidP="00151FBE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C3655" w14:textId="33D1654F" w:rsidR="00151FBE" w:rsidRPr="007A206C" w:rsidRDefault="00151FBE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8,280</w:t>
            </w:r>
          </w:p>
        </w:tc>
        <w:tc>
          <w:tcPr>
            <w:tcW w:w="90" w:type="dxa"/>
            <w:shd w:val="clear" w:color="auto" w:fill="auto"/>
          </w:tcPr>
          <w:p w14:paraId="59D5D060" w14:textId="77777777" w:rsidR="00151FBE" w:rsidRPr="007A206C" w:rsidRDefault="00151FBE" w:rsidP="00151FBE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E041F" w14:textId="0854BFB9" w:rsidR="00151FBE" w:rsidRPr="007A206C" w:rsidRDefault="00FF1D85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2,899</w:t>
            </w:r>
          </w:p>
        </w:tc>
        <w:tc>
          <w:tcPr>
            <w:tcW w:w="90" w:type="dxa"/>
            <w:shd w:val="clear" w:color="auto" w:fill="auto"/>
          </w:tcPr>
          <w:p w14:paraId="514F18A6" w14:textId="77777777" w:rsidR="00151FBE" w:rsidRPr="007A206C" w:rsidRDefault="00151FBE" w:rsidP="00151FBE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4D86" w14:textId="3C6356F2" w:rsidR="00151FBE" w:rsidRPr="007A206C" w:rsidRDefault="00151FBE" w:rsidP="00151FBE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2,803</w:t>
            </w:r>
          </w:p>
        </w:tc>
      </w:tr>
      <w:tr w:rsidR="00151FBE" w:rsidRPr="007A206C" w14:paraId="3E3796FD" w14:textId="77777777" w:rsidTr="004F0276">
        <w:trPr>
          <w:trHeight w:val="213"/>
        </w:trPr>
        <w:tc>
          <w:tcPr>
            <w:tcW w:w="4140" w:type="dxa"/>
            <w:vAlign w:val="bottom"/>
          </w:tcPr>
          <w:p w14:paraId="16CDB410" w14:textId="77777777" w:rsidR="00151FBE" w:rsidRPr="007A206C" w:rsidRDefault="00151FBE" w:rsidP="00151FBE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C817A24" w14:textId="3A4EA2C0" w:rsidR="00151FBE" w:rsidRPr="007A206C" w:rsidRDefault="00151FBE" w:rsidP="00151FBE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  <w:tr w:rsidR="00151FBE" w:rsidRPr="007A206C" w14:paraId="3ECA4A06" w14:textId="77777777" w:rsidTr="000A24D5">
        <w:tc>
          <w:tcPr>
            <w:tcW w:w="4140" w:type="dxa"/>
            <w:vAlign w:val="bottom"/>
          </w:tcPr>
          <w:p w14:paraId="1DB696AD" w14:textId="77777777" w:rsidR="00151FBE" w:rsidRPr="007A206C" w:rsidRDefault="00151FBE" w:rsidP="00151FBE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0BF1D0E" w14:textId="40A94F29" w:rsidR="00151FBE" w:rsidRPr="007A206C" w:rsidRDefault="00151FBE" w:rsidP="00151FBE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151FBE" w:rsidRPr="007A206C" w14:paraId="775108C3" w14:textId="77777777" w:rsidTr="000A24D5">
        <w:tc>
          <w:tcPr>
            <w:tcW w:w="4140" w:type="dxa"/>
            <w:vAlign w:val="bottom"/>
          </w:tcPr>
          <w:p w14:paraId="75A82E91" w14:textId="77777777" w:rsidR="00151FBE" w:rsidRPr="007A206C" w:rsidRDefault="00151FBE" w:rsidP="00151FBE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500F5587" w14:textId="19935230" w:rsidR="00151FBE" w:rsidRPr="007A206C" w:rsidRDefault="00151FBE" w:rsidP="00151FBE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Pr="007A206C">
              <w:rPr>
                <w:rFonts w:asciiTheme="majorBidi" w:hAnsiTheme="majorBidi" w:cstheme="majorBidi"/>
                <w:sz w:val="28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้า</w:t>
            </w:r>
            <w:r w:rsidRPr="007A206C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7A206C">
              <w:rPr>
                <w:rFonts w:asciiTheme="majorBidi" w:hAnsiTheme="majorBidi" w:cstheme="majorBidi"/>
                <w:sz w:val="28"/>
              </w:rPr>
              <w:t>30</w:t>
            </w:r>
            <w:r w:rsidRPr="007A206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</w:t>
            </w:r>
            <w:r w:rsidRPr="007A206C">
              <w:rPr>
                <w:rFonts w:asciiTheme="majorBidi" w:hAnsiTheme="majorBidi" w:cstheme="majorBidi"/>
                <w:sz w:val="28"/>
                <w:cs/>
                <w:lang w:val="en-GB"/>
              </w:rPr>
              <w:t>ายน</w:t>
            </w:r>
          </w:p>
        </w:tc>
      </w:tr>
      <w:tr w:rsidR="00151FBE" w:rsidRPr="007A206C" w14:paraId="0306761B" w14:textId="77777777" w:rsidTr="000A24D5">
        <w:tc>
          <w:tcPr>
            <w:tcW w:w="4140" w:type="dxa"/>
            <w:vAlign w:val="bottom"/>
          </w:tcPr>
          <w:p w14:paraId="7ACA102E" w14:textId="77777777" w:rsidR="00151FBE" w:rsidRPr="007A206C" w:rsidRDefault="00151FBE" w:rsidP="00151FBE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BB1EB" w14:textId="77777777" w:rsidR="00151FBE" w:rsidRPr="007A206C" w:rsidRDefault="00151FBE" w:rsidP="00151FBE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B454BED" w14:textId="77777777" w:rsidR="00151FBE" w:rsidRPr="007A206C" w:rsidRDefault="00151FBE" w:rsidP="00151FBE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EAED8" w14:textId="77777777" w:rsidR="00151FBE" w:rsidRPr="007A206C" w:rsidRDefault="00151FBE" w:rsidP="00151FBE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51FBE" w:rsidRPr="007A206C" w14:paraId="34939A1D" w14:textId="77777777" w:rsidTr="000A24D5">
        <w:tc>
          <w:tcPr>
            <w:tcW w:w="4140" w:type="dxa"/>
            <w:vAlign w:val="bottom"/>
          </w:tcPr>
          <w:p w14:paraId="29ED90EC" w14:textId="77777777" w:rsidR="00151FBE" w:rsidRPr="007A206C" w:rsidRDefault="00151FBE" w:rsidP="00151FBE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D8089" w14:textId="77777777" w:rsidR="00151FBE" w:rsidRPr="007A206C" w:rsidRDefault="00151FBE" w:rsidP="00151FBE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198C73B" w14:textId="77777777" w:rsidR="00151FBE" w:rsidRPr="007A206C" w:rsidRDefault="00151FBE" w:rsidP="00151FBE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01CDE" w14:textId="584CAAD1" w:rsidR="00151FBE" w:rsidRPr="007A206C" w:rsidRDefault="00151FBE" w:rsidP="00151FBE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40042D9" w14:textId="77777777" w:rsidR="00151FBE" w:rsidRPr="007A206C" w:rsidRDefault="00151FBE" w:rsidP="00151FBE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13C45" w14:textId="77777777" w:rsidR="00151FBE" w:rsidRPr="007A206C" w:rsidRDefault="00151FBE" w:rsidP="00151FBE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5542212B" w14:textId="77777777" w:rsidR="00151FBE" w:rsidRPr="007A206C" w:rsidRDefault="00151FBE" w:rsidP="00151FBE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F635C" w14:textId="2842A8FB" w:rsidR="00151FBE" w:rsidRPr="007A206C" w:rsidRDefault="00151FBE" w:rsidP="00151FBE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151FBE" w:rsidRPr="007A206C" w14:paraId="7AD2ADF5" w14:textId="77777777" w:rsidTr="00151FBE">
        <w:trPr>
          <w:trHeight w:val="143"/>
        </w:trPr>
        <w:tc>
          <w:tcPr>
            <w:tcW w:w="4140" w:type="dxa"/>
            <w:shd w:val="clear" w:color="auto" w:fill="auto"/>
            <w:vAlign w:val="center"/>
          </w:tcPr>
          <w:p w14:paraId="1D8C0E46" w14:textId="77777777" w:rsidR="00151FBE" w:rsidRPr="007A206C" w:rsidRDefault="00151FBE" w:rsidP="00151FBE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C4EB3" w14:textId="7D327254" w:rsidR="00151FBE" w:rsidRPr="007A206C" w:rsidRDefault="00FF1D85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16,397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33F680" w14:textId="77777777" w:rsidR="00151FBE" w:rsidRPr="007A206C" w:rsidRDefault="00151FBE" w:rsidP="00151FBE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485A9" w14:textId="681FCD80" w:rsidR="00151FBE" w:rsidRPr="007A206C" w:rsidRDefault="00151FBE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24,162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08734B" w14:textId="77777777" w:rsidR="00151FBE" w:rsidRPr="007A206C" w:rsidRDefault="00151FBE" w:rsidP="00151FBE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E85A" w14:textId="6D1EE2A6" w:rsidR="00151FBE" w:rsidRPr="007A206C" w:rsidRDefault="00FF1D85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4D91F2" w14:textId="77777777" w:rsidR="00151FBE" w:rsidRPr="007A206C" w:rsidRDefault="00151FBE" w:rsidP="00151FBE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E4D52C" w14:textId="6AFD896E" w:rsidR="00151FBE" w:rsidRPr="007A206C" w:rsidRDefault="00151FBE" w:rsidP="00151FBE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9,039</w:t>
            </w:r>
          </w:p>
        </w:tc>
      </w:tr>
      <w:tr w:rsidR="00151FBE" w:rsidRPr="007A206C" w14:paraId="2354ADCE" w14:textId="77777777" w:rsidTr="000A24D5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7F6879F3" w14:textId="77777777" w:rsidR="00151FBE" w:rsidRPr="007A206C" w:rsidRDefault="00151FBE" w:rsidP="00151FBE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B597C" w14:textId="45AF28ED" w:rsidR="00151FBE" w:rsidRPr="007A206C" w:rsidRDefault="00FF1D85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3,842</w:t>
            </w:r>
          </w:p>
        </w:tc>
        <w:tc>
          <w:tcPr>
            <w:tcW w:w="90" w:type="dxa"/>
            <w:shd w:val="clear" w:color="auto" w:fill="auto"/>
          </w:tcPr>
          <w:p w14:paraId="4244CDC7" w14:textId="77777777" w:rsidR="00151FBE" w:rsidRPr="007A206C" w:rsidRDefault="00151FBE" w:rsidP="00151FBE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71C10" w14:textId="6840159E" w:rsidR="00151FBE" w:rsidRPr="007A206C" w:rsidRDefault="00151FBE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4,435</w:t>
            </w:r>
          </w:p>
        </w:tc>
        <w:tc>
          <w:tcPr>
            <w:tcW w:w="90" w:type="dxa"/>
            <w:shd w:val="clear" w:color="auto" w:fill="auto"/>
          </w:tcPr>
          <w:p w14:paraId="141C8AAD" w14:textId="77777777" w:rsidR="00151FBE" w:rsidRPr="007A206C" w:rsidRDefault="00151FBE" w:rsidP="00151FBE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0C1CD" w14:textId="1708D359" w:rsidR="00151FBE" w:rsidRPr="007A206C" w:rsidRDefault="00FF1D85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936</w:t>
            </w:r>
          </w:p>
        </w:tc>
        <w:tc>
          <w:tcPr>
            <w:tcW w:w="90" w:type="dxa"/>
            <w:shd w:val="clear" w:color="auto" w:fill="auto"/>
          </w:tcPr>
          <w:p w14:paraId="06179CBC" w14:textId="77777777" w:rsidR="00151FBE" w:rsidRPr="007A206C" w:rsidRDefault="00151FBE" w:rsidP="00151FBE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481CE" w14:textId="37614C4B" w:rsidR="00151FBE" w:rsidRPr="007A206C" w:rsidRDefault="00151FBE" w:rsidP="00151FBE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923</w:t>
            </w:r>
          </w:p>
        </w:tc>
      </w:tr>
      <w:tr w:rsidR="00151FBE" w:rsidRPr="007A206C" w14:paraId="261F634B" w14:textId="77777777" w:rsidTr="000A24D5">
        <w:tc>
          <w:tcPr>
            <w:tcW w:w="4140" w:type="dxa"/>
            <w:shd w:val="clear" w:color="auto" w:fill="auto"/>
            <w:vAlign w:val="center"/>
          </w:tcPr>
          <w:p w14:paraId="029C75E1" w14:textId="77777777" w:rsidR="00151FBE" w:rsidRPr="007A206C" w:rsidRDefault="00151FBE" w:rsidP="00151FBE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2FB80" w14:textId="4DF2CB62" w:rsidR="00151FBE" w:rsidRPr="007A206C" w:rsidRDefault="00FF1D85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20,239</w:t>
            </w:r>
          </w:p>
        </w:tc>
        <w:tc>
          <w:tcPr>
            <w:tcW w:w="90" w:type="dxa"/>
            <w:shd w:val="clear" w:color="auto" w:fill="auto"/>
          </w:tcPr>
          <w:p w14:paraId="3B573146" w14:textId="77777777" w:rsidR="00151FBE" w:rsidRPr="007A206C" w:rsidRDefault="00151FBE" w:rsidP="00151FBE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A17C2" w14:textId="395BB0A4" w:rsidR="00151FBE" w:rsidRPr="007A206C" w:rsidRDefault="00151FBE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28,597</w:t>
            </w:r>
          </w:p>
        </w:tc>
        <w:tc>
          <w:tcPr>
            <w:tcW w:w="90" w:type="dxa"/>
            <w:shd w:val="clear" w:color="auto" w:fill="auto"/>
          </w:tcPr>
          <w:p w14:paraId="6D3E3255" w14:textId="77777777" w:rsidR="00151FBE" w:rsidRPr="007A206C" w:rsidRDefault="00151FBE" w:rsidP="00151FBE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DE450" w14:textId="34BDE839" w:rsidR="00151FBE" w:rsidRPr="007A206C" w:rsidRDefault="00FF1D85" w:rsidP="00151FB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8,258</w:t>
            </w:r>
          </w:p>
        </w:tc>
        <w:tc>
          <w:tcPr>
            <w:tcW w:w="90" w:type="dxa"/>
            <w:shd w:val="clear" w:color="auto" w:fill="auto"/>
          </w:tcPr>
          <w:p w14:paraId="43CC873C" w14:textId="77777777" w:rsidR="00151FBE" w:rsidRPr="007A206C" w:rsidRDefault="00151FBE" w:rsidP="00151FBE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CEF27" w14:textId="0845A0FD" w:rsidR="00151FBE" w:rsidRPr="007A206C" w:rsidRDefault="00151FBE" w:rsidP="00151FBE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9,962</w:t>
            </w:r>
          </w:p>
        </w:tc>
      </w:tr>
    </w:tbl>
    <w:p w14:paraId="3402BE73" w14:textId="77777777" w:rsidR="007931CB" w:rsidRPr="007931CB" w:rsidRDefault="007931CB" w:rsidP="004A69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360" w:right="-43"/>
        <w:rPr>
          <w:rFonts w:asciiTheme="majorBidi" w:hAnsiTheme="majorBidi" w:cstheme="majorBidi"/>
          <w:b/>
          <w:bCs/>
          <w:sz w:val="20"/>
          <w:szCs w:val="20"/>
        </w:rPr>
      </w:pPr>
    </w:p>
    <w:p w14:paraId="6A9B72EF" w14:textId="73D45661" w:rsidR="00F53166" w:rsidRPr="007A206C" w:rsidRDefault="009E4C64" w:rsidP="007931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rPr>
          <w:rFonts w:asciiTheme="majorBidi" w:hAnsiTheme="majorBidi" w:cstheme="majorBidi"/>
          <w:b/>
          <w:bCs/>
          <w:sz w:val="28"/>
          <w:cs/>
        </w:rPr>
      </w:pPr>
      <w:r w:rsidRPr="007A206C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709772E4" w14:textId="3026903A" w:rsidR="00B63C1A" w:rsidRDefault="009E4C64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บริษัทมีภาระการค้ำประกันกับกิจการที่เกี่ยวข้องกันตามที่กล่าวไว้ในหมายเหตุประกอบงบการเงิน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83352E" w:rsidRPr="007A206C">
        <w:rPr>
          <w:rFonts w:asciiTheme="majorBidi" w:hAnsiTheme="majorBidi" w:cstheme="majorBidi"/>
          <w:color w:val="000000"/>
          <w:spacing w:val="-2"/>
          <w:sz w:val="28"/>
        </w:rPr>
        <w:t>30.2</w:t>
      </w:r>
      <w:r w:rsidR="00554AB1" w:rsidRPr="007A206C">
        <w:rPr>
          <w:rFonts w:asciiTheme="majorBidi" w:hAnsiTheme="majorBidi" w:cstheme="majorBidi"/>
          <w:color w:val="000000"/>
          <w:spacing w:val="-2"/>
          <w:sz w:val="28"/>
        </w:rPr>
        <w:t>.2</w:t>
      </w:r>
    </w:p>
    <w:p w14:paraId="5277C148" w14:textId="573EDA8B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152FC36" w14:textId="75D558B5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4B9042E" w14:textId="1B04CFC0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2A2A782" w14:textId="75EE2BF5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D193FCD" w14:textId="5292A602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EF777A3" w14:textId="6ACFA2BE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AA34E35" w14:textId="08382E27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E4F3953" w14:textId="51ED8543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01E3136" w14:textId="77777777" w:rsidR="004F0276" w:rsidRPr="00B118B0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60BB199" w14:textId="6D2702E5" w:rsidR="002403B3" w:rsidRPr="00237E45" w:rsidRDefault="002403B3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  <w:bookmarkStart w:id="1" w:name="_Hlk39673225"/>
      <w:r w:rsidRPr="00237E45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ข้อมูลเพิ่มเติมเกี่ยวกับกระแสเงินสด</w:t>
      </w:r>
      <w:r w:rsidRPr="00237E4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CF76655" w14:textId="3F1F16C7" w:rsidR="002403B3" w:rsidRPr="00237E45" w:rsidRDefault="003344F2" w:rsidP="006358BF">
      <w:pPr>
        <w:tabs>
          <w:tab w:val="left" w:pos="36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AA5409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   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ณ วันที่ </w:t>
      </w:r>
      <w:r w:rsidR="006D1DFD" w:rsidRPr="00237E45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151FB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</w:t>
      </w:r>
      <w:r w:rsidR="006D1DFD" w:rsidRPr="00237E45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ายน</w:t>
      </w:r>
      <w:r w:rsidR="006D1DFD" w:rsidRPr="00237E45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275A14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และวันที่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DD58E5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350"/>
      </w:tblGrid>
      <w:tr w:rsidR="002403B3" w:rsidRPr="00237E45" w14:paraId="1AD8173E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67B089" w14:textId="77777777" w:rsidR="002403B3" w:rsidRPr="00237E45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C4134" w14:textId="77777777" w:rsidR="002403B3" w:rsidRPr="00237E45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1BAA" w14:textId="77777777" w:rsidR="002403B3" w:rsidRPr="00237E45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8364E" w14:textId="77777777" w:rsidR="002403B3" w:rsidRPr="00237E45" w:rsidRDefault="002403B3" w:rsidP="001376C8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</w:rPr>
            </w:pPr>
            <w:r w:rsidRPr="00237E45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2403B3" w:rsidRPr="00237E45" w14:paraId="34926B92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00753F" w14:textId="77777777" w:rsidR="002403B3" w:rsidRPr="00237E45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D5EA" w14:textId="77777777" w:rsidR="002403B3" w:rsidRPr="00237E45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7E4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5EBB" w14:textId="77777777" w:rsidR="002403B3" w:rsidRPr="00237E45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BF4FC" w14:textId="77777777" w:rsidR="002403B3" w:rsidRPr="00237E45" w:rsidRDefault="002403B3" w:rsidP="00BA2D3C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7E4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403B3" w:rsidRPr="00237E45" w14:paraId="07C36501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359BF9" w14:textId="77777777" w:rsidR="002403B3" w:rsidRPr="00237E45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579E2" w14:textId="62B6AE35" w:rsidR="006D1DFD" w:rsidRPr="00237E45" w:rsidRDefault="006D1DFD" w:rsidP="006D1DFD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151FBE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  <w:p w14:paraId="24428A6A" w14:textId="5F9F427C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256</w:t>
            </w:r>
            <w:r w:rsidR="00DD58E5" w:rsidRPr="00237E4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D881" w14:textId="77777777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9247" w14:textId="77777777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37E4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8D5AB85" w14:textId="054B22CC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256</w:t>
            </w:r>
            <w:r w:rsidR="00DD58E5" w:rsidRPr="00237E45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205BB" w14:textId="77777777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EA63A" w14:textId="77777777" w:rsidR="00151FBE" w:rsidRPr="00237E45" w:rsidRDefault="00151FBE" w:rsidP="00151FBE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  <w:p w14:paraId="7305D22F" w14:textId="63621879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256</w:t>
            </w:r>
            <w:r w:rsidR="00DD58E5" w:rsidRPr="00237E4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3CC6" w14:textId="77777777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9AA60" w14:textId="77777777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37E4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6EA9EBAE" w14:textId="6E92FAEE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256</w:t>
            </w:r>
            <w:r w:rsidR="00DD58E5" w:rsidRPr="00237E45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B26821" w:rsidRPr="00237E45" w14:paraId="3DBCE5CB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069554" w14:textId="77777777" w:rsidR="00B26821" w:rsidRPr="00237E45" w:rsidRDefault="00B26821" w:rsidP="006358B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37E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B99AD" w14:textId="0A1BDE7F" w:rsidR="00B26821" w:rsidRPr="00237E45" w:rsidRDefault="00BB0D08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33387" w14:textId="77777777" w:rsidR="00B26821" w:rsidRPr="00237E45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85ED" w14:textId="5CEA14B7" w:rsidR="00B26821" w:rsidRPr="00237E45" w:rsidRDefault="00B26821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3,163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AC4AC" w14:textId="77777777" w:rsidR="00B26821" w:rsidRPr="00237E45" w:rsidRDefault="00B26821" w:rsidP="00DC29FB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7995B" w14:textId="1ADA347B" w:rsidR="00B26821" w:rsidRPr="00237E45" w:rsidRDefault="00144C65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30B9C" w14:textId="77777777" w:rsidR="00B26821" w:rsidRPr="00237E45" w:rsidRDefault="00B26821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310C97" w14:textId="2FA518F2" w:rsidR="00B26821" w:rsidRPr="00237E45" w:rsidRDefault="00B26821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159</w:t>
            </w:r>
          </w:p>
        </w:tc>
      </w:tr>
      <w:tr w:rsidR="00B26821" w:rsidRPr="00237E45" w14:paraId="604395A7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C87251" w14:textId="77777777" w:rsidR="00B26821" w:rsidRPr="00237E45" w:rsidRDefault="00B26821" w:rsidP="006358B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37E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5189" w14:textId="43CD69DC" w:rsidR="00B26821" w:rsidRPr="00237E45" w:rsidRDefault="00144C65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  <w:r w:rsidR="00BB0D08">
              <w:rPr>
                <w:rFonts w:asciiTheme="majorBidi" w:hAnsiTheme="majorBidi" w:cstheme="majorBidi"/>
                <w:sz w:val="28"/>
              </w:rPr>
              <w:t>1,360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02D2E0" w14:textId="77777777" w:rsidR="00B26821" w:rsidRPr="00237E45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0E0F9" w14:textId="6D626FFC" w:rsidR="00B26821" w:rsidRPr="00237E45" w:rsidRDefault="00B26821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113,30</w:t>
            </w:r>
            <w:r w:rsidR="00275A14" w:rsidRPr="00237E4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38533" w14:textId="77777777" w:rsidR="00B26821" w:rsidRPr="00237E45" w:rsidRDefault="00B26821" w:rsidP="00DC29FB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39E014" w14:textId="646E9CFC" w:rsidR="00B26821" w:rsidRPr="00237E45" w:rsidRDefault="00144C65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125,421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61DFC" w14:textId="77777777" w:rsidR="00B26821" w:rsidRPr="00237E45" w:rsidRDefault="00B26821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C9014B" w14:textId="35F98A77" w:rsidR="00B26821" w:rsidRPr="00237E45" w:rsidRDefault="00B26821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40,69</w:t>
            </w:r>
            <w:r w:rsidR="00275A14" w:rsidRPr="00237E45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B26821" w:rsidRPr="00003722" w14:paraId="7012E879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D107BB" w14:textId="007A9EF1" w:rsidR="00B26821" w:rsidRPr="00237E45" w:rsidRDefault="00B26821" w:rsidP="006358B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7E4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3F2A" w14:textId="764B1B10" w:rsidR="00B26821" w:rsidRPr="00DC29FB" w:rsidRDefault="00144C65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29FB">
              <w:rPr>
                <w:rFonts w:asciiTheme="majorBidi" w:hAnsiTheme="majorBidi" w:cstheme="majorBidi"/>
                <w:b/>
                <w:bCs/>
                <w:sz w:val="28"/>
              </w:rPr>
              <w:t>232,603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E0ADE" w14:textId="77777777" w:rsidR="00B26821" w:rsidRPr="0072620F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3D3F9" w14:textId="608A0661" w:rsidR="00B26821" w:rsidRPr="00DC29FB" w:rsidRDefault="00B26821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29FB">
              <w:rPr>
                <w:rFonts w:asciiTheme="majorBidi" w:hAnsiTheme="majorBidi" w:cstheme="majorBidi"/>
                <w:b/>
                <w:bCs/>
                <w:sz w:val="28"/>
              </w:rPr>
              <w:t>116,47</w:t>
            </w:r>
            <w:r w:rsidR="00275A14" w:rsidRPr="00DC29FB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7AB75" w14:textId="77777777" w:rsidR="00B26821" w:rsidRPr="00DC29FB" w:rsidRDefault="00B26821" w:rsidP="00DC29FB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98398" w14:textId="6BAB2047" w:rsidR="00B26821" w:rsidRPr="00DC29FB" w:rsidRDefault="00144C65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29FB">
              <w:rPr>
                <w:rFonts w:asciiTheme="majorBidi" w:hAnsiTheme="majorBidi" w:cstheme="majorBidi"/>
                <w:b/>
                <w:bCs/>
                <w:sz w:val="28"/>
              </w:rPr>
              <w:t>125,441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A1AC2" w14:textId="77777777" w:rsidR="00B26821" w:rsidRPr="00DC29FB" w:rsidRDefault="00B26821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17BB1" w14:textId="165761B2" w:rsidR="00B26821" w:rsidRPr="00DC29FB" w:rsidRDefault="00B26821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29FB">
              <w:rPr>
                <w:rFonts w:asciiTheme="majorBidi" w:hAnsiTheme="majorBidi" w:cstheme="majorBidi"/>
                <w:b/>
                <w:bCs/>
                <w:sz w:val="28"/>
              </w:rPr>
              <w:t>40,85</w:t>
            </w:r>
            <w:r w:rsidR="00275A14" w:rsidRPr="00DC29FB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</w:tr>
    </w:tbl>
    <w:p w14:paraId="7FDB75E9" w14:textId="77777777" w:rsidR="006C0ED6" w:rsidRPr="00003722" w:rsidRDefault="006C0ED6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highlight w:val="cyan"/>
        </w:rPr>
      </w:pPr>
    </w:p>
    <w:p w14:paraId="7FC59A56" w14:textId="29729E80" w:rsidR="00BC1439" w:rsidRPr="007F1A8C" w:rsidRDefault="00AA5409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ณ วันที่ </w:t>
      </w:r>
      <w:r w:rsidR="006D1DFD" w:rsidRPr="007F1A8C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151FB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</w:t>
      </w:r>
      <w:r w:rsidR="00151FBE" w:rsidRPr="00237E45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ายน</w:t>
      </w:r>
      <w:r w:rsidR="006D1DFD" w:rsidRPr="007F1A8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61A0B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และ</w:t>
      </w:r>
      <w:r w:rsidRPr="00144C6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วันที่ </w:t>
      </w:r>
      <w:r w:rsidRPr="00144C65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144C6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Pr="00144C6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61A0B" w:rsidRPr="00144C65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Pr="00144C65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144C6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ดอกเบี้ยเงินฝากประจำธนาคารในงบการเงินรวมและงบการเงินเฉพาะกิจการคิดอัตราดอกเบี้ยร้อยละ </w:t>
      </w:r>
      <w:r w:rsidR="00144C65" w:rsidRPr="00144C65">
        <w:rPr>
          <w:rFonts w:asciiTheme="majorBidi" w:hAnsiTheme="majorBidi" w:cstheme="majorBidi"/>
          <w:color w:val="000000" w:themeColor="text1"/>
          <w:spacing w:val="-2"/>
          <w:sz w:val="28"/>
        </w:rPr>
        <w:t>0.05 - 0.13</w:t>
      </w:r>
      <w:r w:rsidR="000F66BB" w:rsidRPr="00144C65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144C6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 </w:t>
      </w:r>
      <w:r w:rsidR="006F0C10" w:rsidRPr="00144C65">
        <w:rPr>
          <w:rFonts w:asciiTheme="majorBidi" w:hAnsiTheme="majorBidi" w:cstheme="majorBidi"/>
          <w:color w:val="000000" w:themeColor="text1"/>
          <w:spacing w:val="-2"/>
          <w:sz w:val="28"/>
        </w:rPr>
        <w:t>0.05</w:t>
      </w:r>
      <w:r w:rsidR="006F0C10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- 0.25 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ต่อปี ตามลำดับ</w:t>
      </w:r>
    </w:p>
    <w:p w14:paraId="7BFCDF0B" w14:textId="2F0592A5" w:rsidR="00E4735F" w:rsidRPr="00151FBE" w:rsidRDefault="00E4735F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0613A83" w14:textId="78D8FB8E" w:rsidR="002403B3" w:rsidRPr="007F1A8C" w:rsidRDefault="00AE1464" w:rsidP="001E7FEB">
      <w:pPr>
        <w:tabs>
          <w:tab w:val="left" w:pos="360"/>
        </w:tabs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.2 </w:t>
      </w:r>
      <w:r w:rsidR="007B246E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 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เงินสดจ่ายเพื่อซื้ออุปกรณ์</w:t>
      </w:r>
      <w:r w:rsidR="009F757A" w:rsidRPr="007F1A8C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</w:t>
      </w:r>
      <w:r w:rsidR="00151FBE">
        <w:rPr>
          <w:rFonts w:asciiTheme="majorBidi" w:hAnsiTheme="majorBidi" w:cstheme="majorBidi" w:hint="cs"/>
          <w:sz w:val="28"/>
          <w:cs/>
          <w:lang w:val="en-GB"/>
        </w:rPr>
        <w:t>เ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ก</w:t>
      </w:r>
      <w:r w:rsidR="00151FBE">
        <w:rPr>
          <w:rFonts w:asciiTheme="majorBidi" w:hAnsiTheme="majorBidi" w:cstheme="majorBidi" w:hint="cs"/>
          <w:sz w:val="28"/>
          <w:cs/>
          <w:lang w:val="en-GB"/>
        </w:rPr>
        <w:t>้า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 xml:space="preserve">เดือนสิ้นสุดวันที่ </w:t>
      </w:r>
      <w:r w:rsidR="006D1DFD" w:rsidRPr="007F1A8C">
        <w:rPr>
          <w:rFonts w:asciiTheme="majorBidi" w:hAnsiTheme="majorBidi" w:cstheme="majorBidi"/>
          <w:sz w:val="28"/>
        </w:rPr>
        <w:t>30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151FBE">
        <w:rPr>
          <w:rFonts w:asciiTheme="majorBidi" w:hAnsiTheme="majorBidi" w:cstheme="majorBidi" w:hint="cs"/>
          <w:sz w:val="28"/>
          <w:cs/>
          <w:lang w:val="en-GB"/>
        </w:rPr>
        <w:t>กันยา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ยน</w:t>
      </w:r>
      <w:r w:rsidR="006D1DFD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 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D43B3C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และสำหรับปีสิ้นสุดวันที่ 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9F4FB1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2563</w:t>
      </w:r>
      <w:r w:rsidR="009F4FB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</w:t>
      </w:r>
      <w:r w:rsidR="009F4FB1" w:rsidRPr="007F1A8C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มีรายละเอียดดังนี้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170"/>
      </w:tblGrid>
      <w:tr w:rsidR="00AA5409" w:rsidRPr="007F1A8C" w14:paraId="762E23CD" w14:textId="77777777" w:rsidTr="004E492B">
        <w:trPr>
          <w:cantSplit/>
          <w:trHeight w:val="108"/>
        </w:trPr>
        <w:tc>
          <w:tcPr>
            <w:tcW w:w="4230" w:type="dxa"/>
          </w:tcPr>
          <w:p w14:paraId="5657512C" w14:textId="77777777" w:rsidR="00AA5409" w:rsidRPr="007F1A8C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ED1F2E7" w14:textId="77777777" w:rsidR="00AA5409" w:rsidRPr="007F1A8C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076073AB" w14:textId="77777777" w:rsidR="00AA5409" w:rsidRPr="007F1A8C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A422264" w14:textId="77777777" w:rsidR="00AA5409" w:rsidRPr="007F1A8C" w:rsidRDefault="00AA5409" w:rsidP="0003241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AA5409" w:rsidRPr="007F1A8C" w14:paraId="331B5174" w14:textId="77777777" w:rsidTr="004E492B">
        <w:trPr>
          <w:cantSplit/>
          <w:trHeight w:val="108"/>
        </w:trPr>
        <w:tc>
          <w:tcPr>
            <w:tcW w:w="4230" w:type="dxa"/>
          </w:tcPr>
          <w:p w14:paraId="632068A1" w14:textId="77777777" w:rsidR="00AA5409" w:rsidRPr="007F1A8C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D5ADDC0" w14:textId="77777777" w:rsidR="00AA5409" w:rsidRPr="007F1A8C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F9F2DA" w14:textId="77777777" w:rsidR="00AA5409" w:rsidRPr="007F1A8C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7CE688CE" w14:textId="77777777" w:rsidR="00AA5409" w:rsidRPr="007F1A8C" w:rsidRDefault="00AA5409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A5409" w:rsidRPr="007F1A8C" w14:paraId="56DF460C" w14:textId="77777777" w:rsidTr="004E492B">
        <w:trPr>
          <w:cantSplit/>
        </w:trPr>
        <w:tc>
          <w:tcPr>
            <w:tcW w:w="4230" w:type="dxa"/>
          </w:tcPr>
          <w:p w14:paraId="3A10AA7B" w14:textId="77777777" w:rsidR="00AA5409" w:rsidRPr="007F1A8C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188F8E" w14:textId="43A7A5B7" w:rsidR="00F878D9" w:rsidRDefault="006D1DFD" w:rsidP="006D1DFD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="00151FBE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ก</w:t>
            </w:r>
            <w:r w:rsidR="00151FBE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้า</w:t>
            </w:r>
          </w:p>
          <w:p w14:paraId="5897C0D1" w14:textId="1845E2C0" w:rsidR="006D1DFD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เดือนสิ้นสุด</w:t>
            </w:r>
          </w:p>
          <w:p w14:paraId="516FCEC3" w14:textId="3D66275E" w:rsidR="00AA5409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วันที่ 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151FBE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ยน </w:t>
            </w:r>
            <w:r w:rsidR="00AA5409" w:rsidRPr="007F1A8C">
              <w:rPr>
                <w:rFonts w:asciiTheme="majorBidi" w:hAnsiTheme="majorBidi" w:cstheme="majorBidi"/>
                <w:sz w:val="28"/>
              </w:rPr>
              <w:t>256</w:t>
            </w:r>
            <w:r w:rsidR="00D43B3C" w:rsidRPr="007F1A8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5BE48F" w14:textId="77777777" w:rsidR="00AA5409" w:rsidRPr="007F1A8C" w:rsidRDefault="00AA5409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195814" w14:textId="64C89E88" w:rsidR="004532AA" w:rsidRDefault="00AA5409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สำหรับปี</w:t>
            </w:r>
          </w:p>
          <w:p w14:paraId="655C13FE" w14:textId="3B0403FA" w:rsidR="00AA5409" w:rsidRPr="007F1A8C" w:rsidRDefault="00AA5409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  <w:p w14:paraId="1877F382" w14:textId="77777777" w:rsidR="00AA5409" w:rsidRPr="007F1A8C" w:rsidRDefault="00AA5409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4CC57BD9" w14:textId="1DB7CAD8" w:rsidR="00AA5409" w:rsidRPr="007F1A8C" w:rsidRDefault="00AA5409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D43B3C" w:rsidRPr="007F1A8C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4F2D0175" w14:textId="77777777" w:rsidR="00AA5409" w:rsidRPr="007F1A8C" w:rsidRDefault="00AA5409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7451872" w14:textId="62525A5A" w:rsidR="00F878D9" w:rsidRDefault="006D1DFD" w:rsidP="006D1DFD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="00C56EB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ก</w:t>
            </w:r>
            <w:r w:rsidR="00C56EB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้า</w:t>
            </w:r>
          </w:p>
          <w:p w14:paraId="7BA29940" w14:textId="50C66CB4" w:rsidR="006D1DFD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เดือนสิ้นสุด</w:t>
            </w:r>
          </w:p>
          <w:p w14:paraId="1BCAD8BF" w14:textId="0D61213E" w:rsidR="00AA5409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วันที่ 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C56EB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ายน </w:t>
            </w:r>
            <w:r w:rsidR="00AA5409" w:rsidRPr="007F1A8C">
              <w:rPr>
                <w:rFonts w:asciiTheme="majorBidi" w:hAnsiTheme="majorBidi" w:cstheme="majorBidi"/>
                <w:sz w:val="28"/>
              </w:rPr>
              <w:t>256</w:t>
            </w:r>
            <w:r w:rsidR="00D43B3C" w:rsidRPr="007F1A8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E9CEE8" w14:textId="77777777" w:rsidR="00AA5409" w:rsidRPr="007F1A8C" w:rsidRDefault="00AA5409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2FAC4E" w14:textId="60C7AC32" w:rsidR="004532AA" w:rsidRDefault="00AA5409" w:rsidP="00AA540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สำหรับปี</w:t>
            </w:r>
          </w:p>
          <w:p w14:paraId="6165D618" w14:textId="7B54AAF6" w:rsidR="00AA5409" w:rsidRPr="007F1A8C" w:rsidRDefault="00AA5409" w:rsidP="00AA540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  <w:p w14:paraId="1AD34012" w14:textId="77777777" w:rsidR="00AA5409" w:rsidRPr="007F1A8C" w:rsidRDefault="00AA5409" w:rsidP="00AA540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4E7AC4DE" w14:textId="2542EEEC" w:rsidR="00AA5409" w:rsidRPr="007F1A8C" w:rsidRDefault="00AA5409" w:rsidP="00AA540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D43B3C" w:rsidRPr="007F1A8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AA5409" w:rsidRPr="007F1A8C" w14:paraId="2FBC3CDE" w14:textId="77777777" w:rsidTr="004E492B">
        <w:trPr>
          <w:cantSplit/>
        </w:trPr>
        <w:tc>
          <w:tcPr>
            <w:tcW w:w="4230" w:type="dxa"/>
          </w:tcPr>
          <w:p w14:paraId="4E8F2C8D" w14:textId="655C76E0" w:rsidR="00AA5409" w:rsidRPr="007F1A8C" w:rsidRDefault="00AA5409" w:rsidP="00AA5409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เจ้าหนี้ค่าซื้ออุปกรณ์</w:t>
            </w:r>
            <w:r w:rsidR="0093231B">
              <w:rPr>
                <w:rFonts w:asciiTheme="majorBidi" w:eastAsia="MS Mincho" w:hAnsiTheme="majorBidi" w:cstheme="majorBidi" w:hint="cs"/>
                <w:sz w:val="28"/>
                <w:cs/>
              </w:rPr>
              <w:t>และงานระหว่างก่อสร้าง</w:t>
            </w: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ACF02B" w14:textId="77777777" w:rsidR="00AA5409" w:rsidRPr="007F1A8C" w:rsidRDefault="00AA5409" w:rsidP="00E5449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6867E62" w14:textId="77777777" w:rsidR="00AA5409" w:rsidRPr="007F1A8C" w:rsidRDefault="00AA5409" w:rsidP="00E54490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AB4A7E" w14:textId="77777777" w:rsidR="00AA5409" w:rsidRPr="007F1A8C" w:rsidRDefault="00AA5409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655BC43" w14:textId="77777777" w:rsidR="00AA5409" w:rsidRPr="007F1A8C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240CD0" w14:textId="77777777" w:rsidR="00AA5409" w:rsidRPr="007F1A8C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C0C636C" w14:textId="77777777" w:rsidR="00AA5409" w:rsidRPr="007F1A8C" w:rsidRDefault="00AA5409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24F1A9A" w14:textId="77777777" w:rsidR="00AA5409" w:rsidRPr="007F1A8C" w:rsidRDefault="00AA5409" w:rsidP="00BC62FE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172DC" w:rsidRPr="007F1A8C" w14:paraId="490D9BAC" w14:textId="77777777" w:rsidTr="00A01F55">
        <w:trPr>
          <w:cantSplit/>
        </w:trPr>
        <w:tc>
          <w:tcPr>
            <w:tcW w:w="4230" w:type="dxa"/>
          </w:tcPr>
          <w:p w14:paraId="6377EFF5" w14:textId="071D3334" w:rsidR="00E172DC" w:rsidRPr="007F1A8C" w:rsidRDefault="00E172DC" w:rsidP="00116593">
            <w:pPr>
              <w:ind w:left="535" w:right="63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(บันทึกเป็นส่วนหนึ่งของเจ้าหนี้การค้าและ</w:t>
            </w:r>
            <w:r w:rsidR="00116593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เจ้าหนี้</w:t>
            </w:r>
            <w:r w:rsidR="00335786">
              <w:rPr>
                <w:rFonts w:asciiTheme="majorBidi" w:eastAsia="MS Mincho" w:hAnsiTheme="majorBidi" w:cstheme="majorBidi" w:hint="cs"/>
                <w:sz w:val="28"/>
                <w:cs/>
              </w:rPr>
              <w:t>หมุนเวียน</w:t>
            </w: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อื่น)</w:t>
            </w:r>
          </w:p>
        </w:tc>
        <w:tc>
          <w:tcPr>
            <w:tcW w:w="1170" w:type="dxa"/>
            <w:vAlign w:val="bottom"/>
          </w:tcPr>
          <w:p w14:paraId="0B3D7CA6" w14:textId="502FE83B" w:rsidR="00E172DC" w:rsidRPr="007F1A8C" w:rsidRDefault="00B321CA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30,773</w:t>
            </w:r>
          </w:p>
        </w:tc>
        <w:tc>
          <w:tcPr>
            <w:tcW w:w="90" w:type="dxa"/>
            <w:vAlign w:val="bottom"/>
          </w:tcPr>
          <w:p w14:paraId="50E39C55" w14:textId="77777777" w:rsidR="00E172DC" w:rsidRPr="007F1A8C" w:rsidRDefault="00E172DC" w:rsidP="00DC29FB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F15347" w14:textId="00E943BE" w:rsidR="00E172DC" w:rsidRPr="007F1A8C" w:rsidRDefault="00E172DC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659</w:t>
            </w:r>
          </w:p>
        </w:tc>
        <w:tc>
          <w:tcPr>
            <w:tcW w:w="90" w:type="dxa"/>
            <w:vAlign w:val="bottom"/>
          </w:tcPr>
          <w:p w14:paraId="3314A1F0" w14:textId="77777777" w:rsidR="00E172DC" w:rsidRPr="007F1A8C" w:rsidRDefault="00E172DC" w:rsidP="00DC29FB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95312E" w14:textId="63469864" w:rsidR="00E172DC" w:rsidRPr="007F1A8C" w:rsidRDefault="002B3016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B8C8602" w14:textId="77777777" w:rsidR="00E172DC" w:rsidRPr="00DC29FB" w:rsidRDefault="00E172DC" w:rsidP="00DC29FB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DBB77" w14:textId="43D7BD16" w:rsidR="00E172DC" w:rsidRPr="007F1A8C" w:rsidRDefault="00E172DC" w:rsidP="00DC29FB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172DC" w:rsidRPr="007F1A8C" w14:paraId="3CB4EE03" w14:textId="77777777" w:rsidTr="004E492B">
        <w:trPr>
          <w:cantSplit/>
        </w:trPr>
        <w:tc>
          <w:tcPr>
            <w:tcW w:w="4230" w:type="dxa"/>
          </w:tcPr>
          <w:p w14:paraId="2A19EE5A" w14:textId="290CC648" w:rsidR="00E172DC" w:rsidRPr="007F1A8C" w:rsidRDefault="00E172DC" w:rsidP="00E172DC">
            <w:pPr>
              <w:ind w:left="85"/>
              <w:jc w:val="thaiDistribute"/>
              <w:rPr>
                <w:rFonts w:asciiTheme="majorBidi" w:eastAsia="MS Mincho" w:hAnsiTheme="majorBidi" w:cstheme="majorBidi"/>
                <w:sz w:val="28"/>
                <w:u w:val="single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บวก</w:t>
            </w:r>
            <w:r w:rsidR="00FD6F31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</w:t>
            </w: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ซื้ออุปกรณ์</w:t>
            </w:r>
            <w:r w:rsidR="003F08EF" w:rsidRPr="007F1A8C">
              <w:rPr>
                <w:rFonts w:asciiTheme="majorBidi" w:eastAsia="MS Mincho" w:hAnsiTheme="majorBidi" w:cstheme="majorBidi" w:hint="cs"/>
                <w:sz w:val="28"/>
                <w:cs/>
              </w:rPr>
              <w:t>และ</w:t>
            </w:r>
            <w:r w:rsidR="009F757A" w:rsidRPr="007F1A8C">
              <w:rPr>
                <w:rFonts w:asciiTheme="majorBidi" w:eastAsia="MS Mincho" w:hAnsiTheme="majorBidi" w:cstheme="majorBidi" w:hint="cs"/>
                <w:sz w:val="28"/>
                <w:cs/>
              </w:rPr>
              <w:t>งานระหว่างก่อสร้าง</w:t>
            </w:r>
          </w:p>
        </w:tc>
        <w:tc>
          <w:tcPr>
            <w:tcW w:w="1170" w:type="dxa"/>
            <w:vAlign w:val="bottom"/>
          </w:tcPr>
          <w:p w14:paraId="3FD9B681" w14:textId="294DE824" w:rsidR="00E172DC" w:rsidRPr="007F1A8C" w:rsidRDefault="00B321CA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155,942</w:t>
            </w:r>
          </w:p>
        </w:tc>
        <w:tc>
          <w:tcPr>
            <w:tcW w:w="90" w:type="dxa"/>
            <w:vAlign w:val="bottom"/>
          </w:tcPr>
          <w:p w14:paraId="1E3B5B77" w14:textId="77777777" w:rsidR="00E172DC" w:rsidRPr="007F1A8C" w:rsidRDefault="00E172DC" w:rsidP="00DC29FB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630AD95" w14:textId="0FD8775D" w:rsidR="00E172DC" w:rsidRPr="007F1A8C" w:rsidRDefault="00E172DC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15,031</w:t>
            </w:r>
          </w:p>
        </w:tc>
        <w:tc>
          <w:tcPr>
            <w:tcW w:w="90" w:type="dxa"/>
          </w:tcPr>
          <w:p w14:paraId="748026A9" w14:textId="77777777" w:rsidR="00E172DC" w:rsidRPr="007F1A8C" w:rsidRDefault="00E172DC" w:rsidP="00DC29FB">
            <w:pPr>
              <w:tabs>
                <w:tab w:val="decimal" w:pos="841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58130F" w14:textId="6A554AF6" w:rsidR="00E172DC" w:rsidRPr="007F1A8C" w:rsidRDefault="002B3016" w:rsidP="00DC29FB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90" w:type="dxa"/>
          </w:tcPr>
          <w:p w14:paraId="14E0156C" w14:textId="77777777" w:rsidR="00E172DC" w:rsidRPr="007F1A8C" w:rsidRDefault="00E172DC" w:rsidP="00DC29FB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3A28428" w14:textId="467DDE91" w:rsidR="00E172DC" w:rsidRPr="007F1A8C" w:rsidRDefault="00E172DC" w:rsidP="00440DFB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122</w:t>
            </w:r>
          </w:p>
        </w:tc>
      </w:tr>
      <w:tr w:rsidR="00E172DC" w:rsidRPr="007F1A8C" w14:paraId="6CB2E41B" w14:textId="77777777" w:rsidTr="004E492B">
        <w:trPr>
          <w:cantSplit/>
        </w:trPr>
        <w:tc>
          <w:tcPr>
            <w:tcW w:w="4230" w:type="dxa"/>
          </w:tcPr>
          <w:p w14:paraId="407B3109" w14:textId="3297B195" w:rsidR="00E172DC" w:rsidRPr="007F1A8C" w:rsidRDefault="00E172DC" w:rsidP="00FD6F31">
            <w:pPr>
              <w:ind w:left="85" w:firstLine="460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170" w:type="dxa"/>
            <w:vAlign w:val="bottom"/>
          </w:tcPr>
          <w:p w14:paraId="5114FE29" w14:textId="2CCF8712" w:rsidR="00E172DC" w:rsidRPr="007F1A8C" w:rsidRDefault="00B321CA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D674735" w14:textId="77777777" w:rsidR="00E172DC" w:rsidRPr="007F1A8C" w:rsidRDefault="00E172DC" w:rsidP="00DC29FB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E238DB3" w14:textId="7E67EC1F" w:rsidR="00E172DC" w:rsidRPr="007F1A8C" w:rsidRDefault="00E172DC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1,031</w:t>
            </w:r>
          </w:p>
        </w:tc>
        <w:tc>
          <w:tcPr>
            <w:tcW w:w="90" w:type="dxa"/>
          </w:tcPr>
          <w:p w14:paraId="64FFF6E0" w14:textId="77777777" w:rsidR="00E172DC" w:rsidRPr="007F1A8C" w:rsidRDefault="00E172DC" w:rsidP="00DC29FB">
            <w:pPr>
              <w:tabs>
                <w:tab w:val="decimal" w:pos="841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AAECA1D" w14:textId="6529A5DE" w:rsidR="00E172DC" w:rsidRPr="007F1A8C" w:rsidRDefault="002B3016" w:rsidP="00DC29FB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E8C931A" w14:textId="77777777" w:rsidR="00E172DC" w:rsidRPr="007F1A8C" w:rsidRDefault="00E172DC" w:rsidP="00DC29FB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1F41ABE" w14:textId="65D037E4" w:rsidR="00E172DC" w:rsidRPr="007F1A8C" w:rsidRDefault="00E172DC" w:rsidP="00440DFB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  <w:tr w:rsidR="00E172DC" w:rsidRPr="007F1A8C" w14:paraId="26F18E3C" w14:textId="77777777" w:rsidTr="004E492B">
        <w:trPr>
          <w:cantSplit/>
        </w:trPr>
        <w:tc>
          <w:tcPr>
            <w:tcW w:w="4230" w:type="dxa"/>
          </w:tcPr>
          <w:p w14:paraId="55D06A1F" w14:textId="327D114C" w:rsidR="00E172DC" w:rsidRPr="007F1A8C" w:rsidRDefault="00E172DC" w:rsidP="00FD6F31">
            <w:pPr>
              <w:ind w:left="85" w:firstLine="460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เพิ่มขึ้นจากการซื้อบริษัท</w:t>
            </w:r>
          </w:p>
        </w:tc>
        <w:tc>
          <w:tcPr>
            <w:tcW w:w="1170" w:type="dxa"/>
            <w:vAlign w:val="bottom"/>
          </w:tcPr>
          <w:p w14:paraId="37840359" w14:textId="307D76C9" w:rsidR="00E172DC" w:rsidRPr="007F1A8C" w:rsidRDefault="00B321CA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E81503C" w14:textId="77777777" w:rsidR="00E172DC" w:rsidRPr="007F1A8C" w:rsidRDefault="00E172DC" w:rsidP="00DC29FB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1F00503" w14:textId="73DA5596" w:rsidR="00E172DC" w:rsidRPr="007F1A8C" w:rsidRDefault="00E172DC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30,549</w:t>
            </w:r>
          </w:p>
        </w:tc>
        <w:tc>
          <w:tcPr>
            <w:tcW w:w="90" w:type="dxa"/>
          </w:tcPr>
          <w:p w14:paraId="0FFCF732" w14:textId="77777777" w:rsidR="00E172DC" w:rsidRPr="007F1A8C" w:rsidRDefault="00E172DC" w:rsidP="00DC29FB">
            <w:pPr>
              <w:tabs>
                <w:tab w:val="decimal" w:pos="841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A3E7FE" w14:textId="09CD2213" w:rsidR="00E172DC" w:rsidRPr="007F1A8C" w:rsidRDefault="002B3016" w:rsidP="00DC29FB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907E946" w14:textId="77777777" w:rsidR="00E172DC" w:rsidRPr="007F1A8C" w:rsidRDefault="00E172DC" w:rsidP="00DC29FB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F8CC86C" w14:textId="7FFD1026" w:rsidR="00E172DC" w:rsidRPr="007F1A8C" w:rsidRDefault="00E172DC" w:rsidP="00005E32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172DC" w:rsidRPr="007F1A8C" w14:paraId="46952886" w14:textId="77777777" w:rsidTr="0005224E">
        <w:trPr>
          <w:cantSplit/>
        </w:trPr>
        <w:tc>
          <w:tcPr>
            <w:tcW w:w="4230" w:type="dxa"/>
          </w:tcPr>
          <w:p w14:paraId="041BD01F" w14:textId="47A63AC6" w:rsidR="00E172DC" w:rsidRPr="007F1A8C" w:rsidRDefault="00E172DC" w:rsidP="00A01F55">
            <w:pPr>
              <w:ind w:left="815" w:hanging="723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="00FD6F31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  </w:t>
            </w: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เงินสดจ่ายเพื่อซื้ออุปกรณ์</w:t>
            </w:r>
            <w:r w:rsidR="009F757A" w:rsidRPr="007F1A8C">
              <w:rPr>
                <w:rFonts w:asciiTheme="majorBidi" w:eastAsia="MS Mincho" w:hAnsiTheme="majorBidi" w:hint="cs"/>
                <w:sz w:val="28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3A0BDF5F" w14:textId="34E85160" w:rsidR="00E172DC" w:rsidRPr="007F1A8C" w:rsidRDefault="002B3016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(140,282)</w:t>
            </w:r>
          </w:p>
        </w:tc>
        <w:tc>
          <w:tcPr>
            <w:tcW w:w="90" w:type="dxa"/>
            <w:vAlign w:val="bottom"/>
          </w:tcPr>
          <w:p w14:paraId="74851C7F" w14:textId="77777777" w:rsidR="00E172DC" w:rsidRPr="007F1A8C" w:rsidRDefault="00E172DC" w:rsidP="00DC29FB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A31DF0" w14:textId="1A124884" w:rsidR="00E172DC" w:rsidRPr="007F1A8C" w:rsidRDefault="00E172DC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(16,497)</w:t>
            </w:r>
          </w:p>
        </w:tc>
        <w:tc>
          <w:tcPr>
            <w:tcW w:w="90" w:type="dxa"/>
            <w:vAlign w:val="bottom"/>
          </w:tcPr>
          <w:p w14:paraId="59C045F2" w14:textId="77777777" w:rsidR="00E172DC" w:rsidRPr="007F1A8C" w:rsidRDefault="00E172DC" w:rsidP="00DC29FB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04832E0" w14:textId="6E99E886" w:rsidR="00E172DC" w:rsidRPr="007F1A8C" w:rsidRDefault="002B3016" w:rsidP="00DC29FB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(178)</w:t>
            </w:r>
          </w:p>
        </w:tc>
        <w:tc>
          <w:tcPr>
            <w:tcW w:w="90" w:type="dxa"/>
            <w:vAlign w:val="bottom"/>
          </w:tcPr>
          <w:p w14:paraId="2CD48CAC" w14:textId="77777777" w:rsidR="00E172DC" w:rsidRPr="007F1A8C" w:rsidRDefault="00E172DC" w:rsidP="00DC29FB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257F65" w14:textId="2A617858" w:rsidR="00E172DC" w:rsidRPr="007F1A8C" w:rsidRDefault="00E172DC" w:rsidP="00DC29FB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(161)</w:t>
            </w:r>
          </w:p>
        </w:tc>
      </w:tr>
      <w:tr w:rsidR="000A24D5" w:rsidRPr="007F1A8C" w14:paraId="3915C6E0" w14:textId="77777777" w:rsidTr="004E492B">
        <w:trPr>
          <w:cantSplit/>
        </w:trPr>
        <w:tc>
          <w:tcPr>
            <w:tcW w:w="4230" w:type="dxa"/>
          </w:tcPr>
          <w:p w14:paraId="10DF2A52" w14:textId="12F716DC" w:rsidR="000A24D5" w:rsidRPr="007F1A8C" w:rsidRDefault="000A24D5" w:rsidP="00FD6F31">
            <w:pPr>
              <w:tabs>
                <w:tab w:val="left" w:pos="715"/>
              </w:tabs>
              <w:ind w:firstLine="545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ลดลงจากการขายบริษัท</w:t>
            </w:r>
          </w:p>
        </w:tc>
        <w:tc>
          <w:tcPr>
            <w:tcW w:w="1170" w:type="dxa"/>
            <w:vAlign w:val="bottom"/>
          </w:tcPr>
          <w:p w14:paraId="5C673A3E" w14:textId="55176DF7" w:rsidR="000A24D5" w:rsidRPr="007F1A8C" w:rsidRDefault="002B3016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(30,549)</w:t>
            </w:r>
          </w:p>
        </w:tc>
        <w:tc>
          <w:tcPr>
            <w:tcW w:w="90" w:type="dxa"/>
            <w:vAlign w:val="bottom"/>
          </w:tcPr>
          <w:p w14:paraId="7F324E09" w14:textId="77777777" w:rsidR="000A24D5" w:rsidRPr="007F1A8C" w:rsidRDefault="000A24D5" w:rsidP="00DC29FB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7E8B697" w14:textId="737758D2" w:rsidR="000A24D5" w:rsidRPr="007F1A8C" w:rsidRDefault="00BC62FE" w:rsidP="00DC29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5B19A7E" w14:textId="77777777" w:rsidR="000A24D5" w:rsidRPr="007F1A8C" w:rsidRDefault="000A24D5" w:rsidP="00DC29FB">
            <w:pPr>
              <w:tabs>
                <w:tab w:val="decimal" w:pos="841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80B33B" w14:textId="217A41E9" w:rsidR="000A24D5" w:rsidRPr="007F1A8C" w:rsidRDefault="002B3016" w:rsidP="00DC29FB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968C801" w14:textId="77777777" w:rsidR="000A24D5" w:rsidRPr="007F1A8C" w:rsidRDefault="000A24D5" w:rsidP="00DC29FB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3CDCBF1" w14:textId="44975405" w:rsidR="000A24D5" w:rsidRPr="007F1A8C" w:rsidRDefault="00BC62FE" w:rsidP="00005E32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B2EE2" w:rsidRPr="007F1A8C" w14:paraId="39591A9E" w14:textId="77777777" w:rsidTr="004E492B">
        <w:trPr>
          <w:cantSplit/>
        </w:trPr>
        <w:tc>
          <w:tcPr>
            <w:tcW w:w="4230" w:type="dxa"/>
          </w:tcPr>
          <w:p w14:paraId="3FAF40B9" w14:textId="27496610" w:rsidR="002B2EE2" w:rsidRPr="007F1A8C" w:rsidRDefault="002B2EE2" w:rsidP="002B2EE2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เจ้าหนี้ค่าซื้ออุปกรณ์</w:t>
            </w:r>
            <w:r w:rsidR="0093231B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และงานระหว่างก่อสร้าง</w:t>
            </w: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2C14A" w14:textId="77777777" w:rsidR="002B2EE2" w:rsidRPr="007F1A8C" w:rsidRDefault="002B2EE2" w:rsidP="00AE0C2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ECE03AF" w14:textId="77777777" w:rsidR="002B2EE2" w:rsidRPr="007F1A8C" w:rsidRDefault="002B2EE2" w:rsidP="002B2EE2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01535" w14:textId="77777777" w:rsidR="002B2EE2" w:rsidRPr="007F1A8C" w:rsidRDefault="002B2EE2" w:rsidP="00AE0C2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EA7AC7" w14:textId="77777777" w:rsidR="002B2EE2" w:rsidRPr="007F1A8C" w:rsidRDefault="002B2EE2" w:rsidP="002B2EE2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50D0B" w14:textId="77777777" w:rsidR="002B2EE2" w:rsidRPr="007F1A8C" w:rsidRDefault="002B2EE2" w:rsidP="002B2EE2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82364A" w14:textId="77777777" w:rsidR="002B2EE2" w:rsidRPr="007F1A8C" w:rsidRDefault="002B2EE2" w:rsidP="002B2EE2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97FD0" w14:textId="77777777" w:rsidR="002B2EE2" w:rsidRPr="007F1A8C" w:rsidRDefault="002B2EE2" w:rsidP="00BC62FE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B2EE2" w:rsidRPr="007F1A8C" w14:paraId="5B615832" w14:textId="77777777" w:rsidTr="004E492B">
        <w:trPr>
          <w:cantSplit/>
        </w:trPr>
        <w:tc>
          <w:tcPr>
            <w:tcW w:w="4230" w:type="dxa"/>
          </w:tcPr>
          <w:p w14:paraId="54A75E4E" w14:textId="77777777" w:rsidR="00116593" w:rsidRDefault="002B2EE2" w:rsidP="00116593">
            <w:pPr>
              <w:ind w:left="535" w:right="63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(บันทึกเป็นส่วนหนึ่งของเจ้าหนี้การค้าและ</w:t>
            </w:r>
          </w:p>
          <w:p w14:paraId="2A5EE0E3" w14:textId="0641F6E9" w:rsidR="002B2EE2" w:rsidRPr="007F1A8C" w:rsidRDefault="002B2EE2" w:rsidP="00116593">
            <w:pPr>
              <w:ind w:left="535" w:right="63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</w:t>
            </w:r>
            <w:r w:rsidR="00335786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หมุนเวียน</w:t>
            </w: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E634DE" w14:textId="7529E517" w:rsidR="002B2EE2" w:rsidRPr="00440DFB" w:rsidRDefault="002B3016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DFB">
              <w:rPr>
                <w:rFonts w:asciiTheme="majorBidi" w:hAnsiTheme="majorBidi" w:cstheme="majorBidi"/>
                <w:b/>
                <w:bCs/>
                <w:sz w:val="28"/>
              </w:rPr>
              <w:t>15,884</w:t>
            </w:r>
          </w:p>
        </w:tc>
        <w:tc>
          <w:tcPr>
            <w:tcW w:w="90" w:type="dxa"/>
            <w:vAlign w:val="bottom"/>
          </w:tcPr>
          <w:p w14:paraId="5E86D84D" w14:textId="77777777" w:rsidR="002B2EE2" w:rsidRPr="00440DFB" w:rsidRDefault="002B2EE2" w:rsidP="00440DFB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24EFE4" w14:textId="0D36F6F3" w:rsidR="002B2EE2" w:rsidRPr="00440DFB" w:rsidRDefault="00D0639F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40DFB">
              <w:rPr>
                <w:rFonts w:asciiTheme="majorBidi" w:hAnsiTheme="majorBidi" w:cstheme="majorBidi"/>
                <w:b/>
                <w:bCs/>
                <w:sz w:val="28"/>
              </w:rPr>
              <w:t>30,773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13E994" w14:textId="77777777" w:rsidR="002B2EE2" w:rsidRPr="007F1A8C" w:rsidRDefault="002B2EE2" w:rsidP="002B2EE2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F48E08" w14:textId="6A3F4A67" w:rsidR="002B2EE2" w:rsidRPr="007F1A8C" w:rsidRDefault="002B3016" w:rsidP="002B2EE2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F9BCBF" w14:textId="77777777" w:rsidR="002B2EE2" w:rsidRPr="007F1A8C" w:rsidRDefault="002B2EE2" w:rsidP="002B2EE2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CAD530" w14:textId="3376C9C6" w:rsidR="002B2EE2" w:rsidRPr="007F1A8C" w:rsidRDefault="00BC3840" w:rsidP="00BC62FE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2471103" w14:textId="37378241" w:rsidR="002403B3" w:rsidRPr="007F1A8C" w:rsidRDefault="007D7054" w:rsidP="00782387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.3 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รายการที่ไม่เกี่ยวข้องกับเงินสดสำหรับ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</w:t>
      </w:r>
      <w:r w:rsidR="00C56EB1">
        <w:rPr>
          <w:rFonts w:asciiTheme="majorBidi" w:hAnsiTheme="majorBidi" w:cstheme="majorBidi" w:hint="cs"/>
          <w:sz w:val="28"/>
          <w:cs/>
          <w:lang w:val="en-GB"/>
        </w:rPr>
        <w:t>เ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ก</w:t>
      </w:r>
      <w:r w:rsidR="00C56EB1">
        <w:rPr>
          <w:rFonts w:asciiTheme="majorBidi" w:hAnsiTheme="majorBidi" w:cstheme="majorBidi" w:hint="cs"/>
          <w:sz w:val="28"/>
          <w:cs/>
          <w:lang w:val="en-GB"/>
        </w:rPr>
        <w:t>้า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6D1DFD" w:rsidRPr="007F1A8C">
        <w:rPr>
          <w:rFonts w:asciiTheme="majorBidi" w:hAnsiTheme="majorBidi" w:cstheme="majorBidi"/>
          <w:sz w:val="28"/>
        </w:rPr>
        <w:t>30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56EB1">
        <w:rPr>
          <w:rFonts w:asciiTheme="majorBidi" w:hAnsiTheme="majorBidi" w:cstheme="majorBidi" w:hint="cs"/>
          <w:sz w:val="28"/>
          <w:cs/>
          <w:lang w:val="en-GB"/>
        </w:rPr>
        <w:t>กันย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ายน</w:t>
      </w:r>
      <w:r w:rsidR="006D1DFD" w:rsidRPr="007F1A8C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AC1F7C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และสำหรับปีสิ้นสุดวันที่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AC1F7C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170"/>
        <w:gridCol w:w="90"/>
        <w:gridCol w:w="1260"/>
        <w:gridCol w:w="90"/>
        <w:gridCol w:w="1170"/>
      </w:tblGrid>
      <w:tr w:rsidR="000D7B8A" w:rsidRPr="007F1A8C" w14:paraId="33F58921" w14:textId="77777777" w:rsidTr="00722239">
        <w:trPr>
          <w:cantSplit/>
        </w:trPr>
        <w:tc>
          <w:tcPr>
            <w:tcW w:w="4140" w:type="dxa"/>
          </w:tcPr>
          <w:p w14:paraId="24B538C4" w14:textId="77777777" w:rsidR="000D7B8A" w:rsidRPr="007F1A8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74F7398" w14:textId="77777777" w:rsidR="000D7B8A" w:rsidRPr="007F1A8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1E12777F" w14:textId="77777777" w:rsidR="000D7B8A" w:rsidRPr="007F1A8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57EFE7B" w14:textId="77777777" w:rsidR="000D7B8A" w:rsidRPr="007F1A8C" w:rsidRDefault="000D7B8A" w:rsidP="00E54490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0D7B8A" w:rsidRPr="007F1A8C" w14:paraId="42F2E7B0" w14:textId="77777777" w:rsidTr="00722239">
        <w:trPr>
          <w:cantSplit/>
        </w:trPr>
        <w:tc>
          <w:tcPr>
            <w:tcW w:w="4140" w:type="dxa"/>
          </w:tcPr>
          <w:p w14:paraId="6D9A85A9" w14:textId="77777777" w:rsidR="000D7B8A" w:rsidRPr="007F1A8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5C0699F5" w14:textId="77777777" w:rsidR="000D7B8A" w:rsidRPr="007F1A8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44D25B2" w14:textId="77777777" w:rsidR="000D7B8A" w:rsidRPr="007F1A8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1EABE167" w14:textId="77777777" w:rsidR="000D7B8A" w:rsidRPr="007F1A8C" w:rsidRDefault="000D7B8A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353E2" w:rsidRPr="00003722" w14:paraId="5F00FBCF" w14:textId="77777777" w:rsidTr="00722239">
        <w:trPr>
          <w:cantSplit/>
        </w:trPr>
        <w:tc>
          <w:tcPr>
            <w:tcW w:w="4140" w:type="dxa"/>
          </w:tcPr>
          <w:p w14:paraId="7BAF1869" w14:textId="77777777" w:rsidR="000D7B8A" w:rsidRPr="007F1A8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E38CDD" w14:textId="7BC7367D" w:rsidR="006D1DFD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="00C56EB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ก</w:t>
            </w:r>
            <w:r w:rsidR="00C56EB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้า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เดือนสิ้นสุด</w:t>
            </w:r>
          </w:p>
          <w:p w14:paraId="0096183D" w14:textId="2270110C" w:rsidR="000D7B8A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วันที่ 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C56EB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ายน </w:t>
            </w:r>
            <w:r w:rsidR="000D7B8A" w:rsidRPr="007F1A8C">
              <w:rPr>
                <w:rFonts w:asciiTheme="majorBidi" w:hAnsiTheme="majorBidi" w:cstheme="majorBidi"/>
                <w:sz w:val="28"/>
              </w:rPr>
              <w:t>256</w:t>
            </w:r>
            <w:r w:rsidR="00784792" w:rsidRPr="007F1A8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2C99E7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7AB5D7" w14:textId="77777777" w:rsidR="00F644E6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สำหรับปี</w:t>
            </w:r>
          </w:p>
          <w:p w14:paraId="5F19002B" w14:textId="38BED83F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  <w:p w14:paraId="5D286160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712C89AC" w14:textId="1A4302E2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784792" w:rsidRPr="007F1A8C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54AA779B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7FAC0E" w14:textId="2CAB9E83" w:rsidR="006D1DFD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="00C56EB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ก</w:t>
            </w:r>
            <w:r w:rsidR="00C56EB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้า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เดือนสิ้นสุด</w:t>
            </w:r>
          </w:p>
          <w:p w14:paraId="6F792F3B" w14:textId="33857B52" w:rsidR="000D7B8A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วันที่ 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C56EB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ายน </w:t>
            </w:r>
            <w:r w:rsidR="000D7B8A" w:rsidRPr="007F1A8C">
              <w:rPr>
                <w:rFonts w:asciiTheme="majorBidi" w:hAnsiTheme="majorBidi" w:cstheme="majorBidi"/>
                <w:sz w:val="28"/>
              </w:rPr>
              <w:t>256</w:t>
            </w:r>
            <w:r w:rsidR="00784792" w:rsidRPr="007F1A8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15E997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D7C7C8" w14:textId="77777777" w:rsidR="00F644E6" w:rsidRDefault="000D7B8A" w:rsidP="000D7B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สำหรับปี</w:t>
            </w:r>
          </w:p>
          <w:p w14:paraId="3F81D91A" w14:textId="52BAF1B6" w:rsidR="000D7B8A" w:rsidRPr="007F1A8C" w:rsidRDefault="000D7B8A" w:rsidP="000D7B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  <w:p w14:paraId="73729BC6" w14:textId="77777777" w:rsidR="000D7B8A" w:rsidRPr="007F1A8C" w:rsidRDefault="000D7B8A" w:rsidP="000D7B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315D2FD6" w14:textId="72DFCF1D" w:rsidR="000D7B8A" w:rsidRPr="007F1A8C" w:rsidRDefault="000D7B8A" w:rsidP="000D7B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784792" w:rsidRPr="007F1A8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0D7B8A" w:rsidRPr="007F1A8C" w14:paraId="07286DB7" w14:textId="77777777" w:rsidTr="00722239">
        <w:trPr>
          <w:cantSplit/>
        </w:trPr>
        <w:tc>
          <w:tcPr>
            <w:tcW w:w="4140" w:type="dxa"/>
          </w:tcPr>
          <w:p w14:paraId="43C91096" w14:textId="30EE3FDD" w:rsidR="000D7B8A" w:rsidRPr="007F1A8C" w:rsidRDefault="000D7B8A" w:rsidP="000D7B8A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หนี้สินระยะยาวภายใต้สัญญาเช่ายกมา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8E22E9" w14:textId="77777777" w:rsidR="000D7B8A" w:rsidRPr="007F1A8C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EDE0502" w14:textId="77777777" w:rsidR="000D7B8A" w:rsidRPr="007F1A8C" w:rsidRDefault="000D7B8A" w:rsidP="00E54490">
            <w:pPr>
              <w:tabs>
                <w:tab w:val="decimal" w:pos="798"/>
              </w:tabs>
              <w:ind w:right="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72F8B1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BB6568" w14:textId="77777777" w:rsidR="000D7B8A" w:rsidRPr="007F1A8C" w:rsidRDefault="000D7B8A" w:rsidP="00E54490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2E2F14" w14:textId="77777777" w:rsidR="000D7B8A" w:rsidRPr="007F1A8C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1D10C79" w14:textId="77777777" w:rsidR="000D7B8A" w:rsidRPr="007F1A8C" w:rsidRDefault="000D7B8A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BD861B1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0B57BE" w:rsidRPr="007F1A8C" w14:paraId="7DC0D2C0" w14:textId="77777777" w:rsidTr="00722239">
        <w:trPr>
          <w:cantSplit/>
        </w:trPr>
        <w:tc>
          <w:tcPr>
            <w:tcW w:w="4140" w:type="dxa"/>
          </w:tcPr>
          <w:p w14:paraId="1EC0942F" w14:textId="77777777" w:rsidR="008833D2" w:rsidRDefault="000B57BE" w:rsidP="00507478">
            <w:pPr>
              <w:ind w:left="545" w:right="10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(รวมส่วนของหนี้สินระยะยาวที่ถึงกำหนด</w:t>
            </w:r>
          </w:p>
          <w:p w14:paraId="3505B19D" w14:textId="3AB722D8" w:rsidR="000B57BE" w:rsidRPr="007F1A8C" w:rsidRDefault="000B57BE" w:rsidP="00507478">
            <w:pPr>
              <w:ind w:left="545" w:right="108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ชำระภายในหนึ่งปี)</w:t>
            </w:r>
          </w:p>
        </w:tc>
        <w:tc>
          <w:tcPr>
            <w:tcW w:w="1170" w:type="dxa"/>
            <w:vAlign w:val="bottom"/>
          </w:tcPr>
          <w:p w14:paraId="367BAD5A" w14:textId="05140F0E" w:rsidR="000B57BE" w:rsidRPr="007F1A8C" w:rsidRDefault="006B5ED1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226,080</w:t>
            </w:r>
          </w:p>
        </w:tc>
        <w:tc>
          <w:tcPr>
            <w:tcW w:w="90" w:type="dxa"/>
            <w:vAlign w:val="bottom"/>
          </w:tcPr>
          <w:p w14:paraId="41B61CF4" w14:textId="77777777" w:rsidR="000B57BE" w:rsidRPr="007F1A8C" w:rsidRDefault="000B57BE" w:rsidP="00440DFB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2818C85" w14:textId="59AD9043" w:rsidR="000B57BE" w:rsidRPr="007F1A8C" w:rsidRDefault="000B57BE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10,488</w:t>
            </w:r>
          </w:p>
        </w:tc>
        <w:tc>
          <w:tcPr>
            <w:tcW w:w="90" w:type="dxa"/>
            <w:vAlign w:val="bottom"/>
          </w:tcPr>
          <w:p w14:paraId="3EF86F8E" w14:textId="77777777" w:rsidR="000B57BE" w:rsidRPr="007F1A8C" w:rsidRDefault="000B57BE" w:rsidP="00440DFB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BDC7EFE" w14:textId="2249B577" w:rsidR="000B57BE" w:rsidRPr="007F1A8C" w:rsidRDefault="006B5ED1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5,157</w:t>
            </w:r>
          </w:p>
        </w:tc>
        <w:tc>
          <w:tcPr>
            <w:tcW w:w="90" w:type="dxa"/>
            <w:vAlign w:val="bottom"/>
          </w:tcPr>
          <w:p w14:paraId="3500B00A" w14:textId="77777777" w:rsidR="000B57BE" w:rsidRPr="007F1A8C" w:rsidRDefault="000B57BE" w:rsidP="00440DFB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6E3A55" w14:textId="4A67E7C4" w:rsidR="000B57BE" w:rsidRPr="007F1A8C" w:rsidRDefault="000B57BE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9,619</w:t>
            </w:r>
          </w:p>
        </w:tc>
      </w:tr>
      <w:tr w:rsidR="000B57BE" w:rsidRPr="007F1A8C" w14:paraId="568AE10D" w14:textId="77777777" w:rsidTr="00722239">
        <w:trPr>
          <w:cantSplit/>
        </w:trPr>
        <w:tc>
          <w:tcPr>
            <w:tcW w:w="4140" w:type="dxa"/>
          </w:tcPr>
          <w:p w14:paraId="095D4799" w14:textId="1CBEA4CA" w:rsidR="000B57BE" w:rsidRPr="007F1A8C" w:rsidRDefault="000B57BE" w:rsidP="000B57BE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ab/>
            </w:r>
            <w:r w:rsidRPr="007F1A8C">
              <w:rPr>
                <w:rFonts w:asciiTheme="majorBidi" w:eastAsia="MS Mincho" w:hAnsiTheme="majorBidi" w:cstheme="majorBidi"/>
                <w:spacing w:val="-2"/>
                <w:sz w:val="28"/>
                <w:cs/>
              </w:rPr>
              <w:t>เงินสดจ่าย</w:t>
            </w:r>
            <w:r w:rsidRPr="007F1A8C"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5A907D11" w14:textId="1097E965" w:rsidR="000B57BE" w:rsidRPr="007F1A8C" w:rsidRDefault="006B5ED1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(8,47</w:t>
            </w:r>
            <w:r w:rsidR="00BD49A3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41ACFC3" w14:textId="77777777" w:rsidR="000B57BE" w:rsidRPr="007F1A8C" w:rsidRDefault="000B57BE" w:rsidP="00440DFB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3A15CD5" w14:textId="6E31A649" w:rsidR="000B57BE" w:rsidRPr="007F1A8C" w:rsidRDefault="000B57BE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(4,300)</w:t>
            </w:r>
          </w:p>
        </w:tc>
        <w:tc>
          <w:tcPr>
            <w:tcW w:w="90" w:type="dxa"/>
          </w:tcPr>
          <w:p w14:paraId="20732DEC" w14:textId="77777777" w:rsidR="000B57BE" w:rsidRPr="007F1A8C" w:rsidRDefault="000B57BE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DB588B4" w14:textId="31938D0D" w:rsidR="000B57BE" w:rsidRPr="007F1A8C" w:rsidRDefault="006B5ED1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(1,205)</w:t>
            </w:r>
          </w:p>
        </w:tc>
        <w:tc>
          <w:tcPr>
            <w:tcW w:w="90" w:type="dxa"/>
          </w:tcPr>
          <w:p w14:paraId="384A56A7" w14:textId="77777777" w:rsidR="000B57BE" w:rsidRPr="007F1A8C" w:rsidRDefault="000B57BE" w:rsidP="00440DFB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6EB28DA" w14:textId="6D1559A3" w:rsidR="000B57BE" w:rsidRPr="007F1A8C" w:rsidRDefault="000B57BE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(4,462)</w:t>
            </w:r>
          </w:p>
        </w:tc>
      </w:tr>
      <w:tr w:rsidR="000B57BE" w:rsidRPr="007F1A8C" w14:paraId="6C426070" w14:textId="77777777" w:rsidTr="00722239">
        <w:trPr>
          <w:cantSplit/>
        </w:trPr>
        <w:tc>
          <w:tcPr>
            <w:tcW w:w="4140" w:type="dxa"/>
          </w:tcPr>
          <w:p w14:paraId="21944F0A" w14:textId="5C72F996" w:rsidR="006B59D6" w:rsidRDefault="000B57BE" w:rsidP="006B59D6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หนี้สินตามสัญญาเช่าเพิ่มขึ้นจากการนำมาตรฐานการ</w:t>
            </w:r>
            <w:r w:rsidR="006B59D6">
              <w:rPr>
                <w:rFonts w:asciiTheme="majorBidi" w:eastAsia="MS Mincho" w:hAnsiTheme="majorBidi" w:cstheme="majorBidi"/>
                <w:sz w:val="28"/>
              </w:rPr>
              <w:t xml:space="preserve"> </w:t>
            </w:r>
          </w:p>
          <w:p w14:paraId="70EF3D8E" w14:textId="19C6EE28" w:rsidR="000B57BE" w:rsidRPr="007F1A8C" w:rsidRDefault="006B59D6" w:rsidP="00335786">
            <w:pPr>
              <w:tabs>
                <w:tab w:val="left" w:pos="540"/>
              </w:tabs>
              <w:ind w:left="540" w:hanging="180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 xml:space="preserve"> </w:t>
            </w:r>
            <w:r w:rsidR="00335786">
              <w:rPr>
                <w:rFonts w:asciiTheme="majorBidi" w:eastAsia="MS Mincho" w:hAnsiTheme="majorBidi" w:cstheme="majorBidi"/>
                <w:sz w:val="28"/>
                <w:cs/>
              </w:rPr>
              <w:t>รายงานทางการเงิ</w:t>
            </w:r>
            <w:r w:rsidR="00335786">
              <w:rPr>
                <w:rFonts w:asciiTheme="majorBidi" w:eastAsia="MS Mincho" w:hAnsiTheme="majorBidi" w:cstheme="majorBidi" w:hint="cs"/>
                <w:sz w:val="28"/>
                <w:cs/>
              </w:rPr>
              <w:t>น</w:t>
            </w:r>
            <w:r w:rsidR="000B57BE" w:rsidRPr="007F1A8C">
              <w:rPr>
                <w:rFonts w:asciiTheme="majorBidi" w:eastAsia="MS Mincho" w:hAnsiTheme="majorBidi" w:cstheme="majorBidi"/>
                <w:sz w:val="28"/>
                <w:cs/>
              </w:rPr>
              <w:t xml:space="preserve">ฉบับที่ </w:t>
            </w:r>
            <w:r w:rsidR="00C5732D" w:rsidRPr="007F1A8C">
              <w:rPr>
                <w:rFonts w:asciiTheme="majorBidi" w:hAnsiTheme="majorBidi" w:cstheme="majorBidi"/>
                <w:sz w:val="28"/>
              </w:rPr>
              <w:t>16</w:t>
            </w:r>
            <w:r w:rsidR="000B57BE" w:rsidRPr="007F1A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B57BE" w:rsidRPr="007F1A8C">
              <w:rPr>
                <w:rFonts w:asciiTheme="majorBidi" w:eastAsia="MS Mincho" w:hAnsiTheme="majorBidi" w:cstheme="majorBidi"/>
                <w:sz w:val="28"/>
                <w:cs/>
              </w:rPr>
              <w:t>มาถือปฏิบัติ</w:t>
            </w:r>
            <w:r w:rsidR="00335786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   </w:t>
            </w:r>
            <w:r w:rsidR="000B57BE" w:rsidRPr="007F1A8C">
              <w:rPr>
                <w:rFonts w:asciiTheme="majorBidi" w:eastAsia="MS Mincho" w:hAnsiTheme="majorBidi" w:cstheme="majorBidi"/>
                <w:sz w:val="28"/>
                <w:cs/>
              </w:rPr>
              <w:t>ครั้งแรก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197270" w14:textId="58BE3F49" w:rsidR="000B57BE" w:rsidRPr="007F1A8C" w:rsidRDefault="006B5ED1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C480448" w14:textId="77777777" w:rsidR="000B57BE" w:rsidRPr="007F1A8C" w:rsidRDefault="000B57BE" w:rsidP="00440DFB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D936F1" w14:textId="03553B60" w:rsidR="000B57BE" w:rsidRPr="007F1A8C" w:rsidRDefault="000B57BE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219,892</w:t>
            </w:r>
          </w:p>
        </w:tc>
        <w:tc>
          <w:tcPr>
            <w:tcW w:w="90" w:type="dxa"/>
            <w:vAlign w:val="bottom"/>
          </w:tcPr>
          <w:p w14:paraId="151D8DE6" w14:textId="77777777" w:rsidR="000B57BE" w:rsidRPr="007F1A8C" w:rsidRDefault="000B57BE" w:rsidP="00440DFB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D97BEF" w14:textId="0496ED10" w:rsidR="000B57BE" w:rsidRPr="007F1A8C" w:rsidRDefault="006B5ED1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7744F53" w14:textId="77777777" w:rsidR="000B57BE" w:rsidRPr="007F1A8C" w:rsidRDefault="000B57BE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13F246" w14:textId="43033D0E" w:rsidR="000B57BE" w:rsidRPr="007F1A8C" w:rsidRDefault="00272EA2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B2EE2" w:rsidRPr="007F1A8C" w14:paraId="664C71E9" w14:textId="77777777" w:rsidTr="00722239">
        <w:trPr>
          <w:cantSplit/>
        </w:trPr>
        <w:tc>
          <w:tcPr>
            <w:tcW w:w="4140" w:type="dxa"/>
          </w:tcPr>
          <w:p w14:paraId="28E88FDB" w14:textId="77777777" w:rsidR="002B2EE2" w:rsidRPr="007F1A8C" w:rsidRDefault="002B2EE2" w:rsidP="002B2EE2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A01E" w14:textId="77777777" w:rsidR="002B2EE2" w:rsidRPr="007F1A8C" w:rsidRDefault="002B2EE2" w:rsidP="002B2EE2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3829DC1" w14:textId="77777777" w:rsidR="002B2EE2" w:rsidRPr="007F1A8C" w:rsidRDefault="002B2EE2" w:rsidP="002B2EE2">
            <w:pPr>
              <w:tabs>
                <w:tab w:val="decimal" w:pos="798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BC86" w14:textId="77777777" w:rsidR="002B2EE2" w:rsidRPr="007F1A8C" w:rsidRDefault="002B2EE2" w:rsidP="00A64063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4F1821" w14:textId="77777777" w:rsidR="002B2EE2" w:rsidRPr="007F1A8C" w:rsidRDefault="002B2EE2" w:rsidP="002B2EE2">
            <w:pPr>
              <w:tabs>
                <w:tab w:val="decimal" w:pos="84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D6D59" w14:textId="77777777" w:rsidR="002B2EE2" w:rsidRPr="007F1A8C" w:rsidRDefault="002B2EE2" w:rsidP="002B2EE2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38D47C" w14:textId="77777777" w:rsidR="002B2EE2" w:rsidRPr="007F1A8C" w:rsidRDefault="002B2EE2" w:rsidP="002B2EE2">
            <w:pPr>
              <w:tabs>
                <w:tab w:val="decimal" w:pos="1060"/>
              </w:tabs>
              <w:ind w:left="-90"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C7B20" w14:textId="77777777" w:rsidR="002B2EE2" w:rsidRPr="007F1A8C" w:rsidRDefault="002B2EE2" w:rsidP="00EF3853">
            <w:pPr>
              <w:tabs>
                <w:tab w:val="decimal" w:pos="90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B2EE2" w:rsidRPr="007F1A8C" w14:paraId="323B5F6E" w14:textId="77777777" w:rsidTr="00722239">
        <w:trPr>
          <w:cantSplit/>
        </w:trPr>
        <w:tc>
          <w:tcPr>
            <w:tcW w:w="4140" w:type="dxa"/>
          </w:tcPr>
          <w:p w14:paraId="24004857" w14:textId="3D95CF17" w:rsidR="002B2EE2" w:rsidRPr="007F1A8C" w:rsidRDefault="002B2EE2" w:rsidP="00507478">
            <w:pPr>
              <w:ind w:left="54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(รวมส่วนของหนี้สินระยะยาวที่ถึงกำหนดชำ</w:t>
            </w:r>
            <w:r w:rsidR="003A1155" w:rsidRPr="007F1A8C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ระ</w:t>
            </w: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3F99D" w14:textId="1AE8B62D" w:rsidR="002B2EE2" w:rsidRPr="00440DFB" w:rsidRDefault="006B5ED1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DFB">
              <w:rPr>
                <w:rFonts w:asciiTheme="majorBidi" w:hAnsiTheme="majorBidi" w:cstheme="majorBidi"/>
                <w:b/>
                <w:bCs/>
                <w:sz w:val="28"/>
              </w:rPr>
              <w:t>217,60</w:t>
            </w:r>
            <w:r w:rsidR="00BD49A3" w:rsidRPr="00440DFB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90" w:type="dxa"/>
            <w:vAlign w:val="bottom"/>
          </w:tcPr>
          <w:p w14:paraId="79EBC4DD" w14:textId="77777777" w:rsidR="002B2EE2" w:rsidRPr="00440DFB" w:rsidRDefault="002B2EE2" w:rsidP="00440DFB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C4167" w14:textId="08FC42FA" w:rsidR="002B2EE2" w:rsidRPr="00440DFB" w:rsidRDefault="00C45625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DFB">
              <w:rPr>
                <w:rFonts w:asciiTheme="majorBidi" w:hAnsiTheme="majorBidi" w:cstheme="majorBidi"/>
                <w:b/>
                <w:bCs/>
                <w:sz w:val="28"/>
              </w:rPr>
              <w:t>226,080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95F4A4" w14:textId="77777777" w:rsidR="002B2EE2" w:rsidRPr="00440DFB" w:rsidRDefault="002B2EE2" w:rsidP="00440DFB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D72AD1" w14:textId="628264E9" w:rsidR="002B2EE2" w:rsidRPr="00440DFB" w:rsidRDefault="006B5ED1" w:rsidP="00440DFB">
            <w:pPr>
              <w:tabs>
                <w:tab w:val="decimal" w:pos="887"/>
                <w:tab w:val="decimal" w:pos="1165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DFB">
              <w:rPr>
                <w:rFonts w:asciiTheme="majorBidi" w:hAnsiTheme="majorBidi" w:cstheme="majorBidi"/>
                <w:b/>
                <w:bCs/>
                <w:sz w:val="28"/>
              </w:rPr>
              <w:t>3,952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927BB4" w14:textId="77777777" w:rsidR="002B2EE2" w:rsidRPr="00440DFB" w:rsidRDefault="002B2EE2" w:rsidP="00440DFB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A071D1" w14:textId="4BFFD889" w:rsidR="002B2EE2" w:rsidRPr="00440DFB" w:rsidRDefault="00437FE7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DFB">
              <w:rPr>
                <w:rFonts w:asciiTheme="majorBidi" w:hAnsiTheme="majorBidi" w:cstheme="majorBidi"/>
                <w:b/>
                <w:bCs/>
                <w:sz w:val="28"/>
              </w:rPr>
              <w:t>5,157</w:t>
            </w:r>
          </w:p>
        </w:tc>
      </w:tr>
    </w:tbl>
    <w:p w14:paraId="61731222" w14:textId="105F85B1" w:rsidR="004C783F" w:rsidRPr="007F1A8C" w:rsidRDefault="004C783F" w:rsidP="00507478">
      <w:pPr>
        <w:tabs>
          <w:tab w:val="left" w:pos="360"/>
        </w:tabs>
        <w:ind w:left="-8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3AACC8C" w14:textId="0C6E5AB7" w:rsidR="002403B3" w:rsidRPr="007F1A8C" w:rsidRDefault="007D7054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.4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</w:t>
      </w:r>
      <w:r w:rsidR="00C56EB1">
        <w:rPr>
          <w:rFonts w:asciiTheme="majorBidi" w:hAnsiTheme="majorBidi" w:cstheme="majorBidi" w:hint="cs"/>
          <w:sz w:val="28"/>
          <w:cs/>
          <w:lang w:val="en-GB"/>
        </w:rPr>
        <w:t>เ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ก</w:t>
      </w:r>
      <w:r w:rsidR="00C56EB1">
        <w:rPr>
          <w:rFonts w:asciiTheme="majorBidi" w:hAnsiTheme="majorBidi" w:cstheme="majorBidi" w:hint="cs"/>
          <w:sz w:val="28"/>
          <w:cs/>
          <w:lang w:val="en-GB"/>
        </w:rPr>
        <w:t>้า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6D1DFD" w:rsidRPr="007F1A8C">
        <w:rPr>
          <w:rFonts w:asciiTheme="majorBidi" w:hAnsiTheme="majorBidi" w:cstheme="majorBidi"/>
          <w:sz w:val="28"/>
        </w:rPr>
        <w:t>30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56EB1">
        <w:rPr>
          <w:rFonts w:asciiTheme="majorBidi" w:hAnsiTheme="majorBidi" w:cstheme="majorBidi" w:hint="cs"/>
          <w:sz w:val="28"/>
          <w:cs/>
          <w:lang w:val="en-GB"/>
        </w:rPr>
        <w:t>กันย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ายน</w:t>
      </w:r>
      <w:r w:rsidR="006D1DFD" w:rsidRPr="007F1A8C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12351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30"/>
        <w:gridCol w:w="1130"/>
        <w:gridCol w:w="180"/>
        <w:gridCol w:w="1170"/>
        <w:gridCol w:w="180"/>
        <w:gridCol w:w="1260"/>
      </w:tblGrid>
      <w:tr w:rsidR="004353E2" w:rsidRPr="007F1A8C" w14:paraId="6AEB9EE9" w14:textId="77777777" w:rsidTr="00886817">
        <w:trPr>
          <w:trHeight w:val="80"/>
        </w:trPr>
        <w:tc>
          <w:tcPr>
            <w:tcW w:w="3690" w:type="dxa"/>
          </w:tcPr>
          <w:p w14:paraId="0E621658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A7FFDD5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80" w:type="dxa"/>
          </w:tcPr>
          <w:p w14:paraId="77CD63D4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0" w:type="dxa"/>
          </w:tcPr>
          <w:p w14:paraId="0641E2E6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10" w:type="dxa"/>
            <w:gridSpan w:val="2"/>
          </w:tcPr>
          <w:p w14:paraId="2F38B099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3FFE471" w14:textId="699C60C1" w:rsidR="004353E2" w:rsidRPr="007F1A8C" w:rsidRDefault="004353E2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4353E2" w:rsidRPr="007F1A8C" w14:paraId="5854C179" w14:textId="77777777" w:rsidTr="00C71A52">
        <w:trPr>
          <w:trHeight w:val="80"/>
        </w:trPr>
        <w:tc>
          <w:tcPr>
            <w:tcW w:w="3690" w:type="dxa"/>
          </w:tcPr>
          <w:p w14:paraId="6C3C4501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8"/>
          </w:tcPr>
          <w:p w14:paraId="5F303B03" w14:textId="2CDB97F4" w:rsidR="004353E2" w:rsidRPr="007F1A8C" w:rsidRDefault="004353E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A2FD2" w:rsidRPr="007F1A8C" w14:paraId="0D02A6B9" w14:textId="77777777" w:rsidTr="00886817">
        <w:trPr>
          <w:trHeight w:val="80"/>
        </w:trPr>
        <w:tc>
          <w:tcPr>
            <w:tcW w:w="3690" w:type="dxa"/>
          </w:tcPr>
          <w:p w14:paraId="468F2190" w14:textId="77777777" w:rsidR="00DA2FD2" w:rsidRPr="007F1A8C" w:rsidRDefault="00DA2FD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076CA6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1F65F15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</w:tcBorders>
          </w:tcPr>
          <w:p w14:paraId="7D0EBBCF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A605EEC" w14:textId="3CD9729D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3D0F4E0C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43E00641" w14:textId="0F31E978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70EDE3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5CBF76" w14:textId="0DD951BB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2949BA0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FD21B3" w14:textId="404427F1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DA2FD2" w:rsidRPr="00003722" w14:paraId="3EA4B1E2" w14:textId="77777777" w:rsidTr="00886817">
        <w:trPr>
          <w:trHeight w:val="80"/>
        </w:trPr>
        <w:tc>
          <w:tcPr>
            <w:tcW w:w="3690" w:type="dxa"/>
          </w:tcPr>
          <w:p w14:paraId="39C2C0C1" w14:textId="77777777" w:rsidR="00DA2FD2" w:rsidRPr="007F1A8C" w:rsidRDefault="00DA2FD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6972C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05F84D6" w14:textId="77777777" w:rsidR="006D15C1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635F998" w14:textId="3A8E4E52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</w:tcPr>
          <w:p w14:paraId="7FEEA0AB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4" w:space="0" w:color="auto"/>
            </w:tcBorders>
          </w:tcPr>
          <w:p w14:paraId="6E954C38" w14:textId="107E695B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3B19803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99E040" w14:textId="65213ADD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</w:tcPr>
          <w:p w14:paraId="7D60B92C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0E0FFE" w14:textId="1FE2E7BE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142E700" w14:textId="4A242422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</w:t>
            </w:r>
            <w:r w:rsidRPr="007F1A8C">
              <w:rPr>
                <w:rFonts w:asciiTheme="majorBidi" w:hAnsiTheme="majorBidi" w:cstheme="majorBidi"/>
                <w:sz w:val="28"/>
                <w:lang w:val="en-GB"/>
              </w:rPr>
              <w:t>0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C56EB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ายน </w:t>
            </w:r>
            <w:r w:rsidRPr="007F1A8C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DA2FD2" w:rsidRPr="00003722" w14:paraId="0234C680" w14:textId="77777777" w:rsidTr="00886817">
        <w:trPr>
          <w:trHeight w:val="80"/>
        </w:trPr>
        <w:tc>
          <w:tcPr>
            <w:tcW w:w="3690" w:type="dxa"/>
          </w:tcPr>
          <w:p w14:paraId="4F48FE7F" w14:textId="0004C444" w:rsidR="00DA2FD2" w:rsidRPr="007F1A8C" w:rsidRDefault="00DA2FD2" w:rsidP="00C71A52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ดูหมายเหตุ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ข้อ </w:t>
            </w:r>
            <w:r w:rsidRPr="007F1A8C">
              <w:rPr>
                <w:rFonts w:asciiTheme="majorBidi" w:hAnsiTheme="majorBidi" w:cstheme="majorBidi"/>
                <w:sz w:val="28"/>
              </w:rPr>
              <w:t>20)</w:t>
            </w:r>
          </w:p>
        </w:tc>
        <w:tc>
          <w:tcPr>
            <w:tcW w:w="1260" w:type="dxa"/>
            <w:vAlign w:val="bottom"/>
          </w:tcPr>
          <w:p w14:paraId="3E582E58" w14:textId="62832565" w:rsidR="00DA2FD2" w:rsidRPr="007F1A8C" w:rsidRDefault="00DA2FD2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174</w:t>
            </w:r>
            <w:r w:rsidRPr="007F1A8C">
              <w:rPr>
                <w:rFonts w:asciiTheme="majorBidi" w:hAnsiTheme="majorBidi" w:cstheme="majorBidi"/>
                <w:sz w:val="28"/>
              </w:rPr>
              <w:t>,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046</w:t>
            </w:r>
          </w:p>
        </w:tc>
        <w:tc>
          <w:tcPr>
            <w:tcW w:w="180" w:type="dxa"/>
            <w:vAlign w:val="bottom"/>
          </w:tcPr>
          <w:p w14:paraId="2F8B8249" w14:textId="77777777" w:rsidR="00DA2FD2" w:rsidRPr="007F1A8C" w:rsidRDefault="00DA2FD2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7F6C880" w14:textId="74CFD9BD" w:rsidR="00DA2FD2" w:rsidRPr="007F1A8C" w:rsidRDefault="002F49D8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(104,046)</w:t>
            </w:r>
          </w:p>
        </w:tc>
        <w:tc>
          <w:tcPr>
            <w:tcW w:w="180" w:type="dxa"/>
            <w:vAlign w:val="bottom"/>
          </w:tcPr>
          <w:p w14:paraId="3AAE80D1" w14:textId="77777777" w:rsidR="00DA2FD2" w:rsidRPr="007F1A8C" w:rsidRDefault="00DA2FD2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76AADF" w14:textId="1ADC23CA" w:rsidR="00DA2FD2" w:rsidRPr="007F1A8C" w:rsidRDefault="002F49D8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79B115" w14:textId="77777777" w:rsidR="00DA2FD2" w:rsidRPr="007F1A8C" w:rsidRDefault="00DA2FD2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E0A0A2B" w14:textId="158F9880" w:rsidR="00DA2FD2" w:rsidRPr="007F1A8C" w:rsidRDefault="002F49D8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DA2FD2" w:rsidRPr="00003722" w14:paraId="799A185A" w14:textId="77777777" w:rsidTr="00886817">
        <w:trPr>
          <w:trHeight w:val="80"/>
        </w:trPr>
        <w:tc>
          <w:tcPr>
            <w:tcW w:w="3690" w:type="dxa"/>
          </w:tcPr>
          <w:p w14:paraId="3DAFDCCA" w14:textId="24846BBB" w:rsidR="00DA2FD2" w:rsidRPr="007F1A8C" w:rsidRDefault="00DA2FD2" w:rsidP="002B2EE2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7F1A8C">
              <w:rPr>
                <w:rFonts w:asciiTheme="majorBidi" w:hAnsiTheme="majorBidi" w:cstheme="majorBidi"/>
                <w:sz w:val="28"/>
              </w:rPr>
              <w:t>(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7F1A8C">
              <w:rPr>
                <w:rFonts w:asciiTheme="majorBidi" w:hAnsiTheme="majorBidi" w:cstheme="majorBidi"/>
                <w:sz w:val="28"/>
              </w:rPr>
              <w:t>23)</w:t>
            </w:r>
          </w:p>
        </w:tc>
        <w:tc>
          <w:tcPr>
            <w:tcW w:w="1260" w:type="dxa"/>
          </w:tcPr>
          <w:p w14:paraId="1EB60562" w14:textId="4F3CE132" w:rsidR="00DA2FD2" w:rsidRPr="007F1A8C" w:rsidRDefault="00DA2FD2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65</w:t>
            </w:r>
            <w:r w:rsidRPr="007F1A8C">
              <w:rPr>
                <w:rFonts w:asciiTheme="majorBidi" w:hAnsiTheme="majorBidi" w:cstheme="majorBidi"/>
                <w:sz w:val="28"/>
              </w:rPr>
              <w:t>,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283</w:t>
            </w:r>
          </w:p>
        </w:tc>
        <w:tc>
          <w:tcPr>
            <w:tcW w:w="180" w:type="dxa"/>
          </w:tcPr>
          <w:p w14:paraId="4BF63DD4" w14:textId="77777777" w:rsidR="00DA2FD2" w:rsidRPr="007F1A8C" w:rsidRDefault="00DA2FD2" w:rsidP="00440DFB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47F93C78" w14:textId="00D2785E" w:rsidR="00DA2FD2" w:rsidRPr="007F1A8C" w:rsidRDefault="002F49D8" w:rsidP="00440DFB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</w:t>
            </w:r>
            <w:r w:rsidR="00BD49A3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80" w:type="dxa"/>
          </w:tcPr>
          <w:p w14:paraId="6DD5A9FF" w14:textId="77777777" w:rsidR="00DA2FD2" w:rsidRPr="007F1A8C" w:rsidRDefault="00DA2FD2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F91A674" w14:textId="1035CC7D" w:rsidR="00DA2FD2" w:rsidRPr="007F1A8C" w:rsidRDefault="002F49D8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(36,</w:t>
            </w:r>
            <w:r w:rsidR="00BD49A3">
              <w:rPr>
                <w:rFonts w:asciiTheme="majorBidi" w:hAnsiTheme="majorBidi" w:cstheme="majorBidi"/>
                <w:sz w:val="28"/>
              </w:rPr>
              <w:t>276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0BF937AE" w14:textId="77777777" w:rsidR="00DA2FD2" w:rsidRPr="007F1A8C" w:rsidRDefault="00DA2FD2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C99F6B3" w14:textId="15A55C9A" w:rsidR="00DA2FD2" w:rsidRPr="007F1A8C" w:rsidRDefault="002F49D8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126,007</w:t>
            </w:r>
          </w:p>
        </w:tc>
      </w:tr>
      <w:tr w:rsidR="00DA2FD2" w:rsidRPr="00003722" w14:paraId="04F5BD97" w14:textId="77777777" w:rsidTr="00886817">
        <w:trPr>
          <w:trHeight w:val="80"/>
        </w:trPr>
        <w:tc>
          <w:tcPr>
            <w:tcW w:w="3690" w:type="dxa"/>
          </w:tcPr>
          <w:p w14:paraId="25327642" w14:textId="030E9F6F" w:rsidR="00DA2FD2" w:rsidRPr="007F1A8C" w:rsidRDefault="00DA2FD2" w:rsidP="004353E2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1BEF8EEE" w14:textId="4AD5B1B1" w:rsidR="00DA2FD2" w:rsidRPr="007F1A8C" w:rsidRDefault="00DA2FD2" w:rsidP="007904D9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A16F3B7" w14:textId="77777777" w:rsidR="00DA2FD2" w:rsidRPr="007F1A8C" w:rsidRDefault="00DA2FD2" w:rsidP="004353E2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</w:tcPr>
          <w:p w14:paraId="504B08D7" w14:textId="52D680C5" w:rsidR="00DA2FD2" w:rsidRPr="007F1A8C" w:rsidRDefault="00DA2FD2" w:rsidP="004353E2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493C883F" w14:textId="77777777" w:rsidR="00DA2FD2" w:rsidRPr="007F1A8C" w:rsidRDefault="00DA2FD2" w:rsidP="004353E2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99F0BC6" w14:textId="0E25550D" w:rsidR="00DA2FD2" w:rsidRPr="007F1A8C" w:rsidRDefault="00DA2FD2" w:rsidP="004353E2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1A4980E" w14:textId="77777777" w:rsidR="00DA2FD2" w:rsidRPr="007F1A8C" w:rsidRDefault="00DA2FD2" w:rsidP="004353E2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32E7DC" w14:textId="2F292FB1" w:rsidR="00DA2FD2" w:rsidRPr="007F1A8C" w:rsidRDefault="00DA2FD2" w:rsidP="004353E2">
            <w:pPr>
              <w:tabs>
                <w:tab w:val="decimal" w:pos="840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9872189" w14:textId="67472FC4" w:rsidR="00E0218D" w:rsidRPr="00003722" w:rsidRDefault="00E0218D">
      <w:pPr>
        <w:rPr>
          <w:rFonts w:asciiTheme="majorBidi" w:hAnsiTheme="majorBidi" w:cstheme="majorBidi"/>
          <w:sz w:val="28"/>
          <w:highlight w:val="cyan"/>
        </w:rPr>
      </w:pPr>
    </w:p>
    <w:p w14:paraId="31006A64" w14:textId="49CC9045" w:rsidR="00474D9C" w:rsidRDefault="00474D9C">
      <w:pPr>
        <w:rPr>
          <w:rFonts w:asciiTheme="majorBidi" w:hAnsiTheme="majorBidi" w:cstheme="majorBidi"/>
          <w:sz w:val="28"/>
          <w:highlight w:val="cyan"/>
        </w:rPr>
      </w:pPr>
    </w:p>
    <w:p w14:paraId="47C7918A" w14:textId="77777777" w:rsidR="00886817" w:rsidRPr="00003722" w:rsidRDefault="00886817">
      <w:pPr>
        <w:rPr>
          <w:rFonts w:asciiTheme="majorBidi" w:hAnsiTheme="majorBidi" w:cstheme="majorBidi"/>
          <w:sz w:val="28"/>
          <w:highlight w:val="cyan"/>
        </w:rPr>
      </w:pPr>
    </w:p>
    <w:p w14:paraId="24B86094" w14:textId="77777777" w:rsidR="00F474F6" w:rsidRDefault="00F474F6">
      <w:pPr>
        <w:rPr>
          <w:rFonts w:asciiTheme="majorBidi" w:hAnsiTheme="majorBidi" w:cstheme="majorBidi"/>
          <w:sz w:val="28"/>
          <w:highlight w:val="cyan"/>
        </w:rPr>
      </w:pPr>
    </w:p>
    <w:p w14:paraId="732BD702" w14:textId="77777777" w:rsidR="0041148D" w:rsidRPr="00003722" w:rsidRDefault="0041148D">
      <w:pPr>
        <w:rPr>
          <w:rFonts w:asciiTheme="majorBidi" w:hAnsiTheme="majorBidi" w:cstheme="majorBidi"/>
          <w:sz w:val="28"/>
          <w:highlight w:val="cyan"/>
        </w:rPr>
      </w:pP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20"/>
        <w:gridCol w:w="160"/>
        <w:gridCol w:w="547"/>
        <w:gridCol w:w="713"/>
        <w:gridCol w:w="180"/>
        <w:gridCol w:w="582"/>
        <w:gridCol w:w="588"/>
        <w:gridCol w:w="180"/>
        <w:gridCol w:w="1260"/>
      </w:tblGrid>
      <w:tr w:rsidR="007904D9" w:rsidRPr="00003722" w14:paraId="3E2F6B9A" w14:textId="77777777" w:rsidTr="00600F05">
        <w:trPr>
          <w:trHeight w:val="80"/>
        </w:trPr>
        <w:tc>
          <w:tcPr>
            <w:tcW w:w="3690" w:type="dxa"/>
          </w:tcPr>
          <w:p w14:paraId="655C28F1" w14:textId="293DF906" w:rsidR="007904D9" w:rsidRPr="007F1A8C" w:rsidRDefault="00E0218D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260" w:type="dxa"/>
          </w:tcPr>
          <w:p w14:paraId="1B9B86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" w:type="dxa"/>
          </w:tcPr>
          <w:p w14:paraId="3886E4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707" w:type="dxa"/>
            <w:gridSpan w:val="2"/>
          </w:tcPr>
          <w:p w14:paraId="29FC1BE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</w:tcPr>
          <w:p w14:paraId="47C6EC0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28" w:type="dxa"/>
            <w:gridSpan w:val="3"/>
            <w:vAlign w:val="center"/>
          </w:tcPr>
          <w:p w14:paraId="35594EC3" w14:textId="77777777" w:rsidR="007904D9" w:rsidRPr="007F1A8C" w:rsidRDefault="007904D9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7904D9" w:rsidRPr="00003722" w14:paraId="06EC6EE9" w14:textId="77777777" w:rsidTr="00F71794">
        <w:trPr>
          <w:trHeight w:val="80"/>
        </w:trPr>
        <w:tc>
          <w:tcPr>
            <w:tcW w:w="3690" w:type="dxa"/>
          </w:tcPr>
          <w:p w14:paraId="3C3FC7D7" w14:textId="77777777" w:rsidR="007904D9" w:rsidRPr="007F1A8C" w:rsidRDefault="007904D9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10"/>
          </w:tcPr>
          <w:p w14:paraId="75E25539" w14:textId="0B529625" w:rsidR="007904D9" w:rsidRPr="007F1A8C" w:rsidRDefault="007904D9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71794" w:rsidRPr="00003722" w14:paraId="4CBE34B9" w14:textId="77777777" w:rsidTr="00F71794">
        <w:trPr>
          <w:trHeight w:val="80"/>
        </w:trPr>
        <w:tc>
          <w:tcPr>
            <w:tcW w:w="3690" w:type="dxa"/>
          </w:tcPr>
          <w:p w14:paraId="37679638" w14:textId="77777777" w:rsidR="00F71794" w:rsidRPr="007F1A8C" w:rsidRDefault="00F71794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FAB751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7C575126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43719630" w14:textId="77777777" w:rsidR="00F71794" w:rsidRPr="007F1A8C" w:rsidRDefault="00F71794" w:rsidP="006D11A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779B7A96" w14:textId="77777777" w:rsidR="00F71794" w:rsidRPr="007F1A8C" w:rsidRDefault="00F71794" w:rsidP="006D11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3CD11DE2" w14:textId="22BAD3D1" w:rsidR="00F71794" w:rsidRPr="007F1A8C" w:rsidRDefault="00F71794" w:rsidP="006D11A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744357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30482B16" w14:textId="4D002BCD" w:rsidR="00F71794" w:rsidRPr="007F1A8C" w:rsidRDefault="00F71794" w:rsidP="006D11A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BA9B399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436D21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F71794" w:rsidRPr="00003722" w14:paraId="67CE0698" w14:textId="77777777" w:rsidTr="00F71794">
        <w:trPr>
          <w:trHeight w:val="80"/>
        </w:trPr>
        <w:tc>
          <w:tcPr>
            <w:tcW w:w="3690" w:type="dxa"/>
          </w:tcPr>
          <w:p w14:paraId="37F97DB8" w14:textId="77777777" w:rsidR="00F71794" w:rsidRPr="007F1A8C" w:rsidRDefault="00F71794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58C485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390DE52" w14:textId="77777777" w:rsidR="00842C89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D7829DC" w14:textId="56194C4C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  <w:gridSpan w:val="2"/>
          </w:tcPr>
          <w:p w14:paraId="65EACD63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4" w:space="0" w:color="auto"/>
            </w:tcBorders>
          </w:tcPr>
          <w:p w14:paraId="6599EDF5" w14:textId="4DBC5B0A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5D4AC2B8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</w:tcPr>
          <w:p w14:paraId="181CEA35" w14:textId="757824A8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2851B32B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A496EA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E3E519E" w14:textId="04D5C919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</w:t>
            </w:r>
            <w:r w:rsidRPr="007F1A8C">
              <w:rPr>
                <w:rFonts w:asciiTheme="majorBidi" w:hAnsiTheme="majorBidi" w:cstheme="majorBidi"/>
                <w:sz w:val="28"/>
                <w:lang w:val="en-GB"/>
              </w:rPr>
              <w:t>0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C56EB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ยน </w:t>
            </w:r>
            <w:r w:rsidRPr="007F1A8C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F71794" w:rsidRPr="00003722" w14:paraId="3CE55460" w14:textId="77777777" w:rsidTr="00F71794">
        <w:trPr>
          <w:trHeight w:val="80"/>
        </w:trPr>
        <w:tc>
          <w:tcPr>
            <w:tcW w:w="3690" w:type="dxa"/>
          </w:tcPr>
          <w:p w14:paraId="65DFDA25" w14:textId="0DCCC5D7" w:rsidR="00F71794" w:rsidRPr="007F1A8C" w:rsidRDefault="00F71794" w:rsidP="002B2EE2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เงินเบิกเกินบัญชีธนาคารและเงินกู้ยืมระยะสั้นจากสถาบันการเงิน </w:t>
            </w:r>
            <w:r w:rsidRPr="007F1A8C">
              <w:rPr>
                <w:rFonts w:asciiTheme="majorBidi" w:hAnsiTheme="majorBidi" w:cstheme="majorBidi"/>
                <w:sz w:val="28"/>
              </w:rPr>
              <w:t>(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7F1A8C">
              <w:rPr>
                <w:rFonts w:asciiTheme="majorBidi" w:hAnsiTheme="majorBidi" w:cstheme="majorBidi"/>
                <w:sz w:val="28"/>
              </w:rPr>
              <w:t>20)</w:t>
            </w:r>
          </w:p>
        </w:tc>
        <w:tc>
          <w:tcPr>
            <w:tcW w:w="1260" w:type="dxa"/>
            <w:vAlign w:val="bottom"/>
          </w:tcPr>
          <w:p w14:paraId="57C0B0FB" w14:textId="50480A7B" w:rsidR="00F71794" w:rsidRPr="007F1A8C" w:rsidRDefault="00F71794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180" w:type="dxa"/>
            <w:gridSpan w:val="2"/>
            <w:vAlign w:val="bottom"/>
          </w:tcPr>
          <w:p w14:paraId="16526A79" w14:textId="77777777" w:rsidR="00F71794" w:rsidRPr="007F1A8C" w:rsidRDefault="00F71794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CB5CE6" w14:textId="455B22B8" w:rsidR="00F71794" w:rsidRPr="007F1A8C" w:rsidRDefault="002F49D8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B7E58D" w14:textId="77777777" w:rsidR="00F71794" w:rsidRPr="007F1A8C" w:rsidRDefault="00F71794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FEE581E" w14:textId="544FC9C1" w:rsidR="00F71794" w:rsidRPr="007F1A8C" w:rsidRDefault="002F49D8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B76785" w14:textId="77777777" w:rsidR="00F71794" w:rsidRPr="007F1A8C" w:rsidRDefault="00F71794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A821ED4" w14:textId="1C4965AC" w:rsidR="00F71794" w:rsidRPr="007F1A8C" w:rsidRDefault="002F49D8" w:rsidP="00440DFB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F71794" w:rsidRPr="00003722" w14:paraId="4FE87514" w14:textId="77777777" w:rsidTr="00F71794">
        <w:trPr>
          <w:trHeight w:val="80"/>
        </w:trPr>
        <w:tc>
          <w:tcPr>
            <w:tcW w:w="3690" w:type="dxa"/>
          </w:tcPr>
          <w:p w14:paraId="44E2CAE7" w14:textId="77EAFCC6" w:rsidR="00F71794" w:rsidRPr="007F1A8C" w:rsidRDefault="00F71794" w:rsidP="002B2EE2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7F1A8C">
              <w:rPr>
                <w:rFonts w:asciiTheme="majorBidi" w:hAnsiTheme="majorBidi" w:cstheme="majorBidi"/>
                <w:sz w:val="28"/>
              </w:rPr>
              <w:t>(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7F1A8C">
              <w:rPr>
                <w:rFonts w:asciiTheme="majorBidi" w:hAnsiTheme="majorBidi" w:cstheme="majorBidi"/>
                <w:sz w:val="28"/>
              </w:rPr>
              <w:t>23)</w:t>
            </w:r>
          </w:p>
        </w:tc>
        <w:tc>
          <w:tcPr>
            <w:tcW w:w="1260" w:type="dxa"/>
          </w:tcPr>
          <w:p w14:paraId="4B8EEC90" w14:textId="44EE00BB" w:rsidR="00F71794" w:rsidRPr="007F1A8C" w:rsidRDefault="00F71794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137,175</w:t>
            </w:r>
          </w:p>
        </w:tc>
        <w:tc>
          <w:tcPr>
            <w:tcW w:w="180" w:type="dxa"/>
            <w:gridSpan w:val="2"/>
          </w:tcPr>
          <w:p w14:paraId="451638B0" w14:textId="77777777" w:rsidR="00F71794" w:rsidRPr="007F1A8C" w:rsidRDefault="00F71794" w:rsidP="00440DFB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008992C1" w14:textId="2D2A285C" w:rsidR="00F71794" w:rsidRPr="007F1A8C" w:rsidRDefault="002F49D8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22,822</w:t>
            </w:r>
          </w:p>
        </w:tc>
        <w:tc>
          <w:tcPr>
            <w:tcW w:w="180" w:type="dxa"/>
          </w:tcPr>
          <w:p w14:paraId="38CFAF49" w14:textId="77777777" w:rsidR="00F71794" w:rsidRPr="007F1A8C" w:rsidRDefault="00F71794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12844DB4" w14:textId="7902FF9D" w:rsidR="00F71794" w:rsidRPr="007F1A8C" w:rsidRDefault="002F49D8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8A5AA95" w14:textId="77777777" w:rsidR="00F71794" w:rsidRPr="007F1A8C" w:rsidRDefault="00F71794" w:rsidP="00440D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8C38596" w14:textId="7A1573B0" w:rsidR="00F71794" w:rsidRPr="007F1A8C" w:rsidRDefault="002F49D8" w:rsidP="00440DFB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159,997</w:t>
            </w:r>
          </w:p>
        </w:tc>
      </w:tr>
      <w:bookmarkEnd w:id="1"/>
    </w:tbl>
    <w:p w14:paraId="36B64A67" w14:textId="47560027" w:rsidR="00020B82" w:rsidRPr="00B118B0" w:rsidRDefault="00020B82" w:rsidP="006D1DFD">
      <w:pPr>
        <w:rPr>
          <w:rFonts w:asciiTheme="majorBidi" w:hAnsiTheme="majorBidi" w:cstheme="majorBidi"/>
          <w:b/>
          <w:bCs/>
          <w:sz w:val="28"/>
          <w:cs/>
        </w:rPr>
      </w:pPr>
    </w:p>
    <w:p w14:paraId="7C5A70F3" w14:textId="560917D6" w:rsidR="00151816" w:rsidRPr="00B118B0" w:rsidRDefault="009E4C64" w:rsidP="00081754">
      <w:pPr>
        <w:pStyle w:val="ListParagraph"/>
        <w:numPr>
          <w:ilvl w:val="0"/>
          <w:numId w:val="1"/>
        </w:numPr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ลูกหนี้การค้าและลูกหนี้หมุนเวียนอื่น</w:t>
      </w:r>
      <w:r w:rsidR="00854744"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6D44540" w14:textId="43F20C66" w:rsidR="00F53166" w:rsidRPr="00B118B0" w:rsidRDefault="009E4C64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ลูกหนี้การค้าและลูกหนี้หมุนเวียนอื่น ณ วันที่ </w:t>
      </w:r>
      <w:r w:rsidR="006D1DFD" w:rsidRPr="00B118B0">
        <w:rPr>
          <w:rFonts w:asciiTheme="majorBidi" w:hAnsiTheme="majorBidi" w:cstheme="majorBidi"/>
          <w:spacing w:val="-6"/>
          <w:sz w:val="28"/>
        </w:rPr>
        <w:t>30</w:t>
      </w:r>
      <w:r w:rsidR="006D1DFD" w:rsidRPr="00B118B0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  <w:r w:rsidR="00C56EB1">
        <w:rPr>
          <w:rFonts w:asciiTheme="majorBidi" w:hAnsiTheme="majorBidi" w:cstheme="majorBidi" w:hint="cs"/>
          <w:spacing w:val="-6"/>
          <w:sz w:val="28"/>
          <w:cs/>
          <w:lang w:val="en-GB"/>
        </w:rPr>
        <w:t>กันย</w:t>
      </w:r>
      <w:r w:rsidR="006D1DFD" w:rsidRPr="00B118B0">
        <w:rPr>
          <w:rFonts w:asciiTheme="majorBidi" w:hAnsiTheme="majorBidi" w:cstheme="majorBidi"/>
          <w:spacing w:val="-6"/>
          <w:sz w:val="28"/>
          <w:cs/>
          <w:lang w:val="en-GB"/>
        </w:rPr>
        <w:t>ายน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EE5D57" w:rsidRPr="00B118B0">
        <w:rPr>
          <w:rFonts w:asciiTheme="majorBidi" w:hAnsiTheme="majorBidi" w:cstheme="majorBidi"/>
          <w:spacing w:val="-6"/>
          <w:sz w:val="28"/>
        </w:rPr>
        <w:t>4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EE5D57" w:rsidRPr="00B118B0">
        <w:rPr>
          <w:rFonts w:asciiTheme="majorBidi" w:hAnsiTheme="majorBidi" w:cstheme="majorBidi"/>
          <w:spacing w:val="-6"/>
          <w:sz w:val="28"/>
        </w:rPr>
        <w:t>3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180"/>
        <w:gridCol w:w="1080"/>
        <w:gridCol w:w="90"/>
        <w:gridCol w:w="1170"/>
      </w:tblGrid>
      <w:tr w:rsidR="009C6FF8" w:rsidRPr="00B118B0" w14:paraId="0643FA6E" w14:textId="77777777" w:rsidTr="00547D61">
        <w:trPr>
          <w:tblHeader/>
        </w:trPr>
        <w:tc>
          <w:tcPr>
            <w:tcW w:w="9090" w:type="dxa"/>
            <w:gridSpan w:val="8"/>
          </w:tcPr>
          <w:p w14:paraId="5C8570C4" w14:textId="529685D4" w:rsidR="009C6FF8" w:rsidRPr="00B118B0" w:rsidRDefault="009C6FF8" w:rsidP="009C6FF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56F6DE99" w14:textId="77777777" w:rsidTr="00547D61">
        <w:trPr>
          <w:tblHeader/>
        </w:trPr>
        <w:tc>
          <w:tcPr>
            <w:tcW w:w="4230" w:type="dxa"/>
          </w:tcPr>
          <w:p w14:paraId="6B1233DF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6338E49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A30619E" w14:textId="77777777" w:rsidR="00F53166" w:rsidRPr="00B118B0" w:rsidRDefault="00F53166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25958A1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1DFD" w:rsidRPr="00B118B0" w14:paraId="39214489" w14:textId="77777777" w:rsidTr="00547D61">
        <w:trPr>
          <w:tblHeader/>
        </w:trPr>
        <w:tc>
          <w:tcPr>
            <w:tcW w:w="4230" w:type="dxa"/>
          </w:tcPr>
          <w:p w14:paraId="6364809C" w14:textId="77777777" w:rsidR="006D1DFD" w:rsidRPr="00B118B0" w:rsidRDefault="006D1DFD" w:rsidP="006D1DFD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87A056" w14:textId="68BF95F0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C56EB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46F062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4E68D5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7DCB64A3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0ABC1F" w14:textId="3849BAC5" w:rsidR="006D1DFD" w:rsidRPr="00B118B0" w:rsidRDefault="00C56EB1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03A9CB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5E6500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6D1DFD" w:rsidRPr="00B118B0" w14:paraId="6064DFDB" w14:textId="77777777" w:rsidTr="00547D61">
        <w:trPr>
          <w:tblHeader/>
        </w:trPr>
        <w:tc>
          <w:tcPr>
            <w:tcW w:w="4230" w:type="dxa"/>
          </w:tcPr>
          <w:p w14:paraId="488BA21A" w14:textId="77777777" w:rsidR="006D1DFD" w:rsidRPr="00B118B0" w:rsidRDefault="006D1DFD" w:rsidP="006D1DFD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07C0ED" w14:textId="5ECDA998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6547B027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7A3E5C" w14:textId="222185B4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</w:tcPr>
          <w:p w14:paraId="63A44AA9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8A5836" w14:textId="24512BEC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43B6CAA5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393411" w14:textId="28929F5A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6D1DFD" w:rsidRPr="00B118B0" w14:paraId="405E6661" w14:textId="77777777" w:rsidTr="00547D61">
        <w:tc>
          <w:tcPr>
            <w:tcW w:w="4230" w:type="dxa"/>
          </w:tcPr>
          <w:p w14:paraId="32139534" w14:textId="7569CA5E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bookmarkStart w:id="2" w:name="_Hlk86676280"/>
            <w:r w:rsidRPr="00B118B0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28D48F4" w14:textId="2E87ED1F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14B1702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160BF0" w14:textId="57F6CCC6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1,544</w:t>
            </w:r>
          </w:p>
        </w:tc>
        <w:tc>
          <w:tcPr>
            <w:tcW w:w="180" w:type="dxa"/>
          </w:tcPr>
          <w:p w14:paraId="19801FAE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30BB2" w14:textId="055E758E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681B50A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C0B91A" w14:textId="10E404FA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D1DFD" w:rsidRPr="00B118B0" w14:paraId="37FFADAF" w14:textId="77777777" w:rsidTr="00547D61">
        <w:tc>
          <w:tcPr>
            <w:tcW w:w="4230" w:type="dxa"/>
          </w:tcPr>
          <w:p w14:paraId="54F3EF33" w14:textId="768571C1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4FD22AD" w14:textId="70046009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26,877</w:t>
            </w:r>
          </w:p>
        </w:tc>
        <w:tc>
          <w:tcPr>
            <w:tcW w:w="90" w:type="dxa"/>
          </w:tcPr>
          <w:p w14:paraId="59654BC1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DF2AF3" w14:textId="449FBE83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170,192</w:t>
            </w:r>
          </w:p>
        </w:tc>
        <w:tc>
          <w:tcPr>
            <w:tcW w:w="180" w:type="dxa"/>
          </w:tcPr>
          <w:p w14:paraId="52B526D4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E21EB" w14:textId="13D06A75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32000A8" w14:textId="77777777" w:rsidR="006D1DFD" w:rsidRPr="00B118B0" w:rsidRDefault="006D1DFD" w:rsidP="006D1DF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A7A6CC" w14:textId="03916668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D1DFD" w:rsidRPr="00B118B0" w14:paraId="401DB500" w14:textId="77777777" w:rsidTr="00547D61">
        <w:tc>
          <w:tcPr>
            <w:tcW w:w="4230" w:type="dxa"/>
          </w:tcPr>
          <w:p w14:paraId="533A757D" w14:textId="7869F1D2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ลูกหนี้อื่น - 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4)</w:t>
            </w:r>
          </w:p>
        </w:tc>
        <w:tc>
          <w:tcPr>
            <w:tcW w:w="1170" w:type="dxa"/>
            <w:shd w:val="clear" w:color="auto" w:fill="auto"/>
          </w:tcPr>
          <w:p w14:paraId="442B47C1" w14:textId="69CB8318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90" w:type="dxa"/>
          </w:tcPr>
          <w:p w14:paraId="701ACD31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42C777" w14:textId="5A87EE83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2,200</w:t>
            </w:r>
          </w:p>
        </w:tc>
        <w:tc>
          <w:tcPr>
            <w:tcW w:w="180" w:type="dxa"/>
          </w:tcPr>
          <w:p w14:paraId="1DAA3989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A8A850" w14:textId="3D7E04AD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5,776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6EF7B1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8FC2B95" w14:textId="67F7C1A5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8,214 </w:t>
            </w:r>
          </w:p>
        </w:tc>
      </w:tr>
      <w:tr w:rsidR="006D1DFD" w:rsidRPr="00B118B0" w14:paraId="30E54D4E" w14:textId="77777777" w:rsidTr="00547D61">
        <w:tc>
          <w:tcPr>
            <w:tcW w:w="4230" w:type="dxa"/>
          </w:tcPr>
          <w:p w14:paraId="119C9865" w14:textId="136EF71C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B118B0">
              <w:rPr>
                <w:rFonts w:asciiTheme="majorBidi" w:hAnsiTheme="majorBidi" w:cstheme="majorBidi"/>
                <w:sz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5FD264" w14:textId="1F589D0F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324,94</w:t>
            </w:r>
            <w:r w:rsidR="00DA78E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19244D31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F724A9" w14:textId="4AD24CAA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149,356</w:t>
            </w:r>
          </w:p>
        </w:tc>
        <w:tc>
          <w:tcPr>
            <w:tcW w:w="180" w:type="dxa"/>
          </w:tcPr>
          <w:p w14:paraId="644F1F94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34955E" w14:textId="443D29DB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</w:t>
            </w:r>
            <w:r w:rsidR="00BD49A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67B3C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39A7A2C" w14:textId="18B49727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88,789 </w:t>
            </w:r>
          </w:p>
        </w:tc>
      </w:tr>
      <w:tr w:rsidR="006D1DFD" w:rsidRPr="00B118B0" w14:paraId="798DED39" w14:textId="77777777" w:rsidTr="00547D61">
        <w:tc>
          <w:tcPr>
            <w:tcW w:w="4230" w:type="dxa"/>
          </w:tcPr>
          <w:p w14:paraId="7D0EABB1" w14:textId="230A9D5A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รายได้ค้างรับ - 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shd w:val="clear" w:color="auto" w:fill="auto"/>
          </w:tcPr>
          <w:p w14:paraId="3271F007" w14:textId="7C615402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</w:tcPr>
          <w:p w14:paraId="115D8599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7F53F4" w14:textId="5FD4B8A5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80" w:type="dxa"/>
          </w:tcPr>
          <w:p w14:paraId="0084921B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1AC064" w14:textId="7B5B691B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5DE10E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5238FC6" w14:textId="183626A9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520 </w:t>
            </w:r>
          </w:p>
        </w:tc>
      </w:tr>
      <w:tr w:rsidR="006D1DFD" w:rsidRPr="00B118B0" w14:paraId="619E0467" w14:textId="77777777" w:rsidTr="00547D61">
        <w:tc>
          <w:tcPr>
            <w:tcW w:w="4230" w:type="dxa"/>
          </w:tcPr>
          <w:p w14:paraId="14128765" w14:textId="694357AA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Pr="00B118B0">
              <w:rPr>
                <w:rFonts w:asciiTheme="majorBidi" w:hAnsiTheme="majorBidi" w:cstheme="majorBidi"/>
                <w:sz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878C91" w14:textId="6654105C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2,903</w:t>
            </w:r>
          </w:p>
        </w:tc>
        <w:tc>
          <w:tcPr>
            <w:tcW w:w="90" w:type="dxa"/>
          </w:tcPr>
          <w:p w14:paraId="35062C13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1899D1" w14:textId="21A18534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7,689</w:t>
            </w:r>
          </w:p>
        </w:tc>
        <w:tc>
          <w:tcPr>
            <w:tcW w:w="180" w:type="dxa"/>
          </w:tcPr>
          <w:p w14:paraId="6538E8BC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B3458" w14:textId="14DACB5F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684296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3205488" w14:textId="774594B6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6D1DFD" w:rsidRPr="00B118B0" w14:paraId="539D6409" w14:textId="77777777" w:rsidTr="00547D61">
        <w:tc>
          <w:tcPr>
            <w:tcW w:w="4230" w:type="dxa"/>
          </w:tcPr>
          <w:p w14:paraId="21331FF8" w14:textId="57870A05" w:rsidR="006D1DFD" w:rsidRPr="00B118B0" w:rsidRDefault="006D1DFD" w:rsidP="006D1DFD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- กิจการที่เกี่ยวข้องกัน </w:t>
            </w: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shd w:val="clear" w:color="auto" w:fill="auto"/>
          </w:tcPr>
          <w:p w14:paraId="7EA3F9A6" w14:textId="5C6A7B01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  <w:r w:rsidR="00DA78EC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</w:tcPr>
          <w:p w14:paraId="3B069F14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90E6FE" w14:textId="5FB30A44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10,775</w:t>
            </w:r>
          </w:p>
        </w:tc>
        <w:tc>
          <w:tcPr>
            <w:tcW w:w="180" w:type="dxa"/>
          </w:tcPr>
          <w:p w14:paraId="6531487E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432D1" w14:textId="12B03E21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115,08</w:t>
            </w:r>
            <w:r w:rsidR="00BD49A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A2A78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2F8DCBB" w14:textId="5FF5E0B6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97,085 </w:t>
            </w:r>
          </w:p>
        </w:tc>
      </w:tr>
      <w:tr w:rsidR="006D1DFD" w:rsidRPr="00B118B0" w14:paraId="2BA7D6E9" w14:textId="77777777" w:rsidTr="00547D61">
        <w:tc>
          <w:tcPr>
            <w:tcW w:w="4230" w:type="dxa"/>
          </w:tcPr>
          <w:p w14:paraId="464A096A" w14:textId="729845EB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1580CBD" w14:textId="7981F792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4,046</w:t>
            </w:r>
          </w:p>
        </w:tc>
        <w:tc>
          <w:tcPr>
            <w:tcW w:w="90" w:type="dxa"/>
          </w:tcPr>
          <w:p w14:paraId="49ED7159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223022" w14:textId="729DB5AE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238</w:t>
            </w:r>
          </w:p>
        </w:tc>
        <w:tc>
          <w:tcPr>
            <w:tcW w:w="180" w:type="dxa"/>
          </w:tcPr>
          <w:p w14:paraId="7B9D6928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81772" w14:textId="0581D297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084A40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215714A" w14:textId="76BA8EDD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237 </w:t>
            </w:r>
          </w:p>
        </w:tc>
      </w:tr>
      <w:tr w:rsidR="006D1DFD" w:rsidRPr="00B118B0" w14:paraId="74341DC8" w14:textId="77777777" w:rsidTr="00547D61">
        <w:tc>
          <w:tcPr>
            <w:tcW w:w="4230" w:type="dxa"/>
          </w:tcPr>
          <w:p w14:paraId="7D808BA5" w14:textId="56BF3BFC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0A646251" w14:textId="4691EEB0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27,298</w:t>
            </w:r>
          </w:p>
        </w:tc>
        <w:tc>
          <w:tcPr>
            <w:tcW w:w="90" w:type="dxa"/>
          </w:tcPr>
          <w:p w14:paraId="1361D890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BB47BA" w14:textId="3C471BAC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8,522</w:t>
            </w:r>
          </w:p>
        </w:tc>
        <w:tc>
          <w:tcPr>
            <w:tcW w:w="180" w:type="dxa"/>
          </w:tcPr>
          <w:p w14:paraId="63ECFDF2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C6309" w14:textId="396F2B0A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2,297</w:t>
            </w:r>
          </w:p>
        </w:tc>
        <w:tc>
          <w:tcPr>
            <w:tcW w:w="90" w:type="dxa"/>
            <w:vAlign w:val="bottom"/>
          </w:tcPr>
          <w:p w14:paraId="22E9FEFD" w14:textId="77777777" w:rsidR="006D1DFD" w:rsidRPr="00B118B0" w:rsidRDefault="006D1DFD" w:rsidP="006D1DFD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35574E8" w14:textId="3842358E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6D1DFD" w:rsidRPr="00B118B0" w14:paraId="59731BA1" w14:textId="77777777" w:rsidTr="00547D61">
        <w:tc>
          <w:tcPr>
            <w:tcW w:w="4230" w:type="dxa"/>
          </w:tcPr>
          <w:p w14:paraId="1D720809" w14:textId="5BD358A9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6DB01CEB" w14:textId="67B5BD03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4,427</w:t>
            </w:r>
          </w:p>
        </w:tc>
        <w:tc>
          <w:tcPr>
            <w:tcW w:w="90" w:type="dxa"/>
          </w:tcPr>
          <w:p w14:paraId="15F5D167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C230AC" w14:textId="2B00BC33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33,773</w:t>
            </w:r>
          </w:p>
        </w:tc>
        <w:tc>
          <w:tcPr>
            <w:tcW w:w="180" w:type="dxa"/>
          </w:tcPr>
          <w:p w14:paraId="6C98C48F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02FBEF" w14:textId="51DD9CC1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56B5C" w14:textId="77777777" w:rsidR="006D1DFD" w:rsidRPr="00B118B0" w:rsidRDefault="006D1DFD" w:rsidP="006D1DFD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B9B96E9" w14:textId="1E830CE9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1,563 </w:t>
            </w:r>
          </w:p>
        </w:tc>
      </w:tr>
      <w:tr w:rsidR="006D1DFD" w:rsidRPr="00B118B0" w14:paraId="37AC36D4" w14:textId="77777777" w:rsidTr="00547D61">
        <w:tc>
          <w:tcPr>
            <w:tcW w:w="4230" w:type="dxa"/>
          </w:tcPr>
          <w:p w14:paraId="383B47AF" w14:textId="55FD2D53" w:rsidR="006D1DFD" w:rsidRPr="00B118B0" w:rsidRDefault="006D1DFD" w:rsidP="006D1DF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ที่จ่ายรอเรียกคืน</w:t>
            </w:r>
          </w:p>
        </w:tc>
        <w:tc>
          <w:tcPr>
            <w:tcW w:w="1170" w:type="dxa"/>
            <w:shd w:val="clear" w:color="auto" w:fill="auto"/>
          </w:tcPr>
          <w:p w14:paraId="0F99A6E3" w14:textId="1BC1BF2E" w:rsidR="006D1DFD" w:rsidRPr="00735039" w:rsidRDefault="00735039" w:rsidP="00BD49A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</w:t>
            </w:r>
            <w:r w:rsidR="00BD49A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114D114" w14:textId="5407F5D8" w:rsidR="006D1DFD" w:rsidRPr="00B118B0" w:rsidRDefault="00735039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FB6014D" w14:textId="506F42D3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6D1DFD" w:rsidRPr="00B118B0">
              <w:rPr>
                <w:rFonts w:asciiTheme="majorBidi" w:hAnsiTheme="majorBidi" w:cstheme="majorBidi"/>
                <w:sz w:val="28"/>
              </w:rPr>
              <w:t>4,463</w:t>
            </w:r>
          </w:p>
        </w:tc>
        <w:tc>
          <w:tcPr>
            <w:tcW w:w="180" w:type="dxa"/>
          </w:tcPr>
          <w:p w14:paraId="1EA110C5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B958E6" w14:textId="3DD38A61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F539D1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3CAD576" w14:textId="39581D7B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2,529 </w:t>
            </w:r>
          </w:p>
        </w:tc>
      </w:tr>
      <w:tr w:rsidR="006D1DFD" w:rsidRPr="00B118B0" w14:paraId="665B7958" w14:textId="77777777" w:rsidTr="00020B82">
        <w:tc>
          <w:tcPr>
            <w:tcW w:w="4230" w:type="dxa"/>
          </w:tcPr>
          <w:p w14:paraId="2C7F4077" w14:textId="6CC0B280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718C37C" w14:textId="6FD73842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6,808</w:t>
            </w:r>
          </w:p>
        </w:tc>
        <w:tc>
          <w:tcPr>
            <w:tcW w:w="90" w:type="dxa"/>
          </w:tcPr>
          <w:p w14:paraId="06AB143E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4AB2C0" w14:textId="7A62132D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9,086</w:t>
            </w:r>
          </w:p>
        </w:tc>
        <w:tc>
          <w:tcPr>
            <w:tcW w:w="180" w:type="dxa"/>
          </w:tcPr>
          <w:p w14:paraId="43491B7B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D544FF" w14:textId="6A234149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0E0EA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2A75313" w14:textId="502A9A56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4,148 </w:t>
            </w:r>
          </w:p>
        </w:tc>
      </w:tr>
      <w:tr w:rsidR="006D1DFD" w:rsidRPr="00B118B0" w14:paraId="7DECD93C" w14:textId="77777777" w:rsidTr="00020B82">
        <w:tc>
          <w:tcPr>
            <w:tcW w:w="4230" w:type="dxa"/>
            <w:vAlign w:val="bottom"/>
          </w:tcPr>
          <w:p w14:paraId="3F5B1428" w14:textId="09274B2A" w:rsidR="006D1DFD" w:rsidRPr="008C343E" w:rsidRDefault="00C25865" w:rsidP="006D1DFD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Theme="majorBidi" w:hAnsiTheme="majorBidi"/>
                <w:sz w:val="28"/>
                <w:cs/>
              </w:rPr>
            </w:pPr>
            <w:r w:rsidRPr="00C25865">
              <w:rPr>
                <w:rFonts w:asciiTheme="majorBidi" w:hAnsiTheme="majorBidi" w:hint="cs"/>
                <w:sz w:val="28"/>
                <w:cs/>
              </w:rPr>
              <w:t>เงินจ่ายล่วงหน้าสำหรับ</w:t>
            </w:r>
            <w:r w:rsidR="008C343E">
              <w:rPr>
                <w:rFonts w:asciiTheme="majorBidi" w:hAnsiTheme="majorBidi" w:hint="cs"/>
                <w:sz w:val="28"/>
                <w:cs/>
              </w:rPr>
              <w:t>การศึกษา</w:t>
            </w:r>
            <w:r w:rsidRPr="00C25865">
              <w:rPr>
                <w:rFonts w:asciiTheme="majorBidi" w:hAnsiTheme="majorBidi" w:hint="cs"/>
                <w:sz w:val="28"/>
                <w:cs/>
              </w:rPr>
              <w:t>โครงการ</w:t>
            </w:r>
          </w:p>
        </w:tc>
        <w:tc>
          <w:tcPr>
            <w:tcW w:w="1170" w:type="dxa"/>
            <w:shd w:val="clear" w:color="auto" w:fill="auto"/>
          </w:tcPr>
          <w:p w14:paraId="3421177C" w14:textId="310841FA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131,611</w:t>
            </w:r>
          </w:p>
        </w:tc>
        <w:tc>
          <w:tcPr>
            <w:tcW w:w="90" w:type="dxa"/>
          </w:tcPr>
          <w:p w14:paraId="42D3B307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B08664" w14:textId="08176B9A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35,423</w:t>
            </w:r>
          </w:p>
        </w:tc>
        <w:tc>
          <w:tcPr>
            <w:tcW w:w="180" w:type="dxa"/>
          </w:tcPr>
          <w:p w14:paraId="4A6AD2C8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23A942" w14:textId="658C6BA1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2E8BE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55F3C14" w14:textId="0F661845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6D1DFD" w:rsidRPr="00B118B0" w14:paraId="103BE776" w14:textId="77777777" w:rsidTr="00020B82">
        <w:tc>
          <w:tcPr>
            <w:tcW w:w="4230" w:type="dxa"/>
            <w:vAlign w:val="bottom"/>
          </w:tcPr>
          <w:p w14:paraId="4565EC73" w14:textId="2DDBABBF" w:rsidR="006D1DFD" w:rsidRPr="00B118B0" w:rsidRDefault="006D1DFD" w:rsidP="006D1DF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0567AD06" w14:textId="32345778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52,4</w:t>
            </w:r>
            <w:r w:rsidR="00DA78EC">
              <w:rPr>
                <w:rFonts w:asciiTheme="majorBidi" w:hAnsiTheme="majorBidi" w:cstheme="majorBidi"/>
                <w:sz w:val="28"/>
              </w:rPr>
              <w:t>9</w:t>
            </w:r>
            <w:r w:rsidR="00BD49A3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</w:tcPr>
          <w:p w14:paraId="1EF78BE9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99E28" w14:textId="3FD7711B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31,180</w:t>
            </w:r>
          </w:p>
        </w:tc>
        <w:tc>
          <w:tcPr>
            <w:tcW w:w="180" w:type="dxa"/>
          </w:tcPr>
          <w:p w14:paraId="18EA9311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B36E55" w14:textId="378C1AD8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DF4D2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7D4409C" w14:textId="4041391D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29,299 </w:t>
            </w:r>
          </w:p>
        </w:tc>
      </w:tr>
      <w:tr w:rsidR="006D1DFD" w:rsidRPr="00B118B0" w14:paraId="30274B16" w14:textId="77777777" w:rsidTr="00625B05">
        <w:tc>
          <w:tcPr>
            <w:tcW w:w="4230" w:type="dxa"/>
            <w:vAlign w:val="bottom"/>
          </w:tcPr>
          <w:p w14:paraId="6B473369" w14:textId="5F589467" w:rsidR="006D1DFD" w:rsidRPr="00B118B0" w:rsidRDefault="006D1DFD" w:rsidP="006D1DF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643AC4" w14:textId="23D88AB8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</w:t>
            </w:r>
            <w:r w:rsidR="00BD49A3">
              <w:rPr>
                <w:rFonts w:asciiTheme="majorBidi" w:hAnsiTheme="majorBidi" w:cstheme="majorBidi"/>
                <w:sz w:val="28"/>
              </w:rPr>
              <w:t>838</w:t>
            </w:r>
          </w:p>
        </w:tc>
        <w:tc>
          <w:tcPr>
            <w:tcW w:w="90" w:type="dxa"/>
          </w:tcPr>
          <w:p w14:paraId="04536F65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E78CFC" w14:textId="54C5E5BA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32,264</w:t>
            </w:r>
          </w:p>
        </w:tc>
        <w:tc>
          <w:tcPr>
            <w:tcW w:w="180" w:type="dxa"/>
          </w:tcPr>
          <w:p w14:paraId="71AB3246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9E2C88" w14:textId="14EEA909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A2677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F05997" w14:textId="2804116F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1,200 </w:t>
            </w:r>
          </w:p>
        </w:tc>
      </w:tr>
      <w:tr w:rsidR="006D1DFD" w:rsidRPr="00B118B0" w14:paraId="2F7D9B3E" w14:textId="77777777" w:rsidTr="00625B05">
        <w:tc>
          <w:tcPr>
            <w:tcW w:w="4230" w:type="dxa"/>
            <w:vAlign w:val="bottom"/>
          </w:tcPr>
          <w:p w14:paraId="1F83FCC9" w14:textId="5805CBFD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29192" w14:textId="6D5AF412" w:rsidR="006D1DFD" w:rsidRPr="00B118B0" w:rsidRDefault="00735039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606,10</w:t>
            </w:r>
            <w:r w:rsidR="00BD49A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4D515F16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56F3F" w14:textId="243202E5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497,033</w:t>
            </w:r>
          </w:p>
        </w:tc>
        <w:tc>
          <w:tcPr>
            <w:tcW w:w="180" w:type="dxa"/>
          </w:tcPr>
          <w:p w14:paraId="266A105A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14564" w14:textId="4E449D55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134,05</w:t>
            </w:r>
            <w:r w:rsidR="00BD49A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D8704C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B84ECD" w14:textId="11827D5A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233,584 </w:t>
            </w:r>
          </w:p>
        </w:tc>
      </w:tr>
      <w:bookmarkEnd w:id="2"/>
      <w:tr w:rsidR="004A41E2" w:rsidRPr="00B118B0" w14:paraId="28077E06" w14:textId="77777777" w:rsidTr="00625B05">
        <w:tc>
          <w:tcPr>
            <w:tcW w:w="4230" w:type="dxa"/>
            <w:vAlign w:val="bottom"/>
          </w:tcPr>
          <w:p w14:paraId="4BD8E7ED" w14:textId="77777777" w:rsidR="004A41E2" w:rsidRPr="00B118B0" w:rsidRDefault="004A41E2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4653BA" w14:textId="77777777" w:rsidR="004A41E2" w:rsidRPr="00B118B0" w:rsidRDefault="004A41E2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406DE3D" w14:textId="77777777" w:rsidR="004A41E2" w:rsidRPr="00B118B0" w:rsidRDefault="004A41E2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889192" w14:textId="77777777" w:rsidR="004A41E2" w:rsidRPr="00B118B0" w:rsidRDefault="004A41E2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045457C" w14:textId="77777777" w:rsidR="004A41E2" w:rsidRPr="00B118B0" w:rsidRDefault="004A41E2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878FC5" w14:textId="77777777" w:rsidR="004A41E2" w:rsidRPr="00B118B0" w:rsidRDefault="004A41E2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7A35DB8" w14:textId="77777777" w:rsidR="004A41E2" w:rsidRPr="00B118B0" w:rsidRDefault="004A41E2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4F3DEE" w14:textId="77777777" w:rsidR="004A41E2" w:rsidRPr="00B118B0" w:rsidRDefault="004A41E2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D1DFD" w:rsidRPr="00B118B0" w14:paraId="123C8B75" w14:textId="77777777" w:rsidTr="00CA79FC">
        <w:tc>
          <w:tcPr>
            <w:tcW w:w="4230" w:type="dxa"/>
            <w:vAlign w:val="center"/>
          </w:tcPr>
          <w:p w14:paraId="23857ED6" w14:textId="46F0A4A6" w:rsidR="006D1DFD" w:rsidRPr="00B118B0" w:rsidRDefault="006D1DFD" w:rsidP="00213BF8">
            <w:pPr>
              <w:tabs>
                <w:tab w:val="left" w:pos="0"/>
                <w:tab w:val="left" w:pos="360"/>
                <w:tab w:val="left" w:pos="451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lastRenderedPageBreak/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="00213BF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71819804" w14:textId="20064D03" w:rsidR="006D1DFD" w:rsidRPr="00B118B0" w:rsidRDefault="009B5718" w:rsidP="00BD49A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2,265</w:t>
            </w:r>
          </w:p>
        </w:tc>
        <w:tc>
          <w:tcPr>
            <w:tcW w:w="90" w:type="dxa"/>
          </w:tcPr>
          <w:p w14:paraId="5B5EAB93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DD8C04" w14:textId="4EC6674C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(10,213)</w:t>
            </w:r>
          </w:p>
        </w:tc>
        <w:tc>
          <w:tcPr>
            <w:tcW w:w="180" w:type="dxa"/>
          </w:tcPr>
          <w:p w14:paraId="73A2C048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B30895" w14:textId="35D29A05" w:rsidR="006D1DFD" w:rsidRPr="00B118B0" w:rsidRDefault="002441D7" w:rsidP="00BD49A3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(16,140)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7677B9" w14:textId="77777777" w:rsidR="006D1DFD" w:rsidRPr="00B118B0" w:rsidRDefault="006D1DFD" w:rsidP="006D1DFD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DB9150B" w14:textId="3017D749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(21,340)</w:t>
            </w:r>
          </w:p>
        </w:tc>
      </w:tr>
      <w:tr w:rsidR="006D1DFD" w:rsidRPr="00B118B0" w14:paraId="48F8F732" w14:textId="77777777" w:rsidTr="009244B4">
        <w:tc>
          <w:tcPr>
            <w:tcW w:w="4230" w:type="dxa"/>
            <w:vAlign w:val="bottom"/>
          </w:tcPr>
          <w:p w14:paraId="2F07F7E0" w14:textId="7824F794" w:rsidR="006D1DFD" w:rsidRPr="00B118B0" w:rsidRDefault="006D1DFD" w:rsidP="006D1DF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   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24222F" w14:textId="77777777" w:rsidR="006D1DFD" w:rsidRPr="00B118B0" w:rsidRDefault="006D1DFD" w:rsidP="006D1DFD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8C87D92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59E564" w14:textId="5590EBF9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22AC4DE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9FA98A" w14:textId="33B9A073" w:rsidR="006D1DFD" w:rsidRPr="00B118B0" w:rsidRDefault="006D1DFD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E458DCD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BD8923D" w14:textId="734D3251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D1DFD" w:rsidRPr="00B118B0" w14:paraId="0A5245D8" w14:textId="77777777" w:rsidTr="00547D61">
        <w:tc>
          <w:tcPr>
            <w:tcW w:w="4230" w:type="dxa"/>
            <w:vAlign w:val="bottom"/>
          </w:tcPr>
          <w:p w14:paraId="79CED54A" w14:textId="2BDB6FE0" w:rsidR="006D1DFD" w:rsidRPr="00B118B0" w:rsidRDefault="006D1DFD" w:rsidP="006D1DFD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      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EA70FC" w14:textId="2C98F3DC" w:rsidR="006D1DFD" w:rsidRPr="00B118B0" w:rsidRDefault="009B5718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(4,521)</w:t>
            </w:r>
          </w:p>
        </w:tc>
        <w:tc>
          <w:tcPr>
            <w:tcW w:w="90" w:type="dxa"/>
          </w:tcPr>
          <w:p w14:paraId="7321CEEA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F16693" w14:textId="371A08FA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(19,835)</w:t>
            </w:r>
          </w:p>
        </w:tc>
        <w:tc>
          <w:tcPr>
            <w:tcW w:w="180" w:type="dxa"/>
          </w:tcPr>
          <w:p w14:paraId="6A563D35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4B639B" w14:textId="6B6B6FA1" w:rsidR="006D1DFD" w:rsidRPr="00B118B0" w:rsidRDefault="002441D7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2C6E70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B0611E" w14:textId="3F677504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(2,380)</w:t>
            </w:r>
          </w:p>
        </w:tc>
      </w:tr>
      <w:tr w:rsidR="006D1DFD" w:rsidRPr="00B118B0" w14:paraId="4A0A54D1" w14:textId="77777777" w:rsidTr="00547D61">
        <w:tc>
          <w:tcPr>
            <w:tcW w:w="4230" w:type="dxa"/>
          </w:tcPr>
          <w:p w14:paraId="0F006976" w14:textId="3739508C" w:rsidR="006D1DFD" w:rsidRPr="00B118B0" w:rsidRDefault="006D1DFD" w:rsidP="006D1DFD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86EE2" w14:textId="7CD3DAC8" w:rsidR="006D1DFD" w:rsidRPr="009216E8" w:rsidRDefault="009B5718" w:rsidP="004E3D22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603,84</w:t>
            </w:r>
            <w:r w:rsidR="00BD49A3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90" w:type="dxa"/>
          </w:tcPr>
          <w:p w14:paraId="5F1B6497" w14:textId="77777777" w:rsidR="006D1DFD" w:rsidRPr="009216E8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95EC5" w14:textId="68D90F3A" w:rsidR="006D1DFD" w:rsidRPr="009216E8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216E8">
              <w:rPr>
                <w:rFonts w:asciiTheme="majorBidi" w:hAnsiTheme="majorBidi" w:cstheme="majorBidi"/>
                <w:b/>
                <w:bCs/>
                <w:sz w:val="28"/>
              </w:rPr>
              <w:t>466,985</w:t>
            </w:r>
          </w:p>
        </w:tc>
        <w:tc>
          <w:tcPr>
            <w:tcW w:w="180" w:type="dxa"/>
          </w:tcPr>
          <w:p w14:paraId="5DA8F2E2" w14:textId="77777777" w:rsidR="006D1DFD" w:rsidRPr="009216E8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5B064" w14:textId="0A8557C0" w:rsidR="006D1DFD" w:rsidRPr="009216E8" w:rsidRDefault="002441D7" w:rsidP="006D1DFD">
            <w:pPr>
              <w:tabs>
                <w:tab w:val="decimal" w:pos="1004"/>
              </w:tabs>
              <w:ind w:right="8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117,91</w:t>
            </w:r>
            <w:r w:rsidR="00BD49A3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101728" w14:textId="77777777" w:rsidR="006D1DFD" w:rsidRPr="009216E8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19318B" w14:textId="64F5F867" w:rsidR="006D1DFD" w:rsidRPr="009216E8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216E8">
              <w:rPr>
                <w:rFonts w:asciiTheme="majorBidi" w:hAnsiTheme="majorBidi" w:cstheme="majorBidi"/>
                <w:b/>
                <w:bCs/>
                <w:sz w:val="28"/>
              </w:rPr>
              <w:t>209,864</w:t>
            </w:r>
          </w:p>
        </w:tc>
      </w:tr>
      <w:tr w:rsidR="006D1DFD" w:rsidRPr="00B118B0" w14:paraId="496EBDD5" w14:textId="77777777" w:rsidTr="00547D61">
        <w:tc>
          <w:tcPr>
            <w:tcW w:w="4230" w:type="dxa"/>
          </w:tcPr>
          <w:p w14:paraId="05E794CB" w14:textId="77777777" w:rsidR="006D1DFD" w:rsidRPr="00B118B0" w:rsidRDefault="006D1DFD" w:rsidP="006D1DFD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043DFED" w14:textId="77777777" w:rsidR="006D1DFD" w:rsidRPr="00B118B0" w:rsidRDefault="006D1DFD" w:rsidP="006D1DFD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6F25911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A4FD66F" w14:textId="77777777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63E26ACA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027BB00" w14:textId="77777777" w:rsidR="006D1DFD" w:rsidRPr="00B118B0" w:rsidRDefault="006D1DFD" w:rsidP="006D1DFD">
            <w:pPr>
              <w:tabs>
                <w:tab w:val="decimal" w:pos="1004"/>
              </w:tabs>
              <w:ind w:right="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3DACE5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1E8204" w14:textId="3BEBAF95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0CAD6C1C" w14:textId="4586D191" w:rsidR="00F53166" w:rsidRPr="00B118B0" w:rsidRDefault="009E4C64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spacing w:val="-6"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การวิเคราะห์อายุของลูกหนี้การค้า ณ วันที่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C56EB1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4416FF" w:rsidRPr="00B118B0">
        <w:rPr>
          <w:rFonts w:asciiTheme="majorBidi" w:hAnsiTheme="majorBidi" w:cstheme="majorBidi"/>
          <w:spacing w:val="-6"/>
          <w:sz w:val="28"/>
        </w:rPr>
        <w:t>4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4416FF" w:rsidRPr="00B118B0">
        <w:rPr>
          <w:rFonts w:asciiTheme="majorBidi" w:hAnsiTheme="majorBidi" w:cstheme="majorBidi"/>
          <w:spacing w:val="-6"/>
          <w:sz w:val="28"/>
        </w:rPr>
        <w:t>3</w:t>
      </w:r>
      <w:r w:rsidRPr="00B118B0">
        <w:rPr>
          <w:rFonts w:asciiTheme="majorBidi" w:hAnsiTheme="majorBidi" w:cstheme="majorBidi"/>
          <w:spacing w:val="-6"/>
          <w:sz w:val="28"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2541A7" w:rsidRPr="00B118B0" w14:paraId="6ECB3850" w14:textId="77777777" w:rsidTr="00547D61">
        <w:trPr>
          <w:trHeight w:val="20"/>
        </w:trPr>
        <w:tc>
          <w:tcPr>
            <w:tcW w:w="4320" w:type="dxa"/>
          </w:tcPr>
          <w:p w14:paraId="7A2A6543" w14:textId="4B9E527A" w:rsidR="002541A7" w:rsidRPr="00B118B0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7BAA29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6E3BB33E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3585540" w14:textId="4D250179" w:rsidR="002541A7" w:rsidRPr="00B118B0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67B9F530" w14:textId="77777777" w:rsidTr="00547D61">
        <w:trPr>
          <w:trHeight w:val="20"/>
        </w:trPr>
        <w:tc>
          <w:tcPr>
            <w:tcW w:w="4320" w:type="dxa"/>
          </w:tcPr>
          <w:p w14:paraId="76545399" w14:textId="77777777" w:rsidR="00F53166" w:rsidRPr="00B118B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777EF2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56EB1" w:rsidRPr="00B118B0" w14:paraId="5A880E83" w14:textId="77777777" w:rsidTr="00547D61">
        <w:trPr>
          <w:trHeight w:val="20"/>
        </w:trPr>
        <w:tc>
          <w:tcPr>
            <w:tcW w:w="4320" w:type="dxa"/>
          </w:tcPr>
          <w:p w14:paraId="06FBE73B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58C77D" w14:textId="322E379A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5F024A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8630C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A3B19A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F17DC" w14:textId="74F27588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D97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9F7ED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C56EB1" w:rsidRPr="00B118B0" w14:paraId="3D4D6727" w14:textId="77777777" w:rsidTr="00547D61">
        <w:trPr>
          <w:trHeight w:val="20"/>
        </w:trPr>
        <w:tc>
          <w:tcPr>
            <w:tcW w:w="4320" w:type="dxa"/>
          </w:tcPr>
          <w:p w14:paraId="370DDD72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31911B" w14:textId="651D7AEC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66D32839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7FFF8" w14:textId="51F91336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</w:tcPr>
          <w:p w14:paraId="7789EB60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19C9F" w14:textId="79E31480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4D0ECF97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70C44" w14:textId="01483A51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56EB1" w:rsidRPr="00B118B0" w14:paraId="075C3280" w14:textId="77777777" w:rsidTr="00547D61">
        <w:trPr>
          <w:trHeight w:val="20"/>
        </w:trPr>
        <w:tc>
          <w:tcPr>
            <w:tcW w:w="4320" w:type="dxa"/>
          </w:tcPr>
          <w:p w14:paraId="7EE37BB5" w14:textId="77777777" w:rsidR="00C56EB1" w:rsidRPr="00B118B0" w:rsidRDefault="00C56EB1" w:rsidP="00C56EB1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99FEC1" w14:textId="67D20049" w:rsidR="00C56EB1" w:rsidRPr="00B118B0" w:rsidRDefault="009B5718" w:rsidP="00C56EB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16,536</w:t>
            </w:r>
          </w:p>
        </w:tc>
        <w:tc>
          <w:tcPr>
            <w:tcW w:w="90" w:type="dxa"/>
          </w:tcPr>
          <w:p w14:paraId="37F6B4BC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DA0CEA" w14:textId="2E4234F1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143,298</w:t>
            </w:r>
          </w:p>
        </w:tc>
        <w:tc>
          <w:tcPr>
            <w:tcW w:w="180" w:type="dxa"/>
          </w:tcPr>
          <w:p w14:paraId="6A35F5B5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B18D" w14:textId="7F5E13EB" w:rsidR="00C56EB1" w:rsidRPr="00B118B0" w:rsidRDefault="00FE58FC" w:rsidP="00C56EB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0988B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8EB36" w14:textId="1055853A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56EB1" w:rsidRPr="00B118B0" w14:paraId="5B7413E9" w14:textId="77777777" w:rsidTr="00547D61">
        <w:trPr>
          <w:trHeight w:val="20"/>
        </w:trPr>
        <w:tc>
          <w:tcPr>
            <w:tcW w:w="4320" w:type="dxa"/>
          </w:tcPr>
          <w:p w14:paraId="70C70548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10B152C" w14:textId="062BC4FC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052A718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BD8B24" w14:textId="3A811C69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78261BF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B3335" w14:textId="4776FAD2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A7E82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568BE5" w14:textId="50A0E4D1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56EB1" w:rsidRPr="00B118B0" w14:paraId="1361C087" w14:textId="77777777" w:rsidTr="00547D61">
        <w:trPr>
          <w:trHeight w:val="20"/>
        </w:trPr>
        <w:tc>
          <w:tcPr>
            <w:tcW w:w="4320" w:type="dxa"/>
          </w:tcPr>
          <w:p w14:paraId="443E1552" w14:textId="77777777" w:rsidR="00C56EB1" w:rsidRPr="00B118B0" w:rsidRDefault="00C56EB1" w:rsidP="00C56EB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2E97E3E" w14:textId="3DD97160" w:rsidR="00C56EB1" w:rsidRPr="00B118B0" w:rsidRDefault="009B5718" w:rsidP="00C56EB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10,101</w:t>
            </w:r>
          </w:p>
        </w:tc>
        <w:tc>
          <w:tcPr>
            <w:tcW w:w="90" w:type="dxa"/>
          </w:tcPr>
          <w:p w14:paraId="646FF8F6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E66125" w14:textId="3EB7BF75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16,144</w:t>
            </w:r>
          </w:p>
        </w:tc>
        <w:tc>
          <w:tcPr>
            <w:tcW w:w="180" w:type="dxa"/>
          </w:tcPr>
          <w:p w14:paraId="2F46D11F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FD028A" w14:textId="572F23F8" w:rsidR="00C56EB1" w:rsidRPr="00B118B0" w:rsidRDefault="00FE58FC" w:rsidP="00C56EB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7639F9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6BB2C3" w14:textId="50B0C68C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56EB1" w:rsidRPr="00B118B0" w14:paraId="04F9CCE1" w14:textId="77777777" w:rsidTr="00547D61">
        <w:trPr>
          <w:trHeight w:val="20"/>
        </w:trPr>
        <w:tc>
          <w:tcPr>
            <w:tcW w:w="4320" w:type="dxa"/>
          </w:tcPr>
          <w:p w14:paraId="4E8A4057" w14:textId="77777777" w:rsidR="00C56EB1" w:rsidRPr="00B118B0" w:rsidRDefault="00C56EB1" w:rsidP="00C56EB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0F62E2FE" w14:textId="09331D7D" w:rsidR="00C56EB1" w:rsidRPr="00B118B0" w:rsidRDefault="009B5718" w:rsidP="00C56EB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240</w:t>
            </w:r>
          </w:p>
        </w:tc>
        <w:tc>
          <w:tcPr>
            <w:tcW w:w="90" w:type="dxa"/>
          </w:tcPr>
          <w:p w14:paraId="33A812B9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216396" w14:textId="5F22B0B3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8,485</w:t>
            </w:r>
          </w:p>
        </w:tc>
        <w:tc>
          <w:tcPr>
            <w:tcW w:w="180" w:type="dxa"/>
          </w:tcPr>
          <w:p w14:paraId="56138402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E767A" w14:textId="4683B5D6" w:rsidR="00C56EB1" w:rsidRPr="00B118B0" w:rsidRDefault="00FE58FC" w:rsidP="00C56EB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89D129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8987E4" w14:textId="28BDC9E5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56EB1" w:rsidRPr="00B118B0" w14:paraId="108E8D22" w14:textId="77777777" w:rsidTr="00547D61">
        <w:trPr>
          <w:trHeight w:val="243"/>
        </w:trPr>
        <w:tc>
          <w:tcPr>
            <w:tcW w:w="4320" w:type="dxa"/>
          </w:tcPr>
          <w:p w14:paraId="7C395087" w14:textId="77777777" w:rsidR="00C56EB1" w:rsidRPr="00B118B0" w:rsidRDefault="00C56EB1" w:rsidP="00C56EB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ab/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B59E038" w14:textId="7FB76B08" w:rsidR="00C56EB1" w:rsidRPr="00B118B0" w:rsidRDefault="009B5718" w:rsidP="00C56EB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1324CF8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407255" w14:textId="7C76895B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3,809</w:t>
            </w:r>
          </w:p>
        </w:tc>
        <w:tc>
          <w:tcPr>
            <w:tcW w:w="180" w:type="dxa"/>
          </w:tcPr>
          <w:p w14:paraId="617571CF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E9068" w14:textId="45E3BD4A" w:rsidR="00C56EB1" w:rsidRPr="00B118B0" w:rsidRDefault="00FE58FC" w:rsidP="00C56EB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2ADF61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440F64" w14:textId="13F71249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56EB1" w:rsidRPr="00B118B0" w14:paraId="08482F96" w14:textId="77777777" w:rsidTr="00547D61">
        <w:trPr>
          <w:trHeight w:val="20"/>
        </w:trPr>
        <w:tc>
          <w:tcPr>
            <w:tcW w:w="4320" w:type="dxa"/>
          </w:tcPr>
          <w:p w14:paraId="7F1BCCF4" w14:textId="77777777" w:rsidR="00C56EB1" w:rsidRPr="00B118B0" w:rsidRDefault="00C56EB1" w:rsidP="00C56EB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มากกว่า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12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D74D8B" w14:textId="6C0E67F7" w:rsidR="00C56EB1" w:rsidRPr="00B118B0" w:rsidRDefault="009B5718" w:rsidP="00C56EB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BCB62FD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0400EA" w14:textId="5CA53338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F78DFC3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C8553" w14:textId="4CE1A4F6" w:rsidR="00C56EB1" w:rsidRPr="00B118B0" w:rsidRDefault="00FE58FC" w:rsidP="00C56EB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B4C62C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1C316B" w14:textId="088547ED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56EB1" w:rsidRPr="00B118B0" w14:paraId="5AEFB673" w14:textId="77777777" w:rsidTr="00547D61">
        <w:trPr>
          <w:trHeight w:val="20"/>
        </w:trPr>
        <w:tc>
          <w:tcPr>
            <w:tcW w:w="4320" w:type="dxa"/>
          </w:tcPr>
          <w:p w14:paraId="212A2598" w14:textId="77777777" w:rsidR="00C56EB1" w:rsidRPr="00B118B0" w:rsidRDefault="00C56EB1" w:rsidP="00C56EB1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87F37" w14:textId="508727CB" w:rsidR="00C56EB1" w:rsidRPr="00B118B0" w:rsidRDefault="009B5718" w:rsidP="00C56EB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26,877</w:t>
            </w:r>
          </w:p>
        </w:tc>
        <w:tc>
          <w:tcPr>
            <w:tcW w:w="90" w:type="dxa"/>
          </w:tcPr>
          <w:p w14:paraId="3EB5B443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9EE6E" w14:textId="3FFC6CC4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171,736</w:t>
            </w:r>
          </w:p>
        </w:tc>
        <w:tc>
          <w:tcPr>
            <w:tcW w:w="180" w:type="dxa"/>
          </w:tcPr>
          <w:p w14:paraId="3849B6AC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6964E" w14:textId="07824C7C" w:rsidR="00C56EB1" w:rsidRPr="00B118B0" w:rsidRDefault="00FE58FC" w:rsidP="00C56EB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E1A08" w14:textId="77777777" w:rsidR="00C56EB1" w:rsidRPr="00B118B0" w:rsidRDefault="00C56EB1" w:rsidP="00C56EB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B2D735" w14:textId="77777777" w:rsidR="00C56EB1" w:rsidRPr="00B118B0" w:rsidRDefault="00C56EB1" w:rsidP="00C56EB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2C732A2B" w14:textId="6C0B100B" w:rsidR="00474D9C" w:rsidRDefault="00474D9C" w:rsidP="00474D9C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7F737166" w14:textId="0AD25C8E" w:rsidR="00474D9C" w:rsidRDefault="00474D9C" w:rsidP="00474D9C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433568DC" w14:textId="73049F61" w:rsidR="00474D9C" w:rsidRDefault="00474D9C" w:rsidP="00474D9C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136335D1" w14:textId="601443DA" w:rsidR="00474D9C" w:rsidRDefault="00474D9C" w:rsidP="00474D9C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047BF37E" w14:textId="0235110B" w:rsidR="00474D9C" w:rsidRDefault="00474D9C" w:rsidP="00474D9C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48DB8546" w14:textId="77777777" w:rsidR="00C64432" w:rsidRDefault="00C64432" w:rsidP="00474D9C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78556CB7" w14:textId="00389F3F" w:rsidR="00474D9C" w:rsidRDefault="00474D9C" w:rsidP="00474D9C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790BC927" w14:textId="7A4E6485" w:rsidR="00530E9E" w:rsidRPr="00B118B0" w:rsidRDefault="00530E9E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</w:t>
      </w:r>
      <w:r w:rsidR="00C0165A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และเงินให้กู้ยืมระยะยาว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430D234" w14:textId="1DD591DB" w:rsidR="00530E9E" w:rsidRPr="00B118B0" w:rsidRDefault="00530E9E" w:rsidP="00530E9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C56EB1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ยน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530E9E" w:rsidRPr="00B118B0" w14:paraId="0D063B6B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FD0A9A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C9D7F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EC2E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B486C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530E9E" w:rsidRPr="00B118B0" w14:paraId="200DAEF8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223CBB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0A901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4163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4B61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30E9E" w:rsidRPr="00B118B0" w14:paraId="6CD2241A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FE14B1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CB7C5" w14:textId="4522B1F3" w:rsidR="00530E9E" w:rsidRPr="00B118B0" w:rsidRDefault="00020B82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0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C56EB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2E8DE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C607E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F4EA56D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D36C4" w14:textId="72C4DF35" w:rsidR="00530E9E" w:rsidRPr="00B118B0" w:rsidRDefault="00020B82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0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C56EB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D3E5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FD81A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530E9E" w:rsidRPr="00B118B0" w14:paraId="73D24B46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BFDE4C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FF654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59E3DB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7459E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677F2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44592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DD6E4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9D58C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0165A" w:rsidRPr="006029D7" w14:paraId="68FB37D7" w14:textId="77777777" w:rsidTr="006029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59EC074" w14:textId="33F062E3" w:rsidR="00C0165A" w:rsidRPr="00B118B0" w:rsidRDefault="00C0165A" w:rsidP="00C0165A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9FE15" w14:textId="408FBCB2" w:rsidR="00C0165A" w:rsidRPr="006029D7" w:rsidRDefault="00D03218" w:rsidP="00D0321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3218">
              <w:rPr>
                <w:rFonts w:asciiTheme="majorBidi" w:hAnsiTheme="majorBidi" w:hint="eastAsia"/>
                <w:sz w:val="28"/>
                <w:cs/>
              </w:rPr>
              <w:t xml:space="preserve">23,400 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51A3C" w14:textId="77777777" w:rsidR="00C0165A" w:rsidRPr="006029D7" w:rsidRDefault="00C0165A" w:rsidP="006029D7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C48E2" w14:textId="77777777" w:rsidR="00C0165A" w:rsidRPr="006029D7" w:rsidRDefault="00C0165A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17,055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052E" w14:textId="77777777" w:rsidR="00C0165A" w:rsidRPr="006029D7" w:rsidRDefault="00C0165A" w:rsidP="006029D7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491F2" w14:textId="151A686D" w:rsidR="00C0165A" w:rsidRPr="006029D7" w:rsidRDefault="00D03218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3218">
              <w:rPr>
                <w:rFonts w:asciiTheme="majorBidi" w:hAnsiTheme="majorBidi" w:hint="eastAsia"/>
                <w:sz w:val="28"/>
                <w:cs/>
              </w:rPr>
              <w:t>849</w:t>
            </w:r>
            <w:r w:rsidRPr="00D03218">
              <w:rPr>
                <w:rFonts w:asciiTheme="majorBidi" w:hAnsiTheme="majorBidi" w:cstheme="majorBidi" w:hint="eastAsia"/>
                <w:sz w:val="28"/>
              </w:rPr>
              <w:t>,</w:t>
            </w:r>
            <w:r w:rsidRPr="00D03218">
              <w:rPr>
                <w:rFonts w:asciiTheme="majorBidi" w:hAnsiTheme="majorBidi" w:hint="eastAsia"/>
                <w:sz w:val="28"/>
                <w:cs/>
              </w:rPr>
              <w:t>065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FE1C2" w14:textId="77777777" w:rsidR="00C0165A" w:rsidRPr="006029D7" w:rsidRDefault="00C0165A" w:rsidP="006029D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49815" w14:textId="251465DE" w:rsidR="00C0165A" w:rsidRPr="006029D7" w:rsidRDefault="00C0165A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889,32</w:t>
            </w:r>
            <w:r w:rsidR="00F11075" w:rsidRPr="006029D7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C0165A" w:rsidRPr="006029D7" w14:paraId="0476F8DA" w14:textId="77777777" w:rsidTr="006029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9A279F" w14:textId="39BF218B" w:rsidR="00C0165A" w:rsidRPr="00B118B0" w:rsidRDefault="00C0165A" w:rsidP="00C0165A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6C3727"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EC38C" w14:textId="17EF2180" w:rsidR="00C0165A" w:rsidRPr="006029D7" w:rsidRDefault="00D03218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A1F6" w14:textId="77777777" w:rsidR="00C0165A" w:rsidRPr="006029D7" w:rsidRDefault="00C0165A" w:rsidP="006029D7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21482" w14:textId="77777777" w:rsidR="00C0165A" w:rsidRPr="006029D7" w:rsidRDefault="00C0165A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(9,100)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BDA2" w14:textId="77777777" w:rsidR="00C0165A" w:rsidRPr="006029D7" w:rsidRDefault="00C0165A" w:rsidP="006029D7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CB3CF" w14:textId="6108C988" w:rsidR="00C0165A" w:rsidRPr="006029D7" w:rsidRDefault="00D03218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02BC" w14:textId="77777777" w:rsidR="00C0165A" w:rsidRPr="006029D7" w:rsidRDefault="00C0165A" w:rsidP="006029D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4CDC6" w14:textId="77777777" w:rsidR="00C0165A" w:rsidRPr="006029D7" w:rsidRDefault="00C0165A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(9,100)</w:t>
            </w:r>
          </w:p>
        </w:tc>
      </w:tr>
      <w:tr w:rsidR="00C0165A" w:rsidRPr="006029D7" w14:paraId="55E0994F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58774" w14:textId="77777777" w:rsidR="00C0165A" w:rsidRPr="00B118B0" w:rsidRDefault="00C0165A" w:rsidP="00C0165A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9A5931" w14:textId="315323CB" w:rsidR="00C0165A" w:rsidRPr="005D54A5" w:rsidRDefault="00D03218" w:rsidP="00C0165A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54A5">
              <w:rPr>
                <w:rFonts w:asciiTheme="majorBidi" w:hAnsiTheme="majorBidi" w:hint="eastAsia"/>
                <w:b/>
                <w:bCs/>
                <w:sz w:val="28"/>
                <w:cs/>
              </w:rPr>
              <w:t>23</w:t>
            </w:r>
            <w:r w:rsidRPr="005D54A5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5D54A5">
              <w:rPr>
                <w:rFonts w:asciiTheme="majorBidi" w:hAnsiTheme="majorBidi" w:hint="eastAsia"/>
                <w:b/>
                <w:bCs/>
                <w:sz w:val="28"/>
                <w:cs/>
              </w:rPr>
              <w:t>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5C5D6F" w14:textId="77777777" w:rsidR="00C0165A" w:rsidRPr="006029D7" w:rsidRDefault="00C0165A" w:rsidP="00C0165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91A61" w14:textId="77777777" w:rsidR="00C0165A" w:rsidRPr="006029D7" w:rsidRDefault="00C0165A" w:rsidP="00C0165A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29D7">
              <w:rPr>
                <w:rFonts w:asciiTheme="majorBidi" w:hAnsiTheme="majorBidi" w:cstheme="majorBidi"/>
                <w:b/>
                <w:bCs/>
                <w:sz w:val="28"/>
              </w:rPr>
              <w:t>7,955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F5D7C7" w14:textId="77777777" w:rsidR="00C0165A" w:rsidRPr="006029D7" w:rsidRDefault="00C0165A" w:rsidP="00C0165A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63AD49" w14:textId="37AC1E07" w:rsidR="00C0165A" w:rsidRPr="006029D7" w:rsidRDefault="00D03218" w:rsidP="006029D7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3218">
              <w:rPr>
                <w:rFonts w:asciiTheme="majorBidi" w:hAnsiTheme="majorBidi" w:cstheme="majorBidi" w:hint="eastAsia"/>
                <w:b/>
                <w:bCs/>
                <w:sz w:val="28"/>
              </w:rPr>
              <w:t>849,065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B81A4" w14:textId="77777777" w:rsidR="00C0165A" w:rsidRPr="006029D7" w:rsidRDefault="00C0165A" w:rsidP="006029D7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94C4B" w14:textId="77777777" w:rsidR="00C0165A" w:rsidRPr="006029D7" w:rsidRDefault="00C0165A" w:rsidP="006029D7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29D7">
              <w:rPr>
                <w:rFonts w:asciiTheme="majorBidi" w:hAnsiTheme="majorBidi" w:cstheme="majorBidi"/>
                <w:b/>
                <w:bCs/>
                <w:sz w:val="28"/>
              </w:rPr>
              <w:t>880,226</w:t>
            </w:r>
          </w:p>
        </w:tc>
      </w:tr>
      <w:tr w:rsidR="00530E9E" w:rsidRPr="006029D7" w14:paraId="404212F4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665127" w14:textId="77777777" w:rsidR="00530E9E" w:rsidRPr="00B118B0" w:rsidRDefault="00530E9E" w:rsidP="00A11E99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41CC3" w14:textId="77777777" w:rsidR="00530E9E" w:rsidRPr="006029D7" w:rsidRDefault="00530E9E" w:rsidP="00A11E99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102547" w14:textId="77777777" w:rsidR="00530E9E" w:rsidRPr="006029D7" w:rsidRDefault="00530E9E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72F6BA" w14:textId="77777777" w:rsidR="00530E9E" w:rsidRPr="006029D7" w:rsidRDefault="00530E9E" w:rsidP="00A11E99">
            <w:pPr>
              <w:tabs>
                <w:tab w:val="decimal" w:pos="902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70008E" w14:textId="77777777" w:rsidR="00530E9E" w:rsidRPr="006029D7" w:rsidRDefault="00530E9E" w:rsidP="00A11E99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23043" w14:textId="77777777" w:rsidR="00530E9E" w:rsidRPr="006029D7" w:rsidRDefault="00530E9E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24AA9" w14:textId="77777777" w:rsidR="00530E9E" w:rsidRPr="006029D7" w:rsidRDefault="00530E9E" w:rsidP="006029D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472ACF" w14:textId="77777777" w:rsidR="00530E9E" w:rsidRPr="006029D7" w:rsidRDefault="00530E9E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E54FF" w:rsidRPr="006029D7" w14:paraId="698A3D2E" w14:textId="77777777" w:rsidTr="006029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DDE69E" w14:textId="77777777" w:rsidR="009E54FF" w:rsidRPr="00B118B0" w:rsidRDefault="009E54FF" w:rsidP="009E54F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51C47" w14:textId="2512C808" w:rsidR="009E54FF" w:rsidRPr="006029D7" w:rsidRDefault="00D03218" w:rsidP="00D0321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3218">
              <w:rPr>
                <w:rFonts w:asciiTheme="majorBidi" w:hAnsiTheme="majorBidi" w:cstheme="majorBidi" w:hint="eastAsia"/>
                <w:sz w:val="28"/>
              </w:rPr>
              <w:t xml:space="preserve">9,000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CAAE" w14:textId="77777777" w:rsidR="009E54FF" w:rsidRPr="006029D7" w:rsidRDefault="009E54FF" w:rsidP="006029D7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247D" w14:textId="77777777" w:rsidR="009E54FF" w:rsidRPr="006029D7" w:rsidRDefault="009E54FF" w:rsidP="006029D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25,000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C0DA" w14:textId="77777777" w:rsidR="009E54FF" w:rsidRPr="006029D7" w:rsidRDefault="009E54FF" w:rsidP="006029D7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452F" w14:textId="5937FEC7" w:rsidR="009E54FF" w:rsidRPr="006029D7" w:rsidRDefault="00D03218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3218">
              <w:rPr>
                <w:rFonts w:asciiTheme="majorBidi" w:hAnsiTheme="majorBidi" w:cstheme="majorBidi" w:hint="eastAsia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FBB0" w14:textId="77777777" w:rsidR="009E54FF" w:rsidRPr="006029D7" w:rsidRDefault="009E54FF" w:rsidP="006029D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39B8" w14:textId="77777777" w:rsidR="009E54FF" w:rsidRPr="006029D7" w:rsidRDefault="009E54FF" w:rsidP="006029D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25,000</w:t>
            </w:r>
          </w:p>
        </w:tc>
      </w:tr>
      <w:tr w:rsidR="009E54FF" w:rsidRPr="006029D7" w14:paraId="76531D81" w14:textId="77777777" w:rsidTr="006029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759F8EE" w14:textId="77777777" w:rsidR="009E54FF" w:rsidRPr="00B118B0" w:rsidRDefault="009E54FF" w:rsidP="009E54F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FBFE4" w14:textId="1799E0CF" w:rsidR="009E54FF" w:rsidRPr="006029D7" w:rsidRDefault="00D03218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3218">
              <w:rPr>
                <w:rFonts w:asciiTheme="majorBidi" w:hAnsiTheme="majorBidi" w:cstheme="majorBidi" w:hint="eastAsia"/>
                <w:sz w:val="28"/>
              </w:rPr>
              <w:t>166,976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6A5D" w14:textId="77777777" w:rsidR="009E54FF" w:rsidRPr="006029D7" w:rsidRDefault="009E54FF" w:rsidP="006029D7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5823" w14:textId="77777777" w:rsidR="009E54FF" w:rsidRPr="006029D7" w:rsidRDefault="009E54FF" w:rsidP="006029D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42,550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1534" w14:textId="77777777" w:rsidR="009E54FF" w:rsidRPr="006029D7" w:rsidRDefault="009E54FF" w:rsidP="006029D7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213E" w14:textId="049D8209" w:rsidR="009E54FF" w:rsidRPr="006029D7" w:rsidRDefault="00D03218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3218">
              <w:rPr>
                <w:rFonts w:asciiTheme="majorBidi" w:hAnsiTheme="majorBidi" w:cstheme="majorBidi" w:hint="eastAsia"/>
                <w:sz w:val="28"/>
              </w:rPr>
              <w:t>166,500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0797" w14:textId="77777777" w:rsidR="009E54FF" w:rsidRPr="006029D7" w:rsidRDefault="009E54FF" w:rsidP="006029D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EAF2" w14:textId="77777777" w:rsidR="009E54FF" w:rsidRPr="006029D7" w:rsidRDefault="009E54FF" w:rsidP="006029D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42,550</w:t>
            </w:r>
          </w:p>
        </w:tc>
      </w:tr>
      <w:tr w:rsidR="00D70368" w:rsidRPr="006029D7" w14:paraId="62F265E1" w14:textId="77777777" w:rsidTr="0042638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A4AD13" w14:textId="12DF17AC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062E7" w14:textId="452AE10D" w:rsidR="00D70368" w:rsidRPr="006029D7" w:rsidRDefault="00D03218" w:rsidP="00D7036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3218">
              <w:rPr>
                <w:rFonts w:asciiTheme="majorBidi" w:hAnsiTheme="majorBidi" w:cstheme="majorBidi" w:hint="eastAsia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2F302E" w14:textId="77777777" w:rsidR="00D70368" w:rsidRPr="006029D7" w:rsidRDefault="00D70368" w:rsidP="00D7036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81CB8" w14:textId="6E3EF454" w:rsidR="00D70368" w:rsidRPr="006029D7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A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5287AD" w14:textId="77777777" w:rsidR="00D70368" w:rsidRPr="006029D7" w:rsidRDefault="00D70368" w:rsidP="00D7036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BC09B" w14:textId="37F8D2BB" w:rsidR="00D70368" w:rsidRPr="006029D7" w:rsidRDefault="00D03218" w:rsidP="00D0321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3218">
              <w:rPr>
                <w:rFonts w:asciiTheme="majorBidi" w:hAnsiTheme="majorBidi" w:cstheme="majorBidi" w:hint="eastAsia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88BC18" w14:textId="77777777" w:rsidR="00D70368" w:rsidRPr="006029D7" w:rsidRDefault="00D70368" w:rsidP="00D70368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4D0FE" w14:textId="0DB9885E" w:rsidR="00D70368" w:rsidRPr="006029D7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A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70368" w:rsidRPr="006029D7" w14:paraId="27BBBA54" w14:textId="77777777" w:rsidTr="00D7036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9FC4AA" w14:textId="727E935E" w:rsidR="00D70368" w:rsidRPr="00B118B0" w:rsidRDefault="00D70368" w:rsidP="00D70368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เงินให้กู้ยืมระยะสั้นแก่บุคคลและกิจการที่ไม่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เกี่ยวข้องกัน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88FB1" w14:textId="64B5186E" w:rsidR="00D70368" w:rsidRPr="006029D7" w:rsidRDefault="00D03218" w:rsidP="00D0321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3218">
              <w:rPr>
                <w:rFonts w:asciiTheme="majorBidi" w:hAnsiTheme="majorBidi" w:cstheme="majorBidi" w:hint="eastAsia"/>
                <w:b/>
                <w:bCs/>
                <w:sz w:val="28"/>
              </w:rPr>
              <w:t>173,226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D3C5C" w14:textId="77777777" w:rsidR="00D70368" w:rsidRPr="006029D7" w:rsidRDefault="00D70368" w:rsidP="00D7036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18510" w14:textId="5F6D9426" w:rsidR="00D70368" w:rsidRPr="006029D7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A02">
              <w:rPr>
                <w:rFonts w:asciiTheme="majorBidi" w:hAnsiTheme="majorBidi" w:cstheme="majorBidi"/>
                <w:b/>
                <w:bCs/>
                <w:sz w:val="28"/>
              </w:rPr>
              <w:t>67,550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A986" w14:textId="77777777" w:rsidR="00D70368" w:rsidRPr="006029D7" w:rsidRDefault="00D70368" w:rsidP="00D7036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67D68" w14:textId="4ADE4792" w:rsidR="00D70368" w:rsidRPr="006029D7" w:rsidRDefault="00D03218" w:rsidP="00D7036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3218">
              <w:rPr>
                <w:rFonts w:asciiTheme="majorBidi" w:hAnsiTheme="majorBidi" w:cstheme="majorBidi" w:hint="eastAsia"/>
                <w:b/>
                <w:bCs/>
                <w:sz w:val="28"/>
              </w:rPr>
              <w:t>172,750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BED9" w14:textId="77777777" w:rsidR="00D70368" w:rsidRPr="006029D7" w:rsidRDefault="00D70368" w:rsidP="00D70368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749EC" w14:textId="7BBF5673" w:rsidR="00D70368" w:rsidRPr="006029D7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A3A02">
              <w:rPr>
                <w:rFonts w:asciiTheme="majorBidi" w:hAnsiTheme="majorBidi" w:cstheme="majorBidi"/>
                <w:b/>
                <w:bCs/>
                <w:sz w:val="28"/>
              </w:rPr>
              <w:t>67,550</w:t>
            </w:r>
          </w:p>
        </w:tc>
      </w:tr>
      <w:tr w:rsidR="00D70368" w:rsidRPr="00B118B0" w14:paraId="1C8FBA31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E7E8F4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0BA92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25C64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7F2AA3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93A5E8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05DF8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31BEC6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7076F0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D70368" w:rsidRPr="00B118B0" w14:paraId="16708C27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077790" w14:textId="3DED50D3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2BE0F" w14:textId="4C6C922A" w:rsidR="00D70368" w:rsidRPr="00B118B0" w:rsidRDefault="00D0321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C20AC2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238EFE" w14:textId="33B01021" w:rsidR="00D70368" w:rsidRPr="00B118B0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3169EF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D07D" w14:textId="74C7790D" w:rsidR="00D70368" w:rsidRPr="00B118B0" w:rsidRDefault="00D0321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3218">
              <w:rPr>
                <w:rFonts w:asciiTheme="majorBidi" w:hAnsiTheme="majorBidi" w:cstheme="majorBidi" w:hint="eastAsia"/>
                <w:b w:val="0"/>
                <w:bCs w:val="0"/>
                <w:sz w:val="28"/>
                <w:szCs w:val="28"/>
              </w:rPr>
              <w:t>5,791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01D02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E5A826" w14:textId="435F6160" w:rsidR="00D70368" w:rsidRPr="00B118B0" w:rsidRDefault="00D70368" w:rsidP="00D70368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D70368" w:rsidRPr="00B118B0" w14:paraId="7EC51A5E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BCEA1F" w14:textId="78D36931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EA200" w14:textId="7C304533" w:rsidR="00D70368" w:rsidRPr="00B118B0" w:rsidRDefault="00D0321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97B7E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37208" w14:textId="70C85076" w:rsidR="00D70368" w:rsidRPr="00B118B0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0A84E8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99969E" w14:textId="1B1A1829" w:rsidR="00D70368" w:rsidRPr="00B118B0" w:rsidRDefault="00D0321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218">
              <w:rPr>
                <w:rFonts w:asciiTheme="majorBidi" w:hAnsiTheme="majorBidi" w:cstheme="majorBidi" w:hint="eastAsia"/>
                <w:sz w:val="28"/>
                <w:szCs w:val="28"/>
              </w:rPr>
              <w:t>5,791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F92D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AFBA8" w14:textId="12257152" w:rsidR="00D70368" w:rsidRPr="00B118B0" w:rsidRDefault="00D70368" w:rsidP="00D70368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0368" w:rsidRPr="00B118B0" w14:paraId="20C0A29A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D324BA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34CAB6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518B79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607568" w14:textId="77777777" w:rsidR="00D70368" w:rsidRPr="00B118B0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84BF18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3CAEC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C72FC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C410AD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D70368" w:rsidRPr="00B118B0" w14:paraId="4E9717EE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BFE84D" w14:textId="4E9A6039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bookmarkStart w:id="3" w:name="_Hlk70905859"/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FB134" w14:textId="531DA2CD" w:rsidR="00D70368" w:rsidRPr="00B118B0" w:rsidRDefault="00D0321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7E12EC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A8CB50" w14:textId="379F2604" w:rsidR="00D70368" w:rsidRPr="00B118B0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8CA543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D614" w14:textId="2C2D5756" w:rsidR="00D70368" w:rsidRPr="00B118B0" w:rsidRDefault="00D0321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9D95D5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89DAAF" w14:textId="1A132847" w:rsidR="00D70368" w:rsidRPr="00B118B0" w:rsidRDefault="00D70368" w:rsidP="00D70368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7,000</w:t>
            </w:r>
          </w:p>
        </w:tc>
      </w:tr>
      <w:tr w:rsidR="00D70368" w:rsidRPr="00B118B0" w14:paraId="426F1E1D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0BD023" w14:textId="136A4FB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ส่วนที่ครบกำหนดรับชำระภายในหนึ่งปี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CA110" w14:textId="32FB7E5F" w:rsidR="00D70368" w:rsidRPr="00B118B0" w:rsidRDefault="00D0321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FBAE30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65D4D" w14:textId="6F824A48" w:rsidR="00D70368" w:rsidRPr="00B118B0" w:rsidRDefault="00D70368" w:rsidP="00D7036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(7,000)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46222C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9CB9A" w14:textId="627C5A2D" w:rsidR="00D70368" w:rsidRPr="00B118B0" w:rsidRDefault="00D0321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48FB6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A1EDF" w14:textId="6BFCE7E2" w:rsidR="00D70368" w:rsidRPr="00B118B0" w:rsidRDefault="00D70368" w:rsidP="00D70368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(7,000)</w:t>
            </w:r>
          </w:p>
        </w:tc>
      </w:tr>
      <w:tr w:rsidR="00D70368" w:rsidRPr="00B118B0" w14:paraId="544603C8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84BE81" w14:textId="40623CC5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เงินให้กู้ยืมระยะยาวแก่กิจการที่ไม่เกี่ยวข้องกัน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8D22F2" w14:textId="752BCB90" w:rsidR="00D70368" w:rsidRPr="00B118B0" w:rsidRDefault="00D0321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826DB7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7CA1E" w14:textId="74689C65" w:rsidR="00D70368" w:rsidRPr="00B118B0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D1A310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695F34" w14:textId="579C6BAE" w:rsidR="00D70368" w:rsidRPr="00B118B0" w:rsidRDefault="00D0321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75FED1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D8937" w14:textId="694223AA" w:rsidR="00D70368" w:rsidRPr="00B118B0" w:rsidRDefault="00D70368" w:rsidP="00D70368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3"/>
    </w:tbl>
    <w:p w14:paraId="622AED02" w14:textId="26DBCB4D" w:rsidR="000F0C51" w:rsidRDefault="000F0C51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1321B0" w14:textId="4E00392C" w:rsidR="00D03218" w:rsidRDefault="00D03218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99E3DD3" w14:textId="77777777" w:rsidR="00D03218" w:rsidRDefault="00D03218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6053DBB" w14:textId="321DED80" w:rsidR="00474D9C" w:rsidRDefault="00474D9C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12D14AD" w14:textId="797F0E21" w:rsidR="00474D9C" w:rsidRDefault="00474D9C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A4E0DAA" w14:textId="3F6EE808" w:rsidR="00474D9C" w:rsidRDefault="00474D9C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CC85A5E" w14:textId="4D3F8B5C" w:rsidR="00474D9C" w:rsidRDefault="00474D9C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A79704F" w14:textId="77777777" w:rsidR="00474D9C" w:rsidRPr="00B118B0" w:rsidRDefault="00474D9C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F840103" w14:textId="77777777" w:rsidR="009134BB" w:rsidRPr="00B118B0" w:rsidRDefault="009134BB" w:rsidP="00081754">
      <w:pPr>
        <w:pStyle w:val="ListParagraph"/>
        <w:numPr>
          <w:ilvl w:val="0"/>
          <w:numId w:val="1"/>
        </w:numPr>
        <w:tabs>
          <w:tab w:val="left" w:pos="360"/>
        </w:tabs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B118B0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สินทรัพย์ทางการเงินหมุนเวียนอื่น</w:t>
      </w:r>
    </w:p>
    <w:p w14:paraId="2627837E" w14:textId="6B9CC5BB" w:rsidR="009134BB" w:rsidRPr="00B118B0" w:rsidRDefault="009134BB" w:rsidP="00547D61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รายการเปลี่ยนแปลงของบัญชีเงินลงทุนชั่วคราวในตราสารทุน</w:t>
      </w:r>
      <w:r w:rsidR="00ED3DAE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="00C56EB1">
        <w:rPr>
          <w:rFonts w:asciiTheme="majorBidi" w:hAnsiTheme="majorBidi" w:cstheme="majorBidi" w:hint="cs"/>
          <w:sz w:val="28"/>
          <w:cs/>
          <w:lang w:val="en-GB"/>
        </w:rPr>
        <w:t>เ</w:t>
      </w:r>
      <w:r w:rsidR="00020B82" w:rsidRPr="00B118B0">
        <w:rPr>
          <w:rFonts w:asciiTheme="majorBidi" w:hAnsiTheme="majorBidi" w:cstheme="majorBidi"/>
          <w:sz w:val="28"/>
          <w:cs/>
          <w:lang w:val="en-GB"/>
        </w:rPr>
        <w:t>ก</w:t>
      </w:r>
      <w:r w:rsidR="00C56EB1">
        <w:rPr>
          <w:rFonts w:asciiTheme="majorBidi" w:hAnsiTheme="majorBidi" w:cstheme="majorBidi" w:hint="cs"/>
          <w:sz w:val="28"/>
          <w:cs/>
          <w:lang w:val="en-GB"/>
        </w:rPr>
        <w:t>้า</w:t>
      </w:r>
      <w:r w:rsidRPr="00B118B0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B118B0">
        <w:rPr>
          <w:rFonts w:asciiTheme="majorBidi" w:hAnsiTheme="majorBidi" w:cstheme="majorBidi"/>
          <w:sz w:val="28"/>
          <w:lang w:val="en-GB"/>
        </w:rPr>
        <w:t xml:space="preserve"> </w:t>
      </w:r>
      <w:r w:rsidR="00020B82" w:rsidRPr="00B118B0">
        <w:rPr>
          <w:rFonts w:asciiTheme="majorBidi" w:hAnsiTheme="majorBidi" w:cstheme="majorBidi"/>
          <w:sz w:val="28"/>
        </w:rPr>
        <w:t>30</w:t>
      </w:r>
      <w:r w:rsidR="00C56EB1">
        <w:rPr>
          <w:rFonts w:asciiTheme="majorBidi" w:hAnsiTheme="majorBidi" w:cstheme="majorBidi" w:hint="cs"/>
          <w:sz w:val="28"/>
          <w:cs/>
        </w:rPr>
        <w:t xml:space="preserve"> กันยายน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และสำหรับปีสิ้นสุดวันที่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800"/>
        <w:gridCol w:w="270"/>
        <w:gridCol w:w="1620"/>
      </w:tblGrid>
      <w:tr w:rsidR="009134BB" w:rsidRPr="00B118B0" w14:paraId="788537B4" w14:textId="77777777" w:rsidTr="005B4635">
        <w:tc>
          <w:tcPr>
            <w:tcW w:w="4140" w:type="dxa"/>
          </w:tcPr>
          <w:p w14:paraId="54EC437A" w14:textId="77777777" w:rsidR="009134BB" w:rsidRPr="00B118B0" w:rsidRDefault="009134BB" w:rsidP="00A11E99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06E57CD6" w14:textId="77777777" w:rsidR="009134BB" w:rsidRPr="00B118B0" w:rsidRDefault="009134BB" w:rsidP="00A11E99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2CF2C53B" w14:textId="77777777" w:rsidR="009134BB" w:rsidRPr="00B118B0" w:rsidRDefault="009134BB" w:rsidP="00A11E99">
            <w:pPr>
              <w:tabs>
                <w:tab w:val="left" w:pos="720"/>
                <w:tab w:val="left" w:pos="3384"/>
              </w:tabs>
              <w:ind w:right="4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134BB" w:rsidRPr="00B118B0" w14:paraId="66395EB5" w14:textId="77777777" w:rsidTr="005B4635">
        <w:tc>
          <w:tcPr>
            <w:tcW w:w="4140" w:type="dxa"/>
          </w:tcPr>
          <w:p w14:paraId="29B6FB57" w14:textId="77777777" w:rsidR="009134BB" w:rsidRPr="00B118B0" w:rsidRDefault="009134BB" w:rsidP="00A11E99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6BD4F153" w14:textId="77777777" w:rsidR="009134BB" w:rsidRPr="00B118B0" w:rsidRDefault="009134BB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33AEA3F" w14:textId="77777777" w:rsidR="009134BB" w:rsidRPr="00B118B0" w:rsidRDefault="009134BB" w:rsidP="00A11E99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งบการเงินรวมและ</w:t>
            </w:r>
          </w:p>
        </w:tc>
      </w:tr>
      <w:tr w:rsidR="009134BB" w:rsidRPr="00B118B0" w14:paraId="3E04B11C" w14:textId="77777777" w:rsidTr="005B4635">
        <w:tc>
          <w:tcPr>
            <w:tcW w:w="4140" w:type="dxa"/>
          </w:tcPr>
          <w:p w14:paraId="41F32E34" w14:textId="77777777" w:rsidR="009134BB" w:rsidRPr="00B118B0" w:rsidRDefault="009134BB" w:rsidP="00A11E99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94062AC" w14:textId="77777777" w:rsidR="009134BB" w:rsidRPr="00B118B0" w:rsidRDefault="009134BB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26163BE6" w14:textId="77777777" w:rsidR="009134BB" w:rsidRPr="00B118B0" w:rsidRDefault="009134BB" w:rsidP="00A11E99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9134BB" w:rsidRPr="00B118B0" w14:paraId="728EA278" w14:textId="77777777" w:rsidTr="005B4635">
        <w:tc>
          <w:tcPr>
            <w:tcW w:w="4140" w:type="dxa"/>
          </w:tcPr>
          <w:p w14:paraId="550B4EBF" w14:textId="77777777" w:rsidR="009134BB" w:rsidRPr="00B118B0" w:rsidRDefault="009134BB" w:rsidP="00A11E99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DD8CB7B" w14:textId="77777777" w:rsidR="009134BB" w:rsidRPr="00B118B0" w:rsidRDefault="009134BB" w:rsidP="00A11E9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102FC35" w14:textId="71F73930" w:rsidR="009134BB" w:rsidRPr="00B118B0" w:rsidRDefault="00020B82" w:rsidP="00A11E9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56EB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9134BB"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134BB"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9264E2" w14:textId="77777777" w:rsidR="009134BB" w:rsidRPr="00B118B0" w:rsidRDefault="009134BB" w:rsidP="00A11E9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D34EDAB" w14:textId="77777777" w:rsidR="009134BB" w:rsidRPr="00B118B0" w:rsidRDefault="009134BB" w:rsidP="00A11E9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D3DAE" w:rsidRPr="00B118B0" w14:paraId="3229FF6D" w14:textId="77777777" w:rsidTr="002367B6">
        <w:tc>
          <w:tcPr>
            <w:tcW w:w="4140" w:type="dxa"/>
          </w:tcPr>
          <w:p w14:paraId="64FBBE6B" w14:textId="77777777" w:rsidR="00ED3DAE" w:rsidRPr="00B118B0" w:rsidRDefault="00ED3DAE" w:rsidP="00ED3DAE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1260" w:type="dxa"/>
          </w:tcPr>
          <w:p w14:paraId="28C4ED35" w14:textId="77777777" w:rsidR="00ED3DAE" w:rsidRPr="00B118B0" w:rsidRDefault="00ED3DAE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5CCD808" w14:textId="7F535FCE" w:rsidR="00ED3DAE" w:rsidRPr="00B118B0" w:rsidRDefault="00FF7731" w:rsidP="00ED3DAE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6,247</w:t>
            </w:r>
          </w:p>
        </w:tc>
        <w:tc>
          <w:tcPr>
            <w:tcW w:w="270" w:type="dxa"/>
          </w:tcPr>
          <w:p w14:paraId="3E887336" w14:textId="77777777" w:rsidR="00ED3DAE" w:rsidRPr="00B118B0" w:rsidRDefault="00ED3DAE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3B8C353" w14:textId="77777777" w:rsidR="00ED3DAE" w:rsidRPr="00B118B0" w:rsidRDefault="00ED3DAE" w:rsidP="00ED3DAE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7,371</w:t>
            </w:r>
          </w:p>
        </w:tc>
      </w:tr>
      <w:tr w:rsidR="002367B6" w:rsidRPr="00B118B0" w14:paraId="4A3D0378" w14:textId="77777777" w:rsidTr="00AD00A1">
        <w:tc>
          <w:tcPr>
            <w:tcW w:w="4140" w:type="dxa"/>
          </w:tcPr>
          <w:p w14:paraId="3A599199" w14:textId="499139FC" w:rsidR="002367B6" w:rsidRPr="00B118B0" w:rsidRDefault="002367B6" w:rsidP="00ED3DAE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จำหน่ายเงินลงทุน</w:t>
            </w:r>
          </w:p>
        </w:tc>
        <w:tc>
          <w:tcPr>
            <w:tcW w:w="1260" w:type="dxa"/>
          </w:tcPr>
          <w:p w14:paraId="19337014" w14:textId="77777777" w:rsidR="002367B6" w:rsidRPr="00B118B0" w:rsidRDefault="002367B6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55F6C68" w14:textId="6A5A1E8B" w:rsidR="002367B6" w:rsidRPr="00B118B0" w:rsidRDefault="00EC2451" w:rsidP="00ED3DAE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(9,144)</w:t>
            </w:r>
          </w:p>
        </w:tc>
        <w:tc>
          <w:tcPr>
            <w:tcW w:w="270" w:type="dxa"/>
          </w:tcPr>
          <w:p w14:paraId="18CEB404" w14:textId="77777777" w:rsidR="002367B6" w:rsidRPr="00B118B0" w:rsidRDefault="002367B6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CDCB5F3" w14:textId="2F2CFE8F" w:rsidR="002367B6" w:rsidRPr="00B118B0" w:rsidRDefault="002367B6" w:rsidP="00ED3DAE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3DAE" w:rsidRPr="00B118B0" w14:paraId="128BCB78" w14:textId="77777777" w:rsidTr="00AD00A1">
        <w:tc>
          <w:tcPr>
            <w:tcW w:w="4140" w:type="dxa"/>
          </w:tcPr>
          <w:p w14:paraId="4924A6C4" w14:textId="77777777" w:rsidR="00ED3DAE" w:rsidRPr="00B118B0" w:rsidRDefault="00ED3DAE" w:rsidP="00ED3DAE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กำไร </w:t>
            </w: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จากการเปลี่ยนแปลงมูลค่า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1E1E8EB0" w14:textId="77777777" w:rsidR="00ED3DAE" w:rsidRPr="00B118B0" w:rsidRDefault="00ED3DAE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554B57B" w14:textId="526112A1" w:rsidR="00ED3DAE" w:rsidRPr="00B118B0" w:rsidRDefault="00AD00A1" w:rsidP="00ED3DAE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C2E45B" w14:textId="77777777" w:rsidR="00ED3DAE" w:rsidRPr="00B118B0" w:rsidRDefault="00ED3DAE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8BF6B7F" w14:textId="77777777" w:rsidR="00ED3DAE" w:rsidRPr="00B118B0" w:rsidRDefault="00ED3DAE" w:rsidP="00ED3DAE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(1,124)</w:t>
            </w:r>
          </w:p>
        </w:tc>
      </w:tr>
      <w:tr w:rsidR="00AD00A1" w:rsidRPr="00B118B0" w14:paraId="06477BA2" w14:textId="77777777" w:rsidTr="00AD00A1">
        <w:tc>
          <w:tcPr>
            <w:tcW w:w="4140" w:type="dxa"/>
          </w:tcPr>
          <w:p w14:paraId="09540E47" w14:textId="596CBDC7" w:rsidR="00AD00A1" w:rsidRPr="00B118B0" w:rsidRDefault="00AD00A1" w:rsidP="00ED3DAE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 (ขาดทุน) จากการจำหน่าย</w:t>
            </w:r>
            <w:r w:rsidR="007F480F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เงินลงทุน</w:t>
            </w:r>
          </w:p>
        </w:tc>
        <w:tc>
          <w:tcPr>
            <w:tcW w:w="1260" w:type="dxa"/>
          </w:tcPr>
          <w:p w14:paraId="78B468EB" w14:textId="77777777" w:rsidR="00AD00A1" w:rsidRPr="00B118B0" w:rsidRDefault="00AD00A1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C2A093D" w14:textId="3C19B132" w:rsidR="00AD00A1" w:rsidRDefault="00AD00A1" w:rsidP="00ED3DAE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2,897</w:t>
            </w:r>
          </w:p>
        </w:tc>
        <w:tc>
          <w:tcPr>
            <w:tcW w:w="270" w:type="dxa"/>
          </w:tcPr>
          <w:p w14:paraId="33B14B64" w14:textId="77777777" w:rsidR="00AD00A1" w:rsidRPr="00B118B0" w:rsidRDefault="00AD00A1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A61A30" w14:textId="70FAB40C" w:rsidR="00AD00A1" w:rsidRPr="00B118B0" w:rsidRDefault="00483D66" w:rsidP="00ED3DAE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3DAE" w:rsidRPr="00B118B0" w14:paraId="5181F627" w14:textId="77777777" w:rsidTr="005B4635">
        <w:tc>
          <w:tcPr>
            <w:tcW w:w="4140" w:type="dxa"/>
          </w:tcPr>
          <w:p w14:paraId="18097664" w14:textId="77777777" w:rsidR="00ED3DAE" w:rsidRPr="00B118B0" w:rsidRDefault="00ED3DAE" w:rsidP="00ED3DAE">
            <w:pPr>
              <w:pStyle w:val="Header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1260" w:type="dxa"/>
          </w:tcPr>
          <w:p w14:paraId="3E0F8BDB" w14:textId="77777777" w:rsidR="00ED3DAE" w:rsidRPr="00B118B0" w:rsidRDefault="00ED3DAE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52CDE" w14:textId="4F776808" w:rsidR="00ED3DAE" w:rsidRPr="00B118B0" w:rsidRDefault="00EC2451" w:rsidP="00ED3DAE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473876" w14:textId="77777777" w:rsidR="00ED3DAE" w:rsidRPr="00B118B0" w:rsidRDefault="00ED3DAE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64DCB6D" w14:textId="77777777" w:rsidR="00ED3DAE" w:rsidRPr="00B118B0" w:rsidRDefault="00ED3DAE" w:rsidP="00ED3DAE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6,247</w:t>
            </w:r>
          </w:p>
        </w:tc>
      </w:tr>
    </w:tbl>
    <w:p w14:paraId="4E7D42D6" w14:textId="77777777" w:rsidR="003964B0" w:rsidRPr="00B118B0" w:rsidRDefault="003964B0" w:rsidP="003964B0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สินทรัพย์ทางการเงินไม่หมุนเวียนอื่น</w:t>
      </w:r>
    </w:p>
    <w:p w14:paraId="3679E85B" w14:textId="7BF3E9DB" w:rsidR="003964B0" w:rsidRPr="00B118B0" w:rsidRDefault="003964B0" w:rsidP="003964B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สินทรัพย์ทางการเงินไม่หมุนเวียนอื่น 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30 </w:t>
      </w:r>
      <w:r w:rsidR="00C56EB1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8"/>
        <w:gridCol w:w="90"/>
        <w:gridCol w:w="990"/>
        <w:gridCol w:w="90"/>
        <w:gridCol w:w="902"/>
        <w:gridCol w:w="90"/>
        <w:gridCol w:w="988"/>
        <w:gridCol w:w="54"/>
        <w:gridCol w:w="866"/>
        <w:gridCol w:w="54"/>
        <w:gridCol w:w="918"/>
        <w:gridCol w:w="54"/>
        <w:gridCol w:w="936"/>
      </w:tblGrid>
      <w:tr w:rsidR="003964B0" w:rsidRPr="00B118B0" w14:paraId="7C709B76" w14:textId="77777777" w:rsidTr="00177EDB">
        <w:trPr>
          <w:trHeight w:val="270"/>
        </w:trPr>
        <w:tc>
          <w:tcPr>
            <w:tcW w:w="3058" w:type="dxa"/>
            <w:vAlign w:val="bottom"/>
          </w:tcPr>
          <w:p w14:paraId="7DD3B203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D611DD1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51C1B72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F9C90B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04696B45" w14:textId="77777777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5B44E9E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7DCEAA8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3964B0" w:rsidRPr="00B118B0" w14:paraId="08CC920B" w14:textId="77777777" w:rsidTr="00177EDB">
        <w:trPr>
          <w:trHeight w:val="270"/>
        </w:trPr>
        <w:tc>
          <w:tcPr>
            <w:tcW w:w="3058" w:type="dxa"/>
            <w:vAlign w:val="bottom"/>
          </w:tcPr>
          <w:p w14:paraId="0708F47C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97DAD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42" w:type="dxa"/>
            <w:gridSpan w:val="11"/>
            <w:tcBorders>
              <w:bottom w:val="single" w:sz="4" w:space="0" w:color="auto"/>
            </w:tcBorders>
            <w:vAlign w:val="bottom"/>
          </w:tcPr>
          <w:p w14:paraId="45B340D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964B0" w:rsidRPr="00B118B0" w14:paraId="5C6A3DF1" w14:textId="77777777" w:rsidTr="00177EDB">
        <w:trPr>
          <w:trHeight w:val="207"/>
        </w:trPr>
        <w:tc>
          <w:tcPr>
            <w:tcW w:w="3058" w:type="dxa"/>
            <w:vAlign w:val="bottom"/>
          </w:tcPr>
          <w:p w14:paraId="2B0B5A1B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D8C9AC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B478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1F948B9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719BF" w14:textId="77777777" w:rsidR="0060104B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20BD0A5C" w14:textId="3236D506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0F433CB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D3BC2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3964B0" w:rsidRPr="00B118B0" w14:paraId="20FBE46A" w14:textId="77777777" w:rsidTr="00177EDB">
        <w:tc>
          <w:tcPr>
            <w:tcW w:w="3058" w:type="dxa"/>
            <w:vAlign w:val="bottom"/>
          </w:tcPr>
          <w:p w14:paraId="72D736CA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55DE75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807CC6" w14:textId="68E655F3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C56EB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23F8A0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3A9FF18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2502D6D0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78F7B78F" w14:textId="6CD0D0DE" w:rsidR="003964B0" w:rsidRPr="00B118B0" w:rsidRDefault="00C56EB1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ายน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5249EC8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903A90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54" w:type="dxa"/>
          </w:tcPr>
          <w:p w14:paraId="1C78049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3545AA3" w14:textId="1FC60155" w:rsidR="003964B0" w:rsidRPr="00B118B0" w:rsidRDefault="00C56EB1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ายน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1625F3E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490A08A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3964B0" w:rsidRPr="00B118B0" w14:paraId="42FDC5AE" w14:textId="77777777" w:rsidTr="00177EDB">
        <w:tc>
          <w:tcPr>
            <w:tcW w:w="3058" w:type="dxa"/>
            <w:tcBorders>
              <w:bottom w:val="single" w:sz="4" w:space="0" w:color="auto"/>
            </w:tcBorders>
            <w:vAlign w:val="bottom"/>
          </w:tcPr>
          <w:p w14:paraId="7A766AE1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2BEF38A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5DC69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90" w:type="dxa"/>
          </w:tcPr>
          <w:p w14:paraId="0F97AFB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93C25A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90" w:type="dxa"/>
          </w:tcPr>
          <w:p w14:paraId="237CE69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09A6D27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54" w:type="dxa"/>
          </w:tcPr>
          <w:p w14:paraId="5FE443F7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531051C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54" w:type="dxa"/>
          </w:tcPr>
          <w:p w14:paraId="341EA44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690EED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54" w:type="dxa"/>
          </w:tcPr>
          <w:p w14:paraId="51288188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9FE11C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3964B0" w:rsidRPr="00B118B0" w14:paraId="0D8EE8B2" w14:textId="77777777" w:rsidTr="00177EDB">
        <w:tc>
          <w:tcPr>
            <w:tcW w:w="3058" w:type="dxa"/>
          </w:tcPr>
          <w:p w14:paraId="1C9586BE" w14:textId="77777777" w:rsidR="003964B0" w:rsidRPr="00B118B0" w:rsidRDefault="003964B0" w:rsidP="0042638F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2F5EFB65" w14:textId="77777777" w:rsidR="003964B0" w:rsidRPr="00B118B0" w:rsidRDefault="003964B0" w:rsidP="0042638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DF1965" w14:textId="02515D39" w:rsidR="003964B0" w:rsidRPr="00B118B0" w:rsidRDefault="002367B6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90" w:type="dxa"/>
            <w:shd w:val="clear" w:color="auto" w:fill="auto"/>
          </w:tcPr>
          <w:p w14:paraId="2EDE3160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1D19091E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90" w:type="dxa"/>
          </w:tcPr>
          <w:p w14:paraId="647F842F" w14:textId="77777777" w:rsidR="003964B0" w:rsidRPr="00B118B0" w:rsidRDefault="003964B0" w:rsidP="0042638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AFEF970" w14:textId="632E96C1" w:rsidR="003964B0" w:rsidRPr="00B118B0" w:rsidRDefault="002367B6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54" w:type="dxa"/>
          </w:tcPr>
          <w:p w14:paraId="72B3E28D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7A072325" w14:textId="77777777" w:rsidR="003964B0" w:rsidRPr="00B118B0" w:rsidRDefault="003964B0" w:rsidP="0042638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54" w:type="dxa"/>
          </w:tcPr>
          <w:p w14:paraId="7EDC403E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629989D3" w14:textId="09C1C1DA" w:rsidR="003964B0" w:rsidRPr="00B118B0" w:rsidRDefault="002367B6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56,538</w:t>
            </w:r>
          </w:p>
        </w:tc>
        <w:tc>
          <w:tcPr>
            <w:tcW w:w="54" w:type="dxa"/>
          </w:tcPr>
          <w:p w14:paraId="374954DF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</w:tcPr>
          <w:p w14:paraId="1349B419" w14:textId="77777777" w:rsidR="003964B0" w:rsidRPr="00B118B0" w:rsidRDefault="003964B0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56,538</w:t>
            </w:r>
          </w:p>
        </w:tc>
      </w:tr>
      <w:tr w:rsidR="003964B0" w:rsidRPr="00B118B0" w14:paraId="2D734C98" w14:textId="77777777" w:rsidTr="00177EDB">
        <w:tc>
          <w:tcPr>
            <w:tcW w:w="3058" w:type="dxa"/>
          </w:tcPr>
          <w:p w14:paraId="3E819E53" w14:textId="77777777" w:rsidR="003964B0" w:rsidRPr="00B118B0" w:rsidRDefault="003964B0" w:rsidP="0042638F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0DA3AFB2" w14:textId="77777777" w:rsidR="003964B0" w:rsidRPr="00B118B0" w:rsidRDefault="003964B0" w:rsidP="0042638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97F576" w14:textId="24564DE0" w:rsidR="003964B0" w:rsidRPr="00B118B0" w:rsidRDefault="002367B6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637,994</w:t>
            </w:r>
          </w:p>
        </w:tc>
        <w:tc>
          <w:tcPr>
            <w:tcW w:w="90" w:type="dxa"/>
            <w:shd w:val="clear" w:color="auto" w:fill="auto"/>
          </w:tcPr>
          <w:p w14:paraId="6FB099BD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6506DAC0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637,994</w:t>
            </w:r>
          </w:p>
        </w:tc>
        <w:tc>
          <w:tcPr>
            <w:tcW w:w="90" w:type="dxa"/>
          </w:tcPr>
          <w:p w14:paraId="5302D197" w14:textId="77777777" w:rsidR="003964B0" w:rsidRPr="00B118B0" w:rsidRDefault="003964B0" w:rsidP="0042638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E2F5F87" w14:textId="2E83B67B" w:rsidR="003964B0" w:rsidRPr="00B118B0" w:rsidRDefault="002367B6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20.00</w:t>
            </w:r>
          </w:p>
        </w:tc>
        <w:tc>
          <w:tcPr>
            <w:tcW w:w="54" w:type="dxa"/>
          </w:tcPr>
          <w:p w14:paraId="6A70976E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7C6E4B8C" w14:textId="77777777" w:rsidR="003964B0" w:rsidRPr="00B118B0" w:rsidRDefault="003964B0" w:rsidP="0042638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10.00</w:t>
            </w:r>
          </w:p>
        </w:tc>
        <w:tc>
          <w:tcPr>
            <w:tcW w:w="54" w:type="dxa"/>
          </w:tcPr>
          <w:p w14:paraId="2E552BFA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1484E1E0" w14:textId="011C921B" w:rsidR="003964B0" w:rsidRPr="00B118B0" w:rsidRDefault="002367B6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315,854</w:t>
            </w:r>
          </w:p>
        </w:tc>
        <w:tc>
          <w:tcPr>
            <w:tcW w:w="54" w:type="dxa"/>
          </w:tcPr>
          <w:p w14:paraId="48DA0FDD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</w:tcPr>
          <w:p w14:paraId="709F61AE" w14:textId="77777777" w:rsidR="003964B0" w:rsidRPr="00B118B0" w:rsidRDefault="003964B0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115,854</w:t>
            </w:r>
          </w:p>
        </w:tc>
      </w:tr>
      <w:tr w:rsidR="003964B0" w:rsidRPr="00B118B0" w14:paraId="7208F396" w14:textId="77777777" w:rsidTr="00177EDB">
        <w:tc>
          <w:tcPr>
            <w:tcW w:w="3058" w:type="dxa"/>
          </w:tcPr>
          <w:p w14:paraId="3B4E2AC7" w14:textId="77777777" w:rsidR="003964B0" w:rsidRPr="00B118B0" w:rsidRDefault="003964B0" w:rsidP="0042638F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วม</w:t>
            </w:r>
          </w:p>
        </w:tc>
        <w:tc>
          <w:tcPr>
            <w:tcW w:w="90" w:type="dxa"/>
          </w:tcPr>
          <w:p w14:paraId="40CBD9AD" w14:textId="77777777" w:rsidR="003964B0" w:rsidRPr="00B118B0" w:rsidRDefault="003964B0" w:rsidP="0042638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6AA354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108B36C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45D7EAE9" w14:textId="77777777" w:rsidR="003964B0" w:rsidRPr="00B118B0" w:rsidRDefault="003964B0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75BBABA" w14:textId="77777777" w:rsidR="003964B0" w:rsidRPr="00B118B0" w:rsidRDefault="003964B0" w:rsidP="0042638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517147C" w14:textId="77777777" w:rsidR="003964B0" w:rsidRPr="00B118B0" w:rsidRDefault="003964B0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4179CB9D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78851575" w14:textId="77777777" w:rsidR="003964B0" w:rsidRPr="00B118B0" w:rsidRDefault="003964B0" w:rsidP="0042638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24951806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77507" w14:textId="4D87507C" w:rsidR="003964B0" w:rsidRPr="00B118B0" w:rsidRDefault="002367B6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372,392</w:t>
            </w:r>
          </w:p>
        </w:tc>
        <w:tc>
          <w:tcPr>
            <w:tcW w:w="54" w:type="dxa"/>
          </w:tcPr>
          <w:p w14:paraId="2CE12EAA" w14:textId="77777777" w:rsidR="003964B0" w:rsidRPr="00B118B0" w:rsidRDefault="003964B0" w:rsidP="0042638F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5C7EE2C" w14:textId="77777777" w:rsidR="003964B0" w:rsidRPr="00B118B0" w:rsidRDefault="003964B0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172,392</w:t>
            </w:r>
          </w:p>
        </w:tc>
      </w:tr>
      <w:tr w:rsidR="009A4EA9" w:rsidRPr="00B118B0" w14:paraId="1B43A8D1" w14:textId="77777777" w:rsidTr="00177EDB">
        <w:trPr>
          <w:trHeight w:val="285"/>
        </w:trPr>
        <w:tc>
          <w:tcPr>
            <w:tcW w:w="3058" w:type="dxa"/>
          </w:tcPr>
          <w:p w14:paraId="1DC77AC2" w14:textId="77777777" w:rsidR="009A4EA9" w:rsidRPr="00B118B0" w:rsidRDefault="009A4EA9" w:rsidP="0042638F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8BD1F73" w14:textId="77777777" w:rsidR="009A4EA9" w:rsidRPr="00B118B0" w:rsidRDefault="009A4EA9" w:rsidP="0042638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6C3061" w14:textId="77777777" w:rsidR="009A4EA9" w:rsidRPr="00B118B0" w:rsidRDefault="009A4EA9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388DC86" w14:textId="77777777" w:rsidR="009A4EA9" w:rsidRPr="00B118B0" w:rsidRDefault="009A4EA9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3480A7A5" w14:textId="77777777" w:rsidR="009A4EA9" w:rsidRPr="00B118B0" w:rsidRDefault="009A4EA9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6AC29CD" w14:textId="77777777" w:rsidR="009A4EA9" w:rsidRPr="00B118B0" w:rsidRDefault="009A4EA9" w:rsidP="0042638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55CC748A" w14:textId="77777777" w:rsidR="009A4EA9" w:rsidRPr="00B118B0" w:rsidRDefault="009A4EA9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1F9FAE86" w14:textId="77777777" w:rsidR="009A4EA9" w:rsidRPr="00B118B0" w:rsidRDefault="009A4EA9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4BF6FCBB" w14:textId="77777777" w:rsidR="009A4EA9" w:rsidRPr="00B118B0" w:rsidRDefault="009A4EA9" w:rsidP="0042638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5D4A78A9" w14:textId="77777777" w:rsidR="009A4EA9" w:rsidRPr="00B118B0" w:rsidRDefault="009A4EA9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0D03C65C" w14:textId="77777777" w:rsidR="009A4EA9" w:rsidRPr="00B118B0" w:rsidRDefault="009A4EA9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</w:tcPr>
          <w:p w14:paraId="64DD7E87" w14:textId="77777777" w:rsidR="009A4EA9" w:rsidRPr="00B118B0" w:rsidRDefault="009A4EA9" w:rsidP="0042638F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04BE958" w14:textId="77777777" w:rsidR="009A4EA9" w:rsidRPr="00B118B0" w:rsidRDefault="009A4EA9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964B0" w:rsidRPr="00B118B0" w14:paraId="361A60CB" w14:textId="77777777" w:rsidTr="00177EDB">
        <w:trPr>
          <w:trHeight w:val="252"/>
        </w:trPr>
        <w:tc>
          <w:tcPr>
            <w:tcW w:w="3058" w:type="dxa"/>
            <w:vAlign w:val="bottom"/>
          </w:tcPr>
          <w:p w14:paraId="28954974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22FAA6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79A9F5C8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846DFD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2206E28D" w14:textId="77777777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7D2DF6B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675EACDC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3964B0" w:rsidRPr="00B118B0" w14:paraId="568CEFC5" w14:textId="77777777" w:rsidTr="00177EDB">
        <w:trPr>
          <w:trHeight w:val="270"/>
        </w:trPr>
        <w:tc>
          <w:tcPr>
            <w:tcW w:w="3058" w:type="dxa"/>
            <w:vAlign w:val="bottom"/>
          </w:tcPr>
          <w:p w14:paraId="2D0022AA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93EA23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42" w:type="dxa"/>
            <w:gridSpan w:val="11"/>
            <w:tcBorders>
              <w:bottom w:val="single" w:sz="4" w:space="0" w:color="auto"/>
            </w:tcBorders>
            <w:vAlign w:val="bottom"/>
          </w:tcPr>
          <w:p w14:paraId="72E1ABE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964B0" w:rsidRPr="00B118B0" w14:paraId="54AA7F65" w14:textId="77777777" w:rsidTr="00177EDB">
        <w:trPr>
          <w:trHeight w:val="207"/>
        </w:trPr>
        <w:tc>
          <w:tcPr>
            <w:tcW w:w="3058" w:type="dxa"/>
            <w:vAlign w:val="bottom"/>
          </w:tcPr>
          <w:p w14:paraId="77D74895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9086B2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45850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08BCF36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212FE" w14:textId="77777777" w:rsidR="00924E8E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53D226C2" w14:textId="5EF9B8C4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4025BBB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024A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3964B0" w:rsidRPr="00B118B0" w14:paraId="3507BA93" w14:textId="77777777" w:rsidTr="00177EDB">
        <w:tc>
          <w:tcPr>
            <w:tcW w:w="3058" w:type="dxa"/>
            <w:vAlign w:val="bottom"/>
          </w:tcPr>
          <w:p w14:paraId="2BE61B0A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5A814D7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345D84" w14:textId="2A5E3503" w:rsidR="003964B0" w:rsidRPr="00B118B0" w:rsidRDefault="00C56EB1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F4498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9B578D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71E99DC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2A57CF8A" w14:textId="413559DD" w:rsidR="003964B0" w:rsidRPr="00B118B0" w:rsidRDefault="00C56EB1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ายน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05C1A39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0ADDC7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54" w:type="dxa"/>
          </w:tcPr>
          <w:p w14:paraId="58F0217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0F41AB47" w14:textId="474CB767" w:rsidR="003964B0" w:rsidRPr="00B118B0" w:rsidRDefault="00C56EB1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ายน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655487B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76E7C89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3964B0" w:rsidRPr="00B118B0" w14:paraId="087BC5CA" w14:textId="77777777" w:rsidTr="00177EDB">
        <w:tc>
          <w:tcPr>
            <w:tcW w:w="3058" w:type="dxa"/>
            <w:tcBorders>
              <w:bottom w:val="single" w:sz="4" w:space="0" w:color="auto"/>
            </w:tcBorders>
            <w:vAlign w:val="bottom"/>
          </w:tcPr>
          <w:p w14:paraId="048D7259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416864B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EDD7D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90" w:type="dxa"/>
          </w:tcPr>
          <w:p w14:paraId="2B7F2961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8633DE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90" w:type="dxa"/>
          </w:tcPr>
          <w:p w14:paraId="224A0A87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0D82A77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54" w:type="dxa"/>
          </w:tcPr>
          <w:p w14:paraId="685EA86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126FC8D8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54" w:type="dxa"/>
          </w:tcPr>
          <w:p w14:paraId="6578D43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67733D31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54" w:type="dxa"/>
          </w:tcPr>
          <w:p w14:paraId="4AFF6581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2E5E47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3964B0" w:rsidRPr="00B118B0" w14:paraId="6327E879" w14:textId="77777777" w:rsidTr="00177EDB">
        <w:tc>
          <w:tcPr>
            <w:tcW w:w="3058" w:type="dxa"/>
          </w:tcPr>
          <w:p w14:paraId="0F5F8E35" w14:textId="77777777" w:rsidR="003964B0" w:rsidRPr="00B118B0" w:rsidRDefault="003964B0" w:rsidP="0042638F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5FDF4717" w14:textId="77777777" w:rsidR="003964B0" w:rsidRPr="00B118B0" w:rsidRDefault="003964B0" w:rsidP="0042638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B73445" w14:textId="357D76AC" w:rsidR="003964B0" w:rsidRPr="00B118B0" w:rsidRDefault="002367B6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637,994</w:t>
            </w:r>
          </w:p>
        </w:tc>
        <w:tc>
          <w:tcPr>
            <w:tcW w:w="90" w:type="dxa"/>
            <w:shd w:val="clear" w:color="auto" w:fill="auto"/>
          </w:tcPr>
          <w:p w14:paraId="765CF8A8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67BC2AB5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637,994</w:t>
            </w:r>
          </w:p>
        </w:tc>
        <w:tc>
          <w:tcPr>
            <w:tcW w:w="90" w:type="dxa"/>
          </w:tcPr>
          <w:p w14:paraId="38BF4E53" w14:textId="77777777" w:rsidR="003964B0" w:rsidRPr="00B118B0" w:rsidRDefault="003964B0" w:rsidP="0042638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E2CA790" w14:textId="79A55317" w:rsidR="003964B0" w:rsidRPr="00B118B0" w:rsidRDefault="002367B6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20.00</w:t>
            </w:r>
          </w:p>
        </w:tc>
        <w:tc>
          <w:tcPr>
            <w:tcW w:w="54" w:type="dxa"/>
          </w:tcPr>
          <w:p w14:paraId="3224F7E2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4F467843" w14:textId="77777777" w:rsidR="003964B0" w:rsidRPr="00B118B0" w:rsidRDefault="003964B0" w:rsidP="0042638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10.00</w:t>
            </w:r>
          </w:p>
        </w:tc>
        <w:tc>
          <w:tcPr>
            <w:tcW w:w="54" w:type="dxa"/>
          </w:tcPr>
          <w:p w14:paraId="5D80700A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23571756" w14:textId="0B89114A" w:rsidR="003964B0" w:rsidRPr="00B118B0" w:rsidRDefault="002367B6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315,854</w:t>
            </w:r>
          </w:p>
        </w:tc>
        <w:tc>
          <w:tcPr>
            <w:tcW w:w="54" w:type="dxa"/>
          </w:tcPr>
          <w:p w14:paraId="5F2700B4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</w:tcPr>
          <w:p w14:paraId="7652D7A6" w14:textId="77777777" w:rsidR="003964B0" w:rsidRPr="00B118B0" w:rsidRDefault="003964B0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115,854</w:t>
            </w:r>
          </w:p>
        </w:tc>
      </w:tr>
      <w:tr w:rsidR="003964B0" w:rsidRPr="00B118B0" w14:paraId="46465001" w14:textId="77777777" w:rsidTr="00177EDB">
        <w:tc>
          <w:tcPr>
            <w:tcW w:w="3058" w:type="dxa"/>
          </w:tcPr>
          <w:p w14:paraId="0D0E5CD3" w14:textId="77777777" w:rsidR="003964B0" w:rsidRPr="00B118B0" w:rsidRDefault="003964B0" w:rsidP="0042638F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7B0BCF95" w14:textId="77777777" w:rsidR="003964B0" w:rsidRPr="00B118B0" w:rsidRDefault="003964B0" w:rsidP="0042638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278B88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B209261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2B9C995D" w14:textId="77777777" w:rsidR="003964B0" w:rsidRPr="00B118B0" w:rsidRDefault="003964B0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1B43DA8" w14:textId="77777777" w:rsidR="003964B0" w:rsidRPr="00B118B0" w:rsidRDefault="003964B0" w:rsidP="0042638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AAE2AB3" w14:textId="77777777" w:rsidR="003964B0" w:rsidRPr="00B118B0" w:rsidRDefault="003964B0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36A8F89C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0B563B83" w14:textId="77777777" w:rsidR="003964B0" w:rsidRPr="00B118B0" w:rsidRDefault="003964B0" w:rsidP="0042638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0635C4F8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2104B" w14:textId="3871F52C" w:rsidR="003964B0" w:rsidRPr="00B118B0" w:rsidRDefault="002367B6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315,854</w:t>
            </w:r>
          </w:p>
        </w:tc>
        <w:tc>
          <w:tcPr>
            <w:tcW w:w="54" w:type="dxa"/>
          </w:tcPr>
          <w:p w14:paraId="30C801E9" w14:textId="77777777" w:rsidR="003964B0" w:rsidRPr="00B118B0" w:rsidRDefault="003964B0" w:rsidP="0042638F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3FE1A5F" w14:textId="77777777" w:rsidR="003964B0" w:rsidRPr="00B118B0" w:rsidRDefault="003964B0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115,854</w:t>
            </w:r>
          </w:p>
        </w:tc>
      </w:tr>
    </w:tbl>
    <w:p w14:paraId="5CE83D4A" w14:textId="36812D9E" w:rsidR="00D742B1" w:rsidRPr="00B118B0" w:rsidRDefault="00D742B1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เงินฝากธนาคารที่มีภาระค้ำประกัน</w:t>
      </w:r>
    </w:p>
    <w:p w14:paraId="0A3DAB73" w14:textId="7CC4811C" w:rsidR="006949A6" w:rsidRPr="00B118B0" w:rsidRDefault="00D742B1" w:rsidP="00547D61">
      <w:pPr>
        <w:pStyle w:val="ListParagraph"/>
        <w:tabs>
          <w:tab w:val="left" w:pos="360"/>
        </w:tabs>
        <w:spacing w:before="120" w:line="24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C56EB1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กลุ่มบริษัทมีเงินฝากธนาคาร</w:t>
      </w:r>
      <w:r w:rsidR="00BB15BF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ภาระค้ำประกันในงบการเงินรวมจำนวน</w:t>
      </w:r>
      <w:r w:rsidR="00A07BF1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A07BF1">
        <w:rPr>
          <w:rFonts w:asciiTheme="majorBidi" w:hAnsiTheme="majorBidi" w:cstheme="majorBidi"/>
          <w:color w:val="000000"/>
          <w:spacing w:val="-2"/>
          <w:sz w:val="28"/>
        </w:rPr>
        <w:t>32.1</w:t>
      </w:r>
      <w:r w:rsidR="00A36AEE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72.93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ตามลำดับ ในอัตราดอกเบี้ยร้อยละ </w:t>
      </w:r>
      <w:r w:rsidR="00A07BF1">
        <w:rPr>
          <w:rFonts w:asciiTheme="majorBidi" w:hAnsiTheme="majorBidi" w:cstheme="majorBidi"/>
          <w:color w:val="000000"/>
          <w:spacing w:val="-2"/>
          <w:sz w:val="28"/>
        </w:rPr>
        <w:t xml:space="preserve">0.05 - 0.38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0.06 - 0.38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ต่อปี เป็นเงินฝากประจำธนาคารของบริษัทย่อยบางแห่งที่ได้นำไปเป็นหลักทรัพย์ค้ำประกันวงเงินสินเชื่อและหนังสือค้ำประกันที่ได้รับจากธนาคารที่จะครบกำหนดภายใน </w:t>
      </w:r>
      <w:r w:rsidR="00BB15BF" w:rsidRPr="00B118B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ปี (งบการเงินเฉพาะกิจการ: ไม่มี)</w:t>
      </w:r>
    </w:p>
    <w:p w14:paraId="24381EA8" w14:textId="77777777" w:rsidR="001210C6" w:rsidRPr="00B118B0" w:rsidRDefault="001210C6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เงินมัดจำเพื่อตรวจสอบธุรกิจก่อนซื้อกิจการ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17FCD6FE" w14:textId="02F2D655" w:rsidR="001210C6" w:rsidRPr="00B118B0" w:rsidRDefault="001210C6" w:rsidP="001210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เงินมัดจำเพื่อตรวจสอบข้อมูลธุรกิจก่อนซื้อกิจการ ณ วันที่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C56EB1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ยน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ประกอบด้วยรายการต่อไปนี้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90"/>
        <w:gridCol w:w="1800"/>
        <w:gridCol w:w="90"/>
        <w:gridCol w:w="1530"/>
        <w:gridCol w:w="90"/>
        <w:gridCol w:w="900"/>
        <w:gridCol w:w="90"/>
        <w:gridCol w:w="900"/>
        <w:gridCol w:w="90"/>
        <w:gridCol w:w="990"/>
        <w:gridCol w:w="90"/>
        <w:gridCol w:w="990"/>
      </w:tblGrid>
      <w:tr w:rsidR="001210C6" w:rsidRPr="00B118B0" w14:paraId="1F0E99A9" w14:textId="77777777" w:rsidTr="00A850F7">
        <w:trPr>
          <w:trHeight w:val="243"/>
        </w:trPr>
        <w:tc>
          <w:tcPr>
            <w:tcW w:w="1440" w:type="dxa"/>
            <w:vAlign w:val="bottom"/>
          </w:tcPr>
          <w:p w14:paraId="59D09E72" w14:textId="77777777" w:rsidR="001210C6" w:rsidRPr="000F704C" w:rsidRDefault="001210C6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35B62E4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53ED98BF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D09C202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A64B2C6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42B2CEB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7672F27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C88C7B3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6622ABF" w14:textId="77777777" w:rsidR="001210C6" w:rsidRPr="000F704C" w:rsidRDefault="001210C6" w:rsidP="00A11E99">
            <w:pPr>
              <w:ind w:right="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0F704C">
              <w:rPr>
                <w:rFonts w:asciiTheme="majorBidi" w:hAnsiTheme="majorBidi" w:cstheme="majorBidi"/>
                <w:szCs w:val="24"/>
              </w:rPr>
              <w:t>: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 xml:space="preserve"> พันบาท)</w:t>
            </w:r>
          </w:p>
        </w:tc>
      </w:tr>
      <w:tr w:rsidR="001210C6" w:rsidRPr="00B118B0" w14:paraId="1BFD40BF" w14:textId="77777777" w:rsidTr="00A850F7">
        <w:trPr>
          <w:trHeight w:val="243"/>
        </w:trPr>
        <w:tc>
          <w:tcPr>
            <w:tcW w:w="1440" w:type="dxa"/>
            <w:vAlign w:val="bottom"/>
          </w:tcPr>
          <w:p w14:paraId="0E29ABAF" w14:textId="77777777" w:rsidR="001210C6" w:rsidRPr="000F704C" w:rsidRDefault="001210C6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FAC1065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6FDD8E5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37699BD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7F4CB9E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5342BB6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7D7DD19C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DF4E79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7D25B17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1210C6" w:rsidRPr="00B118B0" w14:paraId="1172744F" w14:textId="77777777" w:rsidTr="00A850F7">
        <w:trPr>
          <w:trHeight w:val="70"/>
        </w:trPr>
        <w:tc>
          <w:tcPr>
            <w:tcW w:w="1440" w:type="dxa"/>
            <w:vAlign w:val="bottom"/>
          </w:tcPr>
          <w:p w14:paraId="5DA9AC7D" w14:textId="77777777" w:rsidR="001210C6" w:rsidRPr="000F704C" w:rsidRDefault="001210C6" w:rsidP="00A11E99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14B0DBA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75A7C00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7553E742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EDBD852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30699AE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428485" w14:textId="7D5E1BA0" w:rsidR="001210C6" w:rsidRPr="000F704C" w:rsidRDefault="00020B82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="00C56EB1"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กันยา</w:t>
            </w:r>
            <w:r w:rsidRPr="000F704C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ยน</w:t>
            </w:r>
          </w:p>
        </w:tc>
        <w:tc>
          <w:tcPr>
            <w:tcW w:w="90" w:type="dxa"/>
          </w:tcPr>
          <w:p w14:paraId="65E2DA20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D6E88C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31A4246B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5E362" w14:textId="771D5802" w:rsidR="001210C6" w:rsidRPr="000F704C" w:rsidRDefault="00C56EB1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04C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กันยา</w:t>
            </w:r>
            <w:r w:rsidRPr="000F704C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ยน</w:t>
            </w:r>
          </w:p>
        </w:tc>
        <w:tc>
          <w:tcPr>
            <w:tcW w:w="90" w:type="dxa"/>
          </w:tcPr>
          <w:p w14:paraId="3FC0D728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0AE7FB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1210C6" w:rsidRPr="00B118B0" w14:paraId="7614E027" w14:textId="77777777" w:rsidTr="00A850F7">
        <w:trPr>
          <w:trHeight w:val="70"/>
        </w:trPr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E4B24B" w14:textId="77777777" w:rsidR="001210C6" w:rsidRPr="000F704C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ผู้จ่าย</w:t>
            </w:r>
          </w:p>
        </w:tc>
        <w:tc>
          <w:tcPr>
            <w:tcW w:w="90" w:type="dxa"/>
          </w:tcPr>
          <w:p w14:paraId="5698DEE8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1AC4744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ผู้รับ</w:t>
            </w:r>
          </w:p>
        </w:tc>
        <w:tc>
          <w:tcPr>
            <w:tcW w:w="90" w:type="dxa"/>
          </w:tcPr>
          <w:p w14:paraId="0936E581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0F4BA0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ลักษณะความสัมพันธ์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57D4F0B8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23BA82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dxa"/>
          </w:tcPr>
          <w:p w14:paraId="38B6C3C6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8165C2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3D29B3B8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E0776F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dxa"/>
          </w:tcPr>
          <w:p w14:paraId="55528BC7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C942CF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BD4EB3" w:rsidRPr="00B118B0" w14:paraId="03856BBE" w14:textId="77777777" w:rsidTr="00BD4EB3">
        <w:tc>
          <w:tcPr>
            <w:tcW w:w="1440" w:type="dxa"/>
            <w:vMerge w:val="restart"/>
          </w:tcPr>
          <w:p w14:paraId="219BC25F" w14:textId="77777777" w:rsidR="00F056AF" w:rsidRDefault="00BD4EB3" w:rsidP="002C1131">
            <w:pPr>
              <w:ind w:left="273" w:right="-108" w:hanging="273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บริษัท เซเว่น ยูทิลิตี้ส์ แอนด์ พาวเวอร์</w:t>
            </w:r>
            <w:r w:rsidRPr="000F704C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19E83A05" w14:textId="32A5E700" w:rsidR="00BD4EB3" w:rsidRPr="000F704C" w:rsidRDefault="00BD4EB3" w:rsidP="002C1131">
            <w:pPr>
              <w:ind w:left="273" w:right="-108" w:firstLine="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จำกัด (มหาชน)</w:t>
            </w:r>
            <w:r w:rsidRPr="000F704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Pr="000F704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D06A369" w14:textId="77777777" w:rsidR="00BD4EB3" w:rsidRPr="000F704C" w:rsidRDefault="00BD4EB3" w:rsidP="00BD4EB3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02B7EBEF" w14:textId="253AC439" w:rsidR="00BD4EB3" w:rsidRPr="000F704C" w:rsidRDefault="00BD4EB3" w:rsidP="00F63061">
            <w:pPr>
              <w:ind w:left="95" w:right="-180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 xml:space="preserve">บริษัท เวิลด์ ออเนอร์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br/>
              <w:t xml:space="preserve">   </w:t>
            </w:r>
            <w:r w:rsidR="00F6306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>เทรดดิ้ง จำกัด</w:t>
            </w:r>
          </w:p>
        </w:tc>
        <w:tc>
          <w:tcPr>
            <w:tcW w:w="90" w:type="dxa"/>
          </w:tcPr>
          <w:p w14:paraId="64E2DBCE" w14:textId="77777777" w:rsidR="00BD4EB3" w:rsidRPr="000F704C" w:rsidRDefault="00BD4EB3" w:rsidP="00BD4EB3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E175F94" w14:textId="77777777" w:rsidR="00BD4EB3" w:rsidRPr="000F704C" w:rsidRDefault="00BD4EB3" w:rsidP="00BD4EB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11BA9745" w14:textId="77777777" w:rsidR="00BD4EB3" w:rsidRPr="000F704C" w:rsidRDefault="00BD4EB3" w:rsidP="00BD4EB3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49F820" w14:textId="79FE7C98" w:rsidR="00BD4EB3" w:rsidRPr="000F704C" w:rsidRDefault="002367B6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243,293</w:t>
            </w:r>
          </w:p>
        </w:tc>
        <w:tc>
          <w:tcPr>
            <w:tcW w:w="90" w:type="dxa"/>
            <w:vAlign w:val="bottom"/>
          </w:tcPr>
          <w:p w14:paraId="36C0B719" w14:textId="77777777" w:rsidR="00BD4EB3" w:rsidRPr="000F704C" w:rsidRDefault="00BD4EB3" w:rsidP="00BD4E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3CFAE6" w14:textId="32E917E9" w:rsidR="00BD4EB3" w:rsidRPr="000F704C" w:rsidRDefault="00BD4EB3" w:rsidP="00BD4EB3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243,293</w:t>
            </w:r>
          </w:p>
        </w:tc>
        <w:tc>
          <w:tcPr>
            <w:tcW w:w="90" w:type="dxa"/>
            <w:vAlign w:val="bottom"/>
          </w:tcPr>
          <w:p w14:paraId="3072019A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B445B1" w14:textId="0B1B8AF4" w:rsidR="00BD4EB3" w:rsidRPr="000F704C" w:rsidRDefault="002367B6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243,293</w:t>
            </w:r>
          </w:p>
        </w:tc>
        <w:tc>
          <w:tcPr>
            <w:tcW w:w="90" w:type="dxa"/>
            <w:vAlign w:val="bottom"/>
          </w:tcPr>
          <w:p w14:paraId="3EE25B7C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DC8921" w14:textId="77777777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 xml:space="preserve"> 243,293</w:t>
            </w:r>
          </w:p>
        </w:tc>
      </w:tr>
      <w:tr w:rsidR="00BD4EB3" w:rsidRPr="00B118B0" w14:paraId="74C081D2" w14:textId="77777777" w:rsidTr="00BD4EB3">
        <w:tc>
          <w:tcPr>
            <w:tcW w:w="1440" w:type="dxa"/>
            <w:vMerge/>
            <w:vAlign w:val="bottom"/>
          </w:tcPr>
          <w:p w14:paraId="308306B4" w14:textId="77777777" w:rsidR="00BD4EB3" w:rsidRPr="000F704C" w:rsidRDefault="00BD4EB3" w:rsidP="00BD4EB3">
            <w:pPr>
              <w:ind w:left="160" w:right="-108" w:hanging="16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DA50773" w14:textId="77777777" w:rsidR="00BD4EB3" w:rsidRPr="000F704C" w:rsidRDefault="00BD4EB3" w:rsidP="00BD4EB3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2F1B9B5F" w14:textId="6D7A13A9" w:rsidR="00BD4EB3" w:rsidRPr="000F704C" w:rsidRDefault="00BD4EB3" w:rsidP="00F63061">
            <w:pPr>
              <w:ind w:left="275" w:right="-180" w:hanging="186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บริษัท บางกอก เดค</w:t>
            </w:r>
            <w:r w:rsidRPr="000F704C">
              <w:rPr>
                <w:rFonts w:asciiTheme="majorBidi" w:hAnsiTheme="majorBidi" w:cstheme="majorBidi"/>
                <w:szCs w:val="24"/>
              </w:rPr>
              <w:t>-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 xml:space="preserve">คอน      </w:t>
            </w:r>
            <w:r w:rsidR="00F63061">
              <w:rPr>
                <w:rFonts w:asciiTheme="majorBidi" w:hAnsiTheme="majorBidi" w:cstheme="majorBidi"/>
                <w:szCs w:val="24"/>
              </w:rPr>
              <w:t xml:space="preserve">     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>จำกัด (มหาชน)</w:t>
            </w:r>
          </w:p>
        </w:tc>
        <w:tc>
          <w:tcPr>
            <w:tcW w:w="90" w:type="dxa"/>
          </w:tcPr>
          <w:p w14:paraId="5124681F" w14:textId="77777777" w:rsidR="00BD4EB3" w:rsidRPr="000F704C" w:rsidRDefault="00BD4EB3" w:rsidP="00BD4EB3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CBB5A94" w14:textId="77777777" w:rsidR="00BD4EB3" w:rsidRPr="000F704C" w:rsidRDefault="00BD4EB3" w:rsidP="00BD4EB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3A8EE07E" w14:textId="77777777" w:rsidR="00BD4EB3" w:rsidRPr="000F704C" w:rsidRDefault="00BD4EB3" w:rsidP="00BD4EB3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471E03" w14:textId="32C29B84" w:rsidR="00BD4EB3" w:rsidRPr="000F704C" w:rsidRDefault="002367B6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215,000</w:t>
            </w:r>
          </w:p>
        </w:tc>
        <w:tc>
          <w:tcPr>
            <w:tcW w:w="90" w:type="dxa"/>
            <w:vAlign w:val="bottom"/>
          </w:tcPr>
          <w:p w14:paraId="41572392" w14:textId="77777777" w:rsidR="00BD4EB3" w:rsidRPr="000F704C" w:rsidRDefault="00BD4EB3" w:rsidP="00BD4E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FC60A5" w14:textId="4A44ED15" w:rsidR="00BD4EB3" w:rsidRPr="000F704C" w:rsidRDefault="00BD4EB3" w:rsidP="00BD4EB3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15,000</w:t>
            </w:r>
          </w:p>
        </w:tc>
        <w:tc>
          <w:tcPr>
            <w:tcW w:w="90" w:type="dxa"/>
            <w:vAlign w:val="bottom"/>
          </w:tcPr>
          <w:p w14:paraId="5B147427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B8F0AF" w14:textId="04B6C15D" w:rsidR="00BD4EB3" w:rsidRPr="000F704C" w:rsidRDefault="002367B6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215,000</w:t>
            </w:r>
          </w:p>
        </w:tc>
        <w:tc>
          <w:tcPr>
            <w:tcW w:w="90" w:type="dxa"/>
            <w:vAlign w:val="bottom"/>
          </w:tcPr>
          <w:p w14:paraId="63F62E5B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5D4F84" w14:textId="77777777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 xml:space="preserve"> 15,000 </w:t>
            </w:r>
          </w:p>
        </w:tc>
      </w:tr>
      <w:tr w:rsidR="00BD4EB3" w:rsidRPr="00B118B0" w14:paraId="1425C820" w14:textId="77777777" w:rsidTr="008724AF">
        <w:tc>
          <w:tcPr>
            <w:tcW w:w="1440" w:type="dxa"/>
            <w:vAlign w:val="bottom"/>
          </w:tcPr>
          <w:p w14:paraId="184153B2" w14:textId="77777777" w:rsidR="00BD4EB3" w:rsidRPr="000F704C" w:rsidRDefault="00BD4EB3" w:rsidP="002C1131">
            <w:pPr>
              <w:ind w:left="273" w:right="-108" w:hanging="273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บริษัท เฟอร์รั่ม</w:t>
            </w:r>
            <w:r w:rsidRPr="000F704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>เอ็นเนอร์ยี่ จำกัด</w:t>
            </w:r>
          </w:p>
        </w:tc>
        <w:tc>
          <w:tcPr>
            <w:tcW w:w="90" w:type="dxa"/>
          </w:tcPr>
          <w:p w14:paraId="1D3497A0" w14:textId="77777777" w:rsidR="00BD4EB3" w:rsidRPr="000F704C" w:rsidRDefault="00BD4EB3" w:rsidP="00BD4EB3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5A9A54D" w14:textId="77777777" w:rsidR="00BD4EB3" w:rsidRPr="000F704C" w:rsidRDefault="00BD4EB3" w:rsidP="00F63061">
            <w:pPr>
              <w:ind w:left="275" w:right="-180" w:hanging="186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บริษัท เอ็กซ์เซลเลนท์</w:t>
            </w:r>
            <w:r w:rsidRPr="000F704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>เทค จำกัด</w:t>
            </w:r>
          </w:p>
        </w:tc>
        <w:tc>
          <w:tcPr>
            <w:tcW w:w="90" w:type="dxa"/>
          </w:tcPr>
          <w:p w14:paraId="58373C16" w14:textId="77777777" w:rsidR="00BD4EB3" w:rsidRPr="000F704C" w:rsidRDefault="00BD4EB3" w:rsidP="00BD4EB3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A08EBE9" w14:textId="77777777" w:rsidR="00BD4EB3" w:rsidRPr="000F704C" w:rsidRDefault="00BD4EB3" w:rsidP="00BD4EB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234F3445" w14:textId="77777777" w:rsidR="00BD4EB3" w:rsidRPr="000F704C" w:rsidRDefault="00BD4EB3" w:rsidP="00BD4EB3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500C0" w14:textId="719F5D8D" w:rsidR="00BD4EB3" w:rsidRPr="000F704C" w:rsidRDefault="002367B6" w:rsidP="00BD4EB3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  <w:vAlign w:val="bottom"/>
          </w:tcPr>
          <w:p w14:paraId="5F4A9CBD" w14:textId="77777777" w:rsidR="00BD4EB3" w:rsidRPr="000F704C" w:rsidRDefault="00BD4EB3" w:rsidP="00BD4E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6BFA71" w14:textId="549D93C0" w:rsidR="00BD4EB3" w:rsidRPr="000F704C" w:rsidRDefault="00BD4EB3" w:rsidP="00BD4EB3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  <w:vAlign w:val="bottom"/>
          </w:tcPr>
          <w:p w14:paraId="65739D96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7169D9" w14:textId="7224B535" w:rsidR="00BD4EB3" w:rsidRPr="000F704C" w:rsidRDefault="002367B6" w:rsidP="00BD4EB3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CF661F4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18A95A" w14:textId="77777777" w:rsidR="00BD4EB3" w:rsidRPr="000F704C" w:rsidRDefault="00BD4EB3" w:rsidP="00BD4EB3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34667" w:rsidRPr="00B118B0" w14:paraId="4E0B9280" w14:textId="77777777" w:rsidTr="008724AF">
        <w:tc>
          <w:tcPr>
            <w:tcW w:w="1440" w:type="dxa"/>
            <w:vAlign w:val="bottom"/>
          </w:tcPr>
          <w:p w14:paraId="4B270075" w14:textId="77777777" w:rsidR="00A64696" w:rsidRDefault="00E34667" w:rsidP="002C1131">
            <w:pPr>
              <w:ind w:left="273" w:right="-108" w:hanging="273"/>
              <w:rPr>
                <w:rFonts w:asciiTheme="majorBidi" w:hAnsiTheme="majorBidi"/>
                <w:szCs w:val="24"/>
              </w:rPr>
            </w:pPr>
            <w:r w:rsidRPr="00E34667">
              <w:rPr>
                <w:rFonts w:asciiTheme="majorBidi" w:hAnsiTheme="majorBidi" w:hint="cs"/>
                <w:szCs w:val="24"/>
                <w:cs/>
              </w:rPr>
              <w:t>บริษัท</w:t>
            </w:r>
            <w:r w:rsidRPr="00E34667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E34667">
              <w:rPr>
                <w:rFonts w:asciiTheme="majorBidi" w:hAnsiTheme="majorBidi" w:hint="cs"/>
                <w:szCs w:val="24"/>
                <w:cs/>
              </w:rPr>
              <w:t>อี</w:t>
            </w:r>
            <w:r w:rsidRPr="00E34667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E34667">
              <w:rPr>
                <w:rFonts w:asciiTheme="majorBidi" w:hAnsiTheme="majorBidi" w:hint="cs"/>
                <w:szCs w:val="24"/>
                <w:cs/>
              </w:rPr>
              <w:t>อาร์</w:t>
            </w:r>
            <w:r w:rsidRPr="00E34667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E34667">
              <w:rPr>
                <w:rFonts w:asciiTheme="majorBidi" w:hAnsiTheme="majorBidi" w:hint="cs"/>
                <w:szCs w:val="24"/>
                <w:cs/>
              </w:rPr>
              <w:t>วี</w:t>
            </w:r>
            <w:r w:rsidRPr="00E34667">
              <w:rPr>
                <w:rFonts w:asciiTheme="majorBidi" w:hAnsiTheme="majorBidi"/>
                <w:szCs w:val="24"/>
                <w:cs/>
              </w:rPr>
              <w:t xml:space="preserve"> </w:t>
            </w:r>
          </w:p>
          <w:p w14:paraId="3B0AE48A" w14:textId="64848674" w:rsidR="00E34667" w:rsidRPr="000F704C" w:rsidRDefault="00E34667" w:rsidP="00A64696">
            <w:pPr>
              <w:ind w:left="273" w:right="-108"/>
              <w:rPr>
                <w:rFonts w:asciiTheme="majorBidi" w:hAnsiTheme="majorBidi" w:cstheme="majorBidi"/>
                <w:szCs w:val="24"/>
                <w:cs/>
              </w:rPr>
            </w:pPr>
            <w:r w:rsidRPr="00E34667">
              <w:rPr>
                <w:rFonts w:asciiTheme="majorBidi" w:hAnsiTheme="majorBidi" w:hint="cs"/>
                <w:szCs w:val="24"/>
                <w:cs/>
              </w:rPr>
              <w:t>อินเตอร์เนชั่นแนล</w:t>
            </w:r>
            <w:r w:rsidRPr="00E34667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E34667">
              <w:rPr>
                <w:rFonts w:asciiTheme="majorBidi" w:hAnsiTheme="majorBidi" w:hint="cs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14:paraId="2BEE51A2" w14:textId="77777777" w:rsidR="00E34667" w:rsidRPr="000F704C" w:rsidRDefault="00E34667" w:rsidP="00BD4EB3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0C711B0" w14:textId="77777777" w:rsidR="001521DA" w:rsidRDefault="001521DA" w:rsidP="00BD4EB3">
            <w:pPr>
              <w:ind w:left="179" w:right="-180" w:hanging="90"/>
              <w:rPr>
                <w:rFonts w:asciiTheme="majorBidi" w:hAnsiTheme="majorBidi"/>
                <w:szCs w:val="24"/>
              </w:rPr>
            </w:pPr>
            <w:r w:rsidRPr="001521DA">
              <w:rPr>
                <w:rFonts w:asciiTheme="majorBidi" w:hAnsiTheme="majorBidi" w:hint="cs"/>
                <w:szCs w:val="24"/>
                <w:cs/>
              </w:rPr>
              <w:t>บริษัท</w:t>
            </w:r>
            <w:r w:rsidRPr="001521DA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1521DA">
              <w:rPr>
                <w:rFonts w:asciiTheme="majorBidi" w:hAnsiTheme="majorBidi" w:hint="cs"/>
                <w:szCs w:val="24"/>
                <w:cs/>
              </w:rPr>
              <w:t>กรุงไทย</w:t>
            </w:r>
            <w:r w:rsidRPr="001521DA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1521DA">
              <w:rPr>
                <w:rFonts w:asciiTheme="majorBidi" w:hAnsiTheme="majorBidi" w:hint="cs"/>
                <w:szCs w:val="24"/>
                <w:cs/>
              </w:rPr>
              <w:t>แลนด์</w:t>
            </w:r>
            <w:r w:rsidRPr="001521DA">
              <w:rPr>
                <w:rFonts w:asciiTheme="majorBidi" w:hAnsiTheme="majorBidi"/>
                <w:szCs w:val="24"/>
                <w:cs/>
              </w:rPr>
              <w:t xml:space="preserve"> </w:t>
            </w:r>
          </w:p>
          <w:p w14:paraId="70BE82F9" w14:textId="2533D6E0" w:rsidR="00E34667" w:rsidRPr="000F704C" w:rsidRDefault="001521DA" w:rsidP="00F63061">
            <w:pPr>
              <w:ind w:left="275" w:right="-180" w:firstLine="5"/>
              <w:rPr>
                <w:rFonts w:asciiTheme="majorBidi" w:hAnsiTheme="majorBidi" w:cstheme="majorBidi"/>
                <w:szCs w:val="24"/>
                <w:cs/>
              </w:rPr>
            </w:pPr>
            <w:r w:rsidRPr="001521DA">
              <w:rPr>
                <w:rFonts w:asciiTheme="majorBidi" w:hAnsiTheme="majorBidi" w:hint="cs"/>
                <w:szCs w:val="24"/>
                <w:cs/>
              </w:rPr>
              <w:t>ดีวีลอปเมนท์</w:t>
            </w:r>
            <w:r w:rsidRPr="001521DA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1521DA">
              <w:rPr>
                <w:rFonts w:asciiTheme="majorBidi" w:hAnsiTheme="majorBidi" w:hint="cs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14:paraId="57B38377" w14:textId="77777777" w:rsidR="00E34667" w:rsidRPr="000F704C" w:rsidRDefault="00E34667" w:rsidP="00BD4EB3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CC7538F" w14:textId="6A8AA90F" w:rsidR="00E34667" w:rsidRPr="000F704C" w:rsidRDefault="00A64696" w:rsidP="00BD4EB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25DD5AEF" w14:textId="77777777" w:rsidR="00E34667" w:rsidRPr="000F704C" w:rsidRDefault="00E34667" w:rsidP="00BD4EB3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F64F54" w14:textId="388A67DE" w:rsidR="00E34667" w:rsidRDefault="001521DA" w:rsidP="00BD4EB3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F4E0E72" w14:textId="77777777" w:rsidR="00E34667" w:rsidRPr="000F704C" w:rsidRDefault="00E34667" w:rsidP="00BD4E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8D2FCF" w14:textId="439723EF" w:rsidR="00E34667" w:rsidRPr="000F704C" w:rsidRDefault="001521DA" w:rsidP="00BD4EB3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350,000</w:t>
            </w:r>
          </w:p>
        </w:tc>
        <w:tc>
          <w:tcPr>
            <w:tcW w:w="90" w:type="dxa"/>
            <w:vAlign w:val="bottom"/>
          </w:tcPr>
          <w:p w14:paraId="737016E6" w14:textId="77777777" w:rsidR="00E34667" w:rsidRPr="000F704C" w:rsidRDefault="00E34667" w:rsidP="00BD4EB3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2B7BC1" w14:textId="724B3E4B" w:rsidR="00E34667" w:rsidRDefault="00B41C35" w:rsidP="00BD4EB3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5375AE0" w14:textId="77777777" w:rsidR="00E34667" w:rsidRPr="000F704C" w:rsidRDefault="00E34667" w:rsidP="00BD4EB3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A63351" w14:textId="4BA1BB22" w:rsidR="00E34667" w:rsidRPr="000F704C" w:rsidRDefault="00B41C35" w:rsidP="00BD4EB3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D4EB3" w:rsidRPr="00B118B0" w14:paraId="66323B66" w14:textId="77777777" w:rsidTr="00A850F7">
        <w:tc>
          <w:tcPr>
            <w:tcW w:w="3330" w:type="dxa"/>
            <w:gridSpan w:val="3"/>
          </w:tcPr>
          <w:p w14:paraId="087B32CB" w14:textId="77777777" w:rsidR="00BD4EB3" w:rsidRPr="000F704C" w:rsidRDefault="00BD4EB3" w:rsidP="00BD4EB3">
            <w:pPr>
              <w:ind w:left="-108" w:right="-180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79584DF0" w14:textId="77777777" w:rsidR="00BD4EB3" w:rsidRPr="000F704C" w:rsidRDefault="00BD4EB3" w:rsidP="00BD4EB3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B2F93B" w14:textId="77777777" w:rsidR="00BD4EB3" w:rsidRPr="000F704C" w:rsidRDefault="00BD4EB3" w:rsidP="00BD4EB3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C102ED1" w14:textId="77777777" w:rsidR="00BD4EB3" w:rsidRPr="000F704C" w:rsidRDefault="00BD4EB3" w:rsidP="00BD4EB3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3E0CE5D" w14:textId="2BD53CC0" w:rsidR="00BD4EB3" w:rsidRPr="000F704C" w:rsidRDefault="002367B6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460,793</w:t>
            </w:r>
          </w:p>
        </w:tc>
        <w:tc>
          <w:tcPr>
            <w:tcW w:w="90" w:type="dxa"/>
          </w:tcPr>
          <w:p w14:paraId="62596F5E" w14:textId="77777777" w:rsidR="00BD4EB3" w:rsidRPr="000F704C" w:rsidRDefault="00BD4EB3" w:rsidP="00BD4EB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C126216" w14:textId="30EF3423" w:rsidR="00BD4EB3" w:rsidRPr="000F704C" w:rsidRDefault="00486969" w:rsidP="00BD4EB3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86969">
              <w:rPr>
                <w:rFonts w:asciiTheme="majorBidi" w:hAnsiTheme="majorBidi" w:cstheme="majorBidi" w:hint="eastAsia"/>
                <w:szCs w:val="24"/>
              </w:rPr>
              <w:t>610,793</w:t>
            </w:r>
          </w:p>
        </w:tc>
        <w:tc>
          <w:tcPr>
            <w:tcW w:w="90" w:type="dxa"/>
          </w:tcPr>
          <w:p w14:paraId="08499FEA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889726" w14:textId="57D9E21A" w:rsidR="00BD4EB3" w:rsidRPr="000F704C" w:rsidRDefault="002367B6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458,293</w:t>
            </w:r>
          </w:p>
        </w:tc>
        <w:tc>
          <w:tcPr>
            <w:tcW w:w="90" w:type="dxa"/>
          </w:tcPr>
          <w:p w14:paraId="121B36B1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0DEC62" w14:textId="77777777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258,293</w:t>
            </w:r>
          </w:p>
        </w:tc>
      </w:tr>
      <w:tr w:rsidR="00BD4EB3" w:rsidRPr="00B118B0" w14:paraId="728CF2AB" w14:textId="77777777" w:rsidTr="00A850F7">
        <w:tc>
          <w:tcPr>
            <w:tcW w:w="4950" w:type="dxa"/>
            <w:gridSpan w:val="5"/>
          </w:tcPr>
          <w:p w14:paraId="301DA30E" w14:textId="12DB2849" w:rsidR="00BD4EB3" w:rsidRPr="000F704C" w:rsidRDefault="00BD4EB3" w:rsidP="00BD4EB3">
            <w:pPr>
              <w:ind w:left="-108" w:right="-180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F704C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0F704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</w:t>
            </w:r>
          </w:p>
        </w:tc>
        <w:tc>
          <w:tcPr>
            <w:tcW w:w="90" w:type="dxa"/>
          </w:tcPr>
          <w:p w14:paraId="7C05123F" w14:textId="77777777" w:rsidR="00BD4EB3" w:rsidRPr="000F704C" w:rsidRDefault="00BD4EB3" w:rsidP="00BD4EB3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999E3A2" w14:textId="7B1F6597" w:rsidR="00BD4EB3" w:rsidRPr="000F704C" w:rsidRDefault="002367B6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(17,500)</w:t>
            </w:r>
          </w:p>
        </w:tc>
        <w:tc>
          <w:tcPr>
            <w:tcW w:w="90" w:type="dxa"/>
          </w:tcPr>
          <w:p w14:paraId="4FBEBBA8" w14:textId="77777777" w:rsidR="00BD4EB3" w:rsidRPr="000F704C" w:rsidRDefault="00BD4EB3" w:rsidP="00BD4EB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331F4E5" w14:textId="6B433D4E" w:rsidR="00BD4EB3" w:rsidRPr="000F704C" w:rsidRDefault="00BD4EB3" w:rsidP="00BD4EB3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(17,500)</w:t>
            </w:r>
          </w:p>
        </w:tc>
        <w:tc>
          <w:tcPr>
            <w:tcW w:w="90" w:type="dxa"/>
          </w:tcPr>
          <w:p w14:paraId="0E8CDF5E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1DB62" w14:textId="1F3FEECE" w:rsidR="00BD4EB3" w:rsidRPr="000F704C" w:rsidRDefault="002367B6" w:rsidP="00BD4EB3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(15,000)</w:t>
            </w:r>
          </w:p>
        </w:tc>
        <w:tc>
          <w:tcPr>
            <w:tcW w:w="90" w:type="dxa"/>
          </w:tcPr>
          <w:p w14:paraId="3E2A2E52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3FD2F5" w14:textId="77777777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(15,000)</w:t>
            </w:r>
          </w:p>
        </w:tc>
      </w:tr>
      <w:tr w:rsidR="00BD4EB3" w:rsidRPr="00B118B0" w14:paraId="526557A8" w14:textId="77777777" w:rsidTr="00A850F7">
        <w:tc>
          <w:tcPr>
            <w:tcW w:w="4950" w:type="dxa"/>
            <w:gridSpan w:val="5"/>
          </w:tcPr>
          <w:p w14:paraId="24467918" w14:textId="77777777" w:rsidR="00BD4EB3" w:rsidRPr="000F704C" w:rsidRDefault="00BD4EB3" w:rsidP="00BD4EB3">
            <w:pPr>
              <w:ind w:left="-108" w:right="-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 xml:space="preserve">   </w:t>
            </w:r>
            <w:r w:rsidRPr="000F704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รวมเงินมัดจำเพื่อตรวจสอบธุรกิจก่อนซื้อกิจการ </w:t>
            </w:r>
            <w:r w:rsidRPr="000F704C">
              <w:rPr>
                <w:rFonts w:asciiTheme="majorBidi" w:hAnsiTheme="majorBidi" w:cstheme="majorBidi"/>
                <w:b/>
                <w:bCs/>
                <w:szCs w:val="24"/>
              </w:rPr>
              <w:t xml:space="preserve">- </w:t>
            </w:r>
            <w:r w:rsidRPr="000F704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90" w:type="dxa"/>
          </w:tcPr>
          <w:p w14:paraId="3EA041A5" w14:textId="77777777" w:rsidR="00BD4EB3" w:rsidRPr="000F704C" w:rsidRDefault="00BD4EB3" w:rsidP="00BD4EB3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32C10" w14:textId="0AAE79B5" w:rsidR="00BD4EB3" w:rsidRPr="000F704C" w:rsidRDefault="002367B6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443,293</w:t>
            </w:r>
          </w:p>
        </w:tc>
        <w:tc>
          <w:tcPr>
            <w:tcW w:w="90" w:type="dxa"/>
          </w:tcPr>
          <w:p w14:paraId="05BE227B" w14:textId="77777777" w:rsidR="00BD4EB3" w:rsidRPr="000F704C" w:rsidRDefault="00BD4EB3" w:rsidP="00BD4EB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D72CB" w14:textId="3EAF69E7" w:rsidR="00BD4EB3" w:rsidRPr="000F704C" w:rsidRDefault="00486969" w:rsidP="00BD4EB3">
            <w:pPr>
              <w:ind w:right="-18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86969">
              <w:rPr>
                <w:rFonts w:asciiTheme="majorBidi" w:hAnsiTheme="majorBidi" w:cstheme="majorBidi" w:hint="eastAsia"/>
                <w:b/>
                <w:bCs/>
                <w:szCs w:val="24"/>
              </w:rPr>
              <w:t>593,293</w:t>
            </w:r>
          </w:p>
        </w:tc>
        <w:tc>
          <w:tcPr>
            <w:tcW w:w="90" w:type="dxa"/>
          </w:tcPr>
          <w:p w14:paraId="5269B2BB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A99BC" w14:textId="04780707" w:rsidR="00BD4EB3" w:rsidRPr="000F704C" w:rsidRDefault="002367B6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443,293</w:t>
            </w:r>
          </w:p>
        </w:tc>
        <w:tc>
          <w:tcPr>
            <w:tcW w:w="90" w:type="dxa"/>
          </w:tcPr>
          <w:p w14:paraId="17E8870F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92020C" w14:textId="77777777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04C">
              <w:rPr>
                <w:rFonts w:asciiTheme="majorBidi" w:hAnsiTheme="majorBidi" w:cstheme="majorBidi"/>
                <w:b/>
                <w:bCs/>
                <w:szCs w:val="24"/>
              </w:rPr>
              <w:t>243,293</w:t>
            </w:r>
          </w:p>
        </w:tc>
      </w:tr>
    </w:tbl>
    <w:p w14:paraId="76F7738B" w14:textId="0E189183" w:rsidR="00474D9C" w:rsidRDefault="00474D9C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F93055C" w14:textId="26419229" w:rsidR="00474D9C" w:rsidRDefault="00474D9C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C90EC69" w14:textId="1ECA56DB" w:rsidR="00474D9C" w:rsidRDefault="00474D9C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372D9D0" w14:textId="781ADAA0" w:rsidR="00474D9C" w:rsidRDefault="00474D9C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94212B4" w14:textId="025835A6" w:rsidR="00474D9C" w:rsidRDefault="00474D9C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D0EDBD4" w14:textId="552013D8" w:rsidR="00CC48A1" w:rsidRDefault="00CC48A1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AA61ABD" w14:textId="77777777" w:rsidR="00625B0D" w:rsidRPr="00B118B0" w:rsidRDefault="00625B0D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9249463" w14:textId="722B3212" w:rsidR="001210C6" w:rsidRPr="00B118B0" w:rsidRDefault="001210C6" w:rsidP="0047776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รายการเปลี่ยนแปลงของบัญชีเงินมัดจำเพื่อตรวจสอบธุรกิจก่อนการซื้อกิจการ 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C56EB1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ยน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="0047776F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080"/>
        <w:gridCol w:w="90"/>
        <w:gridCol w:w="990"/>
        <w:gridCol w:w="90"/>
        <w:gridCol w:w="990"/>
      </w:tblGrid>
      <w:tr w:rsidR="001210C6" w:rsidRPr="00B118B0" w14:paraId="3C75CD5B" w14:textId="77777777" w:rsidTr="00A11E99">
        <w:tc>
          <w:tcPr>
            <w:tcW w:w="4680" w:type="dxa"/>
          </w:tcPr>
          <w:p w14:paraId="5B5D3D7B" w14:textId="77777777" w:rsidR="001210C6" w:rsidRPr="00B118B0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30C7545" w14:textId="77777777" w:rsidR="001210C6" w:rsidRPr="00B118B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90" w:type="dxa"/>
          </w:tcPr>
          <w:p w14:paraId="2FFBACE3" w14:textId="77777777" w:rsidR="001210C6" w:rsidRPr="00B118B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244B9E" w14:textId="77777777" w:rsidR="001210C6" w:rsidRPr="00B118B0" w:rsidRDefault="001210C6" w:rsidP="00A11E99">
            <w:pPr>
              <w:ind w:right="-4"/>
              <w:jc w:val="right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1210C6" w:rsidRPr="00B118B0" w14:paraId="6C621B97" w14:textId="77777777" w:rsidTr="00A11E99">
        <w:tc>
          <w:tcPr>
            <w:tcW w:w="4680" w:type="dxa"/>
          </w:tcPr>
          <w:p w14:paraId="0E53F78D" w14:textId="77777777" w:rsidR="001210C6" w:rsidRPr="00B118B0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64C8762" w14:textId="77777777" w:rsidR="001210C6" w:rsidRPr="00B118B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B118B0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0F2860F" w14:textId="77777777" w:rsidR="001210C6" w:rsidRPr="00B118B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730D9D8D" w14:textId="77777777" w:rsidR="001210C6" w:rsidRPr="00B118B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1210C6" w:rsidRPr="00B118B0" w14:paraId="229C44BA" w14:textId="77777777" w:rsidTr="00A11E99">
        <w:tc>
          <w:tcPr>
            <w:tcW w:w="4680" w:type="dxa"/>
          </w:tcPr>
          <w:p w14:paraId="0AC94E7E" w14:textId="77777777" w:rsidR="001210C6" w:rsidRPr="00B118B0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D4FB22" w14:textId="13562EC6" w:rsidR="001210C6" w:rsidRPr="00B118B0" w:rsidRDefault="00020B82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C56EB1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กันย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ายน</w:t>
            </w:r>
          </w:p>
        </w:tc>
        <w:tc>
          <w:tcPr>
            <w:tcW w:w="90" w:type="dxa"/>
          </w:tcPr>
          <w:p w14:paraId="70B32C81" w14:textId="77777777" w:rsidR="001210C6" w:rsidRPr="00B118B0" w:rsidRDefault="001210C6" w:rsidP="00A11E99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F32F2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56123EE9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504580C" w14:textId="6A9FC26D" w:rsidR="001210C6" w:rsidRPr="00B118B0" w:rsidRDefault="00C56EB1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กันย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ายน</w:t>
            </w:r>
          </w:p>
        </w:tc>
        <w:tc>
          <w:tcPr>
            <w:tcW w:w="90" w:type="dxa"/>
          </w:tcPr>
          <w:p w14:paraId="62B2914F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77D7271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1210C6" w:rsidRPr="00B118B0" w14:paraId="601B8CF3" w14:textId="77777777" w:rsidTr="00A11E99">
        <w:tc>
          <w:tcPr>
            <w:tcW w:w="4680" w:type="dxa"/>
          </w:tcPr>
          <w:p w14:paraId="600547CB" w14:textId="77777777" w:rsidR="001210C6" w:rsidRPr="00B118B0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027BD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2C215434" w14:textId="77777777" w:rsidR="001210C6" w:rsidRPr="00B118B0" w:rsidRDefault="001210C6" w:rsidP="00A11E99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820DD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6E018D2F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92282E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1E1C39F7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E8769F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1210C6" w:rsidRPr="00B118B0" w14:paraId="79074F80" w14:textId="77777777" w:rsidTr="00A11E99">
        <w:tc>
          <w:tcPr>
            <w:tcW w:w="4680" w:type="dxa"/>
          </w:tcPr>
          <w:p w14:paraId="1BFB224B" w14:textId="4181C570" w:rsidR="001210C6" w:rsidRPr="00B118B0" w:rsidRDefault="001210C6" w:rsidP="005B463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  <w:r w:rsidR="0051759C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51759C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F4CD3" w14:textId="17A2B6CC" w:rsidR="001210C6" w:rsidRPr="00B118B0" w:rsidRDefault="00B25410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593,293</w:t>
            </w:r>
          </w:p>
        </w:tc>
        <w:tc>
          <w:tcPr>
            <w:tcW w:w="90" w:type="dxa"/>
          </w:tcPr>
          <w:p w14:paraId="3F12E942" w14:textId="77777777" w:rsidR="001210C6" w:rsidRPr="00B118B0" w:rsidRDefault="001210C6" w:rsidP="00A11E99">
            <w:pPr>
              <w:tabs>
                <w:tab w:val="decimal" w:pos="546"/>
                <w:tab w:val="decimal" w:pos="882"/>
              </w:tabs>
              <w:ind w:right="9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8B6211" w14:textId="77777777" w:rsidR="001210C6" w:rsidRPr="00B118B0" w:rsidRDefault="001210C6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90" w:type="dxa"/>
          </w:tcPr>
          <w:p w14:paraId="253DFEE5" w14:textId="77777777" w:rsidR="001210C6" w:rsidRPr="00B118B0" w:rsidRDefault="001210C6" w:rsidP="00A11E9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684D10" w14:textId="346506F0" w:rsidR="001210C6" w:rsidRPr="00B118B0" w:rsidRDefault="00B25410" w:rsidP="00A11E9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243,293</w:t>
            </w:r>
          </w:p>
        </w:tc>
        <w:tc>
          <w:tcPr>
            <w:tcW w:w="90" w:type="dxa"/>
          </w:tcPr>
          <w:p w14:paraId="7A614FA7" w14:textId="77777777" w:rsidR="001210C6" w:rsidRPr="00B118B0" w:rsidRDefault="001210C6" w:rsidP="00A11E9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39A8A4" w14:textId="77777777" w:rsidR="001210C6" w:rsidRPr="00B118B0" w:rsidRDefault="001210C6" w:rsidP="00A11E99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75,000</w:t>
            </w:r>
          </w:p>
        </w:tc>
      </w:tr>
      <w:tr w:rsidR="0008515F" w:rsidRPr="00B118B0" w14:paraId="11BD15AF" w14:textId="77777777" w:rsidTr="00A11E99">
        <w:tc>
          <w:tcPr>
            <w:tcW w:w="4680" w:type="dxa"/>
          </w:tcPr>
          <w:p w14:paraId="2881DCFC" w14:textId="6AA66213" w:rsidR="0008515F" w:rsidRPr="00B118B0" w:rsidRDefault="0008515F" w:rsidP="0008515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080" w:type="dxa"/>
            <w:shd w:val="clear" w:color="auto" w:fill="auto"/>
          </w:tcPr>
          <w:p w14:paraId="1907874A" w14:textId="4C8A721D" w:rsidR="0008515F" w:rsidRPr="00B118B0" w:rsidRDefault="00B25410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340,000</w:t>
            </w:r>
          </w:p>
        </w:tc>
        <w:tc>
          <w:tcPr>
            <w:tcW w:w="90" w:type="dxa"/>
          </w:tcPr>
          <w:p w14:paraId="50DDF042" w14:textId="77777777" w:rsidR="0008515F" w:rsidRPr="00B118B0" w:rsidRDefault="0008515F" w:rsidP="0008515F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56EDAA" w14:textId="77777777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765,000</w:t>
            </w:r>
          </w:p>
        </w:tc>
        <w:tc>
          <w:tcPr>
            <w:tcW w:w="90" w:type="dxa"/>
          </w:tcPr>
          <w:p w14:paraId="3AE87CDB" w14:textId="77777777" w:rsidR="0008515F" w:rsidRPr="00B118B0" w:rsidRDefault="0008515F" w:rsidP="0008515F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0ABF32" w14:textId="0AD603CE" w:rsidR="0008515F" w:rsidRPr="00B118B0" w:rsidRDefault="00B25410" w:rsidP="0008515F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340,000</w:t>
            </w:r>
          </w:p>
        </w:tc>
        <w:tc>
          <w:tcPr>
            <w:tcW w:w="90" w:type="dxa"/>
          </w:tcPr>
          <w:p w14:paraId="2B558847" w14:textId="77777777" w:rsidR="0008515F" w:rsidRPr="00B118B0" w:rsidRDefault="0008515F" w:rsidP="0008515F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B59DE98" w14:textId="77777777" w:rsidR="0008515F" w:rsidRPr="00B118B0" w:rsidRDefault="0008515F" w:rsidP="0008515F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415,000</w:t>
            </w:r>
          </w:p>
        </w:tc>
      </w:tr>
      <w:tr w:rsidR="0008515F" w:rsidRPr="00B118B0" w14:paraId="6336D4AF" w14:textId="77777777" w:rsidTr="0042638F">
        <w:tc>
          <w:tcPr>
            <w:tcW w:w="4680" w:type="dxa"/>
          </w:tcPr>
          <w:p w14:paraId="1DF59159" w14:textId="3BD519CD" w:rsidR="0008515F" w:rsidRPr="00B118B0" w:rsidRDefault="0008515F" w:rsidP="0008515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5D4B4" w14:textId="197A7DD0" w:rsidR="0008515F" w:rsidRPr="00B118B0" w:rsidRDefault="00B25410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(490,000)</w:t>
            </w:r>
          </w:p>
        </w:tc>
        <w:tc>
          <w:tcPr>
            <w:tcW w:w="90" w:type="dxa"/>
          </w:tcPr>
          <w:p w14:paraId="564DE145" w14:textId="77777777" w:rsidR="0008515F" w:rsidRPr="00B118B0" w:rsidRDefault="0008515F" w:rsidP="0008515F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C7F2DB" w14:textId="77777777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(231,707)</w:t>
            </w:r>
          </w:p>
        </w:tc>
        <w:tc>
          <w:tcPr>
            <w:tcW w:w="90" w:type="dxa"/>
          </w:tcPr>
          <w:p w14:paraId="05BC666C" w14:textId="77777777" w:rsidR="0008515F" w:rsidRPr="00B118B0" w:rsidRDefault="0008515F" w:rsidP="0008515F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B1ECD1" w14:textId="1B90474E" w:rsidR="0008515F" w:rsidRPr="00B118B0" w:rsidRDefault="00B25410" w:rsidP="003552CD">
            <w:pPr>
              <w:tabs>
                <w:tab w:val="decimal" w:pos="894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(140,000)</w:t>
            </w:r>
          </w:p>
        </w:tc>
        <w:tc>
          <w:tcPr>
            <w:tcW w:w="90" w:type="dxa"/>
          </w:tcPr>
          <w:p w14:paraId="6FD6CE83" w14:textId="77777777" w:rsidR="0008515F" w:rsidRPr="00B118B0" w:rsidRDefault="0008515F" w:rsidP="0008515F">
            <w:pPr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EBD6776" w14:textId="77777777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(231,707)</w:t>
            </w:r>
          </w:p>
        </w:tc>
      </w:tr>
      <w:tr w:rsidR="0008515F" w:rsidRPr="00B118B0" w14:paraId="50B91F3C" w14:textId="77777777" w:rsidTr="0042638F">
        <w:tc>
          <w:tcPr>
            <w:tcW w:w="4680" w:type="dxa"/>
          </w:tcPr>
          <w:p w14:paraId="498A2DF7" w14:textId="1D599A03" w:rsidR="0008515F" w:rsidRPr="00B118B0" w:rsidRDefault="0008515F" w:rsidP="0008515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ตั้งค่าเผื่อการลดลงของมูลค่าเงินมัดจำระหว่างงวด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124840" w14:textId="0B395F58" w:rsidR="0008515F" w:rsidRPr="00B118B0" w:rsidRDefault="00B25410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96AB231" w14:textId="77777777" w:rsidR="0008515F" w:rsidRPr="00B118B0" w:rsidRDefault="0008515F" w:rsidP="0008515F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42CDB4" w14:textId="77777777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(15,000)</w:t>
            </w:r>
          </w:p>
        </w:tc>
        <w:tc>
          <w:tcPr>
            <w:tcW w:w="90" w:type="dxa"/>
          </w:tcPr>
          <w:p w14:paraId="16DA4C4F" w14:textId="77777777" w:rsidR="0008515F" w:rsidRPr="00B118B0" w:rsidRDefault="0008515F" w:rsidP="0008515F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E24FA" w14:textId="090C3FD3" w:rsidR="0008515F" w:rsidRPr="00B118B0" w:rsidRDefault="00B25410" w:rsidP="003552CD">
            <w:pPr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6CD6016" w14:textId="77777777" w:rsidR="0008515F" w:rsidRPr="00B118B0" w:rsidRDefault="0008515F" w:rsidP="0008515F">
            <w:pPr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FEC20F4" w14:textId="77777777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(15,000)</w:t>
            </w:r>
          </w:p>
        </w:tc>
      </w:tr>
      <w:tr w:rsidR="0008515F" w:rsidRPr="00B118B0" w14:paraId="0BF449A7" w14:textId="77777777" w:rsidTr="00A11E99">
        <w:tc>
          <w:tcPr>
            <w:tcW w:w="4680" w:type="dxa"/>
          </w:tcPr>
          <w:p w14:paraId="3F22FF6C" w14:textId="7F2E5A0F" w:rsidR="0008515F" w:rsidRPr="00B118B0" w:rsidRDefault="0008515F" w:rsidP="0008515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ยอดคงเหลือปลายงวด</w:t>
            </w:r>
            <w:r w:rsidR="0051759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51759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="0051759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DAC1D" w14:textId="41E93F50" w:rsidR="0008515F" w:rsidRPr="00B118B0" w:rsidRDefault="00B25410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443,293</w:t>
            </w:r>
          </w:p>
        </w:tc>
        <w:tc>
          <w:tcPr>
            <w:tcW w:w="90" w:type="dxa"/>
          </w:tcPr>
          <w:p w14:paraId="6DB09678" w14:textId="77777777" w:rsidR="0008515F" w:rsidRPr="00B118B0" w:rsidRDefault="0008515F" w:rsidP="0008515F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973CE" w14:textId="77777777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593,293</w:t>
            </w:r>
          </w:p>
        </w:tc>
        <w:tc>
          <w:tcPr>
            <w:tcW w:w="90" w:type="dxa"/>
          </w:tcPr>
          <w:p w14:paraId="762C6333" w14:textId="77777777" w:rsidR="0008515F" w:rsidRPr="00B118B0" w:rsidRDefault="0008515F" w:rsidP="0008515F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692AA" w14:textId="37E4C24E" w:rsidR="0008515F" w:rsidRPr="00B118B0" w:rsidRDefault="00B25410" w:rsidP="0008515F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443,293</w:t>
            </w:r>
          </w:p>
        </w:tc>
        <w:tc>
          <w:tcPr>
            <w:tcW w:w="90" w:type="dxa"/>
          </w:tcPr>
          <w:p w14:paraId="6B955667" w14:textId="77777777" w:rsidR="0008515F" w:rsidRPr="00B118B0" w:rsidRDefault="0008515F" w:rsidP="0008515F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2094AB" w14:textId="77777777" w:rsidR="0008515F" w:rsidRPr="00B118B0" w:rsidRDefault="0008515F" w:rsidP="0008515F">
            <w:pPr>
              <w:tabs>
                <w:tab w:val="decimal" w:pos="81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243,293</w:t>
            </w:r>
          </w:p>
        </w:tc>
      </w:tr>
    </w:tbl>
    <w:p w14:paraId="42A32E11" w14:textId="0C987FE3" w:rsidR="00C96992" w:rsidRPr="00B118B0" w:rsidRDefault="00C96992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092B0BFC" w14:textId="11404D9E" w:rsidR="00C96992" w:rsidRPr="00B118B0" w:rsidRDefault="00F056AF" w:rsidP="00F056AF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 xml:space="preserve">12.1 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เงินลงทุนในบริษัทย่อย ณ วันที่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56EB1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C56EB1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C96992" w:rsidRPr="00B118B0" w14:paraId="287BFB6A" w14:textId="77777777" w:rsidTr="00A11E99">
        <w:trPr>
          <w:trHeight w:val="77"/>
        </w:trPr>
        <w:tc>
          <w:tcPr>
            <w:tcW w:w="9090" w:type="dxa"/>
            <w:gridSpan w:val="13"/>
            <w:vAlign w:val="bottom"/>
          </w:tcPr>
          <w:p w14:paraId="537772CD" w14:textId="77777777" w:rsidR="00C96992" w:rsidRPr="00B118B0" w:rsidRDefault="00C96992" w:rsidP="00A11E99">
            <w:pPr>
              <w:spacing w:before="120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C96992" w:rsidRPr="00B118B0" w14:paraId="72876394" w14:textId="77777777" w:rsidTr="00A11E99">
        <w:tc>
          <w:tcPr>
            <w:tcW w:w="2520" w:type="dxa"/>
            <w:vAlign w:val="bottom"/>
          </w:tcPr>
          <w:p w14:paraId="3768DC49" w14:textId="77777777" w:rsidR="00C96992" w:rsidRPr="00B118B0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CD7C0FF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0C13E6BC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96992" w:rsidRPr="00B118B0" w14:paraId="6FBCF87D" w14:textId="77777777" w:rsidTr="00A11E99">
        <w:tc>
          <w:tcPr>
            <w:tcW w:w="2520" w:type="dxa"/>
            <w:vAlign w:val="bottom"/>
          </w:tcPr>
          <w:p w14:paraId="4F042830" w14:textId="77777777" w:rsidR="00C96992" w:rsidRPr="00B118B0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D86AA5A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34A1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EA0119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73EC4" w14:textId="77777777" w:rsidR="002C1131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C38D22E" w14:textId="51CBE544" w:rsidR="00C96992" w:rsidRPr="00B118B0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E40E18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9153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0E777D" w:rsidRPr="00B118B0" w14:paraId="6228D120" w14:textId="77777777" w:rsidTr="002C1131">
        <w:trPr>
          <w:trHeight w:val="368"/>
        </w:trPr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3AE46010" w14:textId="1B2BE43E" w:rsidR="000E777D" w:rsidRPr="00B118B0" w:rsidRDefault="00F41573" w:rsidP="00BA651A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F41573">
              <w:rPr>
                <w:rFonts w:asciiTheme="majorBidi" w:hAnsiTheme="majorBidi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664626D8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09A9D" w14:textId="01B67FE1" w:rsidR="000E777D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C56EB1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กันยา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ยน</w:t>
            </w:r>
          </w:p>
          <w:p w14:paraId="2C4D0EED" w14:textId="76C0F930" w:rsidR="00F41573" w:rsidRPr="00F41573" w:rsidRDefault="00F41573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90" w:type="dxa"/>
          </w:tcPr>
          <w:p w14:paraId="23426780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E59826" w14:textId="77777777" w:rsidR="007454A9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45896554" w14:textId="1913B4BA" w:rsidR="000E777D" w:rsidRPr="00B118B0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90" w:type="dxa"/>
          </w:tcPr>
          <w:p w14:paraId="43011A76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25B4DF" w14:textId="77777777" w:rsidR="00C56EB1" w:rsidRDefault="00C56EB1" w:rsidP="00C56EB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กันยา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ยน</w:t>
            </w:r>
          </w:p>
          <w:p w14:paraId="1C60FDA2" w14:textId="4ED4D536" w:rsidR="00FF2C41" w:rsidRPr="00FF2C41" w:rsidRDefault="00FF2C41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90" w:type="dxa"/>
          </w:tcPr>
          <w:p w14:paraId="4FEEDE62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2A88CC" w14:textId="77777777" w:rsidR="000E777D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19D627BA" w14:textId="423FD716" w:rsidR="007454A9" w:rsidRPr="00B118B0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90" w:type="dxa"/>
          </w:tcPr>
          <w:p w14:paraId="47BEC10B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98AA0D" w14:textId="77777777" w:rsidR="00C56EB1" w:rsidRDefault="00C56EB1" w:rsidP="00C56EB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กันยา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ยน</w:t>
            </w:r>
          </w:p>
          <w:p w14:paraId="7C009EDB" w14:textId="4CD6BA3B" w:rsidR="00FF2C41" w:rsidRPr="00B118B0" w:rsidRDefault="00FF2C41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90" w:type="dxa"/>
          </w:tcPr>
          <w:p w14:paraId="3EDB2BEC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0C69E9" w14:textId="77777777" w:rsidR="000E777D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7930DA04" w14:textId="1A91FA60" w:rsidR="007454A9" w:rsidRPr="00B118B0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C96992" w:rsidRPr="00B118B0" w14:paraId="41D9C016" w14:textId="77777777" w:rsidTr="002C1131">
        <w:tc>
          <w:tcPr>
            <w:tcW w:w="2520" w:type="dxa"/>
            <w:tcBorders>
              <w:top w:val="single" w:sz="4" w:space="0" w:color="auto"/>
            </w:tcBorders>
          </w:tcPr>
          <w:p w14:paraId="6179FF21" w14:textId="77777777" w:rsidR="00C96992" w:rsidRPr="00B118B0" w:rsidRDefault="00C96992" w:rsidP="00A11E99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203D792B" w14:textId="77777777" w:rsidR="00C96992" w:rsidRPr="00B118B0" w:rsidRDefault="00C96992" w:rsidP="00A11E9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5E3AD6" w14:textId="7AF56FBB" w:rsidR="00C96992" w:rsidRPr="00B118B0" w:rsidRDefault="00B46630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47042A3D" w14:textId="77777777" w:rsidR="00C96992" w:rsidRPr="00B118B0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D541CD" w14:textId="77777777" w:rsidR="00C96992" w:rsidRPr="00B118B0" w:rsidRDefault="00C96992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60,000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14A0E91" w14:textId="77777777" w:rsidR="00C96992" w:rsidRPr="00B118B0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1DBA3F" w14:textId="63BEFFB3" w:rsidR="00C96992" w:rsidRPr="00B118B0" w:rsidRDefault="00B46630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C7F0078" w14:textId="77777777" w:rsidR="00C96992" w:rsidRPr="00B118B0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41BF8E" w14:textId="77777777" w:rsidR="00C96992" w:rsidRPr="00B118B0" w:rsidRDefault="00C96992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85E7AC3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84BF4" w14:textId="1EB3B93F" w:rsidR="00C96992" w:rsidRPr="00B118B0" w:rsidRDefault="00B46630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550</w:t>
            </w:r>
            <w:r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90" w:type="dxa"/>
          </w:tcPr>
          <w:p w14:paraId="2CA6A390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DD8F93" w14:textId="77777777" w:rsidR="00C96992" w:rsidRPr="00B118B0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550,000</w:t>
            </w:r>
          </w:p>
        </w:tc>
      </w:tr>
      <w:tr w:rsidR="00C96992" w:rsidRPr="00B118B0" w14:paraId="79AE5106" w14:textId="77777777" w:rsidTr="00450006">
        <w:trPr>
          <w:trHeight w:val="234"/>
        </w:trPr>
        <w:tc>
          <w:tcPr>
            <w:tcW w:w="2520" w:type="dxa"/>
          </w:tcPr>
          <w:p w14:paraId="59AAE2FC" w14:textId="1FD3EF4A" w:rsidR="00C96992" w:rsidRPr="00B118B0" w:rsidRDefault="00C96992" w:rsidP="001D2440">
            <w:pPr>
              <w:ind w:left="267" w:right="-108" w:hanging="267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ฟอร์ โซไซตี้จำกัด</w:t>
            </w:r>
          </w:p>
        </w:tc>
        <w:tc>
          <w:tcPr>
            <w:tcW w:w="90" w:type="dxa"/>
          </w:tcPr>
          <w:p w14:paraId="0BD2B2F8" w14:textId="77777777" w:rsidR="00C96992" w:rsidRPr="00B118B0" w:rsidRDefault="00C96992" w:rsidP="00A11E9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88A45" w14:textId="42F383C1" w:rsidR="00C96992" w:rsidRPr="00B118B0" w:rsidRDefault="00B46630" w:rsidP="00450006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D390F" w14:textId="77777777" w:rsidR="00C96992" w:rsidRPr="00B118B0" w:rsidRDefault="00C96992" w:rsidP="00450006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2AC92" w14:textId="77777777" w:rsidR="00C96992" w:rsidRPr="00B118B0" w:rsidRDefault="00C96992" w:rsidP="00450006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F338C0" w14:textId="77777777" w:rsidR="00C96992" w:rsidRPr="00B118B0" w:rsidRDefault="00C96992" w:rsidP="00450006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5042E" w14:textId="1CD2CDBC" w:rsidR="00C96992" w:rsidRPr="00B118B0" w:rsidRDefault="00B46630" w:rsidP="00450006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0E17E0" w14:textId="77777777" w:rsidR="00C96992" w:rsidRPr="00B118B0" w:rsidRDefault="00C96992" w:rsidP="00450006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6CAF0" w14:textId="77777777" w:rsidR="00C96992" w:rsidRPr="00B118B0" w:rsidRDefault="00C96992" w:rsidP="00450006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941581" w14:textId="77777777" w:rsidR="00C96992" w:rsidRPr="00B118B0" w:rsidRDefault="00C96992" w:rsidP="00450006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09D82B" w14:textId="25018F62" w:rsidR="00C96992" w:rsidRPr="00B118B0" w:rsidRDefault="00B46630" w:rsidP="00450006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5FB6CF72" w14:textId="77777777" w:rsidR="00C96992" w:rsidRPr="00B118B0" w:rsidRDefault="00C96992" w:rsidP="00450006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4142DA" w14:textId="77777777" w:rsidR="00C96992" w:rsidRPr="00B118B0" w:rsidRDefault="00C96992" w:rsidP="00450006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249,999</w:t>
            </w:r>
          </w:p>
        </w:tc>
      </w:tr>
      <w:tr w:rsidR="00C96992" w:rsidRPr="00B118B0" w14:paraId="278AE329" w14:textId="77777777" w:rsidTr="00450006">
        <w:trPr>
          <w:trHeight w:val="234"/>
        </w:trPr>
        <w:tc>
          <w:tcPr>
            <w:tcW w:w="2520" w:type="dxa"/>
          </w:tcPr>
          <w:p w14:paraId="2F675D5A" w14:textId="77777777" w:rsidR="00C96992" w:rsidRPr="00B118B0" w:rsidRDefault="00C96992" w:rsidP="001D2440">
            <w:pPr>
              <w:ind w:left="267" w:right="-108" w:hanging="25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B750E27" w14:textId="77777777" w:rsidR="00C96992" w:rsidRPr="00B118B0" w:rsidRDefault="00C96992" w:rsidP="00A11E9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ACBA72" w14:textId="6A44C623" w:rsidR="00C96992" w:rsidRPr="00B118B0" w:rsidRDefault="00B46630" w:rsidP="00450006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75720">
              <w:rPr>
                <w:rFonts w:asciiTheme="majorBidi" w:hAnsiTheme="majorBidi" w:cstheme="majorBidi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797DCF" w14:textId="77777777" w:rsidR="00C96992" w:rsidRPr="00B118B0" w:rsidRDefault="00C96992" w:rsidP="00450006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DC323D" w14:textId="77777777" w:rsidR="00C96992" w:rsidRPr="00B118B0" w:rsidRDefault="00C96992" w:rsidP="00450006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7FFEF0" w14:textId="77777777" w:rsidR="00C96992" w:rsidRPr="00B118B0" w:rsidRDefault="00C96992" w:rsidP="00450006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4208B" w14:textId="6E201DD5" w:rsidR="00C96992" w:rsidRPr="00B118B0" w:rsidRDefault="00B46630" w:rsidP="00450006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148CB" w14:textId="77777777" w:rsidR="00C96992" w:rsidRPr="00B118B0" w:rsidRDefault="00C96992" w:rsidP="00450006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2547C" w14:textId="77777777" w:rsidR="00C96992" w:rsidRPr="00B118B0" w:rsidRDefault="00C96992" w:rsidP="00450006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BFF07E" w14:textId="77777777" w:rsidR="00C96992" w:rsidRPr="00B118B0" w:rsidRDefault="00C96992" w:rsidP="00450006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9C446" w14:textId="01F9DB01" w:rsidR="00C96992" w:rsidRPr="00B118B0" w:rsidRDefault="00B46630" w:rsidP="00450006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81,744</w:t>
            </w:r>
          </w:p>
        </w:tc>
        <w:tc>
          <w:tcPr>
            <w:tcW w:w="90" w:type="dxa"/>
            <w:vAlign w:val="bottom"/>
          </w:tcPr>
          <w:p w14:paraId="7E6B9B99" w14:textId="77777777" w:rsidR="00C96992" w:rsidRPr="00B118B0" w:rsidRDefault="00C96992" w:rsidP="00450006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3D4BA0" w14:textId="77777777" w:rsidR="00C96992" w:rsidRPr="00B118B0" w:rsidRDefault="00C96992" w:rsidP="00450006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81,744</w:t>
            </w:r>
          </w:p>
        </w:tc>
      </w:tr>
      <w:tr w:rsidR="00C96992" w:rsidRPr="00B118B0" w14:paraId="5AC6AA09" w14:textId="77777777" w:rsidTr="00A11E99">
        <w:trPr>
          <w:trHeight w:val="234"/>
        </w:trPr>
        <w:tc>
          <w:tcPr>
            <w:tcW w:w="2520" w:type="dxa"/>
          </w:tcPr>
          <w:p w14:paraId="163971EB" w14:textId="77777777" w:rsidR="00C96992" w:rsidRPr="00B118B0" w:rsidRDefault="00C96992" w:rsidP="00A11E99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34D3F111" w14:textId="77777777" w:rsidR="00C96992" w:rsidRPr="00B118B0" w:rsidRDefault="00C96992" w:rsidP="00A11E9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D3ED35" w14:textId="5A1E9CCA" w:rsidR="00C96992" w:rsidRPr="00B118B0" w:rsidRDefault="00B46630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A3FEC25" w14:textId="77777777" w:rsidR="00C96992" w:rsidRPr="00B118B0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34088" w14:textId="77777777" w:rsidR="00C96992" w:rsidRPr="00B118B0" w:rsidRDefault="00C96992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1DF42E6" w14:textId="77777777" w:rsidR="00C96992" w:rsidRPr="00B118B0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1652D1" w14:textId="4B53B8EF" w:rsidR="00C96992" w:rsidRPr="00B118B0" w:rsidRDefault="00B46630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73D218" w14:textId="77777777" w:rsidR="00C96992" w:rsidRPr="00B118B0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4FEF70" w14:textId="77777777" w:rsidR="00C96992" w:rsidRPr="00B118B0" w:rsidRDefault="00C96992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FA153F5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EC7A7" w14:textId="50A3337A" w:rsidR="00C96992" w:rsidRPr="00B118B0" w:rsidRDefault="00B46630" w:rsidP="00A11E99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</w:tcPr>
          <w:p w14:paraId="66DE46DB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8511CB1" w14:textId="77777777" w:rsidR="00C96992" w:rsidRPr="00B118B0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C96992" w:rsidRPr="00B118B0" w14:paraId="42587247" w14:textId="77777777" w:rsidTr="00625B0D">
        <w:tc>
          <w:tcPr>
            <w:tcW w:w="2520" w:type="dxa"/>
          </w:tcPr>
          <w:p w14:paraId="30D8F69C" w14:textId="77777777" w:rsidR="00EC7398" w:rsidRDefault="00C96992" w:rsidP="00A11E99">
            <w:pPr>
              <w:ind w:left="162" w:right="-36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เอ็ม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โซลูชั่น จำกัด</w:t>
            </w:r>
            <w:r w:rsidR="00F056AF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1275FF4D" w14:textId="64E49946" w:rsidR="00C96992" w:rsidRPr="00B118B0" w:rsidRDefault="00F056AF" w:rsidP="001D2440">
            <w:pPr>
              <w:ind w:left="267" w:right="-36" w:firstLine="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>
              <w:rPr>
                <w:rFonts w:asciiTheme="majorBidi" w:hAnsiTheme="majorBidi" w:cstheme="majorBidi"/>
                <w:sz w:val="28"/>
              </w:rPr>
              <w:t>12.2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53CFF341" w14:textId="77777777" w:rsidR="00C96992" w:rsidRPr="00B118B0" w:rsidRDefault="00C96992" w:rsidP="00A11E9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B3ECFC" w14:textId="6371DF4D" w:rsidR="00C96992" w:rsidRPr="00B118B0" w:rsidRDefault="00B46630" w:rsidP="00625B0D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9780B8" w14:textId="77777777" w:rsidR="00C96992" w:rsidRPr="00B118B0" w:rsidRDefault="00C96992" w:rsidP="00625B0D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218BD" w14:textId="77777777" w:rsidR="00C96992" w:rsidRPr="00B118B0" w:rsidRDefault="00C96992" w:rsidP="00625B0D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EBFB47" w14:textId="77777777" w:rsidR="00C96992" w:rsidRPr="00B118B0" w:rsidRDefault="00C96992" w:rsidP="00625B0D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13ACEE" w14:textId="65EA7D1E" w:rsidR="00C96992" w:rsidRPr="00B118B0" w:rsidRDefault="00B46630" w:rsidP="00625B0D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DE1402" w14:textId="77777777" w:rsidR="00C96992" w:rsidRPr="00B118B0" w:rsidRDefault="00C96992" w:rsidP="00625B0D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B259A3" w14:textId="77777777" w:rsidR="00C96992" w:rsidRPr="00B118B0" w:rsidRDefault="00C96992" w:rsidP="00625B0D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256B93" w14:textId="77777777" w:rsidR="00C96992" w:rsidRPr="00B118B0" w:rsidRDefault="00C96992" w:rsidP="00625B0D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9CCA6F" w14:textId="1FFAB646" w:rsidR="00C96992" w:rsidRPr="00B118B0" w:rsidRDefault="00B46630" w:rsidP="00625B0D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B0ECAAF" w14:textId="77777777" w:rsidR="00C96992" w:rsidRPr="00B118B0" w:rsidRDefault="00C96992" w:rsidP="00625B0D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182648E" w14:textId="77777777" w:rsidR="00C96992" w:rsidRPr="00B118B0" w:rsidRDefault="00C96992" w:rsidP="00625B0D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13,327</w:t>
            </w:r>
          </w:p>
        </w:tc>
      </w:tr>
      <w:tr w:rsidR="00C96992" w:rsidRPr="00B118B0" w14:paraId="70A2EF44" w14:textId="77777777" w:rsidTr="00A11E99">
        <w:trPr>
          <w:trHeight w:val="234"/>
        </w:trPr>
        <w:tc>
          <w:tcPr>
            <w:tcW w:w="2520" w:type="dxa"/>
          </w:tcPr>
          <w:p w14:paraId="5624EDB3" w14:textId="77777777" w:rsidR="00C96992" w:rsidRPr="00B118B0" w:rsidRDefault="00C96992" w:rsidP="00A11E99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รวมเงินลงทุนในบริษัทย่อย</w:t>
            </w:r>
          </w:p>
        </w:tc>
        <w:tc>
          <w:tcPr>
            <w:tcW w:w="90" w:type="dxa"/>
          </w:tcPr>
          <w:p w14:paraId="61BFD90C" w14:textId="77777777" w:rsidR="00C96992" w:rsidRPr="00B118B0" w:rsidRDefault="00C96992" w:rsidP="00A11E99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F68637" w14:textId="77777777" w:rsidR="00C96992" w:rsidRPr="00B118B0" w:rsidRDefault="00C96992" w:rsidP="00A11E9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787B230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CBBCD8" w14:textId="77777777" w:rsidR="00C96992" w:rsidRPr="00B118B0" w:rsidRDefault="00C96992" w:rsidP="00A11E9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188967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C1393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167E277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7D702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B03128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AA5AB" w14:textId="7EABF7AA" w:rsidR="00C96992" w:rsidRPr="00B118B0" w:rsidRDefault="00B46630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931,743</w:t>
            </w:r>
          </w:p>
        </w:tc>
        <w:tc>
          <w:tcPr>
            <w:tcW w:w="90" w:type="dxa"/>
          </w:tcPr>
          <w:p w14:paraId="61927EAA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22F07" w14:textId="77777777" w:rsidR="00C96992" w:rsidRPr="00B118B0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945,070</w:t>
            </w:r>
          </w:p>
        </w:tc>
      </w:tr>
      <w:tr w:rsidR="00C96992" w:rsidRPr="00B118B0" w14:paraId="3833D885" w14:textId="77777777" w:rsidTr="00A11E99">
        <w:tc>
          <w:tcPr>
            <w:tcW w:w="2520" w:type="dxa"/>
          </w:tcPr>
          <w:p w14:paraId="35C1E7BC" w14:textId="3CDF493B" w:rsidR="00C96992" w:rsidRPr="00B118B0" w:rsidRDefault="00C96992" w:rsidP="00A11E99">
            <w:pPr>
              <w:ind w:left="342" w:right="-36" w:hanging="34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</w:t>
            </w:r>
            <w:r w:rsidR="00142420">
              <w:rPr>
                <w:rFonts w:asciiTheme="majorBidi" w:hAnsiTheme="majorBidi" w:cstheme="majorBidi" w:hint="cs"/>
                <w:sz w:val="28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AE3DDA7" w14:textId="77777777" w:rsidR="00C96992" w:rsidRPr="00B118B0" w:rsidRDefault="00C96992" w:rsidP="00A11E99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BB3F03" w14:textId="77777777" w:rsidR="00C96992" w:rsidRPr="00B118B0" w:rsidRDefault="00C96992" w:rsidP="00A11E9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6D2CEF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1944F" w14:textId="77777777" w:rsidR="00C96992" w:rsidRPr="00B118B0" w:rsidRDefault="00C96992" w:rsidP="00A11E9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983591D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E9322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5F8B3F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DA828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4D8F02E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2F30B" w14:textId="5B0F2A23" w:rsidR="00C96992" w:rsidRPr="00B118B0" w:rsidRDefault="00B46630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(198,583)</w:t>
            </w:r>
          </w:p>
        </w:tc>
        <w:tc>
          <w:tcPr>
            <w:tcW w:w="90" w:type="dxa"/>
          </w:tcPr>
          <w:p w14:paraId="27B2E123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3C406" w14:textId="77777777" w:rsidR="00C96992" w:rsidRPr="00B118B0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(211,910)</w:t>
            </w:r>
          </w:p>
        </w:tc>
      </w:tr>
      <w:tr w:rsidR="00C96992" w:rsidRPr="00B118B0" w14:paraId="6CECA454" w14:textId="77777777" w:rsidTr="00A11E99">
        <w:trPr>
          <w:trHeight w:val="234"/>
        </w:trPr>
        <w:tc>
          <w:tcPr>
            <w:tcW w:w="2520" w:type="dxa"/>
          </w:tcPr>
          <w:p w14:paraId="380644F4" w14:textId="77777777" w:rsidR="00C96992" w:rsidRPr="00B118B0" w:rsidRDefault="00C96992" w:rsidP="00A11E99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39007ED" w14:textId="77777777" w:rsidR="00C96992" w:rsidRPr="00B118B0" w:rsidRDefault="00C96992" w:rsidP="00A11E99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CED49" w14:textId="77777777" w:rsidR="00C96992" w:rsidRPr="00B118B0" w:rsidRDefault="00C96992" w:rsidP="00A11E9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477C95B" w14:textId="77777777" w:rsidR="00C96992" w:rsidRPr="00B118B0" w:rsidRDefault="00C96992" w:rsidP="00A11E99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749EF8" w14:textId="77777777" w:rsidR="00C96992" w:rsidRPr="00B118B0" w:rsidRDefault="00C96992" w:rsidP="00A11E9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F03740D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87D60A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02B03C5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C50A5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EE86A1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FD3A3" w14:textId="045EFF43" w:rsidR="00C96992" w:rsidRPr="00B118B0" w:rsidRDefault="00B46630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733,160</w:t>
            </w:r>
          </w:p>
        </w:tc>
        <w:tc>
          <w:tcPr>
            <w:tcW w:w="90" w:type="dxa"/>
          </w:tcPr>
          <w:p w14:paraId="6E56E582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AFAF81" w14:textId="77777777" w:rsidR="00C96992" w:rsidRPr="00B118B0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733,160</w:t>
            </w:r>
          </w:p>
        </w:tc>
      </w:tr>
      <w:tr w:rsidR="00C96992" w:rsidRPr="00B118B0" w14:paraId="4FD91BCF" w14:textId="77777777" w:rsidTr="00A11E99">
        <w:trPr>
          <w:trHeight w:val="234"/>
        </w:trPr>
        <w:tc>
          <w:tcPr>
            <w:tcW w:w="2520" w:type="dxa"/>
          </w:tcPr>
          <w:p w14:paraId="4D691AC2" w14:textId="77777777" w:rsidR="00C96992" w:rsidRPr="00B118B0" w:rsidRDefault="00C96992" w:rsidP="00A11E99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4346236" w14:textId="77777777" w:rsidR="00C96992" w:rsidRPr="00B118B0" w:rsidRDefault="00C96992" w:rsidP="00A11E99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A8945F" w14:textId="77777777" w:rsidR="00C96992" w:rsidRPr="00B118B0" w:rsidRDefault="00C96992" w:rsidP="00A11E9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650E9C8" w14:textId="77777777" w:rsidR="00C96992" w:rsidRPr="00B118B0" w:rsidRDefault="00C96992" w:rsidP="00A11E99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25A5CE" w14:textId="77777777" w:rsidR="00C96992" w:rsidRPr="00B118B0" w:rsidRDefault="00C96992" w:rsidP="00A11E9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45684F6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37A2E4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F70D047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3309F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D9D3547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11C5C0" w14:textId="77777777" w:rsidR="00C96992" w:rsidRPr="00B118B0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BDC3264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985DF6C" w14:textId="77777777" w:rsidR="00C96992" w:rsidRPr="00B118B0" w:rsidRDefault="00C96992" w:rsidP="00A11E99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1AD65DA3" w14:textId="7EFF918E" w:rsidR="00ED3DAE" w:rsidRDefault="00ED3DAE" w:rsidP="00ED3DAE">
      <w:pPr>
        <w:spacing w:before="120" w:line="240" w:lineRule="atLeast"/>
        <w:ind w:left="360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</w:p>
    <w:p w14:paraId="44A8FBB2" w14:textId="376189FC" w:rsidR="000723FA" w:rsidRPr="00B118B0" w:rsidRDefault="00F056AF" w:rsidP="000723FA">
      <w:pPr>
        <w:overflowPunct/>
        <w:autoSpaceDE/>
        <w:autoSpaceDN/>
        <w:adjustRightInd/>
        <w:spacing w:after="160"/>
        <w:textAlignment w:val="auto"/>
        <w:rPr>
          <w:rFonts w:ascii="Angsana New" w:eastAsia="Calibri" w:hAnsi="Angsana New"/>
          <w:sz w:val="28"/>
          <w:cs/>
        </w:rPr>
      </w:pPr>
      <w:r>
        <w:rPr>
          <w:rFonts w:ascii="Angsana New" w:eastAsia="Calibri" w:hAnsi="Angsana New"/>
          <w:sz w:val="28"/>
        </w:rPr>
        <w:lastRenderedPageBreak/>
        <w:t xml:space="preserve">12.2 </w:t>
      </w:r>
      <w:r w:rsidR="00430337">
        <w:rPr>
          <w:rFonts w:ascii="Angsana New" w:eastAsia="Calibri" w:hAnsi="Angsana New" w:hint="cs"/>
          <w:sz w:val="28"/>
          <w:cs/>
        </w:rPr>
        <w:t>การ</w:t>
      </w:r>
      <w:r w:rsidR="000723FA" w:rsidRPr="00B118B0">
        <w:rPr>
          <w:rFonts w:ascii="Angsana New" w:eastAsia="Calibri" w:hAnsi="Angsana New"/>
          <w:sz w:val="28"/>
          <w:cs/>
        </w:rPr>
        <w:t>จำหน่ายเงินลงทุนในบริษัทย่อย</w:t>
      </w:r>
    </w:p>
    <w:p w14:paraId="21CCBF05" w14:textId="622C0D44" w:rsidR="000723FA" w:rsidRPr="00B118B0" w:rsidRDefault="000723FA" w:rsidP="00F056AF">
      <w:pPr>
        <w:tabs>
          <w:tab w:val="left" w:pos="450"/>
        </w:tabs>
        <w:overflowPunct/>
        <w:autoSpaceDE/>
        <w:autoSpaceDN/>
        <w:adjustRightInd/>
        <w:spacing w:after="160"/>
        <w:ind w:left="360"/>
        <w:jc w:val="thaiDistribute"/>
        <w:textAlignment w:val="auto"/>
        <w:rPr>
          <w:rFonts w:ascii="Angsana New" w:eastAsia="Calibri" w:hAnsi="Angsana New"/>
          <w:sz w:val="28"/>
        </w:rPr>
      </w:pPr>
      <w:r w:rsidRPr="00B118B0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B118B0">
        <w:rPr>
          <w:rFonts w:ascii="Angsana New" w:eastAsia="Calibri" w:hAnsi="Angsana New"/>
          <w:sz w:val="28"/>
        </w:rPr>
        <w:t>8</w:t>
      </w:r>
      <w:r w:rsidRPr="00B118B0">
        <w:rPr>
          <w:rFonts w:ascii="Angsana New" w:eastAsia="Calibri" w:hAnsi="Angsana New"/>
          <w:sz w:val="28"/>
          <w:cs/>
        </w:rPr>
        <w:t xml:space="preserve"> เมษายน </w:t>
      </w:r>
      <w:r w:rsidRPr="00B118B0">
        <w:rPr>
          <w:rFonts w:ascii="Angsana New" w:eastAsia="Calibri" w:hAnsi="Angsana New"/>
          <w:sz w:val="28"/>
        </w:rPr>
        <w:t>2564</w:t>
      </w:r>
      <w:r w:rsidRPr="00B118B0">
        <w:rPr>
          <w:rFonts w:ascii="Angsana New" w:eastAsia="Calibri" w:hAnsi="Angsana New"/>
          <w:sz w:val="28"/>
          <w:cs/>
        </w:rPr>
        <w:t xml:space="preserve"> ที่ประชุมคณะกรรมการบริษัท ครั้งที่ </w:t>
      </w:r>
      <w:r w:rsidRPr="00B118B0">
        <w:rPr>
          <w:rFonts w:ascii="Angsana New" w:eastAsia="Calibri" w:hAnsi="Angsana New"/>
          <w:sz w:val="28"/>
        </w:rPr>
        <w:t>4/2564</w:t>
      </w:r>
      <w:r w:rsidRPr="00B118B0">
        <w:rPr>
          <w:rFonts w:ascii="Angsana New" w:eastAsia="Calibri" w:hAnsi="Angsana New"/>
          <w:sz w:val="28"/>
          <w:cs/>
        </w:rPr>
        <w:t xml:space="preserve"> ของบริษัท เซเว่น ยูทิลิตี้ส์ แอนด์ พาวเวอร์ จำกัด (มหาชน) </w:t>
      </w:r>
      <w:r w:rsidR="008B1CC3" w:rsidRPr="00616C5C">
        <w:rPr>
          <w:rFonts w:ascii="Angsana New" w:eastAsia="Calibri" w:hAnsi="Angsana New"/>
          <w:sz w:val="28"/>
        </w:rPr>
        <w:t>(“7UP</w:t>
      </w:r>
      <w:r w:rsidR="008B1CC3">
        <w:rPr>
          <w:rFonts w:ascii="Angsana New" w:eastAsia="Calibri" w:hAnsi="Angsana New"/>
          <w:sz w:val="28"/>
        </w:rPr>
        <w:t>”</w:t>
      </w:r>
      <w:r w:rsidR="008B1CC3" w:rsidRPr="00616C5C">
        <w:rPr>
          <w:rFonts w:ascii="Angsana New" w:eastAsia="Calibri" w:hAnsi="Angsana New"/>
          <w:sz w:val="28"/>
        </w:rPr>
        <w:t>)</w:t>
      </w:r>
      <w:r w:rsidR="008B1CC3">
        <w:rPr>
          <w:rFonts w:ascii="Angsana New" w:eastAsia="Calibri" w:hAnsi="Angsana New" w:hint="cs"/>
          <w:sz w:val="28"/>
          <w:cs/>
        </w:rPr>
        <w:t xml:space="preserve"> </w:t>
      </w:r>
      <w:r w:rsidRPr="00B118B0">
        <w:rPr>
          <w:rFonts w:ascii="Angsana New" w:eastAsia="Calibri" w:hAnsi="Angsana New"/>
          <w:sz w:val="28"/>
          <w:cs/>
        </w:rPr>
        <w:t>ได้มีมติอนุมัติให้</w:t>
      </w:r>
      <w:r w:rsidRPr="00B118B0">
        <w:rPr>
          <w:rFonts w:ascii="Angsana New" w:eastAsia="Calibri" w:hAnsi="Angsana New"/>
          <w:sz w:val="28"/>
        </w:rPr>
        <w:t xml:space="preserve"> </w:t>
      </w:r>
      <w:r w:rsidRPr="00B118B0">
        <w:rPr>
          <w:rFonts w:ascii="Angsana New" w:eastAsia="Calibri" w:hAnsi="Angsana New"/>
          <w:sz w:val="28"/>
          <w:cs/>
        </w:rPr>
        <w:t>บริษัท เอ็นเนอร์ยี่ ฟอร์ โซไซตี้ จำกัด (“</w:t>
      </w:r>
      <w:r w:rsidRPr="00B118B0">
        <w:rPr>
          <w:rFonts w:ascii="Angsana New" w:eastAsia="Calibri" w:hAnsi="Angsana New"/>
          <w:sz w:val="28"/>
        </w:rPr>
        <w:t xml:space="preserve">EFS”) </w:t>
      </w:r>
      <w:r w:rsidRPr="00B118B0">
        <w:rPr>
          <w:rFonts w:ascii="Angsana New" w:eastAsia="Calibri" w:hAnsi="Angsana New"/>
          <w:sz w:val="28"/>
          <w:cs/>
        </w:rPr>
        <w:t>จำหน่ายเงินลงทุนทั้งหมดใน บริษัท พี พี แอล พาวเวอร์ จำกัด (“</w:t>
      </w:r>
      <w:r w:rsidRPr="00B118B0">
        <w:rPr>
          <w:rFonts w:ascii="Angsana New" w:eastAsia="Calibri" w:hAnsi="Angsana New"/>
          <w:sz w:val="28"/>
        </w:rPr>
        <w:t xml:space="preserve">PPL”) </w:t>
      </w:r>
      <w:r w:rsidRPr="00B118B0">
        <w:rPr>
          <w:rFonts w:ascii="Angsana New" w:eastAsia="Calibri" w:hAnsi="Angsana New"/>
          <w:sz w:val="28"/>
          <w:cs/>
        </w:rPr>
        <w:t>และบริษัท ไบโอเอ็นเนอร์ยี่ สตูล จำกัด (“</w:t>
      </w:r>
      <w:r w:rsidRPr="00B118B0">
        <w:rPr>
          <w:rFonts w:ascii="Angsana New" w:eastAsia="Calibri" w:hAnsi="Angsana New"/>
          <w:sz w:val="28"/>
        </w:rPr>
        <w:t xml:space="preserve">BES”) </w:t>
      </w:r>
      <w:r w:rsidRPr="00B118B0">
        <w:rPr>
          <w:rFonts w:ascii="Angsana New" w:eastAsia="Calibri" w:hAnsi="Angsana New"/>
          <w:sz w:val="28"/>
          <w:cs/>
        </w:rPr>
        <w:t>ซึ่งเป็นบริษัทย่อย โดย</w:t>
      </w:r>
      <w:r w:rsidRPr="00B118B0">
        <w:rPr>
          <w:rFonts w:ascii="Angsana New" w:eastAsia="Calibri" w:hAnsi="Angsana New"/>
          <w:sz w:val="28"/>
        </w:rPr>
        <w:t xml:space="preserve"> EFS </w:t>
      </w:r>
      <w:r w:rsidRPr="00B118B0">
        <w:rPr>
          <w:rFonts w:ascii="Angsana New" w:eastAsia="Calibri" w:hAnsi="Angsana New"/>
          <w:sz w:val="28"/>
          <w:cs/>
        </w:rPr>
        <w:t xml:space="preserve">เป็นบริษัทย่อยของ </w:t>
      </w:r>
      <w:r w:rsidRPr="00B118B0">
        <w:rPr>
          <w:rFonts w:ascii="Angsana New" w:eastAsia="Calibri" w:hAnsi="Angsana New"/>
          <w:sz w:val="28"/>
        </w:rPr>
        <w:t xml:space="preserve">7UP </w:t>
      </w:r>
      <w:r w:rsidRPr="00B118B0">
        <w:rPr>
          <w:rFonts w:ascii="Angsana New" w:eastAsia="Calibri" w:hAnsi="Angsana New"/>
          <w:sz w:val="28"/>
          <w:cs/>
        </w:rPr>
        <w:t xml:space="preserve">โดย </w:t>
      </w:r>
      <w:r w:rsidRPr="00B118B0">
        <w:rPr>
          <w:rFonts w:ascii="Angsana New" w:eastAsia="Calibri" w:hAnsi="Angsana New"/>
          <w:sz w:val="28"/>
        </w:rPr>
        <w:t xml:space="preserve">7UP </w:t>
      </w:r>
      <w:r w:rsidRPr="00B118B0">
        <w:rPr>
          <w:rFonts w:ascii="Angsana New" w:eastAsia="Calibri" w:hAnsi="Angsana New"/>
          <w:sz w:val="28"/>
          <w:cs/>
        </w:rPr>
        <w:t xml:space="preserve">ถือหุ้นอยู่ใน </w:t>
      </w:r>
      <w:r w:rsidRPr="00B118B0">
        <w:rPr>
          <w:rFonts w:ascii="Angsana New" w:eastAsia="Calibri" w:hAnsi="Angsana New"/>
          <w:sz w:val="28"/>
        </w:rPr>
        <w:t xml:space="preserve">EFS </w:t>
      </w:r>
      <w:r w:rsidRPr="00B118B0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B118B0">
        <w:rPr>
          <w:rFonts w:ascii="Angsana New" w:eastAsia="Calibri" w:hAnsi="Angsana New"/>
          <w:sz w:val="28"/>
        </w:rPr>
        <w:t>99.99</w:t>
      </w:r>
      <w:r w:rsidRPr="00B118B0">
        <w:rPr>
          <w:rFonts w:ascii="Angsana New" w:eastAsia="Calibri" w:hAnsi="Angsana New"/>
          <w:sz w:val="28"/>
          <w:cs/>
        </w:rPr>
        <w:t xml:space="preserve"> โดยการจำหน่ายหุ้นสามัญของ </w:t>
      </w:r>
      <w:r w:rsidRPr="00B118B0">
        <w:rPr>
          <w:rFonts w:ascii="Angsana New" w:eastAsia="Calibri" w:hAnsi="Angsana New"/>
          <w:sz w:val="28"/>
        </w:rPr>
        <w:t xml:space="preserve">PPL </w:t>
      </w:r>
      <w:r w:rsidRPr="00B118B0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B118B0">
        <w:rPr>
          <w:rFonts w:ascii="Angsana New" w:eastAsia="Calibri" w:hAnsi="Angsana New"/>
          <w:sz w:val="28"/>
        </w:rPr>
        <w:t>80.00</w:t>
      </w:r>
      <w:r w:rsidRPr="00B118B0">
        <w:rPr>
          <w:rFonts w:ascii="Angsana New" w:eastAsia="Calibri" w:hAnsi="Angsana New"/>
          <w:sz w:val="28"/>
          <w:cs/>
        </w:rPr>
        <w:t xml:space="preserve"> ของทุนจดทะเบียน หรือจำนวน </w:t>
      </w:r>
      <w:r w:rsidRPr="00B118B0">
        <w:rPr>
          <w:rFonts w:ascii="Angsana New" w:eastAsia="Calibri" w:hAnsi="Angsana New"/>
          <w:sz w:val="28"/>
        </w:rPr>
        <w:t>120,000</w:t>
      </w:r>
      <w:r w:rsidRPr="00B118B0">
        <w:rPr>
          <w:rFonts w:ascii="Angsana New" w:eastAsia="Calibri" w:hAnsi="Angsana New"/>
          <w:sz w:val="28"/>
          <w:cs/>
        </w:rPr>
        <w:t xml:space="preserve"> หุ้น ในมูลค่า </w:t>
      </w:r>
      <w:r w:rsidRPr="00B118B0">
        <w:rPr>
          <w:rFonts w:ascii="Angsana New" w:eastAsia="Calibri" w:hAnsi="Angsana New"/>
          <w:sz w:val="28"/>
        </w:rPr>
        <w:t>12</w:t>
      </w:r>
      <w:r w:rsidRPr="00B118B0">
        <w:rPr>
          <w:rFonts w:ascii="Angsana New" w:eastAsia="Calibri" w:hAnsi="Angsana New"/>
          <w:sz w:val="28"/>
          <w:cs/>
        </w:rPr>
        <w:t xml:space="preserve"> ล้านบาท และจำหน่ายหุ้นสามัญของ </w:t>
      </w:r>
      <w:r w:rsidRPr="00B118B0">
        <w:rPr>
          <w:rFonts w:ascii="Angsana New" w:eastAsia="Calibri" w:hAnsi="Angsana New"/>
          <w:sz w:val="28"/>
        </w:rPr>
        <w:t xml:space="preserve">BES </w:t>
      </w:r>
      <w:r w:rsidRPr="00B118B0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B118B0">
        <w:rPr>
          <w:rFonts w:ascii="Angsana New" w:eastAsia="Calibri" w:hAnsi="Angsana New"/>
          <w:sz w:val="28"/>
        </w:rPr>
        <w:t>80.00</w:t>
      </w:r>
      <w:r w:rsidRPr="00B118B0">
        <w:rPr>
          <w:rFonts w:ascii="Angsana New" w:eastAsia="Calibri" w:hAnsi="Angsana New"/>
          <w:sz w:val="28"/>
          <w:cs/>
        </w:rPr>
        <w:t xml:space="preserve"> ของทุนจดทะเบียน หรือจำนวน </w:t>
      </w:r>
      <w:r w:rsidRPr="00B118B0">
        <w:rPr>
          <w:rFonts w:ascii="Angsana New" w:eastAsia="Calibri" w:hAnsi="Angsana New"/>
          <w:sz w:val="28"/>
        </w:rPr>
        <w:t>208,000</w:t>
      </w:r>
      <w:r w:rsidRPr="00B118B0">
        <w:rPr>
          <w:rFonts w:ascii="Angsana New" w:eastAsia="Calibri" w:hAnsi="Angsana New"/>
          <w:sz w:val="28"/>
          <w:cs/>
        </w:rPr>
        <w:t xml:space="preserve"> หุ้น ในมูลค่า </w:t>
      </w:r>
      <w:r w:rsidRPr="00B118B0">
        <w:rPr>
          <w:rFonts w:ascii="Angsana New" w:eastAsia="Calibri" w:hAnsi="Angsana New"/>
          <w:sz w:val="28"/>
        </w:rPr>
        <w:t>20</w:t>
      </w:r>
      <w:r w:rsidRPr="00B118B0">
        <w:rPr>
          <w:rFonts w:ascii="Angsana New" w:eastAsia="Calibri" w:hAnsi="Angsana New"/>
          <w:sz w:val="28"/>
          <w:cs/>
        </w:rPr>
        <w:t xml:space="preserve"> ล้านบาท คิดเป็นมูลค่ารวมทั้งสิ้น </w:t>
      </w:r>
      <w:r w:rsidRPr="00B118B0">
        <w:rPr>
          <w:rFonts w:ascii="Angsana New" w:eastAsia="Calibri" w:hAnsi="Angsana New"/>
          <w:sz w:val="28"/>
        </w:rPr>
        <w:t xml:space="preserve">32 </w:t>
      </w:r>
      <w:r w:rsidRPr="00B118B0">
        <w:rPr>
          <w:rFonts w:ascii="Angsana New" w:eastAsia="Calibri" w:hAnsi="Angsana New"/>
          <w:sz w:val="28"/>
          <w:cs/>
        </w:rPr>
        <w:t xml:space="preserve">ล้านบาท ให้แก่บุคคลภายนอกซึ่งไม่มีความสัมพันธ์และ/หรือความเกี่ยวโยงใด ๆ กับผู้บริหาร กรรมการ ผู้ถือหุ้นรายใหญ่ และผู้มีอำนาจควบคุมของบริษัทและบริษัทย่อย โดยได้มีการจำหน่ายออกไปในวันที่ </w:t>
      </w:r>
      <w:r w:rsidRPr="00B118B0">
        <w:rPr>
          <w:rFonts w:ascii="Angsana New" w:eastAsia="Calibri" w:hAnsi="Angsana New"/>
          <w:sz w:val="28"/>
        </w:rPr>
        <w:t xml:space="preserve">9 </w:t>
      </w:r>
      <w:r w:rsidRPr="00B118B0">
        <w:rPr>
          <w:rFonts w:ascii="Angsana New" w:eastAsia="Calibri" w:hAnsi="Angsana New"/>
          <w:sz w:val="28"/>
          <w:cs/>
        </w:rPr>
        <w:t xml:space="preserve">เมษายน </w:t>
      </w:r>
      <w:r w:rsidRPr="00B118B0">
        <w:rPr>
          <w:rFonts w:ascii="Angsana New" w:eastAsia="Calibri" w:hAnsi="Angsana New"/>
          <w:sz w:val="28"/>
        </w:rPr>
        <w:t>2654</w:t>
      </w:r>
    </w:p>
    <w:p w14:paraId="20955D61" w14:textId="77777777" w:rsidR="00B25410" w:rsidRDefault="000723FA" w:rsidP="00B25410">
      <w:pPr>
        <w:tabs>
          <w:tab w:val="left" w:pos="450"/>
        </w:tabs>
        <w:overflowPunct/>
        <w:autoSpaceDE/>
        <w:autoSpaceDN/>
        <w:adjustRightInd/>
        <w:spacing w:after="160"/>
        <w:ind w:left="360"/>
        <w:jc w:val="thaiDistribute"/>
        <w:textAlignment w:val="auto"/>
        <w:rPr>
          <w:rFonts w:ascii="Angsana New" w:eastAsia="Calibri" w:hAnsi="Angsana New"/>
          <w:sz w:val="28"/>
        </w:rPr>
      </w:pPr>
      <w:r w:rsidRPr="00B118B0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B118B0">
        <w:rPr>
          <w:rFonts w:ascii="Angsana New" w:eastAsia="Calibri" w:hAnsi="Angsana New"/>
          <w:sz w:val="28"/>
        </w:rPr>
        <w:t>29</w:t>
      </w:r>
      <w:r w:rsidRPr="00B118B0">
        <w:rPr>
          <w:rFonts w:ascii="Angsana New" w:eastAsia="Calibri" w:hAnsi="Angsana New"/>
          <w:sz w:val="28"/>
          <w:cs/>
        </w:rPr>
        <w:t xml:space="preserve"> มิถุนายน </w:t>
      </w:r>
      <w:r w:rsidRPr="00B118B0">
        <w:rPr>
          <w:rFonts w:ascii="Angsana New" w:eastAsia="Calibri" w:hAnsi="Angsana New"/>
          <w:sz w:val="28"/>
        </w:rPr>
        <w:t>2564</w:t>
      </w:r>
      <w:r w:rsidRPr="00B118B0">
        <w:rPr>
          <w:rFonts w:ascii="Angsana New" w:eastAsia="Calibri" w:hAnsi="Angsana New"/>
          <w:sz w:val="28"/>
          <w:cs/>
        </w:rPr>
        <w:t xml:space="preserve"> ที่ประชุมคณะกรรมการบริษัท ครั้งที่ </w:t>
      </w:r>
      <w:r w:rsidRPr="00B118B0">
        <w:rPr>
          <w:rFonts w:ascii="Angsana New" w:eastAsia="Calibri" w:hAnsi="Angsana New"/>
          <w:sz w:val="28"/>
        </w:rPr>
        <w:t xml:space="preserve">8/2564 </w:t>
      </w:r>
      <w:r w:rsidRPr="00B118B0">
        <w:rPr>
          <w:rFonts w:ascii="Angsana New" w:eastAsia="Calibri" w:hAnsi="Angsana New"/>
          <w:sz w:val="28"/>
          <w:cs/>
        </w:rPr>
        <w:t>ของบริษัท เซเว่น ยูทิลิตี้ส์ แอนด์ พาวเวอร์ จำกัด (มหาชน) ได้มีมติอนุมัติให้จำหน่ายเงินลงทุนใน</w:t>
      </w:r>
      <w:r w:rsidRPr="00B118B0">
        <w:rPr>
          <w:rFonts w:ascii="Angsana New" w:eastAsia="Calibri" w:hAnsi="Angsana New" w:hint="cs"/>
          <w:sz w:val="28"/>
          <w:cs/>
        </w:rPr>
        <w:t xml:space="preserve"> </w:t>
      </w:r>
      <w:r w:rsidRPr="00B118B0">
        <w:rPr>
          <w:rFonts w:ascii="Angsana New" w:eastAsia="Calibri" w:hAnsi="Angsana New"/>
          <w:sz w:val="28"/>
          <w:cs/>
        </w:rPr>
        <w:t>บริษัท อินฟอร์เมติกซ์ พลัส จำกัด (“</w:t>
      </w:r>
      <w:r w:rsidRPr="00B118B0">
        <w:rPr>
          <w:rFonts w:ascii="Angsana New" w:eastAsia="Calibri" w:hAnsi="Angsana New"/>
          <w:sz w:val="28"/>
        </w:rPr>
        <w:t xml:space="preserve">IFP”) </w:t>
      </w:r>
      <w:r w:rsidRPr="00B118B0">
        <w:rPr>
          <w:rFonts w:ascii="Angsana New" w:eastAsia="Calibri" w:hAnsi="Angsana New"/>
          <w:sz w:val="28"/>
          <w:cs/>
        </w:rPr>
        <w:t>ซึ่งเป็นบริษัทย่อยของ บริษัท เอ็ม โซลูชั่น จ</w:t>
      </w:r>
      <w:r w:rsidRPr="00B118B0">
        <w:rPr>
          <w:rFonts w:ascii="Angsana New" w:eastAsia="Calibri" w:hAnsi="Angsana New" w:hint="cs"/>
          <w:sz w:val="28"/>
          <w:cs/>
        </w:rPr>
        <w:t>ำ</w:t>
      </w:r>
      <w:r w:rsidRPr="00B118B0">
        <w:rPr>
          <w:rFonts w:ascii="Angsana New" w:eastAsia="Calibri" w:hAnsi="Angsana New"/>
          <w:sz w:val="28"/>
          <w:cs/>
        </w:rPr>
        <w:t>กัด (“</w:t>
      </w:r>
      <w:r w:rsidRPr="00B118B0">
        <w:rPr>
          <w:rFonts w:ascii="Angsana New" w:eastAsia="Calibri" w:hAnsi="Angsana New"/>
          <w:sz w:val="28"/>
        </w:rPr>
        <w:t xml:space="preserve">MSO”) </w:t>
      </w:r>
      <w:r w:rsidRPr="00B118B0">
        <w:rPr>
          <w:rFonts w:ascii="Angsana New" w:eastAsia="Calibri" w:hAnsi="Angsana New"/>
          <w:sz w:val="28"/>
          <w:cs/>
        </w:rPr>
        <w:t xml:space="preserve">ซึ่ง </w:t>
      </w:r>
      <w:r w:rsidRPr="00B118B0">
        <w:rPr>
          <w:rFonts w:ascii="Angsana New" w:eastAsia="Calibri" w:hAnsi="Angsana New"/>
          <w:sz w:val="28"/>
        </w:rPr>
        <w:t xml:space="preserve">MSO </w:t>
      </w:r>
      <w:r w:rsidRPr="00B118B0">
        <w:rPr>
          <w:rFonts w:ascii="Angsana New" w:eastAsia="Calibri" w:hAnsi="Angsana New"/>
          <w:sz w:val="28"/>
          <w:cs/>
        </w:rPr>
        <w:t xml:space="preserve">ถือหุ้นอยู่ใน </w:t>
      </w:r>
      <w:r w:rsidRPr="00B118B0">
        <w:rPr>
          <w:rFonts w:ascii="Angsana New" w:eastAsia="Calibri" w:hAnsi="Angsana New"/>
          <w:sz w:val="28"/>
        </w:rPr>
        <w:t xml:space="preserve">IFP </w:t>
      </w:r>
      <w:r w:rsidRPr="00B118B0">
        <w:rPr>
          <w:rFonts w:ascii="Angsana New" w:eastAsia="Calibri" w:hAnsi="Angsana New"/>
          <w:sz w:val="28"/>
          <w:cs/>
        </w:rPr>
        <w:t xml:space="preserve">สัดส่วนร้อยละ </w:t>
      </w:r>
      <w:r w:rsidRPr="00B118B0">
        <w:rPr>
          <w:rFonts w:ascii="Angsana New" w:eastAsia="Calibri" w:hAnsi="Angsana New"/>
          <w:sz w:val="28"/>
        </w:rPr>
        <w:t>99.99</w:t>
      </w:r>
      <w:r w:rsidRPr="00B118B0">
        <w:rPr>
          <w:rFonts w:ascii="Angsana New" w:eastAsia="Calibri" w:hAnsi="Angsana New"/>
          <w:sz w:val="28"/>
          <w:cs/>
        </w:rPr>
        <w:t xml:space="preserve"> โดย </w:t>
      </w:r>
      <w:r w:rsidRPr="00B118B0">
        <w:rPr>
          <w:rFonts w:ascii="Angsana New" w:eastAsia="Calibri" w:hAnsi="Angsana New"/>
          <w:sz w:val="28"/>
        </w:rPr>
        <w:t xml:space="preserve">7UP </w:t>
      </w:r>
      <w:r w:rsidRPr="00B118B0">
        <w:rPr>
          <w:rFonts w:ascii="Angsana New" w:eastAsia="Calibri" w:hAnsi="Angsana New"/>
          <w:sz w:val="28"/>
          <w:cs/>
        </w:rPr>
        <w:t xml:space="preserve">ถือหุ้นอยู่ใน </w:t>
      </w:r>
      <w:r w:rsidRPr="00B118B0">
        <w:rPr>
          <w:rFonts w:ascii="Angsana New" w:eastAsia="Calibri" w:hAnsi="Angsana New"/>
          <w:sz w:val="28"/>
        </w:rPr>
        <w:t xml:space="preserve">MSO </w:t>
      </w:r>
      <w:r w:rsidRPr="00B118B0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B118B0">
        <w:rPr>
          <w:rFonts w:ascii="Angsana New" w:eastAsia="Calibri" w:hAnsi="Angsana New"/>
          <w:sz w:val="28"/>
        </w:rPr>
        <w:t>99.99</w:t>
      </w:r>
      <w:r w:rsidRPr="00B118B0">
        <w:rPr>
          <w:rFonts w:ascii="Angsana New" w:eastAsia="Calibri" w:hAnsi="Angsana New"/>
          <w:sz w:val="28"/>
          <w:cs/>
        </w:rPr>
        <w:t xml:space="preserve"> โดยการ</w:t>
      </w:r>
      <w:r w:rsidRPr="00B118B0">
        <w:rPr>
          <w:rFonts w:ascii="Angsana New" w:eastAsia="Calibri" w:hAnsi="Angsana New" w:hint="cs"/>
          <w:sz w:val="28"/>
          <w:cs/>
        </w:rPr>
        <w:t>จำหน่าย</w:t>
      </w:r>
      <w:r w:rsidRPr="00B118B0">
        <w:rPr>
          <w:rFonts w:ascii="Angsana New" w:eastAsia="Calibri" w:hAnsi="Angsana New"/>
          <w:sz w:val="28"/>
          <w:cs/>
        </w:rPr>
        <w:t xml:space="preserve">หุ้นสามัญของ </w:t>
      </w:r>
      <w:r w:rsidRPr="00B118B0">
        <w:rPr>
          <w:rFonts w:ascii="Angsana New" w:eastAsia="Calibri" w:hAnsi="Angsana New"/>
          <w:sz w:val="28"/>
        </w:rPr>
        <w:t xml:space="preserve">IFP </w:t>
      </w:r>
      <w:r w:rsidRPr="00B118B0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B118B0">
        <w:rPr>
          <w:rFonts w:ascii="Angsana New" w:eastAsia="Calibri" w:hAnsi="Angsana New"/>
          <w:sz w:val="28"/>
        </w:rPr>
        <w:t>99.99</w:t>
      </w:r>
      <w:r w:rsidRPr="00B118B0">
        <w:rPr>
          <w:rFonts w:ascii="Angsana New" w:eastAsia="Calibri" w:hAnsi="Angsana New"/>
          <w:sz w:val="28"/>
          <w:cs/>
        </w:rPr>
        <w:t xml:space="preserve"> ของทุนจดทะเบียน หรือจำนวน </w:t>
      </w:r>
      <w:r w:rsidRPr="00B118B0">
        <w:rPr>
          <w:rFonts w:ascii="Angsana New" w:eastAsia="Calibri" w:hAnsi="Angsana New"/>
          <w:sz w:val="28"/>
        </w:rPr>
        <w:t>40,207,412</w:t>
      </w:r>
      <w:r w:rsidRPr="00B118B0">
        <w:rPr>
          <w:rFonts w:ascii="Angsana New" w:eastAsia="Calibri" w:hAnsi="Angsana New"/>
          <w:sz w:val="28"/>
          <w:cs/>
        </w:rPr>
        <w:t xml:space="preserve"> หุ้น ในมูลค่า </w:t>
      </w:r>
      <w:r w:rsidRPr="00B118B0">
        <w:rPr>
          <w:rFonts w:ascii="Angsana New" w:eastAsia="Calibri" w:hAnsi="Angsana New"/>
          <w:sz w:val="28"/>
        </w:rPr>
        <w:t>40</w:t>
      </w:r>
      <w:r w:rsidRPr="00B118B0">
        <w:rPr>
          <w:rFonts w:ascii="Angsana New" w:eastAsia="Calibri" w:hAnsi="Angsana New"/>
          <w:sz w:val="28"/>
          <w:cs/>
        </w:rPr>
        <w:t xml:space="preserve"> ล้านบาท</w:t>
      </w:r>
      <w:r w:rsidRPr="00B118B0">
        <w:rPr>
          <w:rFonts w:ascii="Angsana New" w:eastAsia="Calibri" w:hAnsi="Angsana New"/>
          <w:sz w:val="28"/>
        </w:rPr>
        <w:t xml:space="preserve"> </w:t>
      </w:r>
      <w:r w:rsidRPr="00B118B0">
        <w:rPr>
          <w:rFonts w:ascii="Angsana New" w:eastAsia="Calibri" w:hAnsi="Angsana New"/>
          <w:sz w:val="28"/>
          <w:cs/>
        </w:rPr>
        <w:t xml:space="preserve">ให้แก่บุคคลภายนอกซึ่งไม่มีความสัมพันธ์และ/หรือความเกี่ยวโยงใด ๆ กับผู้บริหาร กรรมการ ผู้ถือหุ้นรายใหญ่ และผู้มีอำนาจควบคุมของบริษัทและบริษัทย่อย โดยได้มีการจำหน่ายออกไปในวันที่ </w:t>
      </w:r>
      <w:r w:rsidRPr="00B118B0">
        <w:rPr>
          <w:rFonts w:ascii="Angsana New" w:eastAsia="Calibri" w:hAnsi="Angsana New"/>
          <w:sz w:val="28"/>
        </w:rPr>
        <w:t>29</w:t>
      </w:r>
      <w:r w:rsidRPr="00B118B0">
        <w:rPr>
          <w:rFonts w:ascii="Angsana New" w:eastAsia="Calibri" w:hAnsi="Angsana New"/>
          <w:sz w:val="28"/>
          <w:cs/>
        </w:rPr>
        <w:t xml:space="preserve"> มิถุนายน </w:t>
      </w:r>
      <w:r w:rsidRPr="00B118B0">
        <w:rPr>
          <w:rFonts w:ascii="Angsana New" w:eastAsia="Calibri" w:hAnsi="Angsana New"/>
          <w:sz w:val="28"/>
        </w:rPr>
        <w:t>2564</w:t>
      </w:r>
    </w:p>
    <w:p w14:paraId="3C90B2E7" w14:textId="46E828BC" w:rsidR="00B25410" w:rsidRDefault="000723FA" w:rsidP="00305C5E">
      <w:pPr>
        <w:tabs>
          <w:tab w:val="left" w:pos="450"/>
        </w:tabs>
        <w:overflowPunct/>
        <w:autoSpaceDE/>
        <w:autoSpaceDN/>
        <w:adjustRightInd/>
        <w:spacing w:after="160"/>
        <w:ind w:left="360"/>
        <w:jc w:val="thaiDistribute"/>
        <w:textAlignment w:val="auto"/>
        <w:rPr>
          <w:rFonts w:ascii="Angsana New" w:eastAsia="Calibri" w:hAnsi="Angsana New"/>
          <w:sz w:val="28"/>
        </w:rPr>
      </w:pPr>
      <w:r w:rsidRPr="00B25410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B25410">
        <w:rPr>
          <w:rFonts w:ascii="Angsana New" w:eastAsia="Calibri" w:hAnsi="Angsana New"/>
          <w:sz w:val="28"/>
        </w:rPr>
        <w:t>29</w:t>
      </w:r>
      <w:r w:rsidRPr="00B25410">
        <w:rPr>
          <w:rFonts w:ascii="Angsana New" w:eastAsia="Calibri" w:hAnsi="Angsana New"/>
          <w:sz w:val="28"/>
          <w:cs/>
        </w:rPr>
        <w:t xml:space="preserve"> มิถุนายน </w:t>
      </w:r>
      <w:r w:rsidRPr="00B25410">
        <w:rPr>
          <w:rFonts w:ascii="Angsana New" w:eastAsia="Calibri" w:hAnsi="Angsana New"/>
          <w:sz w:val="28"/>
        </w:rPr>
        <w:t>2564</w:t>
      </w:r>
      <w:r w:rsidRPr="00B25410">
        <w:rPr>
          <w:rFonts w:ascii="Angsana New" w:eastAsia="Calibri" w:hAnsi="Angsana New"/>
          <w:sz w:val="28"/>
          <w:cs/>
        </w:rPr>
        <w:t xml:space="preserve"> ที่ประชุมคณะกรรมการบริษัท ครั้งที่ </w:t>
      </w:r>
      <w:r w:rsidRPr="00B25410">
        <w:rPr>
          <w:rFonts w:ascii="Angsana New" w:eastAsia="Calibri" w:hAnsi="Angsana New"/>
          <w:sz w:val="28"/>
        </w:rPr>
        <w:t xml:space="preserve">8/2564 </w:t>
      </w:r>
      <w:r w:rsidRPr="00B25410">
        <w:rPr>
          <w:rFonts w:ascii="Angsana New" w:eastAsia="Calibri" w:hAnsi="Angsana New"/>
          <w:sz w:val="28"/>
          <w:cs/>
        </w:rPr>
        <w:t>ของบริษัท เซเว่น ยูทิลิตี้ส์ แอนด์ พาวเวอร์ จำกัด (มหาชน) ได้มีมติอนุมัติให้จำหน่ายเงินลงทุนใน</w:t>
      </w:r>
      <w:r w:rsidRPr="00B25410">
        <w:rPr>
          <w:rFonts w:ascii="Angsana New" w:eastAsia="Calibri" w:hAnsi="Angsana New" w:hint="cs"/>
          <w:sz w:val="28"/>
          <w:cs/>
        </w:rPr>
        <w:t xml:space="preserve"> </w:t>
      </w:r>
      <w:r w:rsidRPr="00B25410">
        <w:rPr>
          <w:rFonts w:ascii="Angsana New" w:eastAsia="Calibri" w:hAnsi="Angsana New"/>
          <w:sz w:val="28"/>
          <w:cs/>
        </w:rPr>
        <w:t>บริษัท เอ็ม โซลูชั่น จ</w:t>
      </w:r>
      <w:r w:rsidRPr="00B25410">
        <w:rPr>
          <w:rFonts w:ascii="Angsana New" w:eastAsia="Calibri" w:hAnsi="Angsana New" w:hint="cs"/>
          <w:sz w:val="28"/>
          <w:cs/>
        </w:rPr>
        <w:t>ำ</w:t>
      </w:r>
      <w:r w:rsidRPr="00B25410">
        <w:rPr>
          <w:rFonts w:ascii="Angsana New" w:eastAsia="Calibri" w:hAnsi="Angsana New"/>
          <w:sz w:val="28"/>
          <w:cs/>
        </w:rPr>
        <w:t>กัด (“</w:t>
      </w:r>
      <w:r w:rsidRPr="00B25410">
        <w:rPr>
          <w:rFonts w:ascii="Angsana New" w:eastAsia="Calibri" w:hAnsi="Angsana New"/>
          <w:sz w:val="28"/>
        </w:rPr>
        <w:t xml:space="preserve">MSO”) </w:t>
      </w:r>
      <w:r w:rsidRPr="00B25410">
        <w:rPr>
          <w:rFonts w:ascii="Angsana New" w:eastAsia="Calibri" w:hAnsi="Angsana New"/>
          <w:sz w:val="28"/>
          <w:cs/>
        </w:rPr>
        <w:t xml:space="preserve">โดย </w:t>
      </w:r>
      <w:r w:rsidRPr="00B25410">
        <w:rPr>
          <w:rFonts w:ascii="Angsana New" w:eastAsia="Calibri" w:hAnsi="Angsana New"/>
          <w:sz w:val="28"/>
        </w:rPr>
        <w:t xml:space="preserve">7UP </w:t>
      </w:r>
      <w:r w:rsidRPr="00B25410">
        <w:rPr>
          <w:rFonts w:ascii="Angsana New" w:eastAsia="Calibri" w:hAnsi="Angsana New"/>
          <w:sz w:val="28"/>
          <w:cs/>
        </w:rPr>
        <w:t xml:space="preserve">ถือหุ้นอยู่ใน </w:t>
      </w:r>
      <w:r w:rsidRPr="00B25410">
        <w:rPr>
          <w:rFonts w:ascii="Angsana New" w:eastAsia="Calibri" w:hAnsi="Angsana New"/>
          <w:sz w:val="28"/>
        </w:rPr>
        <w:t xml:space="preserve">MSO </w:t>
      </w:r>
      <w:r w:rsidRPr="00B25410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B25410">
        <w:rPr>
          <w:rFonts w:ascii="Angsana New" w:eastAsia="Calibri" w:hAnsi="Angsana New"/>
          <w:sz w:val="28"/>
        </w:rPr>
        <w:t>99.99</w:t>
      </w:r>
      <w:r w:rsidRPr="00B25410">
        <w:rPr>
          <w:rFonts w:ascii="Angsana New" w:eastAsia="Calibri" w:hAnsi="Angsana New"/>
          <w:sz w:val="28"/>
          <w:cs/>
        </w:rPr>
        <w:t xml:space="preserve"> โดยการ</w:t>
      </w:r>
      <w:r w:rsidRPr="00B25410">
        <w:rPr>
          <w:rFonts w:ascii="Angsana New" w:eastAsia="Calibri" w:hAnsi="Angsana New" w:hint="cs"/>
          <w:sz w:val="28"/>
          <w:cs/>
        </w:rPr>
        <w:t>จำหน่าย</w:t>
      </w:r>
      <w:r w:rsidRPr="00B25410">
        <w:rPr>
          <w:rFonts w:ascii="Angsana New" w:eastAsia="Calibri" w:hAnsi="Angsana New"/>
          <w:sz w:val="28"/>
          <w:cs/>
        </w:rPr>
        <w:t xml:space="preserve">หุ้นสามัญของ </w:t>
      </w:r>
      <w:r w:rsidRPr="00B25410">
        <w:rPr>
          <w:rFonts w:ascii="Angsana New" w:eastAsia="Calibri" w:hAnsi="Angsana New"/>
          <w:sz w:val="28"/>
        </w:rPr>
        <w:t xml:space="preserve">MSO </w:t>
      </w:r>
      <w:r w:rsidRPr="00B25410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B25410">
        <w:rPr>
          <w:rFonts w:ascii="Angsana New" w:eastAsia="Calibri" w:hAnsi="Angsana New"/>
          <w:sz w:val="28"/>
        </w:rPr>
        <w:t>99.99</w:t>
      </w:r>
      <w:r w:rsidRPr="00B25410">
        <w:rPr>
          <w:rFonts w:ascii="Angsana New" w:eastAsia="Calibri" w:hAnsi="Angsana New"/>
          <w:sz w:val="28"/>
          <w:cs/>
        </w:rPr>
        <w:t xml:space="preserve"> ของทุนจดทะเบียน หรือจำนวน </w:t>
      </w:r>
      <w:r w:rsidRPr="00B25410">
        <w:rPr>
          <w:rFonts w:ascii="Angsana New" w:eastAsia="Calibri" w:hAnsi="Angsana New"/>
          <w:sz w:val="28"/>
        </w:rPr>
        <w:t>99,994</w:t>
      </w:r>
      <w:r w:rsidRPr="00B25410">
        <w:rPr>
          <w:rFonts w:ascii="Angsana New" w:eastAsia="Calibri" w:hAnsi="Angsana New"/>
          <w:sz w:val="28"/>
          <w:cs/>
        </w:rPr>
        <w:t xml:space="preserve"> หุ้น ในมูลค่า </w:t>
      </w:r>
      <w:r w:rsidRPr="00B25410">
        <w:rPr>
          <w:rFonts w:ascii="Angsana New" w:eastAsia="Calibri" w:hAnsi="Angsana New"/>
          <w:sz w:val="28"/>
        </w:rPr>
        <w:t>90</w:t>
      </w:r>
      <w:r w:rsidRPr="00B25410">
        <w:rPr>
          <w:rFonts w:ascii="Angsana New" w:eastAsia="Calibri" w:hAnsi="Angsana New"/>
          <w:sz w:val="28"/>
          <w:cs/>
        </w:rPr>
        <w:t xml:space="preserve"> ล้านบาท</w:t>
      </w:r>
      <w:r w:rsidRPr="00B25410">
        <w:rPr>
          <w:rFonts w:ascii="Angsana New" w:eastAsia="Calibri" w:hAnsi="Angsana New"/>
          <w:sz w:val="28"/>
        </w:rPr>
        <w:t xml:space="preserve"> </w:t>
      </w:r>
      <w:r w:rsidRPr="00B25410">
        <w:rPr>
          <w:rFonts w:ascii="Angsana New" w:eastAsia="Calibri" w:hAnsi="Angsana New"/>
          <w:sz w:val="28"/>
          <w:cs/>
        </w:rPr>
        <w:t xml:space="preserve">ให้แก่บุคคลภายนอกซึ่งไม่มีความสัมพันธ์และ/หรือความเกี่ยวโยงใด ๆ กับผู้บริหาร กรรมการ ผู้ถือหุ้นรายใหญ่ และผู้มีอำนาจควบคุมของบริษัทและบริษัทย่อย โดยได้มีการจำหน่ายออกไปในวันที่ </w:t>
      </w:r>
      <w:r w:rsidRPr="00B25410">
        <w:rPr>
          <w:rFonts w:ascii="Angsana New" w:eastAsia="Calibri" w:hAnsi="Angsana New"/>
          <w:sz w:val="28"/>
        </w:rPr>
        <w:t>30</w:t>
      </w:r>
      <w:r w:rsidRPr="00B25410">
        <w:rPr>
          <w:rFonts w:ascii="Angsana New" w:eastAsia="Calibri" w:hAnsi="Angsana New"/>
          <w:sz w:val="28"/>
          <w:cs/>
        </w:rPr>
        <w:t xml:space="preserve"> มิถุนายน </w:t>
      </w:r>
      <w:r w:rsidRPr="00B25410">
        <w:rPr>
          <w:rFonts w:ascii="Angsana New" w:eastAsia="Calibri" w:hAnsi="Angsana New"/>
          <w:sz w:val="28"/>
        </w:rPr>
        <w:t>2564</w:t>
      </w:r>
    </w:p>
    <w:p w14:paraId="3F5B0366" w14:textId="300BDB41" w:rsidR="00B25410" w:rsidRDefault="00B061C8" w:rsidP="00B25410">
      <w:pPr>
        <w:overflowPunct/>
        <w:autoSpaceDE/>
        <w:autoSpaceDN/>
        <w:adjustRightInd/>
        <w:spacing w:after="160"/>
        <w:ind w:left="360"/>
        <w:jc w:val="thaiDistribute"/>
        <w:textAlignment w:val="auto"/>
        <w:rPr>
          <w:rFonts w:ascii="Angsana New" w:eastAsia="Calibri" w:hAnsi="Angsana New"/>
          <w:sz w:val="28"/>
        </w:rPr>
      </w:pPr>
      <w:r w:rsidRPr="00616C5C">
        <w:rPr>
          <w:rFonts w:ascii="Angsana New" w:eastAsia="Calibri" w:hAnsi="Angsana New" w:hint="cs"/>
          <w:sz w:val="28"/>
          <w:cs/>
        </w:rPr>
        <w:t xml:space="preserve">เมื่อวันที่ </w:t>
      </w:r>
      <w:r w:rsidRPr="00616C5C">
        <w:rPr>
          <w:rFonts w:ascii="Angsana New" w:eastAsia="Calibri" w:hAnsi="Angsana New"/>
          <w:sz w:val="28"/>
        </w:rPr>
        <w:t xml:space="preserve">29 </w:t>
      </w:r>
      <w:r w:rsidRPr="00616C5C">
        <w:rPr>
          <w:rFonts w:ascii="Angsana New" w:eastAsia="Calibri" w:hAnsi="Angsana New" w:hint="cs"/>
          <w:sz w:val="28"/>
          <w:cs/>
        </w:rPr>
        <w:t xml:space="preserve">กันยายน </w:t>
      </w:r>
      <w:r w:rsidRPr="00616C5C">
        <w:rPr>
          <w:rFonts w:ascii="Angsana New" w:eastAsia="Calibri" w:hAnsi="Angsana New"/>
          <w:sz w:val="28"/>
        </w:rPr>
        <w:t xml:space="preserve">2564 </w:t>
      </w:r>
      <w:r w:rsidR="00BE64BB" w:rsidRPr="00616C5C">
        <w:rPr>
          <w:rFonts w:ascii="Angsana New" w:eastAsia="Calibri" w:hAnsi="Angsana New" w:hint="cs"/>
          <w:sz w:val="28"/>
          <w:cs/>
        </w:rPr>
        <w:t xml:space="preserve">ที่ประชุมคณะกรรมการบริหาร ครั้งที่ </w:t>
      </w:r>
      <w:r w:rsidR="00BE64BB" w:rsidRPr="00616C5C">
        <w:rPr>
          <w:rFonts w:ascii="Angsana New" w:eastAsia="Calibri" w:hAnsi="Angsana New"/>
          <w:sz w:val="28"/>
        </w:rPr>
        <w:t xml:space="preserve">13/2564 </w:t>
      </w:r>
      <w:r w:rsidR="00BE64BB" w:rsidRPr="00616C5C">
        <w:rPr>
          <w:rFonts w:ascii="Angsana New" w:eastAsia="Calibri" w:hAnsi="Angsana New" w:hint="cs"/>
          <w:sz w:val="28"/>
          <w:cs/>
        </w:rPr>
        <w:t xml:space="preserve">ของบริษัท เซเว่น ยูทิลิตี้ส์ แอนด์ พาวเวอร์ จำกัด (มหาชน) ได้มีมติอนุมัติให้จำหน่ายเงินลงทุนใน บริษัท พระแสงกรีน พาวเวอร์ จำกัด </w:t>
      </w:r>
      <w:r w:rsidR="00BE64BB" w:rsidRPr="00616C5C">
        <w:rPr>
          <w:rFonts w:ascii="Angsana New" w:eastAsia="Calibri" w:hAnsi="Angsana New"/>
          <w:sz w:val="28"/>
        </w:rPr>
        <w:t>(“PSG</w:t>
      </w:r>
      <w:r w:rsidR="00BE64BB">
        <w:rPr>
          <w:rFonts w:ascii="Angsana New" w:eastAsia="Calibri" w:hAnsi="Angsana New"/>
          <w:sz w:val="28"/>
        </w:rPr>
        <w:t>”</w:t>
      </w:r>
      <w:r w:rsidR="00BE64BB" w:rsidRPr="00616C5C">
        <w:rPr>
          <w:rFonts w:ascii="Angsana New" w:eastAsia="Calibri" w:hAnsi="Angsana New"/>
          <w:sz w:val="28"/>
        </w:rPr>
        <w:t xml:space="preserve">) </w:t>
      </w:r>
      <w:r w:rsidR="00BE64BB" w:rsidRPr="00616C5C">
        <w:rPr>
          <w:rFonts w:ascii="Angsana New" w:eastAsia="Calibri" w:hAnsi="Angsana New" w:hint="cs"/>
          <w:sz w:val="28"/>
          <w:cs/>
        </w:rPr>
        <w:t>ซึ่งเป็นบริษัท</w:t>
      </w:r>
      <w:r w:rsidR="00616C5C" w:rsidRPr="00616C5C">
        <w:rPr>
          <w:rFonts w:ascii="Angsana New" w:eastAsia="Calibri" w:hAnsi="Angsana New" w:hint="cs"/>
          <w:sz w:val="28"/>
          <w:cs/>
        </w:rPr>
        <w:t>ที่</w:t>
      </w:r>
      <w:r w:rsidR="00BE64BB" w:rsidRPr="00616C5C">
        <w:rPr>
          <w:rFonts w:ascii="Angsana New" w:eastAsia="Calibri" w:hAnsi="Angsana New" w:hint="cs"/>
          <w:sz w:val="28"/>
          <w:cs/>
        </w:rPr>
        <w:t xml:space="preserve"> </w:t>
      </w:r>
      <w:r w:rsidR="000E7257">
        <w:rPr>
          <w:rFonts w:ascii="Angsana New" w:eastAsia="Calibri" w:hAnsi="Angsana New"/>
          <w:sz w:val="28"/>
        </w:rPr>
        <w:t xml:space="preserve">      </w:t>
      </w:r>
      <w:r w:rsidR="00BE64BB" w:rsidRPr="00616C5C">
        <w:rPr>
          <w:rFonts w:ascii="Angsana New" w:eastAsia="Calibri" w:hAnsi="Angsana New" w:hint="cs"/>
          <w:sz w:val="28"/>
          <w:cs/>
        </w:rPr>
        <w:t xml:space="preserve">บริษัท เฟอร์รั่ม เอ็นเนอร์ยี่ จำกัด </w:t>
      </w:r>
      <w:r w:rsidR="00BE64BB" w:rsidRPr="00616C5C">
        <w:rPr>
          <w:rFonts w:ascii="Angsana New" w:eastAsia="Calibri" w:hAnsi="Angsana New"/>
          <w:sz w:val="28"/>
        </w:rPr>
        <w:t>(“</w:t>
      </w:r>
      <w:r w:rsidR="00616C5C" w:rsidRPr="00616C5C">
        <w:rPr>
          <w:rFonts w:ascii="Angsana New" w:eastAsia="Calibri" w:hAnsi="Angsana New"/>
          <w:sz w:val="28"/>
        </w:rPr>
        <w:t>FER-EN</w:t>
      </w:r>
      <w:r w:rsidR="00616C5C">
        <w:rPr>
          <w:rFonts w:ascii="Angsana New" w:eastAsia="Calibri" w:hAnsi="Angsana New"/>
          <w:sz w:val="28"/>
        </w:rPr>
        <w:t>”</w:t>
      </w:r>
      <w:r w:rsidR="00616C5C" w:rsidRPr="00616C5C">
        <w:rPr>
          <w:rFonts w:ascii="Angsana New" w:eastAsia="Calibri" w:hAnsi="Angsana New"/>
          <w:sz w:val="28"/>
        </w:rPr>
        <w:t>)</w:t>
      </w:r>
      <w:r w:rsidR="00BE64BB" w:rsidRPr="00616C5C">
        <w:rPr>
          <w:rFonts w:ascii="Angsana New" w:eastAsia="Calibri" w:hAnsi="Angsana New"/>
          <w:sz w:val="28"/>
        </w:rPr>
        <w:t xml:space="preserve"> </w:t>
      </w:r>
      <w:r w:rsidR="00BE64BB" w:rsidRPr="00616C5C">
        <w:rPr>
          <w:rFonts w:ascii="Angsana New" w:eastAsia="Calibri" w:hAnsi="Angsana New" w:hint="cs"/>
          <w:sz w:val="28"/>
          <w:cs/>
        </w:rPr>
        <w:t xml:space="preserve">ถือหุ้นอยู่ในสัดส่วนร้อยละ </w:t>
      </w:r>
      <w:r w:rsidR="00BE64BB" w:rsidRPr="00616C5C">
        <w:rPr>
          <w:rFonts w:ascii="Angsana New" w:eastAsia="Calibri" w:hAnsi="Angsana New"/>
          <w:sz w:val="28"/>
        </w:rPr>
        <w:t>60</w:t>
      </w:r>
      <w:r w:rsidR="00616C5C" w:rsidRPr="00616C5C">
        <w:rPr>
          <w:rFonts w:ascii="Angsana New" w:eastAsia="Calibri" w:hAnsi="Angsana New"/>
          <w:sz w:val="28"/>
          <w:cs/>
        </w:rPr>
        <w:t>.00</w:t>
      </w:r>
      <w:r w:rsidR="00BE64BB" w:rsidRPr="00616C5C">
        <w:rPr>
          <w:rFonts w:ascii="Angsana New" w:eastAsia="Calibri" w:hAnsi="Angsana New"/>
          <w:sz w:val="28"/>
        </w:rPr>
        <w:t xml:space="preserve"> </w:t>
      </w:r>
      <w:r w:rsidR="00BE64BB" w:rsidRPr="00616C5C">
        <w:rPr>
          <w:rFonts w:ascii="Angsana New" w:eastAsia="Calibri" w:hAnsi="Angsana New" w:hint="cs"/>
          <w:sz w:val="28"/>
          <w:cs/>
        </w:rPr>
        <w:t xml:space="preserve">โดย </w:t>
      </w:r>
      <w:r w:rsidR="00616C5C" w:rsidRPr="00616C5C">
        <w:rPr>
          <w:rFonts w:ascii="Angsana New" w:eastAsia="Calibri" w:hAnsi="Angsana New"/>
          <w:sz w:val="28"/>
        </w:rPr>
        <w:t xml:space="preserve">FER-EN </w:t>
      </w:r>
      <w:r w:rsidR="00616C5C" w:rsidRPr="00616C5C">
        <w:rPr>
          <w:rFonts w:ascii="Angsana New" w:eastAsia="Calibri" w:hAnsi="Angsana New" w:hint="cs"/>
          <w:sz w:val="28"/>
          <w:cs/>
        </w:rPr>
        <w:t>เป็นบริษัทที่</w:t>
      </w:r>
      <w:r w:rsidR="00616C5C" w:rsidRPr="00616C5C">
        <w:rPr>
          <w:rFonts w:ascii="Angsana New" w:eastAsia="Calibri" w:hAnsi="Angsana New"/>
          <w:sz w:val="28"/>
          <w:cs/>
        </w:rPr>
        <w:t xml:space="preserve"> </w:t>
      </w:r>
      <w:r w:rsidR="00616C5C" w:rsidRPr="00616C5C">
        <w:rPr>
          <w:rFonts w:ascii="Angsana New" w:eastAsia="Calibri" w:hAnsi="Angsana New" w:hint="cs"/>
          <w:sz w:val="28"/>
          <w:cs/>
        </w:rPr>
        <w:t>บริษัท</w:t>
      </w:r>
      <w:r w:rsidR="00616C5C" w:rsidRPr="00616C5C">
        <w:rPr>
          <w:rFonts w:ascii="Angsana New" w:eastAsia="Calibri" w:hAnsi="Angsana New"/>
          <w:sz w:val="28"/>
          <w:cs/>
        </w:rPr>
        <w:t xml:space="preserve"> </w:t>
      </w:r>
      <w:r w:rsidR="00616C5C" w:rsidRPr="00616C5C">
        <w:rPr>
          <w:rFonts w:ascii="Angsana New" w:eastAsia="Calibri" w:hAnsi="Angsana New" w:hint="cs"/>
          <w:sz w:val="28"/>
          <w:cs/>
        </w:rPr>
        <w:t>เฟอร์รั่ม</w:t>
      </w:r>
      <w:r w:rsidR="00616C5C" w:rsidRPr="00616C5C">
        <w:rPr>
          <w:rFonts w:ascii="Angsana New" w:eastAsia="Calibri" w:hAnsi="Angsana New"/>
          <w:sz w:val="28"/>
          <w:cs/>
        </w:rPr>
        <w:t xml:space="preserve"> </w:t>
      </w:r>
      <w:r w:rsidR="00616C5C" w:rsidRPr="00616C5C">
        <w:rPr>
          <w:rFonts w:ascii="Angsana New" w:eastAsia="Calibri" w:hAnsi="Angsana New" w:hint="cs"/>
          <w:sz w:val="28"/>
          <w:cs/>
        </w:rPr>
        <w:t>แคปปิตอล</w:t>
      </w:r>
      <w:r w:rsidR="00616C5C" w:rsidRPr="00616C5C">
        <w:rPr>
          <w:rFonts w:ascii="Angsana New" w:eastAsia="Calibri" w:hAnsi="Angsana New"/>
          <w:sz w:val="28"/>
          <w:cs/>
        </w:rPr>
        <w:t xml:space="preserve"> </w:t>
      </w:r>
      <w:r w:rsidR="00616C5C" w:rsidRPr="00616C5C">
        <w:rPr>
          <w:rFonts w:ascii="Angsana New" w:eastAsia="Calibri" w:hAnsi="Angsana New" w:hint="cs"/>
          <w:sz w:val="28"/>
          <w:cs/>
        </w:rPr>
        <w:t>จำกัด</w:t>
      </w:r>
      <w:r w:rsidR="00616C5C" w:rsidRPr="00616C5C">
        <w:rPr>
          <w:rFonts w:ascii="Angsana New" w:eastAsia="Calibri" w:hAnsi="Angsana New"/>
          <w:sz w:val="28"/>
          <w:cs/>
        </w:rPr>
        <w:t xml:space="preserve"> (</w:t>
      </w:r>
      <w:r w:rsidR="00616C5C" w:rsidRPr="00616C5C">
        <w:rPr>
          <w:rFonts w:ascii="Angsana New" w:eastAsia="Calibri" w:hAnsi="Angsana New" w:hint="eastAsia"/>
          <w:sz w:val="28"/>
          <w:cs/>
        </w:rPr>
        <w:t>“</w:t>
      </w:r>
      <w:r w:rsidR="00616C5C" w:rsidRPr="00616C5C">
        <w:rPr>
          <w:rFonts w:ascii="Angsana New" w:eastAsia="Calibri" w:hAnsi="Angsana New"/>
          <w:sz w:val="28"/>
        </w:rPr>
        <w:t>FER-CAP</w:t>
      </w:r>
      <w:r w:rsidR="00616C5C">
        <w:rPr>
          <w:rFonts w:ascii="Angsana New" w:eastAsia="Calibri" w:hAnsi="Angsana New"/>
          <w:sz w:val="28"/>
        </w:rPr>
        <w:t>”</w:t>
      </w:r>
      <w:r w:rsidR="00616C5C" w:rsidRPr="00616C5C">
        <w:rPr>
          <w:rFonts w:ascii="Angsana New" w:eastAsia="Calibri" w:hAnsi="Angsana New"/>
          <w:sz w:val="28"/>
        </w:rPr>
        <w:t xml:space="preserve">) </w:t>
      </w:r>
      <w:r w:rsidR="00616C5C" w:rsidRPr="00616C5C">
        <w:rPr>
          <w:rFonts w:ascii="Angsana New" w:eastAsia="Calibri" w:hAnsi="Angsana New" w:hint="cs"/>
          <w:sz w:val="28"/>
          <w:cs/>
        </w:rPr>
        <w:t>ถือหุ้นอยู่</w:t>
      </w:r>
      <w:r w:rsidR="00BE64BB" w:rsidRPr="00616C5C">
        <w:rPr>
          <w:rFonts w:ascii="Angsana New" w:eastAsia="Calibri" w:hAnsi="Angsana New" w:hint="cs"/>
          <w:sz w:val="28"/>
          <w:cs/>
        </w:rPr>
        <w:t xml:space="preserve">ในสัดส่วนร้อยละ </w:t>
      </w:r>
      <w:r w:rsidR="00BE64BB" w:rsidRPr="00616C5C">
        <w:rPr>
          <w:rFonts w:ascii="Angsana New" w:eastAsia="Calibri" w:hAnsi="Angsana New"/>
          <w:sz w:val="28"/>
        </w:rPr>
        <w:t xml:space="preserve">99.99 </w:t>
      </w:r>
      <w:r w:rsidR="00616C5C" w:rsidRPr="00616C5C">
        <w:rPr>
          <w:rFonts w:ascii="Angsana New" w:eastAsia="Calibri" w:hAnsi="Angsana New" w:hint="cs"/>
          <w:sz w:val="28"/>
          <w:cs/>
        </w:rPr>
        <w:t>และ</w:t>
      </w:r>
      <w:r w:rsidR="00616C5C" w:rsidRPr="00616C5C">
        <w:rPr>
          <w:rFonts w:ascii="Angsana New" w:eastAsia="Calibri" w:hAnsi="Angsana New"/>
          <w:sz w:val="28"/>
          <w:cs/>
        </w:rPr>
        <w:t xml:space="preserve"> </w:t>
      </w:r>
      <w:r w:rsidR="00616C5C" w:rsidRPr="00616C5C">
        <w:rPr>
          <w:rFonts w:ascii="Angsana New" w:eastAsia="Calibri" w:hAnsi="Angsana New"/>
          <w:sz w:val="28"/>
        </w:rPr>
        <w:t xml:space="preserve">FER-CAP </w:t>
      </w:r>
      <w:r w:rsidR="00616C5C" w:rsidRPr="00616C5C">
        <w:rPr>
          <w:rFonts w:ascii="Angsana New" w:eastAsia="Calibri" w:hAnsi="Angsana New" w:hint="cs"/>
          <w:sz w:val="28"/>
          <w:cs/>
        </w:rPr>
        <w:t>เป็นบริษัทที่</w:t>
      </w:r>
      <w:r w:rsidR="00616C5C" w:rsidRPr="00616C5C">
        <w:rPr>
          <w:rFonts w:ascii="Angsana New" w:eastAsia="Calibri" w:hAnsi="Angsana New"/>
          <w:sz w:val="28"/>
          <w:cs/>
        </w:rPr>
        <w:t xml:space="preserve"> </w:t>
      </w:r>
      <w:r w:rsidR="008B1CC3">
        <w:rPr>
          <w:rFonts w:ascii="Angsana New" w:eastAsia="Calibri" w:hAnsi="Angsana New"/>
          <w:sz w:val="28"/>
        </w:rPr>
        <w:t>7</w:t>
      </w:r>
      <w:r w:rsidR="00616C5C" w:rsidRPr="00616C5C">
        <w:rPr>
          <w:rFonts w:ascii="Angsana New" w:eastAsia="Calibri" w:hAnsi="Angsana New"/>
          <w:sz w:val="28"/>
        </w:rPr>
        <w:t xml:space="preserve">UP </w:t>
      </w:r>
      <w:r w:rsidR="00616C5C" w:rsidRPr="00616C5C">
        <w:rPr>
          <w:rFonts w:ascii="Angsana New" w:eastAsia="Calibri" w:hAnsi="Angsana New" w:hint="cs"/>
          <w:sz w:val="28"/>
          <w:cs/>
        </w:rPr>
        <w:t>ถือหุ้นอยู่ในสัดส่วนร้อยละ</w:t>
      </w:r>
      <w:r w:rsidR="00616C5C" w:rsidRPr="00616C5C">
        <w:rPr>
          <w:rFonts w:ascii="Angsana New" w:eastAsia="Calibri" w:hAnsi="Angsana New"/>
          <w:sz w:val="28"/>
          <w:cs/>
        </w:rPr>
        <w:t xml:space="preserve"> </w:t>
      </w:r>
      <w:r w:rsidR="008B1CC3">
        <w:rPr>
          <w:rFonts w:ascii="Angsana New" w:eastAsia="Calibri" w:hAnsi="Angsana New"/>
          <w:sz w:val="28"/>
        </w:rPr>
        <w:t>99.99</w:t>
      </w:r>
      <w:r w:rsidR="00616C5C" w:rsidRPr="00616C5C">
        <w:rPr>
          <w:rFonts w:ascii="Angsana New" w:eastAsia="Calibri" w:hAnsi="Angsana New"/>
          <w:sz w:val="28"/>
          <w:cs/>
        </w:rPr>
        <w:t xml:space="preserve"> </w:t>
      </w:r>
      <w:r w:rsidR="00BE64BB" w:rsidRPr="00616C5C">
        <w:rPr>
          <w:rFonts w:ascii="Angsana New" w:eastAsia="Calibri" w:hAnsi="Angsana New" w:hint="cs"/>
          <w:sz w:val="28"/>
          <w:cs/>
        </w:rPr>
        <w:t xml:space="preserve">โดยการจำหน่ายหุ้นสามัญของ </w:t>
      </w:r>
      <w:r w:rsidR="00BE64BB" w:rsidRPr="00616C5C">
        <w:rPr>
          <w:rFonts w:ascii="Angsana New" w:eastAsia="Calibri" w:hAnsi="Angsana New"/>
          <w:sz w:val="28"/>
        </w:rPr>
        <w:t xml:space="preserve">PSG </w:t>
      </w:r>
      <w:r w:rsidR="00BE64BB" w:rsidRPr="00616C5C">
        <w:rPr>
          <w:rFonts w:ascii="Angsana New" w:eastAsia="Calibri" w:hAnsi="Angsana New" w:hint="cs"/>
          <w:sz w:val="28"/>
          <w:cs/>
        </w:rPr>
        <w:t xml:space="preserve">ในสัดส่วนร้อยละ </w:t>
      </w:r>
      <w:r w:rsidR="00BE64BB" w:rsidRPr="00616C5C">
        <w:rPr>
          <w:rFonts w:ascii="Angsana New" w:eastAsia="Calibri" w:hAnsi="Angsana New"/>
          <w:sz w:val="28"/>
        </w:rPr>
        <w:t>5</w:t>
      </w:r>
      <w:r w:rsidR="00616C5C" w:rsidRPr="00616C5C">
        <w:rPr>
          <w:rFonts w:ascii="Angsana New" w:eastAsia="Calibri" w:hAnsi="Angsana New"/>
          <w:sz w:val="28"/>
          <w:cs/>
        </w:rPr>
        <w:t>.00</w:t>
      </w:r>
      <w:r w:rsidR="00BE64BB" w:rsidRPr="00616C5C">
        <w:rPr>
          <w:rFonts w:ascii="Angsana New" w:eastAsia="Calibri" w:hAnsi="Angsana New"/>
          <w:sz w:val="28"/>
        </w:rPr>
        <w:t xml:space="preserve"> </w:t>
      </w:r>
      <w:r w:rsidR="00BE64BB" w:rsidRPr="00616C5C">
        <w:rPr>
          <w:rFonts w:ascii="Angsana New" w:eastAsia="Calibri" w:hAnsi="Angsana New" w:hint="cs"/>
          <w:sz w:val="28"/>
          <w:cs/>
        </w:rPr>
        <w:t xml:space="preserve">ของทุนจดทะเบียน หรือจำนวน </w:t>
      </w:r>
      <w:r w:rsidR="00BE64BB" w:rsidRPr="00616C5C">
        <w:rPr>
          <w:rFonts w:ascii="Angsana New" w:eastAsia="Calibri" w:hAnsi="Angsana New"/>
          <w:sz w:val="28"/>
        </w:rPr>
        <w:t xml:space="preserve">38,500 </w:t>
      </w:r>
      <w:r w:rsidR="00BE64BB" w:rsidRPr="00616C5C">
        <w:rPr>
          <w:rFonts w:ascii="Angsana New" w:eastAsia="Calibri" w:hAnsi="Angsana New" w:hint="cs"/>
          <w:sz w:val="28"/>
          <w:cs/>
        </w:rPr>
        <w:t xml:space="preserve">หุ้น ในมูลค่า </w:t>
      </w:r>
      <w:r w:rsidR="00BE64BB" w:rsidRPr="00616C5C">
        <w:rPr>
          <w:rFonts w:ascii="Angsana New" w:eastAsia="Calibri" w:hAnsi="Angsana New"/>
          <w:sz w:val="28"/>
        </w:rPr>
        <w:t xml:space="preserve">15 </w:t>
      </w:r>
      <w:r w:rsidR="00BE64BB" w:rsidRPr="00616C5C">
        <w:rPr>
          <w:rFonts w:ascii="Angsana New" w:eastAsia="Calibri" w:hAnsi="Angsana New" w:hint="cs"/>
          <w:sz w:val="28"/>
          <w:cs/>
        </w:rPr>
        <w:t>ล้านบาท ให้แก่บุคคลภายนอกซึ่งไม่มีความสัมพันธ์และ/หรือความเกี่ยวโยง</w:t>
      </w:r>
      <w:r w:rsidR="00616C5C" w:rsidRPr="00616C5C">
        <w:rPr>
          <w:rFonts w:ascii="Angsana New" w:eastAsia="Calibri" w:hAnsi="Angsana New" w:hint="cs"/>
          <w:sz w:val="28"/>
          <w:cs/>
        </w:rPr>
        <w:t>ใด</w:t>
      </w:r>
      <w:r w:rsidR="00616C5C" w:rsidRPr="00616C5C">
        <w:rPr>
          <w:rFonts w:ascii="Angsana New" w:eastAsia="Calibri" w:hAnsi="Angsana New"/>
          <w:sz w:val="28"/>
          <w:cs/>
        </w:rPr>
        <w:t xml:space="preserve"> </w:t>
      </w:r>
      <w:r w:rsidR="00616C5C" w:rsidRPr="00616C5C">
        <w:rPr>
          <w:rFonts w:ascii="Angsana New" w:eastAsia="Calibri" w:hAnsi="Angsana New" w:hint="cs"/>
          <w:sz w:val="28"/>
          <w:cs/>
        </w:rPr>
        <w:t>ๆ</w:t>
      </w:r>
      <w:r w:rsidR="001A5B42" w:rsidRPr="00616C5C">
        <w:rPr>
          <w:rFonts w:ascii="Angsana New" w:eastAsia="Calibri" w:hAnsi="Angsana New" w:hint="cs"/>
          <w:sz w:val="28"/>
          <w:cs/>
        </w:rPr>
        <w:t xml:space="preserve"> กับผู้บริหาร กรรมการ ผู้ถือหุ้นรายใหญ่ และผู้มีอำนาจควบคุมของบริษัทและบริษัทย่อย ทำให้ส่วนได้เสียลดลงจากร้อยละ </w:t>
      </w:r>
      <w:r w:rsidR="001A5B42" w:rsidRPr="00616C5C">
        <w:rPr>
          <w:rFonts w:ascii="Angsana New" w:eastAsia="Calibri" w:hAnsi="Angsana New"/>
          <w:sz w:val="28"/>
        </w:rPr>
        <w:t>60</w:t>
      </w:r>
      <w:r w:rsidR="00616C5C" w:rsidRPr="00616C5C">
        <w:rPr>
          <w:rFonts w:ascii="Angsana New" w:eastAsia="Calibri" w:hAnsi="Angsana New"/>
          <w:sz w:val="28"/>
          <w:cs/>
        </w:rPr>
        <w:t>.00</w:t>
      </w:r>
      <w:r w:rsidR="001A5B42" w:rsidRPr="00616C5C">
        <w:rPr>
          <w:rFonts w:ascii="Angsana New" w:eastAsia="Calibri" w:hAnsi="Angsana New"/>
          <w:sz w:val="28"/>
        </w:rPr>
        <w:t xml:space="preserve"> </w:t>
      </w:r>
      <w:r w:rsidR="001A5B42" w:rsidRPr="00616C5C">
        <w:rPr>
          <w:rFonts w:ascii="Angsana New" w:eastAsia="Calibri" w:hAnsi="Angsana New" w:hint="cs"/>
          <w:sz w:val="28"/>
          <w:cs/>
        </w:rPr>
        <w:t xml:space="preserve">เป็นร้อยละ </w:t>
      </w:r>
      <w:r w:rsidR="001A5B42" w:rsidRPr="00616C5C">
        <w:rPr>
          <w:rFonts w:ascii="Angsana New" w:eastAsia="Calibri" w:hAnsi="Angsana New"/>
          <w:sz w:val="28"/>
        </w:rPr>
        <w:t>55</w:t>
      </w:r>
      <w:r w:rsidR="00616C5C" w:rsidRPr="00616C5C">
        <w:rPr>
          <w:rFonts w:ascii="Angsana New" w:eastAsia="Calibri" w:hAnsi="Angsana New"/>
          <w:sz w:val="28"/>
          <w:cs/>
        </w:rPr>
        <w:t>.00</w:t>
      </w:r>
      <w:r w:rsidR="001A5B42" w:rsidRPr="00616C5C">
        <w:rPr>
          <w:rFonts w:ascii="Angsana New" w:eastAsia="Calibri" w:hAnsi="Angsana New"/>
          <w:sz w:val="28"/>
        </w:rPr>
        <w:t xml:space="preserve"> </w:t>
      </w:r>
      <w:r w:rsidR="001A5B42" w:rsidRPr="00616C5C">
        <w:rPr>
          <w:rFonts w:ascii="Angsana New" w:eastAsia="Calibri" w:hAnsi="Angsana New" w:hint="cs"/>
          <w:sz w:val="28"/>
          <w:cs/>
        </w:rPr>
        <w:t>โดยที่อำนาจการควบคุมในบริษัทย่อยนั้นไม่เปลี่ยนแปลง</w:t>
      </w:r>
      <w:r w:rsidR="001A5B42" w:rsidRPr="00616C5C">
        <w:rPr>
          <w:rFonts w:ascii="Angsana New" w:eastAsia="Calibri" w:hAnsi="Angsana New"/>
          <w:sz w:val="28"/>
        </w:rPr>
        <w:t xml:space="preserve"> </w:t>
      </w:r>
      <w:r w:rsidR="001A5B42" w:rsidRPr="00616C5C">
        <w:rPr>
          <w:rFonts w:ascii="Angsana New" w:eastAsia="Calibri" w:hAnsi="Angsana New" w:hint="cs"/>
          <w:sz w:val="28"/>
          <w:cs/>
        </w:rPr>
        <w:t xml:space="preserve">กลุ่มบริษัทรับรู้ส่วนได้เสียที่ไม่มีอำนาจควบคุมเพิ่มขึ้นเป็นจำนวนเงิน </w:t>
      </w:r>
      <w:r w:rsidR="00305C5E" w:rsidRPr="00616C5C">
        <w:rPr>
          <w:rFonts w:ascii="Angsana New" w:eastAsia="Calibri" w:hAnsi="Angsana New"/>
          <w:sz w:val="28"/>
        </w:rPr>
        <w:t xml:space="preserve">5.19 </w:t>
      </w:r>
      <w:r w:rsidR="00305C5E" w:rsidRPr="00616C5C">
        <w:rPr>
          <w:rFonts w:ascii="Angsana New" w:eastAsia="Calibri" w:hAnsi="Angsana New" w:hint="cs"/>
          <w:sz w:val="28"/>
          <w:cs/>
        </w:rPr>
        <w:t xml:space="preserve">ล้านบาท และส่วนเกินทุนจากการเปลี่ยนแปลงสัดส่วนความเป็นเจ้าของในบริษัทย่อยเป็นจำนวนเงิน </w:t>
      </w:r>
      <w:r w:rsidR="00305C5E" w:rsidRPr="00616C5C">
        <w:rPr>
          <w:rFonts w:ascii="Angsana New" w:eastAsia="Calibri" w:hAnsi="Angsana New"/>
          <w:sz w:val="28"/>
        </w:rPr>
        <w:t xml:space="preserve">9.81 </w:t>
      </w:r>
      <w:r w:rsidR="00305C5E" w:rsidRPr="00616C5C">
        <w:rPr>
          <w:rFonts w:ascii="Angsana New" w:eastAsia="Calibri" w:hAnsi="Angsana New" w:hint="cs"/>
          <w:sz w:val="28"/>
          <w:cs/>
        </w:rPr>
        <w:t>ล้านบาท</w:t>
      </w:r>
    </w:p>
    <w:p w14:paraId="32BFF0BC" w14:textId="220F4872" w:rsidR="00B25410" w:rsidRPr="00B25410" w:rsidRDefault="00B25410" w:rsidP="00B25410">
      <w:pPr>
        <w:overflowPunct/>
        <w:autoSpaceDE/>
        <w:autoSpaceDN/>
        <w:adjustRightInd/>
        <w:spacing w:after="160"/>
        <w:ind w:left="360"/>
        <w:jc w:val="thaiDistribute"/>
        <w:textAlignment w:val="auto"/>
        <w:rPr>
          <w:rFonts w:ascii="Angsana New" w:eastAsia="Calibri" w:hAnsi="Angsana New"/>
          <w:sz w:val="28"/>
          <w:cs/>
        </w:rPr>
        <w:sectPr w:rsidR="00B25410" w:rsidRPr="00B25410" w:rsidSect="00DF0A75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36" w:bottom="850" w:left="1440" w:header="864" w:footer="576" w:gutter="0"/>
          <w:pgNumType w:start="14"/>
          <w:cols w:space="720"/>
          <w:docGrid w:linePitch="326"/>
        </w:sectPr>
      </w:pPr>
    </w:p>
    <w:p w14:paraId="38A96B3C" w14:textId="77777777" w:rsidR="00D07FE2" w:rsidRPr="00B118B0" w:rsidRDefault="00D07FE2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</w:p>
    <w:p w14:paraId="5683B104" w14:textId="7636DF13" w:rsidR="00D07FE2" w:rsidRPr="00B118B0" w:rsidRDefault="00D07FE2" w:rsidP="005B4635">
      <w:pPr>
        <w:tabs>
          <w:tab w:val="left" w:pos="0"/>
          <w:tab w:val="left" w:pos="360"/>
          <w:tab w:val="left" w:pos="450"/>
        </w:tabs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bookmarkStart w:id="5" w:name="_Hlk70878118"/>
      <w:r w:rsidRPr="00B118B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474D9C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5B4635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เงินลงทุนในบริษัทร่วม ณ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D37C00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มีดังนี้</w:t>
      </w:r>
    </w:p>
    <w:bookmarkEnd w:id="5"/>
    <w:tbl>
      <w:tblPr>
        <w:tblW w:w="4848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5"/>
        <w:gridCol w:w="2457"/>
        <w:gridCol w:w="940"/>
        <w:gridCol w:w="93"/>
        <w:gridCol w:w="899"/>
        <w:gridCol w:w="182"/>
        <w:gridCol w:w="901"/>
        <w:gridCol w:w="181"/>
        <w:gridCol w:w="898"/>
        <w:gridCol w:w="181"/>
        <w:gridCol w:w="893"/>
        <w:gridCol w:w="181"/>
        <w:gridCol w:w="901"/>
        <w:gridCol w:w="181"/>
        <w:gridCol w:w="481"/>
        <w:gridCol w:w="35"/>
        <w:gridCol w:w="472"/>
        <w:gridCol w:w="181"/>
        <w:gridCol w:w="118"/>
        <w:gridCol w:w="20"/>
        <w:gridCol w:w="760"/>
        <w:gridCol w:w="181"/>
        <w:gridCol w:w="898"/>
      </w:tblGrid>
      <w:tr w:rsidR="005B4635" w:rsidRPr="00B118B0" w14:paraId="4C78DCBD" w14:textId="77777777" w:rsidTr="005B4635">
        <w:trPr>
          <w:trHeight w:val="144"/>
        </w:trPr>
        <w:tc>
          <w:tcPr>
            <w:tcW w:w="821" w:type="pct"/>
            <w:vAlign w:val="bottom"/>
          </w:tcPr>
          <w:p w14:paraId="152AC697" w14:textId="77777777" w:rsidR="00D07FE2" w:rsidRPr="003C4734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</w:tcPr>
          <w:p w14:paraId="2511440E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</w:tcPr>
          <w:p w14:paraId="226CA594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3D18E619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7F4023EC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5AAF0294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12" w:type="pct"/>
          </w:tcPr>
          <w:p w14:paraId="0702CCB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79" w:type="pct"/>
            <w:gridSpan w:val="6"/>
          </w:tcPr>
          <w:p w14:paraId="117395D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1A483665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64" w:type="pct"/>
          </w:tcPr>
          <w:p w14:paraId="5F5B79A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4" w:type="pct"/>
            <w:gridSpan w:val="2"/>
          </w:tcPr>
          <w:p w14:paraId="53563DDA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7" w:type="pct"/>
          </w:tcPr>
          <w:p w14:paraId="2E8FB3A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39" w:type="pct"/>
            <w:gridSpan w:val="3"/>
            <w:vAlign w:val="bottom"/>
          </w:tcPr>
          <w:p w14:paraId="59EBF73E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5B4635" w:rsidRPr="00B118B0" w14:paraId="1ADBC9CC" w14:textId="77777777" w:rsidTr="005B4635">
        <w:trPr>
          <w:trHeight w:val="144"/>
        </w:trPr>
        <w:tc>
          <w:tcPr>
            <w:tcW w:w="821" w:type="pct"/>
            <w:vAlign w:val="bottom"/>
          </w:tcPr>
          <w:p w14:paraId="53B928FC" w14:textId="77777777" w:rsidR="00310407" w:rsidRPr="003C4734" w:rsidRDefault="00310407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</w:tcPr>
          <w:p w14:paraId="01661BB9" w14:textId="77777777" w:rsidR="00310407" w:rsidRPr="003C4734" w:rsidRDefault="00310407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Merge w:val="restart"/>
          </w:tcPr>
          <w:p w14:paraId="45424952" w14:textId="77777777" w:rsidR="00310407" w:rsidRPr="003C4734" w:rsidRDefault="00310407" w:rsidP="00A11E99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1B03A2B6" w14:textId="77777777" w:rsidR="00310407" w:rsidRPr="003C4734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7585EFD7" w14:textId="77777777" w:rsidR="00310407" w:rsidRPr="003C4734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63" w:type="pct"/>
          </w:tcPr>
          <w:p w14:paraId="2E4EEF23" w14:textId="77777777" w:rsidR="00310407" w:rsidRPr="003C4734" w:rsidRDefault="00310407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216" w:type="pct"/>
            <w:gridSpan w:val="15"/>
          </w:tcPr>
          <w:p w14:paraId="10C619E3" w14:textId="77777777" w:rsidR="00310407" w:rsidRPr="003C4734" w:rsidRDefault="00310407" w:rsidP="00A11E99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B4635" w:rsidRPr="00B118B0" w14:paraId="2B4B8E19" w14:textId="77777777" w:rsidTr="005B4635">
        <w:trPr>
          <w:trHeight w:val="144"/>
        </w:trPr>
        <w:tc>
          <w:tcPr>
            <w:tcW w:w="821" w:type="pct"/>
            <w:vAlign w:val="bottom"/>
          </w:tcPr>
          <w:p w14:paraId="7CD950A7" w14:textId="77777777" w:rsidR="00D07FE2" w:rsidRPr="003C4734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</w:tcPr>
          <w:p w14:paraId="37F803B1" w14:textId="77777777" w:rsidR="00D07FE2" w:rsidRPr="003C4734" w:rsidRDefault="00D07FE2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Merge/>
          </w:tcPr>
          <w:p w14:paraId="40B25BDE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157B20D4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2FA71BF0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63" w:type="pct"/>
          </w:tcPr>
          <w:p w14:paraId="38E7A57F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85" w:type="pct"/>
            <w:gridSpan w:val="3"/>
            <w:vAlign w:val="bottom"/>
          </w:tcPr>
          <w:p w14:paraId="29C4D4C7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63" w:type="pct"/>
          </w:tcPr>
          <w:p w14:paraId="7F238F63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719" w:type="pct"/>
            <w:gridSpan w:val="5"/>
            <w:vAlign w:val="bottom"/>
          </w:tcPr>
          <w:p w14:paraId="1240B28B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  <w:tc>
          <w:tcPr>
            <w:tcW w:w="63" w:type="pct"/>
          </w:tcPr>
          <w:p w14:paraId="570E2F6C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87" w:type="pct"/>
            <w:gridSpan w:val="5"/>
          </w:tcPr>
          <w:p w14:paraId="563E3386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วิธีส่วนได้เสีย</w:t>
            </w:r>
          </w:p>
        </w:tc>
      </w:tr>
      <w:tr w:rsidR="005B4635" w:rsidRPr="00B118B0" w14:paraId="7462D9A8" w14:textId="77777777" w:rsidTr="005B4635">
        <w:trPr>
          <w:trHeight w:val="144"/>
        </w:trPr>
        <w:tc>
          <w:tcPr>
            <w:tcW w:w="821" w:type="pct"/>
            <w:vAlign w:val="bottom"/>
          </w:tcPr>
          <w:p w14:paraId="0C971693" w14:textId="77777777" w:rsidR="00D07FE2" w:rsidRPr="003C4734" w:rsidRDefault="00D07FE2" w:rsidP="00A11E9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</w:tcPr>
          <w:p w14:paraId="1B49AF71" w14:textId="77777777" w:rsidR="00D07FE2" w:rsidRPr="003C4734" w:rsidRDefault="00D07FE2" w:rsidP="00A11E9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6" w:type="pct"/>
          </w:tcPr>
          <w:p w14:paraId="74DC31B4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32" w:type="pct"/>
          </w:tcPr>
          <w:p w14:paraId="3E6BB450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4F12685" w14:textId="0BA193B9" w:rsidR="00D07FE2" w:rsidRPr="003C4734" w:rsidRDefault="00020B8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="00D37C00"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กันยา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ยน</w:t>
            </w:r>
          </w:p>
        </w:tc>
        <w:tc>
          <w:tcPr>
            <w:tcW w:w="63" w:type="pct"/>
          </w:tcPr>
          <w:p w14:paraId="725FA4C4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5A40D4FC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3" w:type="pct"/>
          </w:tcPr>
          <w:p w14:paraId="0437A30A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57661CA" w14:textId="49397226" w:rsidR="00D07FE2" w:rsidRPr="003C4734" w:rsidRDefault="00020B8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="00D37C00"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กันยา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ยน</w:t>
            </w:r>
          </w:p>
        </w:tc>
        <w:tc>
          <w:tcPr>
            <w:tcW w:w="63" w:type="pct"/>
          </w:tcPr>
          <w:p w14:paraId="09927434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0" w:type="pct"/>
            <w:vAlign w:val="bottom"/>
          </w:tcPr>
          <w:p w14:paraId="52809EFE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3" w:type="pct"/>
          </w:tcPr>
          <w:p w14:paraId="2B6067A4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2C74D19A" w14:textId="60E286DD" w:rsidR="00D07FE2" w:rsidRPr="003C4734" w:rsidRDefault="00D37C00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กันยา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ยน</w:t>
            </w:r>
          </w:p>
        </w:tc>
        <w:tc>
          <w:tcPr>
            <w:tcW w:w="63" w:type="pct"/>
          </w:tcPr>
          <w:p w14:paraId="1899BE50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35998B3D" w14:textId="0F7E5C4C" w:rsidR="00D07FE2" w:rsidRPr="003C4734" w:rsidRDefault="00D07FE2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D66DB"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3" w:type="pct"/>
          </w:tcPr>
          <w:p w14:paraId="5E7F7C79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6649CCA3" w14:textId="1B968F2A" w:rsidR="00D07FE2" w:rsidRPr="003C4734" w:rsidRDefault="00D37C00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กันยา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ยน</w:t>
            </w:r>
          </w:p>
        </w:tc>
        <w:tc>
          <w:tcPr>
            <w:tcW w:w="63" w:type="pct"/>
          </w:tcPr>
          <w:p w14:paraId="383C7B2E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34E781E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5B4635" w:rsidRPr="00B118B0" w14:paraId="3D73C24F" w14:textId="77777777" w:rsidTr="005B4635">
        <w:trPr>
          <w:trHeight w:val="144"/>
        </w:trPr>
        <w:tc>
          <w:tcPr>
            <w:tcW w:w="821" w:type="pct"/>
            <w:vAlign w:val="bottom"/>
          </w:tcPr>
          <w:p w14:paraId="0F44FC2C" w14:textId="77777777" w:rsidR="00D07FE2" w:rsidRPr="003C4734" w:rsidRDefault="00D07FE2" w:rsidP="00A11E99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853" w:type="pct"/>
          </w:tcPr>
          <w:p w14:paraId="648ACB05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26" w:type="pct"/>
          </w:tcPr>
          <w:p w14:paraId="3B9B7102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32" w:type="pct"/>
          </w:tcPr>
          <w:p w14:paraId="554B2CAC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3FFD9F3F" w14:textId="77777777" w:rsidR="00D07FE2" w:rsidRPr="003C4734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3" w:type="pct"/>
          </w:tcPr>
          <w:p w14:paraId="7FD308C7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5E04B2C7" w14:textId="77777777" w:rsidR="00D07FE2" w:rsidRPr="003C4734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63" w:type="pct"/>
          </w:tcPr>
          <w:p w14:paraId="754B5920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6A722D9" w14:textId="77777777" w:rsidR="00D07FE2" w:rsidRPr="003C4734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3" w:type="pct"/>
          </w:tcPr>
          <w:p w14:paraId="34F0D359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5E8C21E" w14:textId="77777777" w:rsidR="00D07FE2" w:rsidRPr="003C4734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63" w:type="pct"/>
          </w:tcPr>
          <w:p w14:paraId="1D6BC900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4B0ABF25" w14:textId="77777777" w:rsidR="00D07FE2" w:rsidRPr="003C4734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3" w:type="pct"/>
          </w:tcPr>
          <w:p w14:paraId="7653C67B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06F246F0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63" w:type="pct"/>
          </w:tcPr>
          <w:p w14:paraId="1798082F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3E7E9FE2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3" w:type="pct"/>
          </w:tcPr>
          <w:p w14:paraId="1AC86C68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15F39A51" w14:textId="77777777" w:rsidR="00D07FE2" w:rsidRPr="003C4734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</w:tr>
      <w:tr w:rsidR="005B4635" w:rsidRPr="00B118B0" w14:paraId="5E2C57F4" w14:textId="77777777" w:rsidTr="008C6F19">
        <w:trPr>
          <w:trHeight w:val="144"/>
        </w:trPr>
        <w:tc>
          <w:tcPr>
            <w:tcW w:w="821" w:type="pct"/>
            <w:vMerge w:val="restart"/>
          </w:tcPr>
          <w:p w14:paraId="1CF222F9" w14:textId="77777777" w:rsidR="00D07FE2" w:rsidRPr="003C4734" w:rsidRDefault="00D07FE2" w:rsidP="00310407">
            <w:pPr>
              <w:ind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ยูนิเวอร์แซล เวสต์ </w:t>
            </w:r>
          </w:p>
          <w:p w14:paraId="4D9E479F" w14:textId="77777777" w:rsidR="004B19ED" w:rsidRDefault="00D07FE2" w:rsidP="00310407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แมเนจเม้นท์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  <w:r w:rsidR="004B19ED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</w:p>
          <w:p w14:paraId="10346EDF" w14:textId="1A29B8AB" w:rsidR="00D07FE2" w:rsidRPr="003C4734" w:rsidRDefault="004B19ED" w:rsidP="00310407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(ดูหมายเหตุข้อ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13.2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)</w:t>
            </w:r>
          </w:p>
        </w:tc>
        <w:tc>
          <w:tcPr>
            <w:tcW w:w="853" w:type="pct"/>
            <w:vMerge w:val="restart"/>
            <w:vAlign w:val="bottom"/>
          </w:tcPr>
          <w:p w14:paraId="468E0E45" w14:textId="0DA5DFF2" w:rsidR="00D07FE2" w:rsidRPr="003C4734" w:rsidRDefault="00326F01" w:rsidP="008C6F19">
            <w:pPr>
              <w:ind w:left="180" w:right="-68" w:hanging="180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="00D07FE2"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การบำบัดและกำจัดของเสียที่เป็นอันตรายรวมถึงการขนย้าย</w:t>
            </w:r>
          </w:p>
        </w:tc>
        <w:tc>
          <w:tcPr>
            <w:tcW w:w="326" w:type="pct"/>
            <w:vMerge w:val="restart"/>
            <w:vAlign w:val="bottom"/>
          </w:tcPr>
          <w:p w14:paraId="52C63BD1" w14:textId="77777777" w:rsidR="00D07FE2" w:rsidRPr="003C4734" w:rsidRDefault="00D07FE2" w:rsidP="00386F38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19F19719" w14:textId="77777777" w:rsidR="00D07FE2" w:rsidRPr="003C4734" w:rsidRDefault="00D07FE2" w:rsidP="00310407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643E4936" w14:textId="18480C96" w:rsidR="00D07FE2" w:rsidRPr="003C4734" w:rsidRDefault="00C0599D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-</w:t>
            </w:r>
          </w:p>
        </w:tc>
        <w:tc>
          <w:tcPr>
            <w:tcW w:w="63" w:type="pct"/>
            <w:vAlign w:val="bottom"/>
          </w:tcPr>
          <w:p w14:paraId="448B801F" w14:textId="77777777" w:rsidR="00D07FE2" w:rsidRPr="003C4734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36BF077E" w14:textId="2BCBBAE8" w:rsidR="00D07FE2" w:rsidRPr="003C4734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30</w:t>
            </w:r>
            <w:r w:rsidR="008D7D88">
              <w:rPr>
                <w:rFonts w:asciiTheme="majorBidi" w:hAnsiTheme="majorBidi" w:cstheme="majorBidi"/>
                <w:color w:val="000000"/>
                <w:szCs w:val="24"/>
              </w:rPr>
              <w:t>.00</w:t>
            </w:r>
          </w:p>
        </w:tc>
        <w:tc>
          <w:tcPr>
            <w:tcW w:w="63" w:type="pct"/>
          </w:tcPr>
          <w:p w14:paraId="598F4BA2" w14:textId="77777777" w:rsidR="00D07FE2" w:rsidRPr="003C4734" w:rsidRDefault="00D07FE2" w:rsidP="00DD47A5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69555E0A" w14:textId="2AFF16DF" w:rsidR="00D07FE2" w:rsidRPr="003C4734" w:rsidRDefault="00C0599D" w:rsidP="0052765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0B059DD2" w14:textId="77777777" w:rsidR="00D07FE2" w:rsidRPr="003C4734" w:rsidRDefault="00D07FE2" w:rsidP="0052765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 w:val="restart"/>
            <w:vAlign w:val="bottom"/>
          </w:tcPr>
          <w:p w14:paraId="71844240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3" w:type="pct"/>
            <w:vAlign w:val="bottom"/>
          </w:tcPr>
          <w:p w14:paraId="79EE7D98" w14:textId="77777777" w:rsidR="00D07FE2" w:rsidRPr="003C4734" w:rsidRDefault="00D07FE2" w:rsidP="0052765F">
            <w:pPr>
              <w:tabs>
                <w:tab w:val="decimal" w:pos="567"/>
              </w:tabs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4D55233C" w14:textId="06B0466C" w:rsidR="00D07FE2" w:rsidRPr="003C4734" w:rsidRDefault="00C0599D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563587BE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 w:val="restart"/>
            <w:vAlign w:val="bottom"/>
          </w:tcPr>
          <w:p w14:paraId="5EA560C8" w14:textId="77777777" w:rsidR="00D07FE2" w:rsidRPr="003C4734" w:rsidRDefault="00D07FE2" w:rsidP="0052765F">
            <w:pPr>
              <w:ind w:right="1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3" w:type="pct"/>
            <w:vAlign w:val="bottom"/>
          </w:tcPr>
          <w:p w14:paraId="097ED3EB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 w:val="restart"/>
            <w:vAlign w:val="bottom"/>
          </w:tcPr>
          <w:p w14:paraId="61948A21" w14:textId="46FD12B3" w:rsidR="00D07FE2" w:rsidRPr="003C4734" w:rsidRDefault="00C0599D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1A83F0D4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52BAAA83" w14:textId="77777777" w:rsidR="00D07FE2" w:rsidRPr="003C4734" w:rsidRDefault="00D07FE2" w:rsidP="0052765F">
            <w:pPr>
              <w:ind w:left="-200"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144,806</w:t>
            </w:r>
          </w:p>
        </w:tc>
      </w:tr>
      <w:tr w:rsidR="005B4635" w:rsidRPr="00B118B0" w14:paraId="37A04110" w14:textId="77777777" w:rsidTr="00386F38">
        <w:trPr>
          <w:trHeight w:val="144"/>
        </w:trPr>
        <w:tc>
          <w:tcPr>
            <w:tcW w:w="821" w:type="pct"/>
            <w:vMerge/>
          </w:tcPr>
          <w:p w14:paraId="663708D9" w14:textId="77777777" w:rsidR="00D07FE2" w:rsidRPr="003C4734" w:rsidRDefault="00D07FE2" w:rsidP="00310407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853" w:type="pct"/>
            <w:vMerge/>
          </w:tcPr>
          <w:p w14:paraId="685B6B89" w14:textId="77777777" w:rsidR="00D07FE2" w:rsidRPr="003C4734" w:rsidRDefault="00D07FE2" w:rsidP="00310407">
            <w:pPr>
              <w:tabs>
                <w:tab w:val="decimal" w:pos="486"/>
              </w:tabs>
              <w:ind w:left="306" w:right="-68" w:hanging="21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Merge/>
            <w:vAlign w:val="bottom"/>
          </w:tcPr>
          <w:p w14:paraId="16394688" w14:textId="77777777" w:rsidR="00D07FE2" w:rsidRPr="003C4734" w:rsidRDefault="00D07FE2" w:rsidP="00386F38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2E538821" w14:textId="77777777" w:rsidR="00D07FE2" w:rsidRPr="003C4734" w:rsidRDefault="00D07FE2" w:rsidP="00310407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559A20B8" w14:textId="77777777" w:rsidR="00D07FE2" w:rsidRPr="003C4734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14E61EAB" w14:textId="77777777" w:rsidR="00D07FE2" w:rsidRPr="003C4734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vAlign w:val="bottom"/>
          </w:tcPr>
          <w:p w14:paraId="5B334835" w14:textId="77777777" w:rsidR="00D07FE2" w:rsidRPr="003C4734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965FB09" w14:textId="77777777" w:rsidR="00D07FE2" w:rsidRPr="003C4734" w:rsidRDefault="00D07FE2" w:rsidP="00310407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385C63AF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4B68FB21" w14:textId="77777777" w:rsidR="00D07FE2" w:rsidRPr="003C4734" w:rsidRDefault="00D07FE2" w:rsidP="0031040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/>
            <w:vAlign w:val="bottom"/>
          </w:tcPr>
          <w:p w14:paraId="1576F091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0EF79A69" w14:textId="77777777" w:rsidR="00D07FE2" w:rsidRPr="003C4734" w:rsidRDefault="00D07FE2" w:rsidP="0031040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vAlign w:val="bottom"/>
          </w:tcPr>
          <w:p w14:paraId="4BEB564E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1E5AD5F7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/>
            <w:vAlign w:val="bottom"/>
          </w:tcPr>
          <w:p w14:paraId="1DCF203A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2E140D17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/>
            <w:vAlign w:val="bottom"/>
          </w:tcPr>
          <w:p w14:paraId="5246F1CA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06B6A256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shd w:val="clear" w:color="auto" w:fill="auto"/>
            <w:vAlign w:val="bottom"/>
          </w:tcPr>
          <w:p w14:paraId="277E6974" w14:textId="77777777" w:rsidR="00D07FE2" w:rsidRPr="003C4734" w:rsidRDefault="00D07FE2" w:rsidP="00310407">
            <w:pPr>
              <w:ind w:left="-200" w:right="100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5B4635" w:rsidRPr="00B118B0" w14:paraId="55B23A21" w14:textId="77777777" w:rsidTr="00197EB7">
        <w:trPr>
          <w:trHeight w:val="342"/>
        </w:trPr>
        <w:tc>
          <w:tcPr>
            <w:tcW w:w="821" w:type="pct"/>
          </w:tcPr>
          <w:p w14:paraId="19ECC5F3" w14:textId="77777777" w:rsidR="007D66DB" w:rsidRPr="003C4734" w:rsidRDefault="007D66DB" w:rsidP="007D66DB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853" w:type="pct"/>
          </w:tcPr>
          <w:p w14:paraId="2B72CB87" w14:textId="65A1DCF0" w:rsidR="007D66DB" w:rsidRPr="003C4734" w:rsidRDefault="00326F01" w:rsidP="007D66DB">
            <w:pPr>
              <w:ind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="007D66DB"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ประกอบกิจการโรงสีและโรงเลื่อย</w:t>
            </w:r>
          </w:p>
        </w:tc>
        <w:tc>
          <w:tcPr>
            <w:tcW w:w="326" w:type="pct"/>
            <w:vAlign w:val="bottom"/>
          </w:tcPr>
          <w:p w14:paraId="6DF6C21F" w14:textId="77777777" w:rsidR="007D66DB" w:rsidRPr="003C4734" w:rsidRDefault="007D66DB" w:rsidP="00386F38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2E82156D" w14:textId="77777777" w:rsidR="007D66DB" w:rsidRPr="003C4734" w:rsidRDefault="007D66DB" w:rsidP="007D66DB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F7CBB4E" w14:textId="557F45BE" w:rsidR="007D66DB" w:rsidRPr="003C4734" w:rsidRDefault="00C0599D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3" w:type="pct"/>
            <w:vAlign w:val="bottom"/>
          </w:tcPr>
          <w:p w14:paraId="7F2A8ED3" w14:textId="77777777" w:rsidR="007D66DB" w:rsidRPr="003C4734" w:rsidRDefault="007D66DB" w:rsidP="0052765F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EB63FA6" w14:textId="6A00F031" w:rsidR="007D66DB" w:rsidRPr="003C4734" w:rsidRDefault="007D66DB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3" w:type="pct"/>
            <w:vAlign w:val="bottom"/>
          </w:tcPr>
          <w:p w14:paraId="50B474AF" w14:textId="77777777" w:rsidR="007D66DB" w:rsidRPr="003C4734" w:rsidRDefault="007D66DB" w:rsidP="007D66DB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35ED2BF3" w14:textId="225BC58E" w:rsidR="007D66DB" w:rsidRPr="003C4734" w:rsidRDefault="00C0599D" w:rsidP="007D66DB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3" w:type="pct"/>
            <w:vAlign w:val="bottom"/>
          </w:tcPr>
          <w:p w14:paraId="66BBE2F7" w14:textId="77777777" w:rsidR="007D66DB" w:rsidRPr="003C4734" w:rsidRDefault="007D66DB" w:rsidP="007D66DB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50FF07D4" w14:textId="77777777" w:rsidR="007D66DB" w:rsidRPr="003C4734" w:rsidRDefault="007D66DB" w:rsidP="007D66DB">
            <w:pPr>
              <w:tabs>
                <w:tab w:val="decimal" w:pos="674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3" w:type="pct"/>
            <w:vAlign w:val="bottom"/>
          </w:tcPr>
          <w:p w14:paraId="62DC31A5" w14:textId="77777777" w:rsidR="007D66DB" w:rsidRPr="003C4734" w:rsidRDefault="007D66DB" w:rsidP="007D66DB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34697AC8" w14:textId="1C895544" w:rsidR="007D66DB" w:rsidRPr="003C4734" w:rsidRDefault="00C0599D" w:rsidP="007D66D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3" w:type="pct"/>
            <w:vAlign w:val="bottom"/>
          </w:tcPr>
          <w:p w14:paraId="4D981D74" w14:textId="77777777" w:rsidR="007D66DB" w:rsidRPr="003C4734" w:rsidRDefault="007D66DB" w:rsidP="007D66D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5FAEB9F7" w14:textId="77777777" w:rsidR="007D66DB" w:rsidRPr="003C4734" w:rsidRDefault="007D66DB" w:rsidP="007D66DB">
            <w:pPr>
              <w:ind w:right="1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3" w:type="pct"/>
            <w:vAlign w:val="bottom"/>
          </w:tcPr>
          <w:p w14:paraId="4D2115DE" w14:textId="77777777" w:rsidR="007D66DB" w:rsidRPr="003C4734" w:rsidRDefault="007D66DB" w:rsidP="007D66D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0950B706" w14:textId="6ADAFBFD" w:rsidR="007D66DB" w:rsidRPr="003C4734" w:rsidRDefault="00C0599D" w:rsidP="007D66D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20,710</w:t>
            </w:r>
          </w:p>
        </w:tc>
        <w:tc>
          <w:tcPr>
            <w:tcW w:w="63" w:type="pct"/>
            <w:vAlign w:val="bottom"/>
          </w:tcPr>
          <w:p w14:paraId="788A1EB1" w14:textId="77777777" w:rsidR="007D66DB" w:rsidRPr="003C4734" w:rsidRDefault="007D66DB" w:rsidP="007D66D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5C8715F" w14:textId="77777777" w:rsidR="007D66DB" w:rsidRPr="003C4734" w:rsidRDefault="007D66DB" w:rsidP="007D66DB">
            <w:pPr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20,222</w:t>
            </w:r>
          </w:p>
        </w:tc>
      </w:tr>
      <w:tr w:rsidR="005B4635" w:rsidRPr="00B118B0" w14:paraId="45681D6B" w14:textId="77777777" w:rsidTr="00386F38">
        <w:trPr>
          <w:trHeight w:val="414"/>
        </w:trPr>
        <w:tc>
          <w:tcPr>
            <w:tcW w:w="821" w:type="pct"/>
          </w:tcPr>
          <w:p w14:paraId="316CDE0E" w14:textId="77777777" w:rsidR="00D07FE2" w:rsidRPr="003C4734" w:rsidRDefault="00D07FE2" w:rsidP="00310407">
            <w:pPr>
              <w:ind w:left="177" w:right="-486" w:hanging="17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ซิสเต็ม แอนด์</w:t>
            </w:r>
          </w:p>
          <w:p w14:paraId="388F7F4D" w14:textId="77777777" w:rsidR="00D07FE2" w:rsidRPr="003C4734" w:rsidRDefault="00D07FE2" w:rsidP="00310407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ซอฟท์แวร์ เซอร์วิสเซส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853" w:type="pct"/>
          </w:tcPr>
          <w:p w14:paraId="741379FF" w14:textId="5375B4B1" w:rsidR="00D07FE2" w:rsidRPr="003C4734" w:rsidRDefault="00326F01" w:rsidP="00310407">
            <w:pPr>
              <w:ind w:left="180" w:right="-68" w:hanging="18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="00D07FE2"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ให้บริการและจำหน่ายอุปกรณ์ต่างๆที่เกี่ยวข้องกับเกมส์วีอาร์</w:t>
            </w:r>
          </w:p>
        </w:tc>
        <w:tc>
          <w:tcPr>
            <w:tcW w:w="326" w:type="pct"/>
            <w:vAlign w:val="bottom"/>
          </w:tcPr>
          <w:p w14:paraId="2A3C215A" w14:textId="77777777" w:rsidR="00D07FE2" w:rsidRPr="003C4734" w:rsidRDefault="00D07FE2" w:rsidP="00386F38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5FD83AF5" w14:textId="77777777" w:rsidR="00D07FE2" w:rsidRPr="003C4734" w:rsidRDefault="00D07FE2" w:rsidP="00310407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55AAADD" w14:textId="2658173C" w:rsidR="00D07FE2" w:rsidRPr="003C4734" w:rsidRDefault="00C0599D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</w:t>
            </w:r>
            <w:r w:rsidR="008D7D88">
              <w:rPr>
                <w:rFonts w:asciiTheme="majorBidi" w:hAnsiTheme="majorBidi" w:cstheme="majorBidi"/>
                <w:color w:val="000000"/>
                <w:szCs w:val="24"/>
              </w:rPr>
              <w:t>.00</w:t>
            </w:r>
          </w:p>
        </w:tc>
        <w:tc>
          <w:tcPr>
            <w:tcW w:w="63" w:type="pct"/>
            <w:vAlign w:val="bottom"/>
          </w:tcPr>
          <w:p w14:paraId="02599C4F" w14:textId="77777777" w:rsidR="00D07FE2" w:rsidRPr="003C4734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42CE22C5" w14:textId="75B819FD" w:rsidR="00D07FE2" w:rsidRPr="003C4734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35</w:t>
            </w:r>
            <w:r w:rsidR="008D7D88">
              <w:rPr>
                <w:rFonts w:asciiTheme="majorBidi" w:hAnsiTheme="majorBidi" w:cstheme="majorBidi"/>
                <w:color w:val="000000"/>
                <w:szCs w:val="24"/>
              </w:rPr>
              <w:t>.00</w:t>
            </w:r>
          </w:p>
        </w:tc>
        <w:tc>
          <w:tcPr>
            <w:tcW w:w="63" w:type="pct"/>
          </w:tcPr>
          <w:p w14:paraId="7918AF84" w14:textId="77777777" w:rsidR="00D07FE2" w:rsidRPr="003C4734" w:rsidRDefault="00D07FE2" w:rsidP="00DD47A5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3124487" w14:textId="4F160091" w:rsidR="00D07FE2" w:rsidRPr="003C4734" w:rsidRDefault="00C0599D" w:rsidP="0052765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3" w:type="pct"/>
            <w:vAlign w:val="bottom"/>
          </w:tcPr>
          <w:p w14:paraId="2EDBC656" w14:textId="77777777" w:rsidR="00D07FE2" w:rsidRPr="003C4734" w:rsidRDefault="00D07FE2" w:rsidP="0052765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40549C2C" w14:textId="77777777" w:rsidR="00D07FE2" w:rsidRPr="003C4734" w:rsidRDefault="00D07FE2" w:rsidP="0052765F">
            <w:pPr>
              <w:tabs>
                <w:tab w:val="decimal" w:pos="720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3" w:type="pct"/>
            <w:vAlign w:val="bottom"/>
          </w:tcPr>
          <w:p w14:paraId="08F8100A" w14:textId="77777777" w:rsidR="00D07FE2" w:rsidRPr="003C4734" w:rsidRDefault="00D07FE2" w:rsidP="0052765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2F8C111F" w14:textId="4AB1C006" w:rsidR="00D07FE2" w:rsidRPr="003C4734" w:rsidRDefault="00C0599D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3" w:type="pct"/>
            <w:vAlign w:val="bottom"/>
          </w:tcPr>
          <w:p w14:paraId="2B79A2A9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74620369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3" w:type="pct"/>
            <w:vAlign w:val="bottom"/>
          </w:tcPr>
          <w:p w14:paraId="6F29C110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2FE06EA3" w14:textId="6E020BD9" w:rsidR="00D07FE2" w:rsidRPr="003C4734" w:rsidRDefault="00C0599D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50012560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5703BCA0" w14:textId="77777777" w:rsidR="00D07FE2" w:rsidRPr="003C4734" w:rsidRDefault="00D07FE2" w:rsidP="0052765F">
            <w:pPr>
              <w:tabs>
                <w:tab w:val="decimal" w:pos="803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5B4635" w:rsidRPr="00B118B0" w14:paraId="7E9425A3" w14:textId="77777777" w:rsidTr="00386F38">
        <w:trPr>
          <w:trHeight w:val="144"/>
        </w:trPr>
        <w:tc>
          <w:tcPr>
            <w:tcW w:w="821" w:type="pct"/>
            <w:vMerge w:val="restart"/>
          </w:tcPr>
          <w:p w14:paraId="463D5CCD" w14:textId="77777777" w:rsidR="00D07FE2" w:rsidRPr="003C4734" w:rsidRDefault="00D07FE2" w:rsidP="0031040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ประชารัฐชีว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มวล</w:t>
            </w:r>
          </w:p>
          <w:p w14:paraId="3B1DF087" w14:textId="77777777" w:rsidR="00D07FE2" w:rsidRPr="003C4734" w:rsidRDefault="00D07FE2" w:rsidP="00310407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แม่ลาน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853" w:type="pct"/>
            <w:vMerge w:val="restart"/>
          </w:tcPr>
          <w:p w14:paraId="6126E41A" w14:textId="56C2B86E" w:rsidR="00B7789B" w:rsidRPr="003C4734" w:rsidRDefault="00326F01" w:rsidP="00B7789B">
            <w:pPr>
              <w:ind w:right="-6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D07FE2" w:rsidRPr="003C4734">
              <w:rPr>
                <w:rFonts w:asciiTheme="majorBidi" w:hAnsiTheme="majorBidi" w:cstheme="majorBidi"/>
                <w:szCs w:val="24"/>
                <w:cs/>
              </w:rPr>
              <w:t>ประกอบกิจการสร้างโรงงาน</w:t>
            </w:r>
            <w:r w:rsidR="00B7789B" w:rsidRPr="003C4734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06A12C89" w14:textId="0D21B4EF" w:rsidR="00D07FE2" w:rsidRPr="003C4734" w:rsidRDefault="00D07FE2" w:rsidP="00B7789B">
            <w:pPr>
              <w:ind w:left="240" w:right="-68" w:hanging="90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ผลิตไฟฟ้า</w:t>
            </w:r>
          </w:p>
        </w:tc>
        <w:tc>
          <w:tcPr>
            <w:tcW w:w="326" w:type="pct"/>
            <w:vMerge w:val="restart"/>
            <w:vAlign w:val="bottom"/>
          </w:tcPr>
          <w:p w14:paraId="70362DCD" w14:textId="77777777" w:rsidR="00D07FE2" w:rsidRPr="003C4734" w:rsidRDefault="00D07FE2" w:rsidP="00386F38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69880DDA" w14:textId="77777777" w:rsidR="00D07FE2" w:rsidRPr="003C4734" w:rsidRDefault="00D07FE2" w:rsidP="00310407">
            <w:pPr>
              <w:tabs>
                <w:tab w:val="decimal" w:pos="626"/>
              </w:tabs>
              <w:ind w:left="-25"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2388521E" w14:textId="029C8CEB" w:rsidR="00D07FE2" w:rsidRPr="003C4734" w:rsidRDefault="00C0599D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3FC30E48" w14:textId="77777777" w:rsidR="00D07FE2" w:rsidRPr="003C4734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3907C1A4" w14:textId="75247CE8" w:rsidR="00D07FE2" w:rsidRPr="003C4734" w:rsidRDefault="00310407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</w:tcPr>
          <w:p w14:paraId="799C701D" w14:textId="77777777" w:rsidR="00D07FE2" w:rsidRPr="003C4734" w:rsidRDefault="00D07FE2" w:rsidP="00272EA2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018609F1" w14:textId="1A209079" w:rsidR="00D07FE2" w:rsidRPr="003C4734" w:rsidRDefault="00C0599D" w:rsidP="0052765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0E380A57" w14:textId="77777777" w:rsidR="00D07FE2" w:rsidRPr="003C4734" w:rsidRDefault="00D07FE2" w:rsidP="0052765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 w:val="restart"/>
            <w:vAlign w:val="bottom"/>
          </w:tcPr>
          <w:p w14:paraId="16F17065" w14:textId="77777777" w:rsidR="00D07FE2" w:rsidRPr="003C4734" w:rsidRDefault="00D07FE2" w:rsidP="0052765F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54,100</w:t>
            </w:r>
          </w:p>
        </w:tc>
        <w:tc>
          <w:tcPr>
            <w:tcW w:w="63" w:type="pct"/>
            <w:vAlign w:val="bottom"/>
          </w:tcPr>
          <w:p w14:paraId="477187EE" w14:textId="77777777" w:rsidR="00D07FE2" w:rsidRPr="003C4734" w:rsidRDefault="00D07FE2" w:rsidP="0052765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69787E40" w14:textId="20209394" w:rsidR="00D07FE2" w:rsidRPr="003C4734" w:rsidRDefault="00C0599D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4E905C07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 w:val="restart"/>
            <w:vAlign w:val="bottom"/>
          </w:tcPr>
          <w:p w14:paraId="13275F46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687EB507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 w:val="restart"/>
            <w:vAlign w:val="bottom"/>
          </w:tcPr>
          <w:p w14:paraId="5FF3BB03" w14:textId="5F8D763F" w:rsidR="00D07FE2" w:rsidRPr="003C4734" w:rsidRDefault="00C0599D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245A4A64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36E4B22C" w14:textId="77777777" w:rsidR="00D07FE2" w:rsidRPr="003C4734" w:rsidRDefault="00D07FE2" w:rsidP="0062261A">
            <w:pPr>
              <w:tabs>
                <w:tab w:val="decimal" w:pos="72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(348)</w:t>
            </w:r>
          </w:p>
        </w:tc>
      </w:tr>
      <w:tr w:rsidR="005B4635" w:rsidRPr="00B118B0" w14:paraId="40F934C2" w14:textId="77777777" w:rsidTr="00EC03DB">
        <w:trPr>
          <w:trHeight w:val="144"/>
        </w:trPr>
        <w:tc>
          <w:tcPr>
            <w:tcW w:w="821" w:type="pct"/>
            <w:vMerge/>
          </w:tcPr>
          <w:p w14:paraId="1474CE63" w14:textId="77777777" w:rsidR="00D07FE2" w:rsidRPr="003C4734" w:rsidRDefault="00D07FE2" w:rsidP="00310407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853" w:type="pct"/>
            <w:vMerge/>
          </w:tcPr>
          <w:p w14:paraId="601E5C4B" w14:textId="77777777" w:rsidR="00D07FE2" w:rsidRPr="003C4734" w:rsidRDefault="00D07FE2" w:rsidP="00310407">
            <w:pPr>
              <w:ind w:left="180" w:right="-68" w:hanging="180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26" w:type="pct"/>
            <w:vMerge/>
            <w:vAlign w:val="bottom"/>
          </w:tcPr>
          <w:p w14:paraId="07C78928" w14:textId="77777777" w:rsidR="00D07FE2" w:rsidRPr="003C4734" w:rsidRDefault="00D07FE2" w:rsidP="00386F38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0CE58A31" w14:textId="77777777" w:rsidR="00D07FE2" w:rsidRPr="003C4734" w:rsidRDefault="00D07FE2" w:rsidP="00310407">
            <w:pPr>
              <w:tabs>
                <w:tab w:val="decimal" w:pos="626"/>
              </w:tabs>
              <w:ind w:left="-25"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5CF3384A" w14:textId="77777777" w:rsidR="00D07FE2" w:rsidRPr="003C4734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79C35B73" w14:textId="77777777" w:rsidR="00D07FE2" w:rsidRPr="003C4734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vAlign w:val="bottom"/>
          </w:tcPr>
          <w:p w14:paraId="5698528C" w14:textId="77777777" w:rsidR="00D07FE2" w:rsidRPr="003C4734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2CA3A3CC" w14:textId="77777777" w:rsidR="00D07FE2" w:rsidRPr="003C4734" w:rsidRDefault="00D07FE2" w:rsidP="00310407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1CCF81E8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FB76EFB" w14:textId="77777777" w:rsidR="00D07FE2" w:rsidRPr="003C4734" w:rsidRDefault="00D07FE2" w:rsidP="0052765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ab/>
            </w:r>
          </w:p>
        </w:tc>
        <w:tc>
          <w:tcPr>
            <w:tcW w:w="310" w:type="pct"/>
            <w:vMerge/>
            <w:vAlign w:val="bottom"/>
          </w:tcPr>
          <w:p w14:paraId="1B297AE3" w14:textId="77777777" w:rsidR="00D07FE2" w:rsidRPr="003C4734" w:rsidRDefault="00D07FE2" w:rsidP="0052765F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215C18EE" w14:textId="77777777" w:rsidR="00D07FE2" w:rsidRPr="003C4734" w:rsidRDefault="00D07FE2" w:rsidP="0052765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vAlign w:val="bottom"/>
          </w:tcPr>
          <w:p w14:paraId="65351A5B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4141023B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/>
            <w:vAlign w:val="bottom"/>
          </w:tcPr>
          <w:p w14:paraId="75FF5DDC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60C0A540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/>
            <w:vAlign w:val="bottom"/>
          </w:tcPr>
          <w:p w14:paraId="59906A7B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1451CF8C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2193DFB0" w14:textId="77777777" w:rsidR="00D07FE2" w:rsidRPr="003C4734" w:rsidRDefault="00D07FE2" w:rsidP="0052765F">
            <w:pPr>
              <w:tabs>
                <w:tab w:val="decimal" w:pos="80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C0599D" w:rsidRPr="003C4734" w14:paraId="280A997D" w14:textId="77777777" w:rsidTr="00EC03DB">
        <w:trPr>
          <w:trHeight w:val="144"/>
        </w:trPr>
        <w:tc>
          <w:tcPr>
            <w:tcW w:w="821" w:type="pct"/>
            <w:vMerge w:val="restart"/>
          </w:tcPr>
          <w:p w14:paraId="2E551F34" w14:textId="77777777" w:rsidR="00C0599D" w:rsidRPr="003C4734" w:rsidRDefault="00C0599D" w:rsidP="00DF0A75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bookmarkStart w:id="6" w:name="_Hlk86764917"/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ประชารัฐชีว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มวล</w:t>
            </w:r>
          </w:p>
          <w:p w14:paraId="129AE94E" w14:textId="77777777" w:rsidR="00C0599D" w:rsidRPr="003C4734" w:rsidRDefault="00C0599D" w:rsidP="00DF0A75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บัน</w:t>
            </w:r>
            <w:r w:rsidRPr="003C4734">
              <w:rPr>
                <w:rStyle w:val="spellingerror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นังส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ตา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853" w:type="pct"/>
            <w:vMerge w:val="restart"/>
          </w:tcPr>
          <w:p w14:paraId="5BF51FE3" w14:textId="77777777" w:rsidR="00C0599D" w:rsidRPr="003C4734" w:rsidRDefault="00C0599D" w:rsidP="00DF0A75">
            <w:pPr>
              <w:ind w:left="180" w:right="-68" w:hanging="18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</w:rPr>
              <w:t xml:space="preserve"> ประกอบกิจการสร้าง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โรงงาน </w:t>
            </w:r>
          </w:p>
          <w:p w14:paraId="65D53D66" w14:textId="77777777" w:rsidR="00C0599D" w:rsidRPr="003C4734" w:rsidRDefault="00C0599D" w:rsidP="00DF0A75">
            <w:pPr>
              <w:ind w:left="330" w:right="-68" w:hanging="180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ผลิตไฟฟ้า</w:t>
            </w:r>
          </w:p>
        </w:tc>
        <w:tc>
          <w:tcPr>
            <w:tcW w:w="326" w:type="pct"/>
            <w:vMerge w:val="restart"/>
            <w:vAlign w:val="bottom"/>
          </w:tcPr>
          <w:p w14:paraId="40A16E83" w14:textId="77777777" w:rsidR="00C0599D" w:rsidRPr="003C4734" w:rsidRDefault="00C0599D" w:rsidP="00DF0A75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0C19661E" w14:textId="77777777" w:rsidR="00C0599D" w:rsidRPr="003C4734" w:rsidRDefault="00C0599D" w:rsidP="00DF0A75">
            <w:pPr>
              <w:tabs>
                <w:tab w:val="decimal" w:pos="626"/>
              </w:tabs>
              <w:ind w:left="-25"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456F4E29" w14:textId="77777777" w:rsidR="00C0599D" w:rsidRPr="003C4734" w:rsidRDefault="00C0599D" w:rsidP="00DF0A7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5A165CC0" w14:textId="77777777" w:rsidR="00C0599D" w:rsidRPr="003C4734" w:rsidRDefault="00C0599D" w:rsidP="00DF0A75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26F11422" w14:textId="77777777" w:rsidR="00C0599D" w:rsidRPr="003C4734" w:rsidRDefault="00C0599D" w:rsidP="00DF0A7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</w:tcPr>
          <w:p w14:paraId="099E22CA" w14:textId="77777777" w:rsidR="00C0599D" w:rsidRPr="003C4734" w:rsidRDefault="00C0599D" w:rsidP="00DF0A75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12A948F9" w14:textId="77777777" w:rsidR="00C0599D" w:rsidRPr="003C4734" w:rsidRDefault="00C0599D" w:rsidP="00DF0A7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036124AB" w14:textId="77777777" w:rsidR="00C0599D" w:rsidRPr="003C4734" w:rsidRDefault="00C0599D" w:rsidP="00DF0A75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 w:val="restart"/>
            <w:vAlign w:val="bottom"/>
          </w:tcPr>
          <w:p w14:paraId="40C86E0A" w14:textId="77777777" w:rsidR="00C0599D" w:rsidRPr="003C4734" w:rsidRDefault="00C0599D" w:rsidP="00DF0A75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72,530</w:t>
            </w:r>
          </w:p>
        </w:tc>
        <w:tc>
          <w:tcPr>
            <w:tcW w:w="63" w:type="pct"/>
            <w:vAlign w:val="bottom"/>
          </w:tcPr>
          <w:p w14:paraId="64325F21" w14:textId="77777777" w:rsidR="00C0599D" w:rsidRPr="003C4734" w:rsidRDefault="00C0599D" w:rsidP="00DF0A75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7B786B99" w14:textId="77777777" w:rsidR="00C0599D" w:rsidRPr="003C4734" w:rsidRDefault="00C0599D" w:rsidP="00DF0A7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55C4BB06" w14:textId="77777777" w:rsidR="00C0599D" w:rsidRPr="003C4734" w:rsidRDefault="00C0599D" w:rsidP="00DF0A7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 w:val="restart"/>
            <w:vAlign w:val="bottom"/>
          </w:tcPr>
          <w:p w14:paraId="7747CB7D" w14:textId="77777777" w:rsidR="00C0599D" w:rsidRPr="003C4734" w:rsidRDefault="00C0599D" w:rsidP="00DF0A7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18567359" w14:textId="77777777" w:rsidR="00C0599D" w:rsidRPr="003C4734" w:rsidRDefault="00C0599D" w:rsidP="00DF0A7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 w:val="restart"/>
            <w:vAlign w:val="bottom"/>
          </w:tcPr>
          <w:p w14:paraId="4793D767" w14:textId="77777777" w:rsidR="00C0599D" w:rsidRPr="003C4734" w:rsidRDefault="00C0599D" w:rsidP="00DF0A7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0DBB5B7E" w14:textId="77777777" w:rsidR="00C0599D" w:rsidRPr="003C4734" w:rsidRDefault="00C0599D" w:rsidP="00DF0A7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67B1B8C7" w14:textId="77777777" w:rsidR="00C0599D" w:rsidRPr="003C4734" w:rsidRDefault="00C0599D" w:rsidP="00DF0A75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(714)</w:t>
            </w:r>
          </w:p>
        </w:tc>
      </w:tr>
      <w:tr w:rsidR="00C0599D" w:rsidRPr="003C4734" w14:paraId="1738DB95" w14:textId="77777777" w:rsidTr="00EC03DB">
        <w:trPr>
          <w:trHeight w:val="144"/>
        </w:trPr>
        <w:tc>
          <w:tcPr>
            <w:tcW w:w="821" w:type="pct"/>
            <w:vMerge/>
          </w:tcPr>
          <w:p w14:paraId="39AF192B" w14:textId="77777777" w:rsidR="00C0599D" w:rsidRPr="003C4734" w:rsidRDefault="00C0599D" w:rsidP="00DF0A75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  <w:vMerge/>
            <w:vAlign w:val="bottom"/>
          </w:tcPr>
          <w:p w14:paraId="0D654869" w14:textId="77777777" w:rsidR="00C0599D" w:rsidRPr="003C4734" w:rsidRDefault="00C0599D" w:rsidP="00DF0A75">
            <w:pPr>
              <w:ind w:left="180" w:right="-68" w:firstLine="6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Merge/>
          </w:tcPr>
          <w:p w14:paraId="0197AA0F" w14:textId="77777777" w:rsidR="00C0599D" w:rsidRPr="003C4734" w:rsidRDefault="00C0599D" w:rsidP="00DF0A75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3263A09F" w14:textId="77777777" w:rsidR="00C0599D" w:rsidRPr="003C4734" w:rsidRDefault="00C0599D" w:rsidP="00DF0A75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</w:tcPr>
          <w:p w14:paraId="3315BCD2" w14:textId="77777777" w:rsidR="00C0599D" w:rsidRPr="003C4734" w:rsidRDefault="00C0599D" w:rsidP="00DF0A7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63F98716" w14:textId="77777777" w:rsidR="00C0599D" w:rsidRPr="003C4734" w:rsidRDefault="00C0599D" w:rsidP="00DF0A75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</w:tcPr>
          <w:p w14:paraId="76C0416D" w14:textId="77777777" w:rsidR="00C0599D" w:rsidRPr="003C4734" w:rsidRDefault="00C0599D" w:rsidP="00DF0A7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489AE071" w14:textId="77777777" w:rsidR="00C0599D" w:rsidRPr="003C4734" w:rsidRDefault="00C0599D" w:rsidP="00DF0A75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78A133FA" w14:textId="77777777" w:rsidR="00C0599D" w:rsidRPr="003C4734" w:rsidRDefault="00C0599D" w:rsidP="00DF0A7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B53F15C" w14:textId="77777777" w:rsidR="00C0599D" w:rsidRPr="003C4734" w:rsidRDefault="00C0599D" w:rsidP="00DF0A75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/>
            <w:vAlign w:val="bottom"/>
          </w:tcPr>
          <w:p w14:paraId="3E5F33DC" w14:textId="77777777" w:rsidR="00C0599D" w:rsidRPr="003C4734" w:rsidRDefault="00C0599D" w:rsidP="00DF0A75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655545CD" w14:textId="77777777" w:rsidR="00C0599D" w:rsidRPr="003C4734" w:rsidRDefault="00C0599D" w:rsidP="00DF0A75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vAlign w:val="bottom"/>
          </w:tcPr>
          <w:p w14:paraId="1363C33C" w14:textId="77777777" w:rsidR="00C0599D" w:rsidRPr="003C4734" w:rsidRDefault="00C0599D" w:rsidP="00DF0A75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75458EA3" w14:textId="77777777" w:rsidR="00C0599D" w:rsidRPr="003C4734" w:rsidRDefault="00C0599D" w:rsidP="00DF0A7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/>
            <w:vAlign w:val="bottom"/>
          </w:tcPr>
          <w:p w14:paraId="087E0C1D" w14:textId="77777777" w:rsidR="00C0599D" w:rsidRPr="003C4734" w:rsidRDefault="00C0599D" w:rsidP="00DF0A75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66A3629D" w14:textId="77777777" w:rsidR="00C0599D" w:rsidRPr="003C4734" w:rsidRDefault="00C0599D" w:rsidP="00DF0A7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/>
            <w:vAlign w:val="bottom"/>
          </w:tcPr>
          <w:p w14:paraId="250B1613" w14:textId="77777777" w:rsidR="00C0599D" w:rsidRPr="003C4734" w:rsidRDefault="00C0599D" w:rsidP="00DF0A75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355AA61A" w14:textId="77777777" w:rsidR="00C0599D" w:rsidRPr="003C4734" w:rsidRDefault="00C0599D" w:rsidP="00DF0A7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shd w:val="clear" w:color="auto" w:fill="auto"/>
            <w:vAlign w:val="bottom"/>
          </w:tcPr>
          <w:p w14:paraId="71A30D0F" w14:textId="77777777" w:rsidR="00C0599D" w:rsidRPr="003C4734" w:rsidRDefault="00C0599D" w:rsidP="00DF0A75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5B4635" w:rsidRPr="00B118B0" w14:paraId="0C6B95F0" w14:textId="77777777" w:rsidTr="00EC03DB">
        <w:trPr>
          <w:trHeight w:val="144"/>
        </w:trPr>
        <w:tc>
          <w:tcPr>
            <w:tcW w:w="821" w:type="pct"/>
            <w:vMerge w:val="restart"/>
          </w:tcPr>
          <w:p w14:paraId="3369DDCE" w14:textId="63D1FAD3" w:rsidR="00D07FE2" w:rsidRPr="003C4734" w:rsidRDefault="00D07FE2" w:rsidP="0031040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="00C0599D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กรุงไทย</w:t>
            </w:r>
            <w:r w:rsidR="00505A6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 xml:space="preserve"> </w:t>
            </w:r>
            <w:r w:rsidR="00C0599D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แลนด์</w:t>
            </w:r>
          </w:p>
          <w:p w14:paraId="7F6EEDD1" w14:textId="3A36CFE3" w:rsidR="00D07FE2" w:rsidRPr="003C4734" w:rsidRDefault="00505A6A" w:rsidP="00310407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ดีวีลอปเม้นท์</w:t>
            </w:r>
            <w:r w:rsidR="00D07FE2"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="00D07FE2"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853" w:type="pct"/>
            <w:vMerge w:val="restart"/>
          </w:tcPr>
          <w:p w14:paraId="5DA65DCA" w14:textId="59796EFA" w:rsidR="00D07FE2" w:rsidRPr="003C4734" w:rsidRDefault="00D07FE2" w:rsidP="00505A6A">
            <w:pPr>
              <w:ind w:left="180" w:right="-68" w:hanging="180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</w:rPr>
              <w:t xml:space="preserve"> ประกอบกิจการ</w:t>
            </w:r>
            <w:r w:rsidR="00505A6A">
              <w:rPr>
                <w:rFonts w:asciiTheme="majorBidi" w:hAnsiTheme="majorBidi" w:cstheme="majorBidi" w:hint="cs"/>
                <w:szCs w:val="24"/>
                <w:cs/>
              </w:rPr>
              <w:t>ให้บริการพื้นที่</w:t>
            </w:r>
            <w:r w:rsidR="00EC03DB">
              <w:rPr>
                <w:rFonts w:asciiTheme="majorBidi" w:hAnsiTheme="majorBidi" w:cstheme="majorBidi" w:hint="cs"/>
                <w:szCs w:val="24"/>
                <w:cs/>
              </w:rPr>
              <w:t>แบบรวม</w:t>
            </w:r>
          </w:p>
        </w:tc>
        <w:tc>
          <w:tcPr>
            <w:tcW w:w="326" w:type="pct"/>
            <w:vMerge w:val="restart"/>
            <w:vAlign w:val="bottom"/>
          </w:tcPr>
          <w:p w14:paraId="5268F9C1" w14:textId="77777777" w:rsidR="00D07FE2" w:rsidRPr="003C4734" w:rsidRDefault="00D07FE2" w:rsidP="00386F38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2042461E" w14:textId="77777777" w:rsidR="00D07FE2" w:rsidRPr="003C4734" w:rsidRDefault="00D07FE2" w:rsidP="00310407">
            <w:pPr>
              <w:tabs>
                <w:tab w:val="decimal" w:pos="626"/>
              </w:tabs>
              <w:ind w:left="-25"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2988C10B" w14:textId="16F69D21" w:rsidR="00D07FE2" w:rsidRPr="003C4734" w:rsidRDefault="00EC03DB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3" w:type="pct"/>
            <w:vAlign w:val="bottom"/>
          </w:tcPr>
          <w:p w14:paraId="7E629C28" w14:textId="77777777" w:rsidR="00D07FE2" w:rsidRPr="003C4734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280DB094" w14:textId="7EF1204E" w:rsidR="00D07FE2" w:rsidRPr="003C4734" w:rsidRDefault="00310407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</w:tcPr>
          <w:p w14:paraId="303BF5F5" w14:textId="77777777" w:rsidR="00D07FE2" w:rsidRPr="003C4734" w:rsidRDefault="00D07FE2" w:rsidP="00272EA2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075789D4" w14:textId="732EE54E" w:rsidR="00D07FE2" w:rsidRPr="003C4734" w:rsidRDefault="0055347D" w:rsidP="0052765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135</w:t>
            </w:r>
            <w:r w:rsidR="00EC03DB">
              <w:rPr>
                <w:rFonts w:asciiTheme="majorBidi" w:hAnsiTheme="majorBidi" w:cstheme="majorBidi"/>
                <w:color w:val="000000"/>
                <w:szCs w:val="24"/>
              </w:rPr>
              <w:t>,000</w:t>
            </w:r>
          </w:p>
        </w:tc>
        <w:tc>
          <w:tcPr>
            <w:tcW w:w="63" w:type="pct"/>
            <w:vAlign w:val="bottom"/>
          </w:tcPr>
          <w:p w14:paraId="444F4AFB" w14:textId="77777777" w:rsidR="00D07FE2" w:rsidRPr="003C4734" w:rsidRDefault="00D07FE2" w:rsidP="0052765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 w:val="restart"/>
            <w:vAlign w:val="bottom"/>
          </w:tcPr>
          <w:p w14:paraId="30FC452B" w14:textId="62DD4D0B" w:rsidR="00D07FE2" w:rsidRPr="003C4734" w:rsidRDefault="00EC03DB" w:rsidP="0052765F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-</w:t>
            </w:r>
          </w:p>
        </w:tc>
        <w:tc>
          <w:tcPr>
            <w:tcW w:w="63" w:type="pct"/>
            <w:vAlign w:val="bottom"/>
          </w:tcPr>
          <w:p w14:paraId="58F64F1F" w14:textId="77777777" w:rsidR="00D07FE2" w:rsidRPr="003C4734" w:rsidRDefault="00D07FE2" w:rsidP="0052765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7C46438E" w14:textId="6D929A35" w:rsidR="00D07FE2" w:rsidRPr="003C4734" w:rsidRDefault="00EC03DB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3" w:type="pct"/>
            <w:vAlign w:val="bottom"/>
          </w:tcPr>
          <w:p w14:paraId="2E9AA2FC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 w:val="restart"/>
            <w:vAlign w:val="bottom"/>
          </w:tcPr>
          <w:p w14:paraId="7D6B75E2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1E96653A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 w:val="restart"/>
            <w:tcBorders>
              <w:bottom w:val="single" w:sz="4" w:space="0" w:color="auto"/>
            </w:tcBorders>
            <w:vAlign w:val="bottom"/>
          </w:tcPr>
          <w:p w14:paraId="0AB61AF2" w14:textId="7CB4D1EE" w:rsidR="00D07FE2" w:rsidRPr="003C4734" w:rsidRDefault="008D7D88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3" w:type="pct"/>
            <w:vAlign w:val="bottom"/>
          </w:tcPr>
          <w:p w14:paraId="07346439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7FF59BEB" w14:textId="7C15350A" w:rsidR="00D07FE2" w:rsidRPr="003C4734" w:rsidRDefault="008D7D88" w:rsidP="0052765F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5B4635" w:rsidRPr="00B118B0" w14:paraId="42E498C7" w14:textId="77777777" w:rsidTr="005B4635">
        <w:trPr>
          <w:trHeight w:val="144"/>
        </w:trPr>
        <w:tc>
          <w:tcPr>
            <w:tcW w:w="821" w:type="pct"/>
            <w:vMerge/>
          </w:tcPr>
          <w:p w14:paraId="1663CC91" w14:textId="77777777" w:rsidR="00D07FE2" w:rsidRPr="003C4734" w:rsidRDefault="00D07FE2" w:rsidP="00310407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  <w:vMerge/>
            <w:vAlign w:val="bottom"/>
          </w:tcPr>
          <w:p w14:paraId="0DAB88E2" w14:textId="77777777" w:rsidR="00D07FE2" w:rsidRPr="003C4734" w:rsidRDefault="00D07FE2" w:rsidP="00310407">
            <w:pPr>
              <w:ind w:left="180" w:right="-68" w:firstLine="6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Merge/>
          </w:tcPr>
          <w:p w14:paraId="08AEEE0B" w14:textId="77777777" w:rsidR="00D07FE2" w:rsidRPr="003C4734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39EEC85B" w14:textId="77777777" w:rsidR="00D07FE2" w:rsidRPr="003C4734" w:rsidRDefault="00D07FE2" w:rsidP="00310407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</w:tcPr>
          <w:p w14:paraId="188912EB" w14:textId="77777777" w:rsidR="00D07FE2" w:rsidRPr="003C4734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5DA77C43" w14:textId="77777777" w:rsidR="00D07FE2" w:rsidRPr="003C4734" w:rsidRDefault="00D07FE2" w:rsidP="003104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</w:tcPr>
          <w:p w14:paraId="7D570DB2" w14:textId="77777777" w:rsidR="00D07FE2" w:rsidRPr="003C4734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0FB5736F" w14:textId="77777777" w:rsidR="00D07FE2" w:rsidRPr="003C4734" w:rsidRDefault="00D07FE2" w:rsidP="0031040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3F1A0FEA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65E14C63" w14:textId="77777777" w:rsidR="00D07FE2" w:rsidRPr="003C4734" w:rsidRDefault="00D07FE2" w:rsidP="0031040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/>
            <w:vAlign w:val="bottom"/>
          </w:tcPr>
          <w:p w14:paraId="0F3C5DA4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19E110BB" w14:textId="77777777" w:rsidR="00D07FE2" w:rsidRPr="003C4734" w:rsidRDefault="00D07FE2" w:rsidP="0031040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tcBorders>
              <w:bottom w:val="single" w:sz="4" w:space="0" w:color="auto"/>
            </w:tcBorders>
            <w:vAlign w:val="bottom"/>
          </w:tcPr>
          <w:p w14:paraId="6A4B9997" w14:textId="77777777" w:rsidR="00D07FE2" w:rsidRPr="003C4734" w:rsidRDefault="00D07FE2" w:rsidP="00310407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715036E1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2D564DB3" w14:textId="77777777" w:rsidR="00D07FE2" w:rsidRPr="003C4734" w:rsidRDefault="00D07FE2" w:rsidP="00310407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62EF9E86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1DA153FF" w14:textId="77777777" w:rsidR="00D07FE2" w:rsidRPr="003C4734" w:rsidRDefault="00D07FE2" w:rsidP="00310407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12024E5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43510" w14:textId="77777777" w:rsidR="00D07FE2" w:rsidRPr="003C4734" w:rsidRDefault="00D07FE2" w:rsidP="00310407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bookmarkEnd w:id="6"/>
      <w:tr w:rsidR="005B4635" w:rsidRPr="00B118B0" w14:paraId="55CF7A59" w14:textId="77777777" w:rsidTr="005B4635">
        <w:trPr>
          <w:trHeight w:val="144"/>
        </w:trPr>
        <w:tc>
          <w:tcPr>
            <w:tcW w:w="821" w:type="pct"/>
          </w:tcPr>
          <w:p w14:paraId="56C5EEB2" w14:textId="77777777" w:rsidR="00D07FE2" w:rsidRPr="003C4734" w:rsidRDefault="00D07FE2" w:rsidP="0031040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853" w:type="pct"/>
            <w:vAlign w:val="bottom"/>
          </w:tcPr>
          <w:p w14:paraId="02630BCB" w14:textId="77777777" w:rsidR="00D07FE2" w:rsidRPr="003C4734" w:rsidRDefault="00D07FE2" w:rsidP="00310407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</w:tcPr>
          <w:p w14:paraId="2CC81827" w14:textId="77777777" w:rsidR="00D07FE2" w:rsidRPr="003C4734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13536CDC" w14:textId="77777777" w:rsidR="00D07FE2" w:rsidRPr="003C4734" w:rsidRDefault="00D07FE2" w:rsidP="00310407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</w:tcPr>
          <w:p w14:paraId="0283F27E" w14:textId="77777777" w:rsidR="00D07FE2" w:rsidRPr="003C4734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1AFA7297" w14:textId="77777777" w:rsidR="00D07FE2" w:rsidRPr="003C4734" w:rsidRDefault="00D07FE2" w:rsidP="003104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</w:tcPr>
          <w:p w14:paraId="150AC1C8" w14:textId="77777777" w:rsidR="00D07FE2" w:rsidRPr="003C4734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58B8E59B" w14:textId="77777777" w:rsidR="00D07FE2" w:rsidRPr="003C4734" w:rsidRDefault="00D07FE2" w:rsidP="0031040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84D3DE1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64BC105" w14:textId="77777777" w:rsidR="00D07FE2" w:rsidRPr="003C4734" w:rsidRDefault="00D07FE2" w:rsidP="0031040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3338C651" w14:textId="77777777" w:rsidR="00D07FE2" w:rsidRPr="003C4734" w:rsidRDefault="00D07FE2" w:rsidP="00310407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241CE1AD" w14:textId="77777777" w:rsidR="00D07FE2" w:rsidRPr="003C4734" w:rsidRDefault="00D07FE2" w:rsidP="0031040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  <w:vAlign w:val="bottom"/>
          </w:tcPr>
          <w:p w14:paraId="030A71EF" w14:textId="03BE2076" w:rsidR="00D07FE2" w:rsidRPr="003C4734" w:rsidRDefault="00EC03DB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37</w:t>
            </w:r>
            <w:r w:rsidR="00C0599D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3" w:type="pct"/>
            <w:vAlign w:val="bottom"/>
          </w:tcPr>
          <w:p w14:paraId="42C18742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tcBorders>
              <w:top w:val="single" w:sz="4" w:space="0" w:color="auto"/>
            </w:tcBorders>
            <w:vAlign w:val="bottom"/>
          </w:tcPr>
          <w:p w14:paraId="156ED9FB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158,500</w:t>
            </w:r>
          </w:p>
        </w:tc>
        <w:tc>
          <w:tcPr>
            <w:tcW w:w="63" w:type="pct"/>
            <w:vAlign w:val="bottom"/>
          </w:tcPr>
          <w:p w14:paraId="58AD24FC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auto"/>
            </w:tcBorders>
            <w:vAlign w:val="bottom"/>
          </w:tcPr>
          <w:p w14:paraId="0570B73C" w14:textId="5DD2757D" w:rsidR="00D07FE2" w:rsidRPr="003C4734" w:rsidRDefault="00EC03DB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37</w:t>
            </w:r>
            <w:r w:rsidR="00C0599D">
              <w:rPr>
                <w:rFonts w:asciiTheme="majorBidi" w:hAnsiTheme="majorBidi" w:cstheme="majorBidi"/>
                <w:color w:val="000000"/>
                <w:szCs w:val="24"/>
              </w:rPr>
              <w:t>0,710</w:t>
            </w:r>
          </w:p>
        </w:tc>
        <w:tc>
          <w:tcPr>
            <w:tcW w:w="63" w:type="pct"/>
            <w:vAlign w:val="bottom"/>
          </w:tcPr>
          <w:p w14:paraId="50322A8C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72E14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163,966</w:t>
            </w:r>
          </w:p>
        </w:tc>
      </w:tr>
      <w:tr w:rsidR="005B4635" w:rsidRPr="00B118B0" w14:paraId="23CDA4FB" w14:textId="77777777" w:rsidTr="005B4635">
        <w:trPr>
          <w:trHeight w:val="144"/>
        </w:trPr>
        <w:tc>
          <w:tcPr>
            <w:tcW w:w="821" w:type="pct"/>
          </w:tcPr>
          <w:p w14:paraId="1395944F" w14:textId="60F09984" w:rsidR="00D07FE2" w:rsidRPr="003C4734" w:rsidRDefault="00D07FE2" w:rsidP="0031040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  <w:r w:rsidR="003F4090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853" w:type="pct"/>
            <w:vAlign w:val="bottom"/>
          </w:tcPr>
          <w:p w14:paraId="6C67445B" w14:textId="77777777" w:rsidR="00D07FE2" w:rsidRPr="003C4734" w:rsidRDefault="00D07FE2" w:rsidP="00310407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</w:tcPr>
          <w:p w14:paraId="50B656F6" w14:textId="77777777" w:rsidR="00D07FE2" w:rsidRPr="003C4734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7E32F79A" w14:textId="77777777" w:rsidR="00D07FE2" w:rsidRPr="003C4734" w:rsidRDefault="00D07FE2" w:rsidP="00310407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12" w:type="pct"/>
          </w:tcPr>
          <w:p w14:paraId="0451BFCB" w14:textId="77777777" w:rsidR="00D07FE2" w:rsidRPr="003C4734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3" w:type="pct"/>
          </w:tcPr>
          <w:p w14:paraId="4F377123" w14:textId="77777777" w:rsidR="00D07FE2" w:rsidRPr="003C4734" w:rsidRDefault="00D07FE2" w:rsidP="003104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</w:tcPr>
          <w:p w14:paraId="1CFC33DE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3" w:type="pct"/>
          </w:tcPr>
          <w:p w14:paraId="125E918F" w14:textId="77777777" w:rsidR="00D07FE2" w:rsidRPr="003C4734" w:rsidRDefault="00D07FE2" w:rsidP="0031040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5102E07B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766ABE19" w14:textId="77777777" w:rsidR="00D07FE2" w:rsidRPr="003C4734" w:rsidRDefault="00D07FE2" w:rsidP="0031040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780BC91A" w14:textId="77777777" w:rsidR="00D07FE2" w:rsidRPr="003C4734" w:rsidRDefault="00D07FE2" w:rsidP="00310407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3" w:type="pct"/>
            <w:vAlign w:val="bottom"/>
          </w:tcPr>
          <w:p w14:paraId="772EECBE" w14:textId="77777777" w:rsidR="00D07FE2" w:rsidRPr="003C4734" w:rsidRDefault="00D07FE2" w:rsidP="0031040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13" w:type="pct"/>
            <w:vAlign w:val="bottom"/>
          </w:tcPr>
          <w:p w14:paraId="5E3D306E" w14:textId="5A441105" w:rsidR="00D07FE2" w:rsidRPr="003C4734" w:rsidRDefault="00C0599D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3" w:type="pct"/>
            <w:vAlign w:val="bottom"/>
          </w:tcPr>
          <w:p w14:paraId="6C77CC17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4ADD9048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3" w:type="pct"/>
            <w:vAlign w:val="bottom"/>
          </w:tcPr>
          <w:p w14:paraId="30F4F2CC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40135161" w14:textId="33DDE835" w:rsidR="00D07FE2" w:rsidRPr="003C4734" w:rsidRDefault="00C0599D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4025C4D7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3FD3457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5B4635" w:rsidRPr="00B118B0" w14:paraId="2F0DFF7E" w14:textId="77777777" w:rsidTr="005B4635">
        <w:trPr>
          <w:trHeight w:val="144"/>
        </w:trPr>
        <w:tc>
          <w:tcPr>
            <w:tcW w:w="821" w:type="pct"/>
          </w:tcPr>
          <w:p w14:paraId="233EED94" w14:textId="77777777" w:rsidR="00D07FE2" w:rsidRPr="003C4734" w:rsidRDefault="00D07FE2" w:rsidP="00310407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- </w:t>
            </w: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853" w:type="pct"/>
          </w:tcPr>
          <w:p w14:paraId="402D09AD" w14:textId="77777777" w:rsidR="00D07FE2" w:rsidRPr="003C4734" w:rsidRDefault="00D07FE2" w:rsidP="00310407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Align w:val="bottom"/>
          </w:tcPr>
          <w:p w14:paraId="1AD9138F" w14:textId="77777777" w:rsidR="00D07FE2" w:rsidRPr="003C4734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14D00308" w14:textId="77777777" w:rsidR="00D07FE2" w:rsidRPr="003C4734" w:rsidRDefault="00D07FE2" w:rsidP="00310407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B111896" w14:textId="77777777" w:rsidR="00D07FE2" w:rsidRPr="003C4734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29E8DB54" w14:textId="77777777" w:rsidR="00D07FE2" w:rsidRPr="003C4734" w:rsidRDefault="00D07FE2" w:rsidP="003104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6532FF21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7072781E" w14:textId="77777777" w:rsidR="00D07FE2" w:rsidRPr="003C4734" w:rsidRDefault="00D07FE2" w:rsidP="00310407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7276FCA6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9C75FEB" w14:textId="77777777" w:rsidR="00D07FE2" w:rsidRPr="003C4734" w:rsidRDefault="00D07FE2" w:rsidP="00310407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50B79EB3" w14:textId="77777777" w:rsidR="00D07FE2" w:rsidRPr="003C4734" w:rsidRDefault="00D07FE2" w:rsidP="00310407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2F501B2F" w14:textId="77777777" w:rsidR="00D07FE2" w:rsidRPr="003C4734" w:rsidRDefault="00D07FE2" w:rsidP="0031040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2F2FB1F7" w14:textId="2AFF9ADE" w:rsidR="00D07FE2" w:rsidRPr="003C4734" w:rsidRDefault="00EC03DB" w:rsidP="003104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</w:t>
            </w:r>
            <w:r w:rsidR="00C0599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0,000</w:t>
            </w:r>
          </w:p>
        </w:tc>
        <w:tc>
          <w:tcPr>
            <w:tcW w:w="63" w:type="pct"/>
            <w:vAlign w:val="bottom"/>
          </w:tcPr>
          <w:p w14:paraId="53CB2D0B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348BD072" w14:textId="77777777" w:rsidR="00D07FE2" w:rsidRPr="003C4734" w:rsidRDefault="00D07FE2" w:rsidP="003104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155,000</w:t>
            </w:r>
          </w:p>
        </w:tc>
        <w:tc>
          <w:tcPr>
            <w:tcW w:w="63" w:type="pct"/>
            <w:vAlign w:val="bottom"/>
          </w:tcPr>
          <w:p w14:paraId="72C869E5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0D937725" w14:textId="2549ABA7" w:rsidR="00D07FE2" w:rsidRPr="003C4734" w:rsidRDefault="00EC03DB" w:rsidP="003104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</w:t>
            </w:r>
            <w:r w:rsidR="00C0599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0,710</w:t>
            </w:r>
          </w:p>
        </w:tc>
        <w:tc>
          <w:tcPr>
            <w:tcW w:w="63" w:type="pct"/>
            <w:vAlign w:val="bottom"/>
          </w:tcPr>
          <w:p w14:paraId="6D4E9124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A2315F3" w14:textId="77777777" w:rsidR="00D07FE2" w:rsidRPr="003C4734" w:rsidRDefault="00D07FE2" w:rsidP="00310407">
            <w:pPr>
              <w:pBdr>
                <w:top w:val="single" w:sz="4" w:space="1" w:color="auto"/>
                <w:bottom w:val="double" w:sz="4" w:space="1" w:color="auto"/>
              </w:pBdr>
              <w:ind w:left="-200"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163,966</w:t>
            </w:r>
          </w:p>
        </w:tc>
      </w:tr>
    </w:tbl>
    <w:p w14:paraId="47E9023C" w14:textId="0D3C143A" w:rsidR="00FE25AA" w:rsidRPr="00B118B0" w:rsidRDefault="00FE25AA" w:rsidP="00FE25AA">
      <w:pPr>
        <w:pStyle w:val="ListParagraph"/>
        <w:tabs>
          <w:tab w:val="left" w:pos="360"/>
        </w:tabs>
        <w:spacing w:line="240" w:lineRule="atLeast"/>
        <w:ind w:left="450"/>
        <w:rPr>
          <w:rFonts w:asciiTheme="majorBidi" w:hAnsiTheme="majorBidi" w:cstheme="majorBidi"/>
          <w:sz w:val="28"/>
          <w:lang w:val="en-GB"/>
        </w:rPr>
        <w:sectPr w:rsidR="00FE25AA" w:rsidRPr="00B118B0" w:rsidSect="00DF0A7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64" w:bottom="1022" w:left="720" w:header="864" w:footer="432" w:gutter="0"/>
          <w:pgNumType w:start="33"/>
          <w:cols w:space="720"/>
          <w:docGrid w:linePitch="326"/>
        </w:sectPr>
      </w:pPr>
    </w:p>
    <w:tbl>
      <w:tblPr>
        <w:tblW w:w="4859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9"/>
        <w:gridCol w:w="1443"/>
        <w:gridCol w:w="899"/>
        <w:gridCol w:w="87"/>
        <w:gridCol w:w="899"/>
        <w:gridCol w:w="93"/>
        <w:gridCol w:w="810"/>
        <w:gridCol w:w="93"/>
        <w:gridCol w:w="810"/>
        <w:gridCol w:w="93"/>
        <w:gridCol w:w="810"/>
        <w:gridCol w:w="93"/>
        <w:gridCol w:w="808"/>
        <w:gridCol w:w="95"/>
        <w:gridCol w:w="799"/>
      </w:tblGrid>
      <w:tr w:rsidR="005B4635" w:rsidRPr="00B118B0" w14:paraId="3F1E27D1" w14:textId="77777777" w:rsidTr="006007E5">
        <w:trPr>
          <w:trHeight w:val="144"/>
        </w:trPr>
        <w:tc>
          <w:tcPr>
            <w:tcW w:w="776" w:type="pct"/>
            <w:vAlign w:val="bottom"/>
          </w:tcPr>
          <w:p w14:paraId="41593E82" w14:textId="77777777" w:rsidR="00A030EC" w:rsidRPr="003C4734" w:rsidRDefault="00A030EC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8" w:type="pct"/>
          </w:tcPr>
          <w:p w14:paraId="17BFC783" w14:textId="77777777" w:rsidR="00A030EC" w:rsidRPr="003C4734" w:rsidRDefault="00A030EC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85" w:type="pct"/>
          </w:tcPr>
          <w:p w14:paraId="3355AE9A" w14:textId="77777777" w:rsidR="00A030EC" w:rsidRPr="003C4734" w:rsidRDefault="00A030EC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" w:type="pct"/>
          </w:tcPr>
          <w:p w14:paraId="791824C1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72" w:type="pct"/>
            <w:gridSpan w:val="3"/>
            <w:vAlign w:val="bottom"/>
          </w:tcPr>
          <w:p w14:paraId="2E470603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75BE6B57" w14:textId="77777777" w:rsidR="00A030EC" w:rsidRPr="003C4734" w:rsidRDefault="00A030EC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437" w:type="pct"/>
          </w:tcPr>
          <w:p w14:paraId="2528E909" w14:textId="77777777" w:rsidR="00A030EC" w:rsidRPr="003C4734" w:rsidRDefault="00A030EC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456" w:type="pct"/>
            <w:gridSpan w:val="6"/>
          </w:tcPr>
          <w:p w14:paraId="2D80BEA2" w14:textId="77777777" w:rsidR="00A030EC" w:rsidRPr="003C4734" w:rsidRDefault="00A030EC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5B4635" w:rsidRPr="00B118B0" w14:paraId="29E1C219" w14:textId="77777777" w:rsidTr="006007E5">
        <w:trPr>
          <w:trHeight w:val="144"/>
        </w:trPr>
        <w:tc>
          <w:tcPr>
            <w:tcW w:w="776" w:type="pct"/>
            <w:vAlign w:val="bottom"/>
          </w:tcPr>
          <w:p w14:paraId="02EA4409" w14:textId="77777777" w:rsidR="00A030EC" w:rsidRPr="003C4734" w:rsidRDefault="00A030EC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8" w:type="pct"/>
          </w:tcPr>
          <w:p w14:paraId="7040CF34" w14:textId="77777777" w:rsidR="00A030EC" w:rsidRPr="003C4734" w:rsidRDefault="00A030EC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85" w:type="pct"/>
            <w:vMerge w:val="restart"/>
          </w:tcPr>
          <w:p w14:paraId="0159F81B" w14:textId="77777777" w:rsidR="00A030EC" w:rsidRPr="003C4734" w:rsidRDefault="00A030EC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" w:type="pct"/>
          </w:tcPr>
          <w:p w14:paraId="738FD1BD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72" w:type="pct"/>
            <w:gridSpan w:val="3"/>
            <w:vAlign w:val="bottom"/>
          </w:tcPr>
          <w:p w14:paraId="6F6E26C3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50" w:type="pct"/>
          </w:tcPr>
          <w:p w14:paraId="6FD1E9D1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893" w:type="pct"/>
            <w:gridSpan w:val="7"/>
            <w:vAlign w:val="bottom"/>
          </w:tcPr>
          <w:p w14:paraId="6303F52E" w14:textId="77777777" w:rsidR="00A030EC" w:rsidRPr="003C4734" w:rsidRDefault="00A030EC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5B4635" w:rsidRPr="00B118B0" w14:paraId="5D9E9F27" w14:textId="77777777" w:rsidTr="006007E5">
        <w:trPr>
          <w:trHeight w:val="144"/>
        </w:trPr>
        <w:tc>
          <w:tcPr>
            <w:tcW w:w="776" w:type="pct"/>
            <w:vAlign w:val="bottom"/>
          </w:tcPr>
          <w:p w14:paraId="54E0117F" w14:textId="77777777" w:rsidR="00A030EC" w:rsidRPr="003C4734" w:rsidRDefault="00A030EC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8" w:type="pct"/>
          </w:tcPr>
          <w:p w14:paraId="330C1BDD" w14:textId="77777777" w:rsidR="00A030EC" w:rsidRPr="003C4734" w:rsidRDefault="00A030EC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85" w:type="pct"/>
            <w:vMerge/>
          </w:tcPr>
          <w:p w14:paraId="7295C83F" w14:textId="77777777" w:rsidR="00A030EC" w:rsidRPr="003C4734" w:rsidRDefault="00A030EC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" w:type="pct"/>
          </w:tcPr>
          <w:p w14:paraId="7730065B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72" w:type="pct"/>
            <w:gridSpan w:val="3"/>
            <w:vAlign w:val="bottom"/>
          </w:tcPr>
          <w:p w14:paraId="0870B970" w14:textId="77777777" w:rsidR="00A030EC" w:rsidRPr="003C4734" w:rsidRDefault="00A030EC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50" w:type="pct"/>
          </w:tcPr>
          <w:p w14:paraId="6786B236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23" w:type="pct"/>
            <w:gridSpan w:val="3"/>
            <w:vAlign w:val="bottom"/>
          </w:tcPr>
          <w:p w14:paraId="356FA81F" w14:textId="77777777" w:rsidR="00A030EC" w:rsidRPr="003C4734" w:rsidRDefault="00A030EC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50" w:type="pct"/>
          </w:tcPr>
          <w:p w14:paraId="17917353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20" w:type="pct"/>
            <w:gridSpan w:val="3"/>
            <w:vAlign w:val="bottom"/>
          </w:tcPr>
          <w:p w14:paraId="4201E442" w14:textId="77777777" w:rsidR="00A030EC" w:rsidRPr="003C4734" w:rsidRDefault="00A030EC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</w:tr>
      <w:tr w:rsidR="005B4635" w:rsidRPr="00B118B0" w14:paraId="5E6A294B" w14:textId="77777777" w:rsidTr="006007E5">
        <w:trPr>
          <w:trHeight w:val="144"/>
        </w:trPr>
        <w:tc>
          <w:tcPr>
            <w:tcW w:w="776" w:type="pct"/>
            <w:vAlign w:val="bottom"/>
          </w:tcPr>
          <w:p w14:paraId="294C7994" w14:textId="77777777" w:rsidR="00A030EC" w:rsidRPr="003C4734" w:rsidRDefault="00A030EC" w:rsidP="00A11E9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8" w:type="pct"/>
          </w:tcPr>
          <w:p w14:paraId="75E0F782" w14:textId="77777777" w:rsidR="00A030EC" w:rsidRPr="003C4734" w:rsidRDefault="00A030EC" w:rsidP="00A11E9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5" w:type="pct"/>
          </w:tcPr>
          <w:p w14:paraId="528420C6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47" w:type="pct"/>
          </w:tcPr>
          <w:p w14:paraId="31EA3129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006CB496" w14:textId="59F0CF06" w:rsidR="00A030EC" w:rsidRPr="003C4734" w:rsidRDefault="00020B8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="00D37C00"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กันย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ายน</w:t>
            </w:r>
          </w:p>
        </w:tc>
        <w:tc>
          <w:tcPr>
            <w:tcW w:w="50" w:type="pct"/>
          </w:tcPr>
          <w:p w14:paraId="655884EE" w14:textId="77777777" w:rsidR="00A030EC" w:rsidRPr="003C4734" w:rsidRDefault="00A030EC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  <w:vAlign w:val="bottom"/>
          </w:tcPr>
          <w:p w14:paraId="0FF07F46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50" w:type="pct"/>
          </w:tcPr>
          <w:p w14:paraId="184F5315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  <w:vAlign w:val="bottom"/>
          </w:tcPr>
          <w:p w14:paraId="36331E60" w14:textId="2879370D" w:rsidR="00A030EC" w:rsidRPr="003C4734" w:rsidRDefault="00D37C00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กันย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ายน</w:t>
            </w:r>
          </w:p>
        </w:tc>
        <w:tc>
          <w:tcPr>
            <w:tcW w:w="50" w:type="pct"/>
          </w:tcPr>
          <w:p w14:paraId="6221293B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37" w:type="pct"/>
            <w:vAlign w:val="bottom"/>
          </w:tcPr>
          <w:p w14:paraId="2D37ACE7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50" w:type="pct"/>
          </w:tcPr>
          <w:p w14:paraId="4BF0E60B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73B622D0" w14:textId="6C6155B6" w:rsidR="00A030EC" w:rsidRPr="003C4734" w:rsidRDefault="00D37C00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กันย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ายน</w:t>
            </w:r>
          </w:p>
        </w:tc>
        <w:tc>
          <w:tcPr>
            <w:tcW w:w="51" w:type="pct"/>
          </w:tcPr>
          <w:p w14:paraId="2D627834" w14:textId="77777777" w:rsidR="00A030EC" w:rsidRPr="003C4734" w:rsidRDefault="00A030EC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35AA396F" w14:textId="77777777" w:rsidR="00A030EC" w:rsidRPr="003C4734" w:rsidRDefault="00A030EC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5B4635" w:rsidRPr="00B118B0" w14:paraId="16544581" w14:textId="77777777" w:rsidTr="006007E5">
        <w:trPr>
          <w:trHeight w:val="144"/>
        </w:trPr>
        <w:tc>
          <w:tcPr>
            <w:tcW w:w="776" w:type="pct"/>
            <w:vAlign w:val="bottom"/>
          </w:tcPr>
          <w:p w14:paraId="29BF1783" w14:textId="77777777" w:rsidR="00A030EC" w:rsidRPr="003C4734" w:rsidRDefault="00A030EC" w:rsidP="00A11E99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778" w:type="pct"/>
          </w:tcPr>
          <w:p w14:paraId="22F5BA55" w14:textId="77777777" w:rsidR="00A030EC" w:rsidRPr="003C4734" w:rsidRDefault="00A030EC" w:rsidP="00A11E99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485" w:type="pct"/>
          </w:tcPr>
          <w:p w14:paraId="47FA1C21" w14:textId="77777777" w:rsidR="00A030EC" w:rsidRPr="003C4734" w:rsidRDefault="00A030EC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47" w:type="pct"/>
          </w:tcPr>
          <w:p w14:paraId="6116023E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2460DFB7" w14:textId="77777777" w:rsidR="00A030EC" w:rsidRPr="003C4734" w:rsidRDefault="00A030EC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50" w:type="pct"/>
          </w:tcPr>
          <w:p w14:paraId="33732521" w14:textId="77777777" w:rsidR="00A030EC" w:rsidRPr="003C4734" w:rsidRDefault="00A030EC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  <w:vAlign w:val="bottom"/>
          </w:tcPr>
          <w:p w14:paraId="63643EEC" w14:textId="77777777" w:rsidR="00A030EC" w:rsidRPr="003C4734" w:rsidRDefault="00A030EC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50" w:type="pct"/>
          </w:tcPr>
          <w:p w14:paraId="17CEDF12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  <w:vAlign w:val="bottom"/>
          </w:tcPr>
          <w:p w14:paraId="76506843" w14:textId="77777777" w:rsidR="00A030EC" w:rsidRPr="003C4734" w:rsidRDefault="00A030EC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50" w:type="pct"/>
          </w:tcPr>
          <w:p w14:paraId="05BCD16C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  <w:vAlign w:val="bottom"/>
          </w:tcPr>
          <w:p w14:paraId="37BAD21C" w14:textId="77777777" w:rsidR="00A030EC" w:rsidRPr="003C4734" w:rsidRDefault="00A030EC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50" w:type="pct"/>
          </w:tcPr>
          <w:p w14:paraId="151B46A7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52723D46" w14:textId="77777777" w:rsidR="00A030EC" w:rsidRPr="003C4734" w:rsidRDefault="00A030EC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51" w:type="pct"/>
          </w:tcPr>
          <w:p w14:paraId="03A580A6" w14:textId="77777777" w:rsidR="00A030EC" w:rsidRPr="003C4734" w:rsidRDefault="00A030EC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7F450817" w14:textId="77777777" w:rsidR="00A030EC" w:rsidRPr="003C4734" w:rsidRDefault="00A030EC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</w:tr>
      <w:tr w:rsidR="005B4635" w:rsidRPr="00B118B0" w14:paraId="150644F6" w14:textId="77777777" w:rsidTr="006007E5">
        <w:trPr>
          <w:trHeight w:val="234"/>
        </w:trPr>
        <w:tc>
          <w:tcPr>
            <w:tcW w:w="776" w:type="pct"/>
          </w:tcPr>
          <w:p w14:paraId="2AEBED19" w14:textId="77777777" w:rsidR="00D21B12" w:rsidRPr="003C4734" w:rsidRDefault="00A030EC" w:rsidP="00A11E99">
            <w:pPr>
              <w:ind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บริษัท ค้าไม้ </w:t>
            </w:r>
          </w:p>
          <w:p w14:paraId="53514860" w14:textId="73DE1C2D" w:rsidR="00A030EC" w:rsidRPr="003C4734" w:rsidRDefault="00A030EC" w:rsidP="00D21B12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วังวิเศษ จำกัด</w:t>
            </w:r>
          </w:p>
        </w:tc>
        <w:tc>
          <w:tcPr>
            <w:tcW w:w="778" w:type="pct"/>
          </w:tcPr>
          <w:p w14:paraId="70527C50" w14:textId="0A4C8C0A" w:rsidR="00A030EC" w:rsidRPr="003C4734" w:rsidRDefault="006007E5" w:rsidP="006007E5">
            <w:pPr>
              <w:ind w:left="185" w:hanging="18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="00A030EC"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</w:t>
            </w:r>
            <w:r w:rsidR="00665BF1">
              <w:rPr>
                <w:rFonts w:asciiTheme="majorBidi" w:hAnsiTheme="majorBidi" w:cstheme="majorBidi"/>
                <w:color w:val="000000"/>
                <w:szCs w:val="24"/>
              </w:rPr>
              <w:t xml:space="preserve">  </w:t>
            </w:r>
            <w:r w:rsidR="00A030EC"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โรงสีและโรงเลื่อย</w:t>
            </w:r>
          </w:p>
        </w:tc>
        <w:tc>
          <w:tcPr>
            <w:tcW w:w="485" w:type="pct"/>
            <w:vAlign w:val="bottom"/>
          </w:tcPr>
          <w:p w14:paraId="2778096B" w14:textId="0EC83137" w:rsidR="00A030EC" w:rsidRPr="003C4734" w:rsidRDefault="00A030EC" w:rsidP="002F7C55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47" w:type="pct"/>
            <w:vAlign w:val="bottom"/>
          </w:tcPr>
          <w:p w14:paraId="430E0731" w14:textId="77777777" w:rsidR="00A030EC" w:rsidRPr="003C4734" w:rsidRDefault="00A030EC" w:rsidP="002F7C55">
            <w:pPr>
              <w:tabs>
                <w:tab w:val="decimal" w:pos="584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0C36BAEC" w14:textId="587A8F12" w:rsidR="00A030EC" w:rsidRPr="003C4734" w:rsidRDefault="00EC03DB" w:rsidP="002F7C55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50" w:type="pct"/>
            <w:vAlign w:val="bottom"/>
          </w:tcPr>
          <w:p w14:paraId="2AAD943A" w14:textId="77777777" w:rsidR="00A030EC" w:rsidRPr="003C4734" w:rsidRDefault="00A030EC" w:rsidP="002F7C55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  <w:vAlign w:val="bottom"/>
          </w:tcPr>
          <w:p w14:paraId="601C3A27" w14:textId="77777777" w:rsidR="00A030EC" w:rsidRPr="003C4734" w:rsidRDefault="00A030EC" w:rsidP="002F7C5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50" w:type="pct"/>
            <w:vAlign w:val="bottom"/>
          </w:tcPr>
          <w:p w14:paraId="35EFD624" w14:textId="77777777" w:rsidR="00A030EC" w:rsidRPr="003C4734" w:rsidRDefault="00A030EC" w:rsidP="00A11E99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  <w:vAlign w:val="bottom"/>
          </w:tcPr>
          <w:p w14:paraId="4CF6F31A" w14:textId="0C4FAA31" w:rsidR="00A030EC" w:rsidRPr="003C4734" w:rsidRDefault="00EC03DB" w:rsidP="002F7C5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50" w:type="pct"/>
            <w:vAlign w:val="bottom"/>
          </w:tcPr>
          <w:p w14:paraId="38D905FC" w14:textId="77777777" w:rsidR="00A030EC" w:rsidRPr="003C4734" w:rsidRDefault="00A030EC" w:rsidP="002F7C55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  <w:vAlign w:val="bottom"/>
          </w:tcPr>
          <w:p w14:paraId="78C770B5" w14:textId="77777777" w:rsidR="00A030EC" w:rsidRPr="003C4734" w:rsidRDefault="00A030EC" w:rsidP="002F7C55">
            <w:pPr>
              <w:tabs>
                <w:tab w:val="decimal" w:pos="674"/>
                <w:tab w:val="decimal" w:pos="792"/>
                <w:tab w:val="decimal" w:pos="853"/>
              </w:tabs>
              <w:ind w:right="10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50" w:type="pct"/>
            <w:vAlign w:val="bottom"/>
          </w:tcPr>
          <w:p w14:paraId="163BB9A1" w14:textId="77777777" w:rsidR="00A030EC" w:rsidRPr="003C4734" w:rsidRDefault="00A030EC" w:rsidP="002F7C55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0C4D224B" w14:textId="1A85FEDE" w:rsidR="00A030EC" w:rsidRPr="003C4734" w:rsidRDefault="00EC03DB" w:rsidP="002F7C55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51" w:type="pct"/>
            <w:vAlign w:val="bottom"/>
          </w:tcPr>
          <w:p w14:paraId="062951B2" w14:textId="77777777" w:rsidR="00A030EC" w:rsidRPr="003C4734" w:rsidRDefault="00A030EC" w:rsidP="002F7C5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7A2FC0D9" w14:textId="77777777" w:rsidR="00A030EC" w:rsidRPr="003C4734" w:rsidRDefault="00A030EC" w:rsidP="002F7C55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</w:tr>
      <w:tr w:rsidR="005B4635" w:rsidRPr="00B118B0" w14:paraId="3465DD78" w14:textId="77777777" w:rsidTr="006007E5">
        <w:trPr>
          <w:trHeight w:val="144"/>
        </w:trPr>
        <w:tc>
          <w:tcPr>
            <w:tcW w:w="776" w:type="pct"/>
          </w:tcPr>
          <w:p w14:paraId="2C905C39" w14:textId="77777777" w:rsidR="00A030EC" w:rsidRPr="003C4734" w:rsidRDefault="00A030EC" w:rsidP="00A11E99">
            <w:pPr>
              <w:ind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บริษัท ซิสเต็ม แอนด์ </w:t>
            </w:r>
          </w:p>
          <w:p w14:paraId="1AC9BEBD" w14:textId="77777777" w:rsidR="00D21B12" w:rsidRPr="003C4734" w:rsidRDefault="00A030EC" w:rsidP="007D66DB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ซอฟท์แวร์ </w:t>
            </w:r>
          </w:p>
          <w:p w14:paraId="392EBBCB" w14:textId="37F3B093" w:rsidR="00A030EC" w:rsidRPr="003C4734" w:rsidRDefault="00A030EC" w:rsidP="007D66DB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เซอร์วิสเซส</w:t>
            </w:r>
          </w:p>
          <w:p w14:paraId="50E7205B" w14:textId="77777777" w:rsidR="00A030EC" w:rsidRPr="003C4734" w:rsidRDefault="00A030EC" w:rsidP="007D66DB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778" w:type="pct"/>
            <w:vAlign w:val="bottom"/>
          </w:tcPr>
          <w:p w14:paraId="53CB0787" w14:textId="7F841CA9" w:rsidR="006007E5" w:rsidRDefault="006007E5" w:rsidP="00DF21A1">
            <w:pPr>
              <w:ind w:left="185" w:hanging="200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="00D21B12"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</w:t>
            </w:r>
          </w:p>
          <w:p w14:paraId="557B50AD" w14:textId="54C2E4A9" w:rsidR="00272EA2" w:rsidRPr="003C4734" w:rsidRDefault="00D21B12" w:rsidP="006007E5">
            <w:pPr>
              <w:ind w:left="18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จำหน่ายอุปกรณ์</w:t>
            </w:r>
          </w:p>
          <w:p w14:paraId="264E415F" w14:textId="035FD56F" w:rsidR="00DF21A1" w:rsidRDefault="00D21B12" w:rsidP="006007E5">
            <w:pPr>
              <w:ind w:left="18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ต่างๆที่เกี่ยวข้อง</w:t>
            </w:r>
          </w:p>
          <w:p w14:paraId="4DD11315" w14:textId="72DD13D2" w:rsidR="00A030EC" w:rsidRPr="003C4734" w:rsidRDefault="00D21B12" w:rsidP="006007E5">
            <w:pPr>
              <w:ind w:left="185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กับเกมส์วีอาร์</w:t>
            </w:r>
          </w:p>
        </w:tc>
        <w:tc>
          <w:tcPr>
            <w:tcW w:w="485" w:type="pct"/>
            <w:vAlign w:val="bottom"/>
          </w:tcPr>
          <w:p w14:paraId="70EBDBC8" w14:textId="0EFAC476" w:rsidR="00A030EC" w:rsidRPr="003C4734" w:rsidRDefault="00A030EC" w:rsidP="002F7C55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47" w:type="pct"/>
            <w:vAlign w:val="bottom"/>
          </w:tcPr>
          <w:p w14:paraId="235B7188" w14:textId="77777777" w:rsidR="00A030EC" w:rsidRPr="003C4734" w:rsidRDefault="00A030EC" w:rsidP="002F7C55">
            <w:pPr>
              <w:tabs>
                <w:tab w:val="decimal" w:pos="626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061F3B36" w14:textId="2C502097" w:rsidR="00701D0A" w:rsidRPr="003C4734" w:rsidRDefault="00EC03DB" w:rsidP="002F7C5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</w:t>
            </w:r>
            <w:r w:rsidR="001D6AD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.00</w:t>
            </w:r>
          </w:p>
        </w:tc>
        <w:tc>
          <w:tcPr>
            <w:tcW w:w="50" w:type="pct"/>
            <w:vAlign w:val="bottom"/>
          </w:tcPr>
          <w:p w14:paraId="772F410F" w14:textId="77777777" w:rsidR="00A030EC" w:rsidRPr="003C4734" w:rsidRDefault="00A030EC" w:rsidP="002F7C55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  <w:vAlign w:val="bottom"/>
          </w:tcPr>
          <w:p w14:paraId="274959A0" w14:textId="7ACE8073" w:rsidR="00A030EC" w:rsidRPr="003C4734" w:rsidRDefault="00A030EC" w:rsidP="002F7C5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35</w:t>
            </w:r>
            <w:r w:rsidR="001D6AD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.00</w:t>
            </w:r>
          </w:p>
        </w:tc>
        <w:tc>
          <w:tcPr>
            <w:tcW w:w="50" w:type="pct"/>
          </w:tcPr>
          <w:p w14:paraId="440020DF" w14:textId="77777777" w:rsidR="00A030EC" w:rsidRPr="003C4734" w:rsidRDefault="00A030EC" w:rsidP="00A11E99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  <w:vAlign w:val="bottom"/>
          </w:tcPr>
          <w:p w14:paraId="53F9EB5E" w14:textId="575DB6FB" w:rsidR="00A030EC" w:rsidRPr="003C4734" w:rsidRDefault="00EC03DB" w:rsidP="002F7C5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50" w:type="pct"/>
            <w:vAlign w:val="bottom"/>
          </w:tcPr>
          <w:p w14:paraId="35C7659E" w14:textId="77777777" w:rsidR="00A030EC" w:rsidRPr="003C4734" w:rsidRDefault="00A030EC" w:rsidP="002F7C55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  <w:vAlign w:val="bottom"/>
          </w:tcPr>
          <w:p w14:paraId="3D922A87" w14:textId="77777777" w:rsidR="00A030EC" w:rsidRPr="003C4734" w:rsidRDefault="00A030EC" w:rsidP="002F7C5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50" w:type="pct"/>
            <w:vAlign w:val="bottom"/>
          </w:tcPr>
          <w:p w14:paraId="2B764580" w14:textId="77777777" w:rsidR="00A030EC" w:rsidRPr="003C4734" w:rsidRDefault="00A030EC" w:rsidP="002F7C55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73550BC6" w14:textId="4AA09211" w:rsidR="00A030EC" w:rsidRPr="00D42926" w:rsidRDefault="00EC03DB" w:rsidP="002F7C55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51" w:type="pct"/>
            <w:vAlign w:val="bottom"/>
          </w:tcPr>
          <w:p w14:paraId="20B1A7B0" w14:textId="77777777" w:rsidR="00A030EC" w:rsidRPr="00D42926" w:rsidRDefault="00A030EC" w:rsidP="002F7C5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5A7ACF0C" w14:textId="77777777" w:rsidR="00A030EC" w:rsidRPr="00D42926" w:rsidRDefault="00A030EC" w:rsidP="002F7C55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42926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</w:tr>
      <w:tr w:rsidR="005B4635" w:rsidRPr="00B118B0" w14:paraId="2C06A986" w14:textId="77777777" w:rsidTr="006007E5">
        <w:trPr>
          <w:trHeight w:val="144"/>
        </w:trPr>
        <w:tc>
          <w:tcPr>
            <w:tcW w:w="776" w:type="pct"/>
          </w:tcPr>
          <w:p w14:paraId="42EE23D4" w14:textId="77777777" w:rsidR="00A030EC" w:rsidRPr="003C4734" w:rsidRDefault="00A030EC" w:rsidP="00A11E99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778" w:type="pct"/>
            <w:vAlign w:val="bottom"/>
          </w:tcPr>
          <w:p w14:paraId="44E150AF" w14:textId="77777777" w:rsidR="00A030EC" w:rsidRPr="003C4734" w:rsidRDefault="00A030EC" w:rsidP="00A11E9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85" w:type="pct"/>
          </w:tcPr>
          <w:p w14:paraId="12E12D28" w14:textId="77777777" w:rsidR="00A030EC" w:rsidRPr="003C4734" w:rsidRDefault="00A030EC" w:rsidP="00A11E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" w:type="pct"/>
          </w:tcPr>
          <w:p w14:paraId="638E1A5E" w14:textId="77777777" w:rsidR="00A030EC" w:rsidRPr="003C4734" w:rsidRDefault="00A030EC" w:rsidP="00A11E99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5" w:type="pct"/>
          </w:tcPr>
          <w:p w14:paraId="5D9662E3" w14:textId="77777777" w:rsidR="00A030EC" w:rsidRPr="003C4734" w:rsidRDefault="00A030EC" w:rsidP="00A11E9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6D5C7707" w14:textId="77777777" w:rsidR="00A030EC" w:rsidRPr="003C4734" w:rsidRDefault="00A030EC" w:rsidP="00A11E9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</w:tcPr>
          <w:p w14:paraId="0F4F3C36" w14:textId="77777777" w:rsidR="00A030EC" w:rsidRPr="003C4734" w:rsidRDefault="00A030EC" w:rsidP="00A11E9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6DC5900C" w14:textId="77777777" w:rsidR="00A030EC" w:rsidRPr="003C4734" w:rsidRDefault="00A030EC" w:rsidP="00A11E9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</w:tcPr>
          <w:p w14:paraId="4F34118C" w14:textId="77777777" w:rsidR="00A030EC" w:rsidRPr="003C4734" w:rsidRDefault="00A030EC" w:rsidP="00A11E9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1B9204FF" w14:textId="77777777" w:rsidR="00A030EC" w:rsidRPr="003C4734" w:rsidRDefault="00A030EC" w:rsidP="00A11E9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</w:tcPr>
          <w:p w14:paraId="4BD67C02" w14:textId="77777777" w:rsidR="00A030EC" w:rsidRPr="003C4734" w:rsidRDefault="00A030EC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7E603C9A" w14:textId="77777777" w:rsidR="00A030EC" w:rsidRPr="003C4734" w:rsidRDefault="00A030EC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4D01E504" w14:textId="6EA4C7AD" w:rsidR="00A030EC" w:rsidRPr="003C4734" w:rsidRDefault="00EC03DB" w:rsidP="00A11E99">
            <w:pPr>
              <w:pBdr>
                <w:top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23,500</w:t>
            </w:r>
          </w:p>
        </w:tc>
        <w:tc>
          <w:tcPr>
            <w:tcW w:w="51" w:type="pct"/>
          </w:tcPr>
          <w:p w14:paraId="5CBBBB12" w14:textId="77777777" w:rsidR="00A030EC" w:rsidRPr="003C4734" w:rsidRDefault="00A030EC" w:rsidP="00A11E9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29047B9B" w14:textId="77777777" w:rsidR="00A030EC" w:rsidRPr="003C4734" w:rsidRDefault="00A030EC" w:rsidP="00A11E99">
            <w:pPr>
              <w:pBdr>
                <w:top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23,500</w:t>
            </w:r>
          </w:p>
        </w:tc>
      </w:tr>
      <w:tr w:rsidR="003F4090" w:rsidRPr="00B118B0" w14:paraId="5154D52F" w14:textId="77777777" w:rsidTr="006007E5">
        <w:trPr>
          <w:trHeight w:val="144"/>
        </w:trPr>
        <w:tc>
          <w:tcPr>
            <w:tcW w:w="1553" w:type="pct"/>
            <w:gridSpan w:val="2"/>
          </w:tcPr>
          <w:p w14:paraId="6A7F5D1A" w14:textId="0F608A08" w:rsidR="003F4090" w:rsidRPr="003C4734" w:rsidRDefault="003F4090" w:rsidP="00997837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485" w:type="pct"/>
          </w:tcPr>
          <w:p w14:paraId="332395FF" w14:textId="77777777" w:rsidR="003F4090" w:rsidRPr="003C4734" w:rsidRDefault="003F4090" w:rsidP="00A11E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" w:type="pct"/>
          </w:tcPr>
          <w:p w14:paraId="773E3286" w14:textId="77777777" w:rsidR="003F4090" w:rsidRPr="003C4734" w:rsidRDefault="003F4090" w:rsidP="00A11E99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485" w:type="pct"/>
          </w:tcPr>
          <w:p w14:paraId="2825252F" w14:textId="77777777" w:rsidR="003F4090" w:rsidRPr="003C4734" w:rsidRDefault="003F4090" w:rsidP="00A11E9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0" w:type="pct"/>
          </w:tcPr>
          <w:p w14:paraId="34104222" w14:textId="77777777" w:rsidR="003F4090" w:rsidRPr="003C4734" w:rsidRDefault="003F4090" w:rsidP="00A11E9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</w:tcPr>
          <w:p w14:paraId="6EC5E5D2" w14:textId="77777777" w:rsidR="003F4090" w:rsidRPr="003C4734" w:rsidRDefault="003F4090" w:rsidP="00A11E9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0" w:type="pct"/>
          </w:tcPr>
          <w:p w14:paraId="390E9077" w14:textId="77777777" w:rsidR="003F4090" w:rsidRPr="003C4734" w:rsidRDefault="003F4090" w:rsidP="00A11E9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</w:tcPr>
          <w:p w14:paraId="7EC903B6" w14:textId="77777777" w:rsidR="003F4090" w:rsidRPr="003C4734" w:rsidRDefault="003F4090" w:rsidP="00A11E9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00A05F32" w14:textId="77777777" w:rsidR="003F4090" w:rsidRPr="003C4734" w:rsidRDefault="003F4090" w:rsidP="00A11E9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</w:tcPr>
          <w:p w14:paraId="2370C13B" w14:textId="77777777" w:rsidR="003F4090" w:rsidRPr="003C4734" w:rsidRDefault="003F4090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50" w:type="pct"/>
          </w:tcPr>
          <w:p w14:paraId="37B1B386" w14:textId="77777777" w:rsidR="003F4090" w:rsidRPr="003C4734" w:rsidRDefault="003F4090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436" w:type="pct"/>
            <w:vAlign w:val="bottom"/>
          </w:tcPr>
          <w:p w14:paraId="3740FEC6" w14:textId="5C35A2AF" w:rsidR="003F4090" w:rsidRPr="003C4734" w:rsidRDefault="00EC03DB" w:rsidP="00A11E99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51" w:type="pct"/>
          </w:tcPr>
          <w:p w14:paraId="537AC10E" w14:textId="77777777" w:rsidR="003F4090" w:rsidRPr="003C4734" w:rsidRDefault="003F4090" w:rsidP="00A11E9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274D08BC" w14:textId="77777777" w:rsidR="003F4090" w:rsidRPr="003C4734" w:rsidRDefault="003F4090" w:rsidP="00A11E99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</w:tr>
      <w:tr w:rsidR="005B4635" w:rsidRPr="00B118B0" w14:paraId="1E16E213" w14:textId="77777777" w:rsidTr="006007E5">
        <w:trPr>
          <w:trHeight w:val="144"/>
        </w:trPr>
        <w:tc>
          <w:tcPr>
            <w:tcW w:w="1553" w:type="pct"/>
            <w:gridSpan w:val="2"/>
          </w:tcPr>
          <w:p w14:paraId="4ED89FC3" w14:textId="6D0B8344" w:rsidR="007D66DB" w:rsidRPr="003C4734" w:rsidRDefault="007D66DB" w:rsidP="007D66DB">
            <w:pPr>
              <w:tabs>
                <w:tab w:val="decimal" w:pos="486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="00CE1C3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-</w:t>
            </w: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485" w:type="pct"/>
            <w:vAlign w:val="bottom"/>
          </w:tcPr>
          <w:p w14:paraId="6775E6C3" w14:textId="77777777" w:rsidR="007D66DB" w:rsidRPr="003C4734" w:rsidRDefault="007D66DB" w:rsidP="00A11E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" w:type="pct"/>
          </w:tcPr>
          <w:p w14:paraId="3122A866" w14:textId="77777777" w:rsidR="007D66DB" w:rsidRPr="003C4734" w:rsidRDefault="007D66DB" w:rsidP="00A11E99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19A31791" w14:textId="77777777" w:rsidR="007D66DB" w:rsidRPr="003C4734" w:rsidRDefault="007D66DB" w:rsidP="00A11E9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20CBC63B" w14:textId="77777777" w:rsidR="007D66DB" w:rsidRPr="003C4734" w:rsidRDefault="007D66DB" w:rsidP="00A11E9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  <w:vAlign w:val="bottom"/>
          </w:tcPr>
          <w:p w14:paraId="448093E2" w14:textId="77777777" w:rsidR="007D66DB" w:rsidRPr="003C4734" w:rsidRDefault="007D66DB" w:rsidP="00A11E9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13B625C3" w14:textId="77777777" w:rsidR="007D66DB" w:rsidRPr="003C4734" w:rsidRDefault="007D66DB" w:rsidP="00A11E9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  <w:vAlign w:val="bottom"/>
          </w:tcPr>
          <w:p w14:paraId="4DD36974" w14:textId="77777777" w:rsidR="007D66DB" w:rsidRPr="003C4734" w:rsidRDefault="007D66DB" w:rsidP="00A11E9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42816926" w14:textId="77777777" w:rsidR="007D66DB" w:rsidRPr="003C4734" w:rsidRDefault="007D66DB" w:rsidP="00A11E9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7" w:type="pct"/>
          </w:tcPr>
          <w:p w14:paraId="79ABA0C1" w14:textId="77777777" w:rsidR="007D66DB" w:rsidRPr="003C4734" w:rsidRDefault="007D66DB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48431708" w14:textId="77777777" w:rsidR="007D66DB" w:rsidRPr="003C4734" w:rsidRDefault="007D66DB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50D75EC1" w14:textId="5D81AE74" w:rsidR="007D66DB" w:rsidRPr="003C4734" w:rsidRDefault="00EC03DB" w:rsidP="00A11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20,000</w:t>
            </w:r>
          </w:p>
        </w:tc>
        <w:tc>
          <w:tcPr>
            <w:tcW w:w="51" w:type="pct"/>
          </w:tcPr>
          <w:p w14:paraId="715AEB93" w14:textId="77777777" w:rsidR="007D66DB" w:rsidRPr="003C4734" w:rsidRDefault="007D66DB" w:rsidP="00A11E9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480C61F5" w14:textId="77777777" w:rsidR="007D66DB" w:rsidRPr="003C4734" w:rsidRDefault="007D66DB" w:rsidP="00A11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20,000</w:t>
            </w:r>
          </w:p>
        </w:tc>
      </w:tr>
    </w:tbl>
    <w:p w14:paraId="27B7E4AF" w14:textId="0D763FC4" w:rsidR="002B7CCC" w:rsidRPr="003D178C" w:rsidRDefault="002B7CCC" w:rsidP="002B7CCC">
      <w:pPr>
        <w:tabs>
          <w:tab w:val="left" w:pos="180"/>
          <w:tab w:val="left" w:pos="450"/>
        </w:tabs>
        <w:spacing w:before="2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13.2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>การจำหน่ายเงินลงทุนในบริษัทร่วม</w:t>
      </w:r>
    </w:p>
    <w:p w14:paraId="54CCCDA3" w14:textId="6E562882" w:rsidR="002B7CCC" w:rsidRDefault="002B7CCC" w:rsidP="002B7CC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เมื่อวันที่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10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ที่ประชุมคณะกรรมการบริษัท ครั้งที่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>/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ของ บริษัท </w:t>
      </w:r>
      <w:bookmarkStart w:id="7" w:name="_Hlk86766443"/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>เซเว่น ยูทิลิตี้ส์ แอนด์ พาวเวอร์ จำกัด (มหาชน) ได้มีมติอนุมัติให้</w:t>
      </w:r>
      <w:bookmarkEnd w:id="7"/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>ขายหุ้นสามัญของ บริษัท ยูนิเวอร์แซล เวสต์ แมเนจเม้นท์ จำกัด (“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UWM”)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>ซึ่งเป็นบริษัทที่ บริษัท เฟอร์รั่ม เอ็นเนอร์ยี่ จำกัด (“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FER-EN”)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ถือหุ้นอยู่ในสัดส่วนร้อยละ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00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โดย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FER-EN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>เป็นบริษัทที่ บริษัท เฟอร์รั่ม แคปปิตอล จำกัด (“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FER-CAP”)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ถือหุ้นอยู่ในสัดส่วนร้อยละ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99.99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FER-CAP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เป็นบริษัทที่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7UP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ถือหุ้นอยู่ในสัดส่วนร้อยละ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99.99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โดยขายหุ้นสามัญของ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UWM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ในสัดส่วนร้อยละ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30.00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ของทุนจดทะเบียน หรือจำนวน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1,350,000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หุ้น ในมูลค่า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270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ให้แก่บุคคลภายนอกเมื่อวันที่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2564</w:t>
      </w:r>
    </w:p>
    <w:p w14:paraId="7D5D8053" w14:textId="43DA3996" w:rsidR="00B25410" w:rsidRPr="00F81B50" w:rsidRDefault="00B25410" w:rsidP="00B25410">
      <w:pPr>
        <w:tabs>
          <w:tab w:val="left" w:pos="180"/>
          <w:tab w:val="left" w:pos="450"/>
        </w:tabs>
        <w:spacing w:before="240"/>
        <w:jc w:val="thaiDistribute"/>
        <w:rPr>
          <w:rFonts w:asciiTheme="majorBidi" w:hAnsiTheme="majorBidi" w:cstheme="majorBidi"/>
          <w:color w:val="000000"/>
          <w:spacing w:val="-2"/>
          <w:sz w:val="28"/>
          <w:highlight w:val="cyan"/>
          <w:cs/>
        </w:rPr>
      </w:pPr>
      <w:r w:rsidRPr="00616C5C">
        <w:rPr>
          <w:rFonts w:asciiTheme="majorBidi" w:hAnsiTheme="majorBidi" w:cstheme="majorBidi"/>
          <w:color w:val="000000"/>
          <w:spacing w:val="-2"/>
          <w:sz w:val="28"/>
        </w:rPr>
        <w:t xml:space="preserve">13.3 </w:t>
      </w:r>
      <w:r w:rsidR="00F81B50" w:rsidRPr="00616C5C"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</w:t>
      </w:r>
      <w:r w:rsidR="00EC03DB" w:rsidRPr="00616C5C">
        <w:rPr>
          <w:rFonts w:asciiTheme="majorBidi" w:hAnsiTheme="majorBidi" w:cstheme="majorBidi" w:hint="cs"/>
          <w:color w:val="000000"/>
          <w:spacing w:val="-2"/>
          <w:sz w:val="28"/>
          <w:cs/>
        </w:rPr>
        <w:t>เปลี่ยนแปลงวัตถุประสงค์การเข้าลงทุนและ</w:t>
      </w:r>
      <w:r w:rsidR="00F81B50" w:rsidRPr="00616C5C">
        <w:rPr>
          <w:rFonts w:asciiTheme="majorBidi" w:hAnsiTheme="majorBidi" w:cstheme="majorBidi" w:hint="cs"/>
          <w:color w:val="000000"/>
          <w:spacing w:val="-2"/>
          <w:sz w:val="28"/>
          <w:cs/>
        </w:rPr>
        <w:t>อนุมัติ</w:t>
      </w:r>
      <w:r w:rsidR="00EC03DB" w:rsidRPr="00616C5C"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การเข้าซื้อหุ้น</w:t>
      </w:r>
      <w:r w:rsidR="00F81B50" w:rsidRPr="00616C5C">
        <w:rPr>
          <w:rFonts w:asciiTheme="majorBidi" w:hAnsiTheme="majorBidi" w:cstheme="majorBidi" w:hint="cs"/>
          <w:color w:val="000000"/>
          <w:spacing w:val="-2"/>
          <w:sz w:val="28"/>
          <w:cs/>
        </w:rPr>
        <w:t>ในบริษัทร่วม</w:t>
      </w:r>
    </w:p>
    <w:p w14:paraId="0710F78D" w14:textId="61ED19AB" w:rsidR="00B25410" w:rsidRDefault="00B25410" w:rsidP="00B2541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16C5C">
        <w:rPr>
          <w:rFonts w:asciiTheme="majorBidi" w:hAnsiTheme="majorBidi"/>
          <w:color w:val="000000"/>
          <w:spacing w:val="-2"/>
          <w:sz w:val="28"/>
          <w:cs/>
        </w:rPr>
        <w:t>เมื่อวันที่</w:t>
      </w:r>
      <w:r w:rsidR="00F349EB" w:rsidRPr="00616C5C"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="00F349EB" w:rsidRPr="00616C5C">
        <w:rPr>
          <w:rFonts w:asciiTheme="majorBidi" w:hAnsiTheme="majorBidi"/>
          <w:color w:val="000000"/>
          <w:spacing w:val="-2"/>
          <w:sz w:val="28"/>
        </w:rPr>
        <w:t xml:space="preserve">22 </w:t>
      </w:r>
      <w:r w:rsidR="00F349EB" w:rsidRPr="00616C5C">
        <w:rPr>
          <w:rFonts w:asciiTheme="majorBidi" w:hAnsiTheme="majorBidi" w:hint="cs"/>
          <w:color w:val="000000"/>
          <w:spacing w:val="-2"/>
          <w:sz w:val="28"/>
          <w:cs/>
        </w:rPr>
        <w:t xml:space="preserve">กันยายน </w:t>
      </w:r>
      <w:r w:rsidR="00F349EB" w:rsidRPr="00616C5C">
        <w:rPr>
          <w:rFonts w:asciiTheme="majorBidi" w:hAnsiTheme="majorBidi"/>
          <w:color w:val="000000"/>
          <w:spacing w:val="-2"/>
          <w:sz w:val="28"/>
        </w:rPr>
        <w:t xml:space="preserve">2564 </w:t>
      </w:r>
      <w:r w:rsidR="00F349EB" w:rsidRPr="00616C5C">
        <w:rPr>
          <w:rFonts w:asciiTheme="majorBidi" w:hAnsiTheme="majorBidi" w:hint="cs"/>
          <w:color w:val="000000"/>
          <w:spacing w:val="-2"/>
          <w:sz w:val="28"/>
          <w:cs/>
        </w:rPr>
        <w:t xml:space="preserve">ที่ประชุมคณะกรรมการบริษัท ครั้งที่ </w:t>
      </w:r>
      <w:r w:rsidR="00F349EB" w:rsidRPr="00616C5C">
        <w:rPr>
          <w:rFonts w:asciiTheme="majorBidi" w:hAnsiTheme="majorBidi"/>
          <w:color w:val="000000"/>
          <w:spacing w:val="-2"/>
          <w:sz w:val="28"/>
        </w:rPr>
        <w:t xml:space="preserve">11/2564 </w:t>
      </w:r>
      <w:r w:rsidR="00F349EB" w:rsidRPr="00616C5C">
        <w:rPr>
          <w:rFonts w:asciiTheme="majorBidi" w:hAnsiTheme="majorBidi" w:hint="cs"/>
          <w:color w:val="000000"/>
          <w:spacing w:val="-2"/>
          <w:sz w:val="28"/>
          <w:cs/>
        </w:rPr>
        <w:t>ของบริษัท เซเว่น</w:t>
      </w:r>
      <w:r w:rsidR="00F349EB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F349EB" w:rsidRPr="00616C5C">
        <w:rPr>
          <w:rFonts w:asciiTheme="majorBidi" w:hAnsiTheme="majorBidi" w:hint="cs"/>
          <w:color w:val="000000"/>
          <w:spacing w:val="-2"/>
          <w:sz w:val="28"/>
          <w:cs/>
        </w:rPr>
        <w:t>ยูทิลิตี้ส์</w:t>
      </w:r>
      <w:r w:rsidR="00F349EB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F349EB" w:rsidRPr="00616C5C">
        <w:rPr>
          <w:rFonts w:asciiTheme="majorBidi" w:hAnsiTheme="majorBidi" w:hint="cs"/>
          <w:color w:val="000000"/>
          <w:spacing w:val="-2"/>
          <w:sz w:val="28"/>
          <w:cs/>
        </w:rPr>
        <w:t>แอนด์</w:t>
      </w:r>
      <w:r w:rsidR="00F349EB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F349EB" w:rsidRPr="00616C5C">
        <w:rPr>
          <w:rFonts w:asciiTheme="majorBidi" w:hAnsiTheme="majorBidi" w:hint="cs"/>
          <w:color w:val="000000"/>
          <w:spacing w:val="-2"/>
          <w:sz w:val="28"/>
          <w:cs/>
        </w:rPr>
        <w:t>พาวเวอร์</w:t>
      </w:r>
      <w:r w:rsidR="00F349EB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F349EB" w:rsidRPr="00616C5C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="00F349EB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 (</w:t>
      </w:r>
      <w:r w:rsidR="00F349EB" w:rsidRPr="00616C5C">
        <w:rPr>
          <w:rFonts w:asciiTheme="majorBidi" w:hAnsiTheme="majorBidi" w:hint="cs"/>
          <w:color w:val="000000"/>
          <w:spacing w:val="-2"/>
          <w:sz w:val="28"/>
          <w:cs/>
        </w:rPr>
        <w:t>มหาชน</w:t>
      </w:r>
      <w:r w:rsidR="00F349EB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) </w:t>
      </w:r>
      <w:r w:rsidR="00F349EB" w:rsidRPr="00616C5C">
        <w:rPr>
          <w:rFonts w:asciiTheme="majorBidi" w:hAnsiTheme="majorBidi" w:hint="cs"/>
          <w:color w:val="000000"/>
          <w:spacing w:val="-2"/>
          <w:sz w:val="28"/>
          <w:cs/>
        </w:rPr>
        <w:t>ได้มีมติอนุมัติให้เปลี่ยนวัตถุประสงค์การเข้าลงทุนจากเดิมที่เป็นการลงทุนในสิทธิการเช่าเพื่อการบริหารกิจการโรงแรมระยะยาวเปลี่ยนเป็นการเข้าลงทุนโดยการซื้อหุ้นจาก</w:t>
      </w:r>
      <w:r w:rsidR="00616C5C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F349EB" w:rsidRPr="00616C5C">
        <w:rPr>
          <w:rFonts w:asciiTheme="majorBidi" w:hAnsiTheme="majorBidi" w:hint="cs"/>
          <w:color w:val="000000"/>
          <w:spacing w:val="-2"/>
          <w:sz w:val="28"/>
          <w:cs/>
        </w:rPr>
        <w:t xml:space="preserve">บริษัท กรุงไทย แลนด์ ดีวีลอปเม้นท์ จำกัด </w:t>
      </w:r>
      <w:r w:rsidR="00616C5C" w:rsidRPr="00616C5C">
        <w:rPr>
          <w:rFonts w:asciiTheme="majorBidi" w:hAnsiTheme="majorBidi" w:hint="cs"/>
          <w:color w:val="000000"/>
          <w:spacing w:val="-2"/>
          <w:sz w:val="28"/>
          <w:cs/>
        </w:rPr>
        <w:t>ซึ่ง</w:t>
      </w:r>
      <w:r w:rsidR="00616C5C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16C5C" w:rsidRPr="00616C5C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="00616C5C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16C5C" w:rsidRPr="00616C5C">
        <w:rPr>
          <w:rFonts w:asciiTheme="majorBidi" w:hAnsiTheme="majorBidi" w:hint="cs"/>
          <w:color w:val="000000"/>
          <w:spacing w:val="-2"/>
          <w:sz w:val="28"/>
          <w:cs/>
        </w:rPr>
        <w:t>อี</w:t>
      </w:r>
      <w:r w:rsidR="00616C5C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16C5C" w:rsidRPr="00616C5C">
        <w:rPr>
          <w:rFonts w:asciiTheme="majorBidi" w:hAnsiTheme="majorBidi" w:hint="cs"/>
          <w:color w:val="000000"/>
          <w:spacing w:val="-2"/>
          <w:sz w:val="28"/>
          <w:cs/>
        </w:rPr>
        <w:t>อาร์</w:t>
      </w:r>
      <w:r w:rsidR="00616C5C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16C5C" w:rsidRPr="00616C5C">
        <w:rPr>
          <w:rFonts w:asciiTheme="majorBidi" w:hAnsiTheme="majorBidi" w:hint="cs"/>
          <w:color w:val="000000"/>
          <w:spacing w:val="-2"/>
          <w:sz w:val="28"/>
          <w:cs/>
        </w:rPr>
        <w:t>วี</w:t>
      </w:r>
      <w:r w:rsidR="00616C5C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16C5C" w:rsidRPr="00616C5C">
        <w:rPr>
          <w:rFonts w:asciiTheme="majorBidi" w:hAnsiTheme="majorBidi" w:hint="cs"/>
          <w:color w:val="000000"/>
          <w:spacing w:val="-2"/>
          <w:sz w:val="28"/>
          <w:cs/>
        </w:rPr>
        <w:t>อินเตอร์เนชั่นแนล</w:t>
      </w:r>
      <w:r w:rsidR="00616C5C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16C5C" w:rsidRPr="00616C5C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="00616C5C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16C5C" w:rsidRPr="00616C5C">
        <w:rPr>
          <w:rFonts w:asciiTheme="majorBidi" w:hAnsiTheme="majorBidi" w:hint="cs"/>
          <w:color w:val="000000"/>
          <w:spacing w:val="-2"/>
          <w:sz w:val="28"/>
          <w:cs/>
        </w:rPr>
        <w:t>ถือหุ้นในสัดส่วนร้อยละ</w:t>
      </w:r>
      <w:r w:rsidR="00616C5C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16C5C" w:rsidRPr="00616C5C">
        <w:rPr>
          <w:rFonts w:asciiTheme="majorBidi" w:hAnsiTheme="majorBidi"/>
          <w:color w:val="000000"/>
          <w:spacing w:val="-2"/>
          <w:sz w:val="28"/>
        </w:rPr>
        <w:t xml:space="preserve">27.84 </w:t>
      </w:r>
      <w:r w:rsidR="00616C5C" w:rsidRPr="00616C5C">
        <w:rPr>
          <w:rFonts w:asciiTheme="majorBidi" w:hAnsiTheme="majorBidi" w:hint="cs"/>
          <w:color w:val="000000"/>
          <w:spacing w:val="-2"/>
          <w:sz w:val="28"/>
          <w:cs/>
        </w:rPr>
        <w:t>ของทุนจดทะเบียน</w:t>
      </w:r>
      <w:r w:rsidR="00616C5C" w:rsidRPr="00616C5C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16C5C" w:rsidRPr="00616C5C">
        <w:rPr>
          <w:rFonts w:asciiTheme="majorBidi" w:hAnsiTheme="majorBidi" w:hint="cs"/>
          <w:color w:val="000000"/>
          <w:spacing w:val="-2"/>
          <w:sz w:val="28"/>
          <w:cs/>
        </w:rPr>
        <w:t>หรือ</w:t>
      </w:r>
      <w:r w:rsidR="00F349EB" w:rsidRPr="00616C5C">
        <w:rPr>
          <w:rFonts w:asciiTheme="majorBidi" w:hAnsiTheme="majorBidi" w:hint="cs"/>
          <w:color w:val="000000"/>
          <w:spacing w:val="-2"/>
          <w:sz w:val="28"/>
          <w:cs/>
        </w:rPr>
        <w:t xml:space="preserve">จำนวน </w:t>
      </w:r>
      <w:r w:rsidR="00F349EB" w:rsidRPr="00616C5C">
        <w:rPr>
          <w:rFonts w:asciiTheme="majorBidi" w:hAnsiTheme="majorBidi"/>
          <w:color w:val="000000"/>
          <w:spacing w:val="-2"/>
          <w:sz w:val="28"/>
        </w:rPr>
        <w:t xml:space="preserve">135,000 </w:t>
      </w:r>
      <w:r w:rsidR="00F349EB" w:rsidRPr="00616C5C">
        <w:rPr>
          <w:rFonts w:asciiTheme="majorBidi" w:hAnsiTheme="majorBidi" w:hint="cs"/>
          <w:color w:val="000000"/>
          <w:spacing w:val="-2"/>
          <w:sz w:val="28"/>
          <w:cs/>
        </w:rPr>
        <w:t xml:space="preserve">หุ้น </w:t>
      </w:r>
      <w:r w:rsidR="00616C5C" w:rsidRPr="00616C5C">
        <w:rPr>
          <w:rFonts w:asciiTheme="majorBidi" w:hAnsiTheme="majorBidi" w:hint="cs"/>
          <w:color w:val="000000"/>
          <w:spacing w:val="-2"/>
          <w:sz w:val="28"/>
          <w:cs/>
        </w:rPr>
        <w:t>ใน</w:t>
      </w:r>
      <w:r w:rsidR="00F349EB" w:rsidRPr="00616C5C">
        <w:rPr>
          <w:rFonts w:asciiTheme="majorBidi" w:hAnsiTheme="majorBidi" w:hint="cs"/>
          <w:color w:val="000000"/>
          <w:spacing w:val="-2"/>
          <w:sz w:val="28"/>
          <w:cs/>
        </w:rPr>
        <w:t xml:space="preserve">มูลค่า </w:t>
      </w:r>
      <w:r w:rsidR="00F349EB" w:rsidRPr="00616C5C">
        <w:rPr>
          <w:rFonts w:asciiTheme="majorBidi" w:hAnsiTheme="majorBidi"/>
          <w:color w:val="000000"/>
          <w:spacing w:val="-2"/>
          <w:sz w:val="28"/>
        </w:rPr>
        <w:t xml:space="preserve">350 </w:t>
      </w:r>
      <w:r w:rsidR="00F349EB" w:rsidRPr="00616C5C">
        <w:rPr>
          <w:rFonts w:asciiTheme="majorBidi" w:hAnsiTheme="majorBidi" w:hint="cs"/>
          <w:color w:val="000000"/>
          <w:spacing w:val="-2"/>
          <w:sz w:val="28"/>
          <w:cs/>
        </w:rPr>
        <w:t xml:space="preserve">ล้านบาท </w:t>
      </w:r>
      <w:r w:rsidR="00723E84" w:rsidRPr="00616C5C">
        <w:rPr>
          <w:rFonts w:asciiTheme="majorBidi" w:hAnsiTheme="majorBidi" w:hint="cs"/>
          <w:color w:val="000000"/>
          <w:spacing w:val="-2"/>
          <w:sz w:val="28"/>
          <w:cs/>
        </w:rPr>
        <w:t xml:space="preserve">ซึ่งจดทะเบียนโอนหุ้นในวันที่ </w:t>
      </w:r>
      <w:r w:rsidR="00723E84" w:rsidRPr="00616C5C">
        <w:rPr>
          <w:rFonts w:asciiTheme="majorBidi" w:hAnsiTheme="majorBidi"/>
          <w:color w:val="000000"/>
          <w:spacing w:val="-2"/>
          <w:sz w:val="28"/>
        </w:rPr>
        <w:t xml:space="preserve">22 </w:t>
      </w:r>
      <w:r w:rsidR="00723E84" w:rsidRPr="00616C5C">
        <w:rPr>
          <w:rFonts w:asciiTheme="majorBidi" w:hAnsiTheme="majorBidi" w:hint="cs"/>
          <w:color w:val="000000"/>
          <w:spacing w:val="-2"/>
          <w:sz w:val="28"/>
          <w:cs/>
        </w:rPr>
        <w:t xml:space="preserve">กันยายน </w:t>
      </w:r>
      <w:r w:rsidR="00723E84" w:rsidRPr="00616C5C">
        <w:rPr>
          <w:rFonts w:asciiTheme="majorBidi" w:hAnsiTheme="majorBidi"/>
          <w:color w:val="000000"/>
          <w:spacing w:val="-2"/>
          <w:sz w:val="28"/>
        </w:rPr>
        <w:t>2564</w:t>
      </w:r>
    </w:p>
    <w:p w14:paraId="60AF47FF" w14:textId="77777777" w:rsidR="001D6ADA" w:rsidRDefault="001D6A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cs/>
          <w:lang w:val="en-GB"/>
        </w:rPr>
        <w:br w:type="page"/>
      </w:r>
    </w:p>
    <w:p w14:paraId="6EE62B93" w14:textId="1B211F02" w:rsidR="00641F25" w:rsidRPr="00B118B0" w:rsidRDefault="00F21B43" w:rsidP="00081754">
      <w:pPr>
        <w:pStyle w:val="ListParagraph"/>
        <w:numPr>
          <w:ilvl w:val="0"/>
          <w:numId w:val="1"/>
        </w:numPr>
        <w:tabs>
          <w:tab w:val="left" w:pos="90"/>
          <w:tab w:val="left" w:pos="630"/>
        </w:tabs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  <w:lang w:val="en-GB"/>
        </w:rPr>
        <w:lastRenderedPageBreak/>
        <w:t>เงิน</w:t>
      </w:r>
      <w:r w:rsidR="00641F25" w:rsidRPr="00B118B0">
        <w:rPr>
          <w:rFonts w:asciiTheme="majorBidi" w:hAnsiTheme="majorBidi" w:cstheme="majorBidi"/>
          <w:b/>
          <w:bCs/>
          <w:sz w:val="28"/>
          <w:cs/>
          <w:lang w:val="en-GB"/>
        </w:rPr>
        <w:t>ลงทุนในการร่วมค้า</w:t>
      </w:r>
    </w:p>
    <w:p w14:paraId="0F22A8DB" w14:textId="1C34A0EB" w:rsidR="00641F25" w:rsidRPr="00B118B0" w:rsidRDefault="00641F25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spacing w:val="-6"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>เงินลงทุนในการร่วมค้าซึ่งเป็นเงินลงทุนในกิจการที่บริษัทและบริษัทอื่นควบคุมร่วมกัน</w:t>
      </w:r>
      <w:r w:rsidRPr="00B118B0">
        <w:rPr>
          <w:rFonts w:asciiTheme="majorBidi" w:hAnsiTheme="majorBidi" w:cstheme="majorBidi"/>
          <w:spacing w:val="-6"/>
          <w:sz w:val="28"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  <w:cs/>
        </w:rPr>
        <w:t>มีรายละเอียดดังต่อไปนี้</w:t>
      </w: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93"/>
        <w:gridCol w:w="987"/>
        <w:gridCol w:w="90"/>
        <w:gridCol w:w="99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990"/>
      </w:tblGrid>
      <w:tr w:rsidR="00641F25" w:rsidRPr="00B118B0" w14:paraId="3A13916F" w14:textId="77777777" w:rsidTr="00066700">
        <w:tc>
          <w:tcPr>
            <w:tcW w:w="2070" w:type="dxa"/>
          </w:tcPr>
          <w:p w14:paraId="3FB4962D" w14:textId="77777777" w:rsidR="00641F25" w:rsidRPr="003C4734" w:rsidRDefault="00641F25" w:rsidP="00A11E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</w:tcPr>
          <w:p w14:paraId="0DF2142B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</w:tcPr>
          <w:p w14:paraId="1AFC649B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5FAC3D83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C0B50F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14EF04ED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9CB0F8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63DEEC4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nil"/>
            </w:tcBorders>
            <w:vAlign w:val="bottom"/>
          </w:tcPr>
          <w:p w14:paraId="10FD926C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AE6FC11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nil"/>
            </w:tcBorders>
            <w:vAlign w:val="bottom"/>
          </w:tcPr>
          <w:p w14:paraId="3A611947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(</w:t>
            </w: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 w:rsidRPr="003C4734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641F25" w:rsidRPr="00B118B0" w14:paraId="13E2137D" w14:textId="77777777" w:rsidTr="00066700">
        <w:tc>
          <w:tcPr>
            <w:tcW w:w="2070" w:type="dxa"/>
            <w:tcBorders>
              <w:bottom w:val="nil"/>
            </w:tcBorders>
          </w:tcPr>
          <w:p w14:paraId="1BBF2498" w14:textId="77777777" w:rsidR="00641F25" w:rsidRPr="003C4734" w:rsidRDefault="00641F25" w:rsidP="00A11E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</w:tcPr>
          <w:p w14:paraId="0EEBA9D2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01DEA586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5580BD0D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6E17E7B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3BE0E99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D42DC39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9074BFA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37FA846C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0B6EB78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247411F8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41F25" w:rsidRPr="00B118B0" w14:paraId="6C43D597" w14:textId="77777777" w:rsidTr="00066700">
        <w:tc>
          <w:tcPr>
            <w:tcW w:w="2070" w:type="dxa"/>
            <w:tcBorders>
              <w:bottom w:val="nil"/>
            </w:tcBorders>
            <w:vAlign w:val="bottom"/>
          </w:tcPr>
          <w:p w14:paraId="63126552" w14:textId="77777777" w:rsidR="00641F25" w:rsidRPr="003C4734" w:rsidRDefault="00641F25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53C5DC7F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68A8C894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0" w:type="dxa"/>
            <w:vAlign w:val="bottom"/>
          </w:tcPr>
          <w:p w14:paraId="2E23CACE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2E281009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สัดส่วนเงินลงทุน</w:t>
            </w:r>
            <w:r w:rsidRPr="003C4734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51FC02E2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(</w:t>
            </w: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ร้อยละ</w:t>
            </w:r>
            <w:r w:rsidRPr="003C473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C077B3B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F6C2F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มูลค่าตามบัญชี</w:t>
            </w:r>
          </w:p>
          <w:p w14:paraId="28B63A8A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90" w:type="dxa"/>
            <w:vAlign w:val="bottom"/>
          </w:tcPr>
          <w:p w14:paraId="71F09673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89D35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ราคาทุน</w:t>
            </w:r>
          </w:p>
        </w:tc>
      </w:tr>
      <w:tr w:rsidR="00641F25" w:rsidRPr="00B118B0" w14:paraId="71160C62" w14:textId="77777777" w:rsidTr="00066700">
        <w:trPr>
          <w:trHeight w:val="188"/>
        </w:trPr>
        <w:tc>
          <w:tcPr>
            <w:tcW w:w="2070" w:type="dxa"/>
            <w:tcBorders>
              <w:top w:val="nil"/>
              <w:bottom w:val="nil"/>
            </w:tcBorders>
          </w:tcPr>
          <w:p w14:paraId="0165EBCF" w14:textId="77777777" w:rsidR="00641F25" w:rsidRPr="003C4734" w:rsidRDefault="00641F25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</w:tcBorders>
          </w:tcPr>
          <w:p w14:paraId="3E1411AE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22F723DE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7E27D0EA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88695F8" w14:textId="29AB9440" w:rsidR="00641F25" w:rsidRPr="003C4734" w:rsidRDefault="00020B82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="00D37C00"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กันยา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3439C3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7498D28A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25D1FD22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3E8C4B7" w14:textId="6FD060A9" w:rsidR="00641F25" w:rsidRPr="003C4734" w:rsidRDefault="00D37C00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กันยา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ยน</w:t>
            </w:r>
          </w:p>
        </w:tc>
        <w:tc>
          <w:tcPr>
            <w:tcW w:w="90" w:type="dxa"/>
          </w:tcPr>
          <w:p w14:paraId="13CF5F46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586BC27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6CECCEBA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3C39601" w14:textId="66E66878" w:rsidR="00641F25" w:rsidRPr="003C4734" w:rsidRDefault="00D37C00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กันยา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ยน</w:t>
            </w:r>
          </w:p>
        </w:tc>
        <w:tc>
          <w:tcPr>
            <w:tcW w:w="90" w:type="dxa"/>
          </w:tcPr>
          <w:p w14:paraId="115E7584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FCEF190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641F25" w:rsidRPr="00B118B0" w14:paraId="56869566" w14:textId="77777777" w:rsidTr="00066700">
        <w:trPr>
          <w:trHeight w:val="188"/>
        </w:trPr>
        <w:tc>
          <w:tcPr>
            <w:tcW w:w="2070" w:type="dxa"/>
            <w:tcBorders>
              <w:bottom w:val="single" w:sz="4" w:space="0" w:color="auto"/>
            </w:tcBorders>
          </w:tcPr>
          <w:p w14:paraId="75E5FB2B" w14:textId="4342DE27" w:rsidR="00641F25" w:rsidRPr="003C4734" w:rsidRDefault="00A36191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93" w:type="dxa"/>
          </w:tcPr>
          <w:p w14:paraId="12E18C4C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1CFF3D5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90" w:type="dxa"/>
          </w:tcPr>
          <w:p w14:paraId="51CA235F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BBCA0E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90" w:type="dxa"/>
          </w:tcPr>
          <w:p w14:paraId="09434D10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F00759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1456C570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FE126F0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90" w:type="dxa"/>
          </w:tcPr>
          <w:p w14:paraId="5B9FA971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342F3E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4805132C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BD5AED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90" w:type="dxa"/>
          </w:tcPr>
          <w:p w14:paraId="4C55E4B4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33A67C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</w:tr>
      <w:tr w:rsidR="006E7F9D" w:rsidRPr="00B118B0" w14:paraId="7C807C49" w14:textId="77777777" w:rsidTr="00AD7D1A">
        <w:tc>
          <w:tcPr>
            <w:tcW w:w="2070" w:type="dxa"/>
          </w:tcPr>
          <w:p w14:paraId="041E464C" w14:textId="77777777" w:rsidR="006E7F9D" w:rsidRPr="003C4734" w:rsidRDefault="006E7F9D" w:rsidP="006E7F9D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เอ็มลิ้งค์</w:t>
            </w:r>
            <w:r w:rsidRPr="003C47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คิวไออาร์ จำกัด</w:t>
            </w:r>
          </w:p>
        </w:tc>
        <w:tc>
          <w:tcPr>
            <w:tcW w:w="93" w:type="dxa"/>
          </w:tcPr>
          <w:p w14:paraId="187B75BA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</w:tcPr>
          <w:p w14:paraId="5360292D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อยู่ระหว่างการ</w:t>
            </w:r>
          </w:p>
          <w:p w14:paraId="2B187D90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ชำระบัญชี</w:t>
            </w:r>
          </w:p>
        </w:tc>
        <w:tc>
          <w:tcPr>
            <w:tcW w:w="90" w:type="dxa"/>
          </w:tcPr>
          <w:p w14:paraId="6595CB76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AB5904" w14:textId="6EF781E2" w:rsidR="006E7F9D" w:rsidRPr="003C4734" w:rsidRDefault="006D1E35" w:rsidP="006E7F9D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60</w:t>
            </w:r>
            <w:r w:rsidR="002F06EF">
              <w:rPr>
                <w:rFonts w:asciiTheme="majorBidi" w:hAnsiTheme="majorBidi" w:cstheme="majorBidi"/>
                <w:szCs w:val="24"/>
              </w:rPr>
              <w:t>.00</w:t>
            </w:r>
          </w:p>
        </w:tc>
        <w:tc>
          <w:tcPr>
            <w:tcW w:w="90" w:type="dxa"/>
            <w:vAlign w:val="bottom"/>
          </w:tcPr>
          <w:p w14:paraId="4E82BE8D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507BC" w14:textId="0F0E702A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60</w:t>
            </w:r>
            <w:r w:rsidR="002F06EF">
              <w:rPr>
                <w:rFonts w:asciiTheme="majorBidi" w:hAnsiTheme="majorBidi" w:cstheme="majorBidi"/>
                <w:szCs w:val="24"/>
              </w:rPr>
              <w:t>.00</w:t>
            </w:r>
          </w:p>
        </w:tc>
        <w:tc>
          <w:tcPr>
            <w:tcW w:w="90" w:type="dxa"/>
            <w:vAlign w:val="bottom"/>
          </w:tcPr>
          <w:p w14:paraId="6F9668F9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784602B4" w14:textId="65AC63FC" w:rsidR="006E7F9D" w:rsidRPr="003C4734" w:rsidRDefault="005570B9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(6,451)</w:t>
            </w:r>
          </w:p>
        </w:tc>
        <w:tc>
          <w:tcPr>
            <w:tcW w:w="90" w:type="dxa"/>
            <w:vAlign w:val="bottom"/>
          </w:tcPr>
          <w:p w14:paraId="30E2A31C" w14:textId="2184BA14" w:rsidR="006E7F9D" w:rsidRPr="003C4734" w:rsidRDefault="006E7F9D" w:rsidP="005570B9">
            <w:pPr>
              <w:tabs>
                <w:tab w:val="right" w:pos="7200"/>
                <w:tab w:val="right" w:pos="8540"/>
              </w:tabs>
              <w:ind w:righ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1983C6C" w14:textId="7DC9579C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vAlign w:val="bottom"/>
          </w:tcPr>
          <w:p w14:paraId="4852A724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5E2FADB" w14:textId="4BD75653" w:rsidR="006E7F9D" w:rsidRPr="003C4734" w:rsidRDefault="005570B9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9,000</w:t>
            </w:r>
          </w:p>
        </w:tc>
        <w:tc>
          <w:tcPr>
            <w:tcW w:w="90" w:type="dxa"/>
            <w:vAlign w:val="bottom"/>
          </w:tcPr>
          <w:p w14:paraId="0FBE5C48" w14:textId="7B904358" w:rsidR="006E7F9D" w:rsidRPr="003C4734" w:rsidRDefault="006E7F9D" w:rsidP="005570B9">
            <w:pPr>
              <w:tabs>
                <w:tab w:val="right" w:pos="7200"/>
                <w:tab w:val="right" w:pos="8540"/>
              </w:tabs>
              <w:ind w:righ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4E6FCE4" w14:textId="2CFBA8E2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9,000</w:t>
            </w:r>
          </w:p>
        </w:tc>
      </w:tr>
      <w:tr w:rsidR="006E7F9D" w:rsidRPr="00B118B0" w14:paraId="57F0CB77" w14:textId="77777777" w:rsidTr="00066700">
        <w:trPr>
          <w:trHeight w:val="306"/>
        </w:trPr>
        <w:tc>
          <w:tcPr>
            <w:tcW w:w="2070" w:type="dxa"/>
            <w:tcBorders>
              <w:bottom w:val="nil"/>
            </w:tcBorders>
          </w:tcPr>
          <w:p w14:paraId="682CE4F8" w14:textId="743EA583" w:rsidR="006E7F9D" w:rsidRPr="003C4734" w:rsidRDefault="006E7F9D" w:rsidP="006E7F9D">
            <w:pPr>
              <w:ind w:left="540" w:hanging="54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 w:rsidRPr="003C47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ค่าเผื่อการด้อยค่าเงินลงทุน</w:t>
            </w:r>
          </w:p>
        </w:tc>
        <w:tc>
          <w:tcPr>
            <w:tcW w:w="93" w:type="dxa"/>
            <w:tcBorders>
              <w:bottom w:val="nil"/>
            </w:tcBorders>
          </w:tcPr>
          <w:p w14:paraId="1D58E007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75972F87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40736B8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3CB013D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DFB7D8A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40C050E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C2AAF8B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9D4FF3" w14:textId="3EE7032F" w:rsidR="006E7F9D" w:rsidRPr="003C4734" w:rsidRDefault="005570B9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A10D8B2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560013" w14:textId="5F626D2D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54DC9D2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444CDD" w14:textId="104D8F0A" w:rsidR="006E7F9D" w:rsidRPr="003C4734" w:rsidRDefault="005570B9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(9,000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</w:tcPr>
          <w:p w14:paraId="3B459061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C0A7C3" w14:textId="401A7B3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(9,000)</w:t>
            </w:r>
          </w:p>
        </w:tc>
      </w:tr>
      <w:tr w:rsidR="005570B9" w:rsidRPr="00B118B0" w14:paraId="062F0415" w14:textId="77777777" w:rsidTr="0042638F">
        <w:tc>
          <w:tcPr>
            <w:tcW w:w="2070" w:type="dxa"/>
            <w:tcBorders>
              <w:bottom w:val="nil"/>
            </w:tcBorders>
          </w:tcPr>
          <w:p w14:paraId="4BBA7629" w14:textId="77777777" w:rsidR="005570B9" w:rsidRPr="003C4734" w:rsidRDefault="005570B9" w:rsidP="005570B9">
            <w:pPr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93" w:type="dxa"/>
            <w:tcBorders>
              <w:bottom w:val="nil"/>
            </w:tcBorders>
          </w:tcPr>
          <w:p w14:paraId="4B53EC3E" w14:textId="77777777" w:rsidR="005570B9" w:rsidRPr="003C4734" w:rsidRDefault="005570B9" w:rsidP="005570B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6D9AEF32" w14:textId="77777777" w:rsidR="005570B9" w:rsidRPr="003C4734" w:rsidRDefault="005570B9" w:rsidP="005570B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BD747D9" w14:textId="77777777" w:rsidR="005570B9" w:rsidRPr="003C4734" w:rsidRDefault="005570B9" w:rsidP="005570B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CEC453F" w14:textId="77777777" w:rsidR="005570B9" w:rsidRPr="003C4734" w:rsidRDefault="005570B9" w:rsidP="005570B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F294DA3" w14:textId="77777777" w:rsidR="005570B9" w:rsidRPr="003C4734" w:rsidRDefault="005570B9" w:rsidP="005570B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E94588D" w14:textId="77777777" w:rsidR="005570B9" w:rsidRPr="003C4734" w:rsidRDefault="005570B9" w:rsidP="005570B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C162079" w14:textId="77777777" w:rsidR="005570B9" w:rsidRPr="003C4734" w:rsidRDefault="005570B9" w:rsidP="005570B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87031" w14:textId="26FF16EE" w:rsidR="005570B9" w:rsidRPr="003C4734" w:rsidRDefault="005570B9" w:rsidP="005570B9">
            <w:pPr>
              <w:tabs>
                <w:tab w:val="right" w:pos="7200"/>
                <w:tab w:val="right" w:pos="8540"/>
              </w:tabs>
              <w:ind w:right="8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C4734"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4B24BE0C" w14:textId="77777777" w:rsidR="005570B9" w:rsidRPr="003C4734" w:rsidRDefault="005570B9" w:rsidP="005570B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9BBFAE" w14:textId="3A26D478" w:rsidR="005570B9" w:rsidRPr="003C4734" w:rsidRDefault="005570B9" w:rsidP="005570B9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C4734"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01155094" w14:textId="77777777" w:rsidR="005570B9" w:rsidRPr="003C4734" w:rsidRDefault="005570B9" w:rsidP="005570B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0F37E" w14:textId="2AEACF6C" w:rsidR="005570B9" w:rsidRPr="005570B9" w:rsidRDefault="005570B9" w:rsidP="005570B9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A49E550" w14:textId="77777777" w:rsidR="005570B9" w:rsidRPr="003C4734" w:rsidRDefault="005570B9" w:rsidP="005570B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EF30C7" w14:textId="0870A32E" w:rsidR="005570B9" w:rsidRPr="003C4734" w:rsidRDefault="005570B9" w:rsidP="005570B9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C4734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54BC5F89" w14:textId="1ACF2A7A" w:rsidR="00641F25" w:rsidRPr="00B118B0" w:rsidRDefault="00641F25" w:rsidP="00641F2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 เอ็มลิงค์ คิวไออาร์ จำกัด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ได้จดทะเบียนเลิกกิจการกับกระทรวงพาณิชย์เมื่อวันที่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19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กุมภาพันธ์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และปัจจุบันอยู่ระหว่างการชำระบัญชี </w:t>
      </w:r>
    </w:p>
    <w:p w14:paraId="1E3F8217" w14:textId="491CE725" w:rsidR="00B7094C" w:rsidRPr="00C824D9" w:rsidRDefault="00B7094C" w:rsidP="00C824D9">
      <w:pPr>
        <w:pStyle w:val="ListParagraph"/>
        <w:numPr>
          <w:ilvl w:val="1"/>
          <w:numId w:val="1"/>
        </w:numPr>
        <w:spacing w:before="120" w:line="240" w:lineRule="atLeast"/>
        <w:ind w:left="360" w:hanging="360"/>
        <w:jc w:val="thaiDistribute"/>
        <w:rPr>
          <w:rFonts w:asciiTheme="majorBidi" w:hAnsiTheme="majorBidi" w:cstheme="majorBidi"/>
          <w:spacing w:val="-6"/>
          <w:sz w:val="28"/>
        </w:rPr>
      </w:pPr>
      <w:r w:rsidRPr="00B118B0">
        <w:rPr>
          <w:rFonts w:asciiTheme="majorBidi" w:hAnsiTheme="majorBidi" w:cstheme="majorBidi"/>
          <w:sz w:val="28"/>
          <w:cs/>
          <w:lang w:eastAsia="en-GB"/>
        </w:rPr>
        <w:t xml:space="preserve">กิจการร่วมค้าเอ็มเซ็ท </w:t>
      </w:r>
      <w:r w:rsidRPr="00B118B0">
        <w:rPr>
          <w:rFonts w:asciiTheme="majorBidi" w:hAnsiTheme="majorBidi" w:cstheme="majorBidi"/>
          <w:sz w:val="28"/>
          <w:lang w:eastAsia="en-GB"/>
        </w:rPr>
        <w:t xml:space="preserve">(“MSET Joint Venture”) </w:t>
      </w:r>
      <w:r w:rsidRPr="00B118B0">
        <w:rPr>
          <w:rFonts w:asciiTheme="majorBidi" w:hAnsiTheme="majorBidi" w:cstheme="majorBidi"/>
          <w:sz w:val="28"/>
          <w:cs/>
          <w:lang w:eastAsia="en-GB"/>
        </w:rPr>
        <w:t xml:space="preserve">เป็นการดำเนินงานร่วมกัน </w:t>
      </w:r>
      <w:r w:rsidRPr="00B118B0">
        <w:rPr>
          <w:rFonts w:asciiTheme="majorBidi" w:hAnsiTheme="majorBidi" w:cstheme="majorBidi"/>
          <w:sz w:val="28"/>
          <w:lang w:eastAsia="en-GB"/>
        </w:rPr>
        <w:t xml:space="preserve">(Joint Operation) </w:t>
      </w:r>
      <w:r w:rsidRPr="00B118B0">
        <w:rPr>
          <w:rFonts w:asciiTheme="majorBidi" w:hAnsiTheme="majorBidi" w:cstheme="majorBidi"/>
          <w:sz w:val="28"/>
          <w:cs/>
          <w:lang w:eastAsia="en-GB"/>
        </w:rPr>
        <w:t xml:space="preserve">จากการทำสัญญา เมื่อวันที่ </w:t>
      </w:r>
      <w:r w:rsidR="00C824D9">
        <w:rPr>
          <w:rFonts w:asciiTheme="majorBidi" w:hAnsiTheme="majorBidi" w:cstheme="majorBidi" w:hint="cs"/>
          <w:sz w:val="28"/>
          <w:cs/>
          <w:lang w:eastAsia="en-GB"/>
        </w:rPr>
        <w:t xml:space="preserve">         </w:t>
      </w:r>
      <w:r w:rsidRPr="00C824D9">
        <w:rPr>
          <w:rFonts w:asciiTheme="majorBidi" w:hAnsiTheme="majorBidi" w:cstheme="majorBidi"/>
          <w:sz w:val="28"/>
          <w:lang w:eastAsia="en-GB"/>
        </w:rPr>
        <w:t xml:space="preserve">1 </w:t>
      </w:r>
      <w:r w:rsidRPr="00C824D9">
        <w:rPr>
          <w:rFonts w:asciiTheme="majorBidi" w:hAnsiTheme="majorBidi" w:cstheme="majorBidi"/>
          <w:sz w:val="28"/>
          <w:cs/>
          <w:lang w:eastAsia="en-GB"/>
        </w:rPr>
        <w:t xml:space="preserve">ธันวาคม </w:t>
      </w:r>
      <w:r w:rsidRPr="00C824D9">
        <w:rPr>
          <w:rFonts w:asciiTheme="majorBidi" w:hAnsiTheme="majorBidi" w:cstheme="majorBidi"/>
          <w:sz w:val="28"/>
          <w:lang w:eastAsia="en-GB"/>
        </w:rPr>
        <w:t xml:space="preserve">2563 </w:t>
      </w:r>
      <w:r w:rsidRPr="00C824D9">
        <w:rPr>
          <w:rFonts w:asciiTheme="majorBidi" w:hAnsiTheme="majorBidi" w:cstheme="majorBidi"/>
          <w:sz w:val="28"/>
          <w:cs/>
          <w:lang w:eastAsia="en-GB"/>
        </w:rPr>
        <w:t xml:space="preserve">โดยมีวัตถุประสงค์เพื่อดำเนินการเข้าร่วมเสนอราคาและรับงานโครงการ งานก่อสร้าง งานปรับปรุง และติดตั้งทดแทนระบบวิทยุสื่อสารดิจิตอล บนทางหลวงพิเศษหมายเลข </w:t>
      </w:r>
      <w:r w:rsidRPr="00C824D9">
        <w:rPr>
          <w:rFonts w:asciiTheme="majorBidi" w:hAnsiTheme="majorBidi" w:cstheme="majorBidi"/>
          <w:sz w:val="28"/>
          <w:lang w:eastAsia="en-GB"/>
        </w:rPr>
        <w:t xml:space="preserve">7 </w:t>
      </w:r>
      <w:r w:rsidRPr="00C824D9">
        <w:rPr>
          <w:rFonts w:asciiTheme="majorBidi" w:hAnsiTheme="majorBidi" w:cstheme="majorBidi"/>
          <w:sz w:val="28"/>
          <w:cs/>
          <w:lang w:eastAsia="en-GB"/>
        </w:rPr>
        <w:t xml:space="preserve">และหมายเลข </w:t>
      </w:r>
      <w:r w:rsidRPr="00C824D9">
        <w:rPr>
          <w:rFonts w:asciiTheme="majorBidi" w:hAnsiTheme="majorBidi" w:cstheme="majorBidi"/>
          <w:sz w:val="28"/>
          <w:lang w:eastAsia="en-GB"/>
        </w:rPr>
        <w:t xml:space="preserve">9 </w:t>
      </w:r>
      <w:r w:rsidRPr="00C824D9">
        <w:rPr>
          <w:rFonts w:asciiTheme="majorBidi" w:hAnsiTheme="majorBidi" w:cstheme="majorBidi"/>
          <w:sz w:val="28"/>
          <w:cs/>
          <w:lang w:eastAsia="en-GB"/>
        </w:rPr>
        <w:t xml:space="preserve">ด้วยวิธีประกวดราคาอิเล็กทรอนิกส์ </w:t>
      </w:r>
      <w:r w:rsidR="002C66CB" w:rsidRPr="00C824D9">
        <w:rPr>
          <w:rFonts w:asciiTheme="majorBidi" w:hAnsiTheme="majorBidi" w:cstheme="majorBidi"/>
          <w:sz w:val="28"/>
          <w:lang w:eastAsia="en-GB"/>
        </w:rPr>
        <w:t xml:space="preserve">   </w:t>
      </w:r>
      <w:r w:rsidRPr="00C824D9">
        <w:rPr>
          <w:rFonts w:asciiTheme="majorBidi" w:hAnsiTheme="majorBidi" w:cstheme="majorBidi"/>
          <w:sz w:val="28"/>
          <w:cs/>
          <w:lang w:eastAsia="en-GB"/>
        </w:rPr>
        <w:t>(</w:t>
      </w:r>
      <w:r w:rsidRPr="00C824D9">
        <w:rPr>
          <w:rFonts w:asciiTheme="majorBidi" w:hAnsiTheme="majorBidi" w:cstheme="majorBidi"/>
          <w:sz w:val="28"/>
          <w:lang w:eastAsia="en-GB"/>
        </w:rPr>
        <w:t xml:space="preserve">e-bidding) </w:t>
      </w:r>
      <w:r w:rsidRPr="00C824D9">
        <w:rPr>
          <w:rFonts w:asciiTheme="majorBidi" w:hAnsiTheme="majorBidi" w:cstheme="majorBidi"/>
          <w:sz w:val="28"/>
          <w:cs/>
          <w:lang w:eastAsia="en-GB"/>
        </w:rPr>
        <w:t>โดยผู้ร่วมดำเนินงานของกิจการร่วมค้าเอ็มเซ็ท ได้แก่ บริษัท เอ็ม โซลูชั่น จำกัด ซึ่งเป็นบริษัทย่อยของบริษัท และผู้ร่วมดำเนินงานอีกรายคือ บริษัท เซ็ท กรุ๊ป โซลูชั่น จำกัด</w:t>
      </w:r>
    </w:p>
    <w:p w14:paraId="3DFB92D6" w14:textId="381EBFED" w:rsidR="00B7094C" w:rsidRPr="00B118B0" w:rsidRDefault="00B7094C" w:rsidP="009D510B">
      <w:pPr>
        <w:pStyle w:val="ListParagraph"/>
        <w:spacing w:before="120" w:line="240" w:lineRule="atLeast"/>
        <w:ind w:left="360"/>
        <w:jc w:val="thaiDistribute"/>
        <w:rPr>
          <w:rFonts w:asciiTheme="majorBidi" w:hAnsiTheme="majorBidi" w:cstheme="majorBidi"/>
          <w:spacing w:val="-6"/>
          <w:sz w:val="28"/>
        </w:rPr>
      </w:pPr>
      <w:r w:rsidRPr="00B118B0">
        <w:rPr>
          <w:rFonts w:asciiTheme="majorBidi" w:hAnsiTheme="majorBidi" w:cstheme="majorBidi"/>
          <w:sz w:val="28"/>
          <w:cs/>
          <w:lang w:eastAsia="en-GB"/>
        </w:rPr>
        <w:t>ทั้งนี้ผู้ร่วมดำเนินงานของกิจการร่วมค้าเอ็มเซ็ทได้แบ่งส่วนร่วมในความรับผิดชอบที่เกิดขึ้นหรือที่เกี่ยวข้องกับการลงทุน ดังนี้</w:t>
      </w:r>
    </w:p>
    <w:tbl>
      <w:tblPr>
        <w:tblW w:w="0" w:type="auto"/>
        <w:tblInd w:w="1075" w:type="dxa"/>
        <w:tblLook w:val="04A0" w:firstRow="1" w:lastRow="0" w:firstColumn="1" w:lastColumn="0" w:noHBand="0" w:noVBand="1"/>
      </w:tblPr>
      <w:tblGrid>
        <w:gridCol w:w="2610"/>
        <w:gridCol w:w="270"/>
        <w:gridCol w:w="5040"/>
      </w:tblGrid>
      <w:tr w:rsidR="00B7094C" w:rsidRPr="00B118B0" w14:paraId="20FA66EC" w14:textId="77777777" w:rsidTr="00B7094C">
        <w:tc>
          <w:tcPr>
            <w:tcW w:w="2610" w:type="dxa"/>
            <w:tcBorders>
              <w:bottom w:val="single" w:sz="4" w:space="0" w:color="auto"/>
            </w:tcBorders>
            <w:hideMark/>
          </w:tcPr>
          <w:p w14:paraId="6FCBF9A1" w14:textId="77777777" w:rsidR="00B7094C" w:rsidRPr="00B118B0" w:rsidRDefault="00B709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ผู้ร่วมดำเนินงานของ</w:t>
            </w:r>
          </w:p>
          <w:p w14:paraId="774A5672" w14:textId="0A83727E" w:rsidR="00B7094C" w:rsidRPr="00B118B0" w:rsidRDefault="00B709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กิจการร่วมค้าเอ็มเซ็ท</w:t>
            </w:r>
          </w:p>
        </w:tc>
        <w:tc>
          <w:tcPr>
            <w:tcW w:w="270" w:type="dxa"/>
          </w:tcPr>
          <w:p w14:paraId="235CB095" w14:textId="77777777" w:rsidR="00B7094C" w:rsidRPr="00B118B0" w:rsidRDefault="00B709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hideMark/>
          </w:tcPr>
          <w:p w14:paraId="2AE32E92" w14:textId="77777777" w:rsidR="00B7094C" w:rsidRPr="00B118B0" w:rsidRDefault="00B709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ส่วนร่วมในความรับผิดชอบที่เกิดขึ้น</w:t>
            </w:r>
          </w:p>
          <w:p w14:paraId="79E3532A" w14:textId="6D3BD18E" w:rsidR="00B7094C" w:rsidRPr="00B118B0" w:rsidRDefault="00B709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หรือที่เกี่ยวข้องกับการลงทุน</w:t>
            </w:r>
          </w:p>
        </w:tc>
      </w:tr>
      <w:tr w:rsidR="00B7094C" w:rsidRPr="00B118B0" w14:paraId="761DD291" w14:textId="77777777" w:rsidTr="00B7094C">
        <w:tc>
          <w:tcPr>
            <w:tcW w:w="2610" w:type="dxa"/>
            <w:tcBorders>
              <w:top w:val="single" w:sz="4" w:space="0" w:color="auto"/>
            </w:tcBorders>
            <w:hideMark/>
          </w:tcPr>
          <w:p w14:paraId="414B3E88" w14:textId="77777777" w:rsidR="00B7094C" w:rsidRPr="00B118B0" w:rsidRDefault="00B7094C">
            <w:pPr>
              <w:rPr>
                <w:rFonts w:asciiTheme="majorBidi" w:hAnsiTheme="majorBidi" w:cstheme="majorBidi"/>
                <w:sz w:val="28"/>
                <w:lang w:eastAsia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eastAsia="en-GB"/>
              </w:rPr>
              <w:t>บริษัท เอ็ม โซลูชั่น จำกัด</w:t>
            </w:r>
          </w:p>
        </w:tc>
        <w:tc>
          <w:tcPr>
            <w:tcW w:w="270" w:type="dxa"/>
          </w:tcPr>
          <w:p w14:paraId="2BA386B9" w14:textId="77777777" w:rsidR="00B7094C" w:rsidRPr="00B118B0" w:rsidRDefault="00B7094C">
            <w:pPr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  <w:hideMark/>
          </w:tcPr>
          <w:p w14:paraId="7EAAB63A" w14:textId="35EEF7C1" w:rsidR="00B7094C" w:rsidRPr="00B118B0" w:rsidRDefault="00B7094C">
            <w:pPr>
              <w:rPr>
                <w:rFonts w:asciiTheme="majorBidi" w:hAnsiTheme="majorBidi" w:cstheme="majorBidi"/>
                <w:sz w:val="28"/>
                <w:lang w:eastAsia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ลงทุนในสัดส่วนร้อยละ </w:t>
            </w:r>
            <w:r w:rsidRPr="00B118B0">
              <w:rPr>
                <w:rFonts w:asciiTheme="majorBidi" w:hAnsiTheme="majorBidi" w:cstheme="majorBidi"/>
                <w:sz w:val="28"/>
                <w:lang w:eastAsia="en-GB"/>
              </w:rPr>
              <w:t xml:space="preserve">100 </w:t>
            </w:r>
          </w:p>
        </w:tc>
      </w:tr>
      <w:tr w:rsidR="00B7094C" w:rsidRPr="00B118B0" w14:paraId="0CCA0ABB" w14:textId="77777777" w:rsidTr="00B7094C">
        <w:tc>
          <w:tcPr>
            <w:tcW w:w="2610" w:type="dxa"/>
            <w:hideMark/>
          </w:tcPr>
          <w:p w14:paraId="7123FC7C" w14:textId="77777777" w:rsidR="00B7094C" w:rsidRPr="00B118B0" w:rsidRDefault="00B7094C">
            <w:pPr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eastAsia="en-GB"/>
              </w:rPr>
              <w:t>บริษัท เซ็ท กรุ๊ป โซลูชั่น จำกัด</w:t>
            </w:r>
          </w:p>
        </w:tc>
        <w:tc>
          <w:tcPr>
            <w:tcW w:w="270" w:type="dxa"/>
          </w:tcPr>
          <w:p w14:paraId="74A2CA08" w14:textId="77777777" w:rsidR="00B7094C" w:rsidRPr="00B118B0" w:rsidRDefault="00B7094C">
            <w:pPr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5040" w:type="dxa"/>
            <w:hideMark/>
          </w:tcPr>
          <w:p w14:paraId="0C9A0BF9" w14:textId="3B74385B" w:rsidR="00B7094C" w:rsidRPr="00B118B0" w:rsidRDefault="00B7094C">
            <w:pPr>
              <w:rPr>
                <w:rFonts w:asciiTheme="majorBidi" w:hAnsiTheme="majorBidi" w:cstheme="majorBidi"/>
                <w:sz w:val="28"/>
                <w:lang w:eastAsia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มีหน้าที่รับผิดชอบงานติดตั้งเชื่อมต่อระบบ </w:t>
            </w:r>
            <w:r w:rsidRPr="00B118B0">
              <w:rPr>
                <w:rFonts w:asciiTheme="majorBidi" w:hAnsiTheme="majorBidi" w:cstheme="majorBidi"/>
                <w:sz w:val="28"/>
                <w:lang w:eastAsia="en-GB"/>
              </w:rPr>
              <w:t xml:space="preserve">ATMS </w:t>
            </w:r>
            <w:r w:rsidRPr="00B118B0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กับระบบวิทยุ </w:t>
            </w:r>
          </w:p>
        </w:tc>
      </w:tr>
    </w:tbl>
    <w:p w14:paraId="2C875228" w14:textId="77777777" w:rsidR="00B7094C" w:rsidRPr="00B118B0" w:rsidRDefault="00B7094C" w:rsidP="007E259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B118B0">
        <w:rPr>
          <w:rFonts w:asciiTheme="majorBidi" w:hAnsiTheme="majorBidi" w:cstheme="majorBidi"/>
          <w:sz w:val="28"/>
          <w:cs/>
          <w:lang w:eastAsia="en-GB"/>
        </w:rPr>
        <w:t xml:space="preserve">ผู้ร่วมดำเนินงานตกลงให้ </w:t>
      </w:r>
      <w:r w:rsidRPr="00B118B0">
        <w:rPr>
          <w:rFonts w:asciiTheme="majorBidi" w:hAnsiTheme="majorBidi" w:cstheme="majorBidi"/>
          <w:spacing w:val="-4"/>
          <w:sz w:val="28"/>
          <w:cs/>
          <w:lang w:eastAsia="en-GB"/>
        </w:rPr>
        <w:t>บริษัท เอ็ม โซลูชั่น จำกัด เป็นผู้รับผิดชอบในด้านการทำบัญชีและการเงินของกิจการร่วมค้าเอ็มเซ็ท</w:t>
      </w:r>
      <w:r w:rsidRPr="00B118B0">
        <w:rPr>
          <w:rFonts w:asciiTheme="majorBidi" w:hAnsiTheme="majorBidi" w:cstheme="majorBidi"/>
          <w:sz w:val="28"/>
          <w:cs/>
          <w:lang w:eastAsia="en-GB"/>
        </w:rPr>
        <w:t xml:space="preserve"> และเป็นผู้เข้ายื่นข้อเสนอกับหน่วยงานของรัฐ และรับผิดชอบในการออกหนังสือค้ำประกันซอง หนังสือค้ำประกันสัญญา และหนังสือค้ำประกันการเบิกเงินล่วงหน้าโดยใช้วงเงิน และ/หรือ หลักทรัพย์ ของ บริษัท เอ็ม โซลูชั่น จำกัด </w:t>
      </w:r>
    </w:p>
    <w:p w14:paraId="47265B32" w14:textId="04152C1A" w:rsidR="00B7094C" w:rsidRDefault="00B7094C" w:rsidP="007E259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B118B0">
        <w:rPr>
          <w:rFonts w:asciiTheme="majorBidi" w:hAnsiTheme="majorBidi" w:cstheme="majorBidi"/>
          <w:sz w:val="28"/>
          <w:cs/>
          <w:lang w:eastAsia="en-GB"/>
        </w:rPr>
        <w:t>กรณีที่เกิดความเสียหายกับกิจการร่วมค้าเอ็มเซ็ท ทาง บริษัท เอ็ม โซลูชั่น จำกัด ตกลงรับผิดชอบความเสียหายทั้งหมดแต่เพียงผู้เดียว เว้นแต่ในกรณีที่เป็นความเสียหายที่เกิดขึ้นจากงานในส่วนที่ บริษัท เซ็ท กรุ๊ป โซลูชั่น จำกัด มีหน้าที่รับผิดชอบ</w:t>
      </w:r>
    </w:p>
    <w:p w14:paraId="4AD5D868" w14:textId="77777777" w:rsidR="001E314B" w:rsidRPr="00CC011D" w:rsidRDefault="001E314B" w:rsidP="001E314B">
      <w:pPr>
        <w:pStyle w:val="ListParagraph"/>
        <w:ind w:left="360"/>
        <w:jc w:val="thaiDistribute"/>
        <w:rPr>
          <w:rFonts w:asciiTheme="majorBidi" w:hAnsiTheme="majorBidi"/>
          <w:sz w:val="18"/>
          <w:szCs w:val="18"/>
          <w:lang w:eastAsia="en-GB"/>
        </w:rPr>
      </w:pPr>
    </w:p>
    <w:p w14:paraId="639DE14F" w14:textId="534FAD16" w:rsidR="001E314B" w:rsidRPr="0055405D" w:rsidRDefault="001E314B" w:rsidP="001E314B">
      <w:pPr>
        <w:pStyle w:val="ListParagraph"/>
        <w:ind w:left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55405D">
        <w:rPr>
          <w:rFonts w:asciiTheme="majorBidi" w:hAnsiTheme="majorBidi" w:hint="cs"/>
          <w:sz w:val="28"/>
          <w:cs/>
          <w:lang w:eastAsia="en-GB"/>
        </w:rPr>
        <w:t>เมื่อวันที่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cstheme="majorBidi"/>
          <w:sz w:val="28"/>
          <w:lang w:eastAsia="en-GB"/>
        </w:rPr>
        <w:t>29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มิถุนายน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cstheme="majorBidi"/>
          <w:sz w:val="28"/>
          <w:lang w:eastAsia="en-GB"/>
        </w:rPr>
        <w:t>2564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ที่ประชุมคณะกรรมการบริษัท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ครั้งที่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cstheme="majorBidi"/>
          <w:sz w:val="28"/>
          <w:lang w:eastAsia="en-GB"/>
        </w:rPr>
        <w:t>8/2564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ของบริษัท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เซเว่น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ยูทิลิตี้ส์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แอนด์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พาวเวอร์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จำกัด</w:t>
      </w:r>
      <w:r w:rsidRPr="0055405D">
        <w:rPr>
          <w:rFonts w:asciiTheme="majorBidi" w:hAnsiTheme="majorBidi"/>
          <w:sz w:val="28"/>
          <w:cs/>
          <w:lang w:eastAsia="en-GB"/>
        </w:rPr>
        <w:t xml:space="preserve"> (</w:t>
      </w:r>
      <w:r w:rsidRPr="0055405D">
        <w:rPr>
          <w:rFonts w:asciiTheme="majorBidi" w:hAnsiTheme="majorBidi" w:hint="cs"/>
          <w:sz w:val="28"/>
          <w:cs/>
          <w:lang w:eastAsia="en-GB"/>
        </w:rPr>
        <w:t>มหาชน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) </w:t>
      </w:r>
      <w:r w:rsidRPr="0055405D">
        <w:rPr>
          <w:rFonts w:asciiTheme="majorBidi" w:hAnsiTheme="majorBidi" w:hint="cs"/>
          <w:sz w:val="28"/>
          <w:cs/>
          <w:lang w:eastAsia="en-GB"/>
        </w:rPr>
        <w:t>ได้มีมติอนุมัติให้จำหน่ายเงินลงทุนทั้งหมดใน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บริษัท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เอ็ม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โซลูชั่น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จำกัด</w:t>
      </w:r>
      <w:r w:rsidR="00435D64">
        <w:rPr>
          <w:rFonts w:asciiTheme="majorBidi" w:hAnsiTheme="majorBidi" w:hint="cs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ให้แก่บุคคลภายนอกซึ่งไม่มีความสัมพันธ์และ</w:t>
      </w:r>
      <w:r w:rsidRPr="0055405D">
        <w:rPr>
          <w:rFonts w:asciiTheme="majorBidi" w:hAnsiTheme="majorBidi"/>
          <w:sz w:val="28"/>
          <w:cs/>
          <w:lang w:eastAsia="en-GB"/>
        </w:rPr>
        <w:t>/</w:t>
      </w:r>
      <w:r w:rsidRPr="0055405D">
        <w:rPr>
          <w:rFonts w:asciiTheme="majorBidi" w:hAnsiTheme="majorBidi" w:hint="cs"/>
          <w:sz w:val="28"/>
          <w:cs/>
          <w:lang w:eastAsia="en-GB"/>
        </w:rPr>
        <w:t>หรือความเกี่ยวโยงใด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ๆ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กับผู้บริหาร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กรรมการ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ผู้ถือหุ้นรายใหญ่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และผู้มีอำนาจควบคุมของบริษัทและบริษัทย่อย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โดยได้มีการจำหน่ายออกไปในวันที่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cstheme="majorBidi"/>
          <w:sz w:val="28"/>
          <w:lang w:eastAsia="en-GB"/>
        </w:rPr>
        <w:t>30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มิถุนายน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cstheme="majorBidi"/>
          <w:sz w:val="28"/>
          <w:lang w:eastAsia="en-GB"/>
        </w:rPr>
        <w:t xml:space="preserve">2564 </w:t>
      </w:r>
    </w:p>
    <w:p w14:paraId="3AD97508" w14:textId="77777777" w:rsidR="001E314B" w:rsidRPr="0055405D" w:rsidRDefault="001E314B" w:rsidP="001E314B">
      <w:pPr>
        <w:pStyle w:val="ListParagraph"/>
        <w:ind w:left="360"/>
        <w:jc w:val="thaiDistribute"/>
        <w:rPr>
          <w:rFonts w:asciiTheme="majorBidi" w:hAnsiTheme="majorBidi" w:cstheme="majorBidi"/>
          <w:sz w:val="18"/>
          <w:szCs w:val="18"/>
          <w:lang w:eastAsia="en-GB"/>
        </w:rPr>
      </w:pPr>
    </w:p>
    <w:p w14:paraId="436B8BDF" w14:textId="64AA2731" w:rsidR="001E314B" w:rsidRPr="0055405D" w:rsidRDefault="001E314B" w:rsidP="001E314B">
      <w:pPr>
        <w:pStyle w:val="ListParagraph"/>
        <w:ind w:left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55405D">
        <w:rPr>
          <w:rFonts w:asciiTheme="majorBidi" w:hAnsiTheme="majorBidi" w:hint="cs"/>
          <w:sz w:val="28"/>
          <w:cs/>
          <w:lang w:eastAsia="en-GB"/>
        </w:rPr>
        <w:lastRenderedPageBreak/>
        <w:t>ดังนั้นกิจการร่วมค้าเอ็มเซ็ท</w:t>
      </w:r>
      <w:r w:rsidRPr="0055405D">
        <w:rPr>
          <w:rFonts w:asciiTheme="majorBidi" w:hAnsiTheme="majorBidi"/>
          <w:sz w:val="28"/>
          <w:cs/>
          <w:lang w:eastAsia="en-GB"/>
        </w:rPr>
        <w:t xml:space="preserve"> (</w:t>
      </w:r>
      <w:r w:rsidRPr="0055405D">
        <w:rPr>
          <w:rFonts w:asciiTheme="majorBidi" w:hAnsiTheme="majorBidi" w:hint="eastAsia"/>
          <w:sz w:val="28"/>
          <w:cs/>
          <w:lang w:eastAsia="en-GB"/>
        </w:rPr>
        <w:t>“</w:t>
      </w:r>
      <w:r w:rsidRPr="0055405D">
        <w:rPr>
          <w:rFonts w:asciiTheme="majorBidi" w:hAnsiTheme="majorBidi" w:cstheme="majorBidi"/>
          <w:sz w:val="28"/>
          <w:lang w:eastAsia="en-GB"/>
        </w:rPr>
        <w:t xml:space="preserve">MSET Joint Venture”) </w:t>
      </w:r>
      <w:r w:rsidRPr="0055405D">
        <w:rPr>
          <w:rFonts w:asciiTheme="majorBidi" w:hAnsiTheme="majorBidi" w:hint="cs"/>
          <w:sz w:val="28"/>
          <w:cs/>
          <w:lang w:eastAsia="en-GB"/>
        </w:rPr>
        <w:t>ภายใต้การดำเนินงานร่วมกัน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(</w:t>
      </w:r>
      <w:r w:rsidRPr="0055405D">
        <w:rPr>
          <w:rFonts w:asciiTheme="majorBidi" w:hAnsiTheme="majorBidi" w:cstheme="majorBidi"/>
          <w:sz w:val="28"/>
          <w:lang w:eastAsia="en-GB"/>
        </w:rPr>
        <w:t xml:space="preserve">Joint Operation) </w:t>
      </w:r>
      <w:r w:rsidRPr="0055405D">
        <w:rPr>
          <w:rFonts w:asciiTheme="majorBidi" w:hAnsiTheme="majorBidi" w:hint="cs"/>
          <w:sz w:val="28"/>
          <w:cs/>
          <w:lang w:eastAsia="en-GB"/>
        </w:rPr>
        <w:t>กับบริษัท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เอ็ม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โซลูชั่น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จำกัด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ซึ่งเป็นบริษัทย่อยของบริษัท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จึงไม่ถือเป็นกิจการร่วมค้าของ</w:t>
      </w:r>
      <w:r w:rsidR="00D42926" w:rsidRPr="00D42926">
        <w:rPr>
          <w:rFonts w:asciiTheme="majorBidi" w:hAnsiTheme="majorBidi" w:hint="cs"/>
          <w:sz w:val="28"/>
          <w:cs/>
          <w:lang w:eastAsia="en-GB"/>
        </w:rPr>
        <w:t>บริษัท</w:t>
      </w:r>
      <w:r w:rsidR="00D42926" w:rsidRPr="00D42926">
        <w:rPr>
          <w:rFonts w:asciiTheme="majorBidi" w:hAnsiTheme="majorBidi"/>
          <w:sz w:val="28"/>
          <w:cs/>
          <w:lang w:eastAsia="en-GB"/>
        </w:rPr>
        <w:t xml:space="preserve"> </w:t>
      </w:r>
      <w:r w:rsidR="00D42926" w:rsidRPr="00D42926">
        <w:rPr>
          <w:rFonts w:asciiTheme="majorBidi" w:hAnsiTheme="majorBidi" w:hint="cs"/>
          <w:sz w:val="28"/>
          <w:cs/>
          <w:lang w:eastAsia="en-GB"/>
        </w:rPr>
        <w:t>เซเว่น</w:t>
      </w:r>
      <w:r w:rsidR="00D42926" w:rsidRPr="00D42926">
        <w:rPr>
          <w:rFonts w:asciiTheme="majorBidi" w:hAnsiTheme="majorBidi"/>
          <w:sz w:val="28"/>
          <w:cs/>
          <w:lang w:eastAsia="en-GB"/>
        </w:rPr>
        <w:t xml:space="preserve"> </w:t>
      </w:r>
      <w:r w:rsidR="00D42926" w:rsidRPr="00D42926">
        <w:rPr>
          <w:rFonts w:asciiTheme="majorBidi" w:hAnsiTheme="majorBidi" w:hint="cs"/>
          <w:sz w:val="28"/>
          <w:cs/>
          <w:lang w:eastAsia="en-GB"/>
        </w:rPr>
        <w:t>ยูทิลิตี้ส์</w:t>
      </w:r>
      <w:r w:rsidR="00D42926" w:rsidRPr="00D42926">
        <w:rPr>
          <w:rFonts w:asciiTheme="majorBidi" w:hAnsiTheme="majorBidi"/>
          <w:sz w:val="28"/>
          <w:cs/>
          <w:lang w:eastAsia="en-GB"/>
        </w:rPr>
        <w:t xml:space="preserve"> </w:t>
      </w:r>
      <w:r w:rsidR="00D42926" w:rsidRPr="00D42926">
        <w:rPr>
          <w:rFonts w:asciiTheme="majorBidi" w:hAnsiTheme="majorBidi" w:hint="cs"/>
          <w:sz w:val="28"/>
          <w:cs/>
          <w:lang w:eastAsia="en-GB"/>
        </w:rPr>
        <w:t>แอนด์</w:t>
      </w:r>
      <w:r w:rsidR="00D42926" w:rsidRPr="00D42926">
        <w:rPr>
          <w:rFonts w:asciiTheme="majorBidi" w:hAnsiTheme="majorBidi"/>
          <w:sz w:val="28"/>
          <w:cs/>
          <w:lang w:eastAsia="en-GB"/>
        </w:rPr>
        <w:t xml:space="preserve"> </w:t>
      </w:r>
      <w:r w:rsidR="00D42926" w:rsidRPr="00D42926">
        <w:rPr>
          <w:rFonts w:asciiTheme="majorBidi" w:hAnsiTheme="majorBidi" w:hint="cs"/>
          <w:sz w:val="28"/>
          <w:cs/>
          <w:lang w:eastAsia="en-GB"/>
        </w:rPr>
        <w:t>พาวเวอร์</w:t>
      </w:r>
      <w:r w:rsidR="00D42926" w:rsidRPr="00D42926">
        <w:rPr>
          <w:rFonts w:asciiTheme="majorBidi" w:hAnsiTheme="majorBidi"/>
          <w:sz w:val="28"/>
          <w:cs/>
          <w:lang w:eastAsia="en-GB"/>
        </w:rPr>
        <w:t xml:space="preserve"> </w:t>
      </w:r>
      <w:r w:rsidR="00D42926" w:rsidRPr="00D42926">
        <w:rPr>
          <w:rFonts w:asciiTheme="majorBidi" w:hAnsiTheme="majorBidi" w:hint="cs"/>
          <w:sz w:val="28"/>
          <w:cs/>
          <w:lang w:eastAsia="en-GB"/>
        </w:rPr>
        <w:t>จำกัด</w:t>
      </w:r>
      <w:r w:rsidR="00D42926" w:rsidRPr="00D42926">
        <w:rPr>
          <w:rFonts w:asciiTheme="majorBidi" w:hAnsiTheme="majorBidi"/>
          <w:sz w:val="28"/>
          <w:cs/>
          <w:lang w:eastAsia="en-GB"/>
        </w:rPr>
        <w:t xml:space="preserve"> (</w:t>
      </w:r>
      <w:r w:rsidR="00D42926" w:rsidRPr="00D42926">
        <w:rPr>
          <w:rFonts w:asciiTheme="majorBidi" w:hAnsiTheme="majorBidi" w:hint="cs"/>
          <w:sz w:val="28"/>
          <w:cs/>
          <w:lang w:eastAsia="en-GB"/>
        </w:rPr>
        <w:t>มหาชน</w:t>
      </w:r>
      <w:r w:rsidR="00D42926" w:rsidRPr="00D42926">
        <w:rPr>
          <w:rFonts w:asciiTheme="majorBidi" w:hAnsiTheme="majorBidi"/>
          <w:sz w:val="28"/>
          <w:cs/>
          <w:lang w:eastAsia="en-GB"/>
        </w:rPr>
        <w:t xml:space="preserve">) 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นับตั้งแต่ได้มีการจำหน่าย</w:t>
      </w:r>
      <w:r w:rsidR="00205ADF">
        <w:rPr>
          <w:rFonts w:asciiTheme="majorBidi" w:hAnsiTheme="majorBidi" w:hint="cs"/>
          <w:sz w:val="28"/>
          <w:cs/>
          <w:lang w:eastAsia="en-GB"/>
        </w:rPr>
        <w:t>บริษัท เอ็</w:t>
      </w:r>
      <w:r w:rsidR="00027D98">
        <w:rPr>
          <w:rFonts w:asciiTheme="majorBidi" w:hAnsiTheme="majorBidi" w:hint="cs"/>
          <w:sz w:val="28"/>
          <w:cs/>
          <w:lang w:eastAsia="en-GB"/>
        </w:rPr>
        <w:t>ม</w:t>
      </w:r>
      <w:r w:rsidR="00205ADF">
        <w:rPr>
          <w:rFonts w:asciiTheme="majorBidi" w:hAnsiTheme="majorBidi" w:hint="cs"/>
          <w:sz w:val="28"/>
          <w:cs/>
          <w:lang w:eastAsia="en-GB"/>
        </w:rPr>
        <w:t xml:space="preserve"> โซลูชั่น จำกัด</w:t>
      </w:r>
      <w:r w:rsidR="007E0D7B">
        <w:rPr>
          <w:rFonts w:asciiTheme="majorBidi" w:hAnsiTheme="majorBidi" w:hint="cs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ออกไปในวันที่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cstheme="majorBidi"/>
          <w:sz w:val="28"/>
          <w:lang w:eastAsia="en-GB"/>
        </w:rPr>
        <w:t>30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มิถุนายน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cstheme="majorBidi"/>
          <w:sz w:val="28"/>
          <w:lang w:eastAsia="en-GB"/>
        </w:rPr>
        <w:t>2564</w:t>
      </w:r>
    </w:p>
    <w:p w14:paraId="0FE1CD4C" w14:textId="77777777" w:rsidR="001E314B" w:rsidRPr="0055405D" w:rsidRDefault="001E314B" w:rsidP="001E314B">
      <w:pPr>
        <w:pStyle w:val="ListParagraph"/>
        <w:ind w:left="360"/>
        <w:jc w:val="thaiDistribute"/>
        <w:rPr>
          <w:rFonts w:asciiTheme="majorBidi" w:hAnsiTheme="majorBidi" w:cstheme="majorBidi"/>
          <w:sz w:val="18"/>
          <w:szCs w:val="18"/>
          <w:lang w:eastAsia="en-GB"/>
        </w:rPr>
      </w:pPr>
    </w:p>
    <w:p w14:paraId="5D742DB4" w14:textId="77777777" w:rsidR="001D6ADA" w:rsidRDefault="006E29B2" w:rsidP="00C74FD7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/>
          <w:sz w:val="28"/>
          <w:lang w:eastAsia="en-GB"/>
        </w:rPr>
      </w:pPr>
      <w:r w:rsidRPr="006E29B2">
        <w:rPr>
          <w:rFonts w:asciiTheme="majorBidi" w:hAnsiTheme="majorBidi" w:hint="cs"/>
          <w:sz w:val="28"/>
          <w:cs/>
          <w:lang w:eastAsia="en-GB"/>
        </w:rPr>
        <w:t>กรณีที่เกิดความเสียหายกับกิจการร่วมค้าเอ็มเซ็ทในภายหลัง</w:t>
      </w:r>
      <w:r w:rsidRPr="006E29B2">
        <w:rPr>
          <w:rFonts w:asciiTheme="majorBidi" w:hAnsiTheme="majorBidi"/>
          <w:sz w:val="28"/>
          <w:cs/>
          <w:lang w:eastAsia="en-GB"/>
        </w:rPr>
        <w:t xml:space="preserve"> </w:t>
      </w:r>
      <w:r w:rsidRPr="006E29B2">
        <w:rPr>
          <w:rFonts w:asciiTheme="majorBidi" w:hAnsiTheme="majorBidi" w:hint="cs"/>
          <w:sz w:val="28"/>
          <w:cs/>
          <w:lang w:eastAsia="en-GB"/>
        </w:rPr>
        <w:t>ทางบริษัท</w:t>
      </w:r>
      <w:r w:rsidRPr="006E29B2">
        <w:rPr>
          <w:rFonts w:asciiTheme="majorBidi" w:hAnsiTheme="majorBidi"/>
          <w:sz w:val="28"/>
          <w:cs/>
          <w:lang w:eastAsia="en-GB"/>
        </w:rPr>
        <w:t xml:space="preserve"> </w:t>
      </w:r>
      <w:r w:rsidRPr="006E29B2">
        <w:rPr>
          <w:rFonts w:asciiTheme="majorBidi" w:hAnsiTheme="majorBidi" w:hint="cs"/>
          <w:sz w:val="28"/>
          <w:cs/>
          <w:lang w:eastAsia="en-GB"/>
        </w:rPr>
        <w:t>เซเว่น</w:t>
      </w:r>
      <w:r w:rsidRPr="006E29B2">
        <w:rPr>
          <w:rFonts w:asciiTheme="majorBidi" w:hAnsiTheme="majorBidi"/>
          <w:sz w:val="28"/>
          <w:cs/>
          <w:lang w:eastAsia="en-GB"/>
        </w:rPr>
        <w:t xml:space="preserve"> </w:t>
      </w:r>
      <w:r w:rsidRPr="006E29B2">
        <w:rPr>
          <w:rFonts w:asciiTheme="majorBidi" w:hAnsiTheme="majorBidi" w:hint="cs"/>
          <w:sz w:val="28"/>
          <w:cs/>
          <w:lang w:eastAsia="en-GB"/>
        </w:rPr>
        <w:t>ยูทิลิตี้ส์</w:t>
      </w:r>
      <w:r w:rsidRPr="006E29B2">
        <w:rPr>
          <w:rFonts w:asciiTheme="majorBidi" w:hAnsiTheme="majorBidi"/>
          <w:sz w:val="28"/>
          <w:cs/>
          <w:lang w:eastAsia="en-GB"/>
        </w:rPr>
        <w:t xml:space="preserve"> </w:t>
      </w:r>
      <w:r w:rsidRPr="006E29B2">
        <w:rPr>
          <w:rFonts w:asciiTheme="majorBidi" w:hAnsiTheme="majorBidi" w:hint="cs"/>
          <w:sz w:val="28"/>
          <w:cs/>
          <w:lang w:eastAsia="en-GB"/>
        </w:rPr>
        <w:t>แอนด์</w:t>
      </w:r>
      <w:r w:rsidRPr="006E29B2">
        <w:rPr>
          <w:rFonts w:asciiTheme="majorBidi" w:hAnsiTheme="majorBidi"/>
          <w:sz w:val="28"/>
          <w:cs/>
          <w:lang w:eastAsia="en-GB"/>
        </w:rPr>
        <w:t xml:space="preserve"> </w:t>
      </w:r>
      <w:r w:rsidRPr="006E29B2">
        <w:rPr>
          <w:rFonts w:asciiTheme="majorBidi" w:hAnsiTheme="majorBidi" w:hint="cs"/>
          <w:sz w:val="28"/>
          <w:cs/>
          <w:lang w:eastAsia="en-GB"/>
        </w:rPr>
        <w:t>พาวเวอร์</w:t>
      </w:r>
      <w:r w:rsidRPr="006E29B2">
        <w:rPr>
          <w:rFonts w:asciiTheme="majorBidi" w:hAnsiTheme="majorBidi"/>
          <w:sz w:val="28"/>
          <w:cs/>
          <w:lang w:eastAsia="en-GB"/>
        </w:rPr>
        <w:t xml:space="preserve"> </w:t>
      </w:r>
      <w:r w:rsidRPr="006E29B2">
        <w:rPr>
          <w:rFonts w:asciiTheme="majorBidi" w:hAnsiTheme="majorBidi" w:hint="cs"/>
          <w:sz w:val="28"/>
          <w:cs/>
          <w:lang w:eastAsia="en-GB"/>
        </w:rPr>
        <w:t>จำกัด</w:t>
      </w:r>
      <w:r w:rsidRPr="006E29B2">
        <w:rPr>
          <w:rFonts w:asciiTheme="majorBidi" w:hAnsiTheme="majorBidi"/>
          <w:sz w:val="28"/>
          <w:cs/>
          <w:lang w:eastAsia="en-GB"/>
        </w:rPr>
        <w:t xml:space="preserve"> (</w:t>
      </w:r>
      <w:r w:rsidRPr="006E29B2">
        <w:rPr>
          <w:rFonts w:asciiTheme="majorBidi" w:hAnsiTheme="majorBidi" w:hint="cs"/>
          <w:sz w:val="28"/>
          <w:cs/>
          <w:lang w:eastAsia="en-GB"/>
        </w:rPr>
        <w:t>มหาชน</w:t>
      </w:r>
      <w:r w:rsidRPr="006E29B2">
        <w:rPr>
          <w:rFonts w:asciiTheme="majorBidi" w:hAnsiTheme="majorBidi"/>
          <w:sz w:val="28"/>
          <w:cs/>
          <w:lang w:eastAsia="en-GB"/>
        </w:rPr>
        <w:t xml:space="preserve">) </w:t>
      </w:r>
      <w:r w:rsidRPr="006E29B2">
        <w:rPr>
          <w:rFonts w:asciiTheme="majorBidi" w:hAnsiTheme="majorBidi" w:hint="cs"/>
          <w:sz w:val="28"/>
          <w:cs/>
          <w:lang w:eastAsia="en-GB"/>
        </w:rPr>
        <w:t>ปราศจากภาระผูกพันและไม่ต้องรับผิดชอบต่อความเสียหายที่เกิดขึ้น</w:t>
      </w:r>
    </w:p>
    <w:p w14:paraId="68EEF66A" w14:textId="77777777" w:rsidR="00087405" w:rsidRPr="00B118B0" w:rsidRDefault="00087405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อสังหาริมทรัพย์เพื่อการลงทุน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2703519" w14:textId="28FA7C28" w:rsidR="00087405" w:rsidRPr="00B118B0" w:rsidRDefault="00087405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37C00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รายการเปลี่ยนแปลงของอสังหาริมทรัพย์เพื่อการลงทุนสรุปได้ดังนี้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087405" w:rsidRPr="00B118B0" w14:paraId="2FA2D320" w14:textId="77777777" w:rsidTr="0053641F">
        <w:trPr>
          <w:trHeight w:val="20"/>
        </w:trPr>
        <w:tc>
          <w:tcPr>
            <w:tcW w:w="3510" w:type="dxa"/>
            <w:vAlign w:val="bottom"/>
          </w:tcPr>
          <w:p w14:paraId="15B1CBD6" w14:textId="77777777" w:rsidR="00087405" w:rsidRPr="00B118B0" w:rsidRDefault="00087405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60E59CB8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3BA1FB9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765FF716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5A9702FF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E5AE227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087405" w:rsidRPr="00B118B0" w14:paraId="1B74CDB5" w14:textId="77777777" w:rsidTr="0053641F">
        <w:trPr>
          <w:trHeight w:val="20"/>
        </w:trPr>
        <w:tc>
          <w:tcPr>
            <w:tcW w:w="3510" w:type="dxa"/>
            <w:vAlign w:val="bottom"/>
          </w:tcPr>
          <w:p w14:paraId="148A4E44" w14:textId="77777777" w:rsidR="00087405" w:rsidRPr="00B118B0" w:rsidRDefault="00087405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18E93FCD" w14:textId="77777777" w:rsidR="00087405" w:rsidRPr="00B118B0" w:rsidRDefault="00087405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7415EAF" w14:textId="77777777" w:rsidR="00087405" w:rsidRPr="00B118B0" w:rsidRDefault="00087405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31DA36CB" w14:textId="77777777" w:rsidR="00087405" w:rsidRPr="00B118B0" w:rsidRDefault="00087405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87405" w:rsidRPr="00B118B0" w14:paraId="4F79B290" w14:textId="77777777" w:rsidTr="0053641F">
        <w:trPr>
          <w:trHeight w:val="20"/>
        </w:trPr>
        <w:tc>
          <w:tcPr>
            <w:tcW w:w="3510" w:type="dxa"/>
          </w:tcPr>
          <w:p w14:paraId="6B0468ED" w14:textId="77777777" w:rsidR="00087405" w:rsidRPr="00B118B0" w:rsidRDefault="00087405" w:rsidP="00A11E99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A3393" w14:textId="0E18084E" w:rsidR="00087405" w:rsidRPr="00B118B0" w:rsidRDefault="00020B8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37C00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ายน</w:t>
            </w:r>
          </w:p>
          <w:p w14:paraId="0AD96267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0A0AE48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AE815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37B644FF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</w:tcPr>
          <w:p w14:paraId="6681BC88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E5352" w14:textId="6BB4BA1F" w:rsidR="00020B82" w:rsidRPr="00B118B0" w:rsidRDefault="00020B82" w:rsidP="00020B82">
            <w:pP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37C00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  <w:p w14:paraId="6FA40A40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</w:tcPr>
          <w:p w14:paraId="032A2C7E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99F57" w14:textId="77777777" w:rsidR="00087405" w:rsidRPr="00B118B0" w:rsidRDefault="00087405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1A627D9D" w14:textId="77777777" w:rsidR="00087405" w:rsidRPr="00B118B0" w:rsidRDefault="00087405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87405" w:rsidRPr="00B118B0" w14:paraId="7A15CBE6" w14:textId="77777777" w:rsidTr="0053641F">
        <w:trPr>
          <w:trHeight w:val="20"/>
        </w:trPr>
        <w:tc>
          <w:tcPr>
            <w:tcW w:w="3510" w:type="dxa"/>
          </w:tcPr>
          <w:p w14:paraId="0AC4144C" w14:textId="25D2E594" w:rsidR="00087405" w:rsidRPr="00B118B0" w:rsidRDefault="00087405" w:rsidP="00A11E99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</w:t>
            </w:r>
            <w:r w:rsidR="00D70E04"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4B5877" w14:textId="013C3E95" w:rsidR="00087405" w:rsidRPr="00B118B0" w:rsidRDefault="00C61378" w:rsidP="00304B9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113,965</w:t>
            </w:r>
          </w:p>
        </w:tc>
        <w:tc>
          <w:tcPr>
            <w:tcW w:w="180" w:type="dxa"/>
          </w:tcPr>
          <w:p w14:paraId="288D9131" w14:textId="77777777" w:rsidR="00087405" w:rsidRPr="00B118B0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07D4F9" w14:textId="77777777" w:rsidR="00087405" w:rsidRPr="00B118B0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9823BEE" w14:textId="77777777" w:rsidR="00087405" w:rsidRPr="00B118B0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44213BF" w14:textId="05681F94" w:rsidR="00087405" w:rsidRPr="00B118B0" w:rsidRDefault="00C61378" w:rsidP="00304B9F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209,800</w:t>
            </w:r>
          </w:p>
        </w:tc>
        <w:tc>
          <w:tcPr>
            <w:tcW w:w="180" w:type="dxa"/>
          </w:tcPr>
          <w:p w14:paraId="45FC4AA5" w14:textId="77777777" w:rsidR="00087405" w:rsidRPr="00B118B0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C887FC" w14:textId="77777777" w:rsidR="00087405" w:rsidRPr="00B118B0" w:rsidRDefault="00087405" w:rsidP="002C66CB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204,680</w:t>
            </w:r>
          </w:p>
        </w:tc>
      </w:tr>
      <w:tr w:rsidR="00087405" w:rsidRPr="00B118B0" w14:paraId="6ED8EAF8" w14:textId="77777777" w:rsidTr="0053641F">
        <w:tc>
          <w:tcPr>
            <w:tcW w:w="3510" w:type="dxa"/>
            <w:vAlign w:val="bottom"/>
          </w:tcPr>
          <w:p w14:paraId="313C326A" w14:textId="77777777" w:rsidR="00087405" w:rsidRPr="00B118B0" w:rsidRDefault="00087405" w:rsidP="00A11E99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</w:t>
            </w:r>
          </w:p>
        </w:tc>
        <w:tc>
          <w:tcPr>
            <w:tcW w:w="1260" w:type="dxa"/>
          </w:tcPr>
          <w:p w14:paraId="6D66C9B9" w14:textId="7F398330" w:rsidR="00087405" w:rsidRPr="00B118B0" w:rsidRDefault="00C61378" w:rsidP="00304B9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55A769" w14:textId="77777777" w:rsidR="00087405" w:rsidRPr="00B118B0" w:rsidRDefault="00087405" w:rsidP="00A11E99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041B85" w14:textId="77777777" w:rsidR="00087405" w:rsidRPr="00B118B0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A095E1" w14:textId="77777777" w:rsidR="00087405" w:rsidRPr="00B118B0" w:rsidRDefault="00087405" w:rsidP="00A11E99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A2CD67" w14:textId="1BFFDDA3" w:rsidR="00087405" w:rsidRPr="00B118B0" w:rsidRDefault="00C61378" w:rsidP="00304B9F">
            <w:pPr>
              <w:pStyle w:val="BodyText2"/>
              <w:tabs>
                <w:tab w:val="decimal" w:pos="1081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AEBB36" w14:textId="77777777" w:rsidR="00087405" w:rsidRPr="00B118B0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50FBCE" w14:textId="77777777" w:rsidR="00087405" w:rsidRPr="00B118B0" w:rsidRDefault="00087405" w:rsidP="002C66CB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5,120</w:t>
            </w:r>
          </w:p>
        </w:tc>
      </w:tr>
      <w:tr w:rsidR="00087405" w:rsidRPr="00B118B0" w14:paraId="12ABAAEA" w14:textId="77777777" w:rsidTr="0053641F">
        <w:tc>
          <w:tcPr>
            <w:tcW w:w="3510" w:type="dxa"/>
            <w:vAlign w:val="bottom"/>
          </w:tcPr>
          <w:p w14:paraId="12BB23D5" w14:textId="77777777" w:rsidR="00087405" w:rsidRPr="00B118B0" w:rsidRDefault="00087405" w:rsidP="00A11E99">
            <w:pPr>
              <w:pStyle w:val="BodyText2"/>
              <w:spacing w:after="0" w:line="240" w:lineRule="auto"/>
              <w:ind w:left="263" w:right="-4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จัดประเภทมายังอสังหาริมทรัพย์เพื่อการลงทุน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305A600C" w14:textId="5C6AB6F5" w:rsidR="00087405" w:rsidRPr="00B118B0" w:rsidRDefault="00C61378" w:rsidP="00304B9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62372A5" w14:textId="77777777" w:rsidR="00087405" w:rsidRPr="00B118B0" w:rsidRDefault="00087405" w:rsidP="00A11E99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F1E5F3" w14:textId="77777777" w:rsidR="00087405" w:rsidRPr="00B118B0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113,965</w:t>
            </w:r>
          </w:p>
        </w:tc>
        <w:tc>
          <w:tcPr>
            <w:tcW w:w="180" w:type="dxa"/>
            <w:vAlign w:val="bottom"/>
          </w:tcPr>
          <w:p w14:paraId="230F9C75" w14:textId="77777777" w:rsidR="00087405" w:rsidRPr="00B118B0" w:rsidRDefault="00087405" w:rsidP="00A11E99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F1EDAD" w14:textId="41E686EA" w:rsidR="00087405" w:rsidRPr="00B118B0" w:rsidRDefault="00C61378" w:rsidP="00304B9F">
            <w:pPr>
              <w:pStyle w:val="BodyText2"/>
              <w:tabs>
                <w:tab w:val="decimal" w:pos="1081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437D006" w14:textId="77777777" w:rsidR="00087405" w:rsidRPr="00B118B0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346FA3" w14:textId="77777777" w:rsidR="00087405" w:rsidRPr="00B118B0" w:rsidRDefault="00087405" w:rsidP="002C66CB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05" w:rsidRPr="00B118B0" w14:paraId="7AA9947A" w14:textId="77777777" w:rsidTr="0053641F">
        <w:tc>
          <w:tcPr>
            <w:tcW w:w="3510" w:type="dxa"/>
            <w:vAlign w:val="bottom"/>
          </w:tcPr>
          <w:p w14:paraId="5EC89FA8" w14:textId="62467296" w:rsidR="00087405" w:rsidRPr="00B118B0" w:rsidRDefault="00087405" w:rsidP="00A11E99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</w:t>
            </w:r>
            <w:r w:rsidR="00D70E04" w:rsidRPr="00B118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A1E944" w14:textId="4F067D26" w:rsidR="00087405" w:rsidRPr="00B118B0" w:rsidRDefault="00C61378" w:rsidP="00304B9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113,965</w:t>
            </w:r>
          </w:p>
        </w:tc>
        <w:tc>
          <w:tcPr>
            <w:tcW w:w="180" w:type="dxa"/>
          </w:tcPr>
          <w:p w14:paraId="4B7EAB7F" w14:textId="77777777" w:rsidR="00087405" w:rsidRPr="00B118B0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860027" w14:textId="77777777" w:rsidR="00087405" w:rsidRPr="00B118B0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113,965</w:t>
            </w:r>
          </w:p>
        </w:tc>
        <w:tc>
          <w:tcPr>
            <w:tcW w:w="180" w:type="dxa"/>
          </w:tcPr>
          <w:p w14:paraId="10C0A9EB" w14:textId="77777777" w:rsidR="00087405" w:rsidRPr="00B118B0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3565E" w14:textId="6E6E8857" w:rsidR="00087405" w:rsidRPr="00B118B0" w:rsidRDefault="00C61378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209,800</w:t>
            </w:r>
          </w:p>
        </w:tc>
        <w:tc>
          <w:tcPr>
            <w:tcW w:w="180" w:type="dxa"/>
          </w:tcPr>
          <w:p w14:paraId="14551E41" w14:textId="77777777" w:rsidR="00087405" w:rsidRPr="00B118B0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66FBE" w14:textId="77777777" w:rsidR="00087405" w:rsidRPr="00B118B0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209,800</w:t>
            </w:r>
          </w:p>
        </w:tc>
      </w:tr>
    </w:tbl>
    <w:p w14:paraId="058EF9EA" w14:textId="1F918357" w:rsidR="00087405" w:rsidRPr="00B118B0" w:rsidRDefault="00087405" w:rsidP="00A923FD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บริษัทมีพื้นที่อาคารสำนักงานให้เช่า จึงจัดประเภทรายการพื้นที่อาคารให้เช่าเป็นอสังหาริมทรัพย์เพื่อการลงทุนในงบการเงินเฉพาะกิจการ</w:t>
      </w:r>
    </w:p>
    <w:p w14:paraId="2C686FCE" w14:textId="43823309" w:rsidR="00A94A61" w:rsidRDefault="00087405" w:rsidP="000B08F7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มูลค่ายุติธรรมประเมินโดยผู้ประเมินราคาอิสระโดยใช้เกณฑ์วิธีวิเคราะห์จากรายได้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(Income Approach)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สำหรับอาคารสำนักงานให้เช่า ข้อสมมติฐานหลักที่ใช้ในการประเมินมูลค่ายุติธรรมของอาคารดังกล่าว ประกอบด้วย อัตราผลตอบแทน</w:t>
      </w:r>
      <w:r w:rsidR="000D1925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อัตราเงินเฟ้อ อัตราการเช่าพื้นที่ และอัตราการเติบโตระยะยาวของค่าเช่า</w:t>
      </w:r>
    </w:p>
    <w:p w14:paraId="5916319D" w14:textId="40421DE8" w:rsidR="00087405" w:rsidRDefault="00087405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D93A45B" w14:textId="529038FB" w:rsidR="00CC011D" w:rsidRDefault="00CC01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470C9CFB" w14:textId="164D4A45" w:rsidR="0038576C" w:rsidRPr="00B118B0" w:rsidRDefault="0038576C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ที่ดิน อาคารและอุปกรณ์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9EF3621" w14:textId="2F95A120" w:rsidR="0038576C" w:rsidRPr="00B118B0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รายการเปลี่ยนแปลงของบัญชีที่ดิน อาคารและอุปกรณ์สำหรับงวด</w:t>
      </w:r>
      <w:r w:rsidR="00D37C00">
        <w:rPr>
          <w:rFonts w:asciiTheme="majorBidi" w:hAnsiTheme="majorBidi" w:cstheme="majorBidi" w:hint="cs"/>
          <w:color w:val="000000"/>
          <w:spacing w:val="-2"/>
          <w:sz w:val="28"/>
          <w:cs/>
        </w:rPr>
        <w:t>เ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</w:t>
      </w:r>
      <w:r w:rsidR="00D37C00">
        <w:rPr>
          <w:rFonts w:asciiTheme="majorBidi" w:hAnsiTheme="majorBidi" w:cstheme="majorBidi" w:hint="cs"/>
          <w:color w:val="000000"/>
          <w:spacing w:val="-2"/>
          <w:sz w:val="28"/>
          <w:cs/>
        </w:rPr>
        <w:t>้า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เดือนสิ้นสุดวันที่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37C00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B118B0" w14:paraId="5F686EB3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8FC6DDF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0FF4B5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A2B7E6D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9DD7B1" w14:textId="77777777" w:rsidR="0038576C" w:rsidRPr="00B118B0" w:rsidRDefault="0038576C" w:rsidP="00A11E99">
            <w:pPr>
              <w:ind w:right="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B118B0" w14:paraId="4FB2C29B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446BBB38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3FA2649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9BC1A4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60ABFD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B118B0" w14:paraId="3A8792CD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17E088E8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0E288" w14:textId="771B6C6E" w:rsidR="0038576C" w:rsidRPr="00B118B0" w:rsidRDefault="00C149B7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="00D37C00">
              <w:rPr>
                <w:rFonts w:asciiTheme="majorBidi" w:hAnsiTheme="majorBidi" w:cstheme="majorBidi" w:hint="cs"/>
                <w:sz w:val="28"/>
                <w:cs/>
              </w:rPr>
              <w:t xml:space="preserve"> 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2F425E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11C426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F9EC1E6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8141BC" w14:textId="7570BF2D" w:rsidR="0038576C" w:rsidRPr="00B118B0" w:rsidRDefault="00D37C00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C3B770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614456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B118B0" w14:paraId="26C657AA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E178A2D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1CDA07" w14:textId="77777777" w:rsidR="0038576C" w:rsidRPr="00B118B0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35E53E26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8DF818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7F7384B6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72BB6" w14:textId="77777777" w:rsidR="0038576C" w:rsidRPr="00B118B0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4714A6AE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4B3893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8576C" w:rsidRPr="00B118B0" w14:paraId="3BE282EE" w14:textId="77777777" w:rsidTr="00A11E99">
        <w:trPr>
          <w:trHeight w:val="20"/>
        </w:trPr>
        <w:tc>
          <w:tcPr>
            <w:tcW w:w="4230" w:type="dxa"/>
          </w:tcPr>
          <w:p w14:paraId="0576548B" w14:textId="14F10C99" w:rsidR="0038576C" w:rsidRPr="00B118B0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60FCC" w14:textId="1CF94004" w:rsidR="0038576C" w:rsidRPr="00B118B0" w:rsidRDefault="00303747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748,088</w:t>
            </w:r>
          </w:p>
        </w:tc>
        <w:tc>
          <w:tcPr>
            <w:tcW w:w="90" w:type="dxa"/>
          </w:tcPr>
          <w:p w14:paraId="42E8BA89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8E0CC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737,787</w:t>
            </w:r>
          </w:p>
        </w:tc>
        <w:tc>
          <w:tcPr>
            <w:tcW w:w="90" w:type="dxa"/>
            <w:shd w:val="clear" w:color="auto" w:fill="auto"/>
          </w:tcPr>
          <w:p w14:paraId="07E4F9CF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02BE0" w14:textId="5A6EF9B5" w:rsidR="0038576C" w:rsidRPr="00B118B0" w:rsidRDefault="00303747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175,743</w:t>
            </w:r>
          </w:p>
        </w:tc>
        <w:tc>
          <w:tcPr>
            <w:tcW w:w="90" w:type="dxa"/>
            <w:shd w:val="clear" w:color="auto" w:fill="auto"/>
          </w:tcPr>
          <w:p w14:paraId="7CB01A9F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FA357C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206,487</w:t>
            </w:r>
          </w:p>
        </w:tc>
      </w:tr>
      <w:tr w:rsidR="0038576C" w:rsidRPr="00B118B0" w14:paraId="47357B92" w14:textId="77777777" w:rsidTr="00F13587">
        <w:trPr>
          <w:trHeight w:val="20"/>
        </w:trPr>
        <w:tc>
          <w:tcPr>
            <w:tcW w:w="4230" w:type="dxa"/>
          </w:tcPr>
          <w:p w14:paraId="7BC5B6BB" w14:textId="0DB45D87" w:rsidR="0038576C" w:rsidRPr="00B118B0" w:rsidRDefault="0038576C" w:rsidP="00395153">
            <w:pPr>
              <w:pStyle w:val="BodyText2"/>
              <w:spacing w:after="0" w:line="240" w:lineRule="auto"/>
              <w:ind w:left="447" w:right="-48" w:hanging="4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รายการปรับปรุงจากการนำมาตรฐานการรายงานท</w:t>
            </w:r>
            <w:r w:rsidR="00395153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าง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การเงินฉบับที่ </w:t>
            </w:r>
            <w:r w:rsidR="00EA33AF" w:rsidRPr="00B118B0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มาใช้ ณ วันที่ </w:t>
            </w:r>
            <w:r w:rsidR="00EA33AF" w:rsidRPr="00B1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3222B1"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00EB4" w14:textId="5046035C" w:rsidR="0038576C" w:rsidRPr="00B118B0" w:rsidRDefault="008E3C66" w:rsidP="00F1358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C410972" w14:textId="77777777" w:rsidR="0038576C" w:rsidRPr="00B118B0" w:rsidRDefault="0038576C" w:rsidP="00F1358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145691" w14:textId="77777777" w:rsidR="0038576C" w:rsidRPr="00B118B0" w:rsidRDefault="0038576C" w:rsidP="00F1358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(11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963)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49F821" w14:textId="77777777" w:rsidR="0038576C" w:rsidRPr="00B118B0" w:rsidRDefault="0038576C" w:rsidP="00F1358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C0E2B3" w14:textId="08C7D8D4" w:rsidR="0038576C" w:rsidRPr="00B118B0" w:rsidRDefault="00F45C5D" w:rsidP="00F1358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C5EFA1" w14:textId="77777777" w:rsidR="0038576C" w:rsidRPr="00B118B0" w:rsidRDefault="0038576C" w:rsidP="00F1358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86BE0B" w14:textId="77777777" w:rsidR="0038576C" w:rsidRPr="00B118B0" w:rsidRDefault="0038576C" w:rsidP="00F1358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(10,463)</w:t>
            </w:r>
          </w:p>
        </w:tc>
      </w:tr>
      <w:tr w:rsidR="0038576C" w:rsidRPr="00B118B0" w14:paraId="5415A13D" w14:textId="77777777" w:rsidTr="00A11E99">
        <w:trPr>
          <w:trHeight w:val="20"/>
        </w:trPr>
        <w:tc>
          <w:tcPr>
            <w:tcW w:w="4230" w:type="dxa"/>
          </w:tcPr>
          <w:p w14:paraId="69D26621" w14:textId="7910207A" w:rsidR="0038576C" w:rsidRPr="00B118B0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4F4E0" w14:textId="26FB7E92" w:rsidR="0038576C" w:rsidRPr="00B118B0" w:rsidRDefault="008E3C66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3,866</w:t>
            </w:r>
          </w:p>
        </w:tc>
        <w:tc>
          <w:tcPr>
            <w:tcW w:w="90" w:type="dxa"/>
          </w:tcPr>
          <w:p w14:paraId="1E531D0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C6ADA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54,576</w:t>
            </w:r>
          </w:p>
        </w:tc>
        <w:tc>
          <w:tcPr>
            <w:tcW w:w="90" w:type="dxa"/>
            <w:shd w:val="clear" w:color="auto" w:fill="auto"/>
          </w:tcPr>
          <w:p w14:paraId="26EC35F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DE250F" w14:textId="58602016" w:rsidR="0038576C" w:rsidRPr="00B118B0" w:rsidRDefault="00F45C5D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3B40875E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5EF99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19,372</w:t>
            </w:r>
          </w:p>
        </w:tc>
      </w:tr>
      <w:tr w:rsidR="0038576C" w:rsidRPr="00B118B0" w14:paraId="7C350833" w14:textId="77777777" w:rsidTr="00A11E99">
        <w:trPr>
          <w:trHeight w:val="20"/>
        </w:trPr>
        <w:tc>
          <w:tcPr>
            <w:tcW w:w="4230" w:type="dxa"/>
          </w:tcPr>
          <w:p w14:paraId="3515A010" w14:textId="77777777" w:rsidR="0038576C" w:rsidRPr="00B118B0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A53BE" w14:textId="5FA70848" w:rsidR="0038576C" w:rsidRPr="00B118B0" w:rsidRDefault="008E3C66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72,069</w:t>
            </w:r>
          </w:p>
        </w:tc>
        <w:tc>
          <w:tcPr>
            <w:tcW w:w="90" w:type="dxa"/>
          </w:tcPr>
          <w:p w14:paraId="365B4FE7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152D61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12,189</w:t>
            </w:r>
          </w:p>
        </w:tc>
        <w:tc>
          <w:tcPr>
            <w:tcW w:w="90" w:type="dxa"/>
            <w:shd w:val="clear" w:color="auto" w:fill="auto"/>
          </w:tcPr>
          <w:p w14:paraId="0F7AC1A0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62D35D" w14:textId="7ABBC65A" w:rsidR="0038576C" w:rsidRPr="00B118B0" w:rsidRDefault="00F45C5D" w:rsidP="00A11E99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53987D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0DB711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38576C" w:rsidRPr="00B118B0" w14:paraId="3802E512" w14:textId="77777777" w:rsidTr="00A11E99">
        <w:trPr>
          <w:trHeight w:val="20"/>
        </w:trPr>
        <w:tc>
          <w:tcPr>
            <w:tcW w:w="4230" w:type="dxa"/>
          </w:tcPr>
          <w:p w14:paraId="6C45B66F" w14:textId="77777777" w:rsidR="0038576C" w:rsidRPr="00B118B0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74C459" w14:textId="1418FFB7" w:rsidR="0038576C" w:rsidRPr="00B118B0" w:rsidRDefault="008E3C66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(19,727)</w:t>
            </w:r>
          </w:p>
        </w:tc>
        <w:tc>
          <w:tcPr>
            <w:tcW w:w="90" w:type="dxa"/>
          </w:tcPr>
          <w:p w14:paraId="1F9D6645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693A08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101,084</w:t>
            </w:r>
          </w:p>
        </w:tc>
        <w:tc>
          <w:tcPr>
            <w:tcW w:w="90" w:type="dxa"/>
            <w:shd w:val="clear" w:color="auto" w:fill="auto"/>
          </w:tcPr>
          <w:p w14:paraId="03E4445D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1F5636" w14:textId="10B56D26" w:rsidR="0038576C" w:rsidRPr="00B118B0" w:rsidRDefault="00F45C5D" w:rsidP="00A11E99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3B38D3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FFBD02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576C" w:rsidRPr="00B118B0" w14:paraId="47210312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621ABA3B" w14:textId="02629092" w:rsidR="0038576C" w:rsidRPr="00B118B0" w:rsidRDefault="0038576C" w:rsidP="00A11E99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ตัดจำหน่ายและจำหน่ายระหว่างงวด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674958" w14:textId="24274E77" w:rsidR="0038576C" w:rsidRPr="00B118B0" w:rsidRDefault="008E3C66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5B053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507D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3757BA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48DFB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(87,547)</w:t>
            </w:r>
          </w:p>
        </w:tc>
        <w:tc>
          <w:tcPr>
            <w:tcW w:w="90" w:type="dxa"/>
            <w:shd w:val="clear" w:color="auto" w:fill="auto"/>
          </w:tcPr>
          <w:p w14:paraId="58979C64" w14:textId="77777777" w:rsidR="0038576C" w:rsidRPr="00B118B0" w:rsidRDefault="0038576C" w:rsidP="00A11E99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5789BC" w14:textId="6CDD81C2" w:rsidR="0038576C" w:rsidRPr="00B118B0" w:rsidRDefault="00F45C5D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90" w:type="dxa"/>
            <w:shd w:val="clear" w:color="auto" w:fill="auto"/>
          </w:tcPr>
          <w:p w14:paraId="784BD03A" w14:textId="77777777" w:rsidR="0038576C" w:rsidRPr="00B118B0" w:rsidRDefault="0038576C" w:rsidP="00A11E99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804699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(33,578)</w:t>
            </w:r>
          </w:p>
        </w:tc>
      </w:tr>
      <w:tr w:rsidR="0038576C" w:rsidRPr="00B118B0" w14:paraId="68B8CAEF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587F98D0" w14:textId="7622B557" w:rsidR="0038576C" w:rsidRPr="00B118B0" w:rsidRDefault="00DD08F1" w:rsidP="00A11E99">
            <w:pPr>
              <w:pStyle w:val="BodyText2"/>
              <w:spacing w:after="0" w:line="240" w:lineRule="auto"/>
              <w:ind w:left="452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ลดลงจากการขายบริษัท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64425" w14:textId="025CC910" w:rsidR="0038576C" w:rsidRPr="00B118B0" w:rsidRDefault="008E3C66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(1,303)</w:t>
            </w:r>
          </w:p>
        </w:tc>
        <w:tc>
          <w:tcPr>
            <w:tcW w:w="90" w:type="dxa"/>
            <w:vAlign w:val="bottom"/>
          </w:tcPr>
          <w:p w14:paraId="1B411E74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3A07E8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(522)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4E18DC" w14:textId="77777777" w:rsidR="0038576C" w:rsidRPr="00B118B0" w:rsidRDefault="0038576C" w:rsidP="00A11E99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1C97FF" w14:textId="1B29076D" w:rsidR="0038576C" w:rsidRPr="00B118B0" w:rsidRDefault="00F45C5D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FFF6F0" w14:textId="77777777" w:rsidR="0038576C" w:rsidRPr="00B118B0" w:rsidRDefault="0038576C" w:rsidP="00A11E99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14534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576C" w:rsidRPr="00B118B0" w14:paraId="5E7D0365" w14:textId="77777777" w:rsidTr="00A11E99">
        <w:trPr>
          <w:trHeight w:val="20"/>
        </w:trPr>
        <w:tc>
          <w:tcPr>
            <w:tcW w:w="4230" w:type="dxa"/>
          </w:tcPr>
          <w:p w14:paraId="144E1402" w14:textId="0398F850" w:rsidR="0038576C" w:rsidRPr="00B118B0" w:rsidRDefault="0038576C" w:rsidP="00A11E99">
            <w:pPr>
              <w:pStyle w:val="BodyText2"/>
              <w:spacing w:after="0" w:line="240" w:lineRule="auto"/>
              <w:ind w:left="445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625AC2" w14:textId="20E4794C" w:rsidR="0038576C" w:rsidRPr="00B118B0" w:rsidRDefault="008E3C66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(41,794)</w:t>
            </w:r>
          </w:p>
        </w:tc>
        <w:tc>
          <w:tcPr>
            <w:tcW w:w="90" w:type="dxa"/>
          </w:tcPr>
          <w:p w14:paraId="624089A2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ECFECA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(57,050)</w:t>
            </w:r>
          </w:p>
        </w:tc>
        <w:tc>
          <w:tcPr>
            <w:tcW w:w="90" w:type="dxa"/>
            <w:shd w:val="clear" w:color="auto" w:fill="auto"/>
          </w:tcPr>
          <w:p w14:paraId="7EF77DA5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9C2337" w14:textId="1A8413D3" w:rsidR="0038576C" w:rsidRPr="00B118B0" w:rsidRDefault="00F45C5D" w:rsidP="0002384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(3,608)</w:t>
            </w:r>
          </w:p>
        </w:tc>
        <w:tc>
          <w:tcPr>
            <w:tcW w:w="90" w:type="dxa"/>
            <w:shd w:val="clear" w:color="auto" w:fill="auto"/>
          </w:tcPr>
          <w:p w14:paraId="3BFFF3FC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3FDFE3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(6,338)</w:t>
            </w:r>
          </w:p>
        </w:tc>
      </w:tr>
      <w:tr w:rsidR="0038576C" w:rsidRPr="00B118B0" w14:paraId="49EF1304" w14:textId="77777777" w:rsidTr="00A11E99">
        <w:trPr>
          <w:trHeight w:val="20"/>
        </w:trPr>
        <w:tc>
          <w:tcPr>
            <w:tcW w:w="4230" w:type="dxa"/>
          </w:tcPr>
          <w:p w14:paraId="7CF82429" w14:textId="77777777" w:rsidR="0038576C" w:rsidRPr="00B118B0" w:rsidRDefault="0038576C" w:rsidP="00A11E99">
            <w:pPr>
              <w:pStyle w:val="BodyText2"/>
              <w:spacing w:after="0" w:line="240" w:lineRule="auto"/>
              <w:ind w:left="445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903D5E" w14:textId="190F3E57" w:rsidR="0038576C" w:rsidRPr="00B118B0" w:rsidRDefault="008E3C66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5B053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90" w:type="dxa"/>
          </w:tcPr>
          <w:p w14:paraId="768F1E6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8D6A45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(466)</w:t>
            </w:r>
          </w:p>
        </w:tc>
        <w:tc>
          <w:tcPr>
            <w:tcW w:w="90" w:type="dxa"/>
            <w:shd w:val="clear" w:color="auto" w:fill="auto"/>
          </w:tcPr>
          <w:p w14:paraId="2B32BCCC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81AEF5" w14:textId="57F9433E" w:rsidR="0038576C" w:rsidRPr="00B118B0" w:rsidRDefault="00F45C5D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21C679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C7BECA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576C" w:rsidRPr="00B118B0" w14:paraId="0947277A" w14:textId="77777777" w:rsidTr="00A11E99">
        <w:trPr>
          <w:trHeight w:val="20"/>
        </w:trPr>
        <w:tc>
          <w:tcPr>
            <w:tcW w:w="4230" w:type="dxa"/>
          </w:tcPr>
          <w:p w14:paraId="694887A4" w14:textId="702E6B56" w:rsidR="0038576C" w:rsidRPr="00B118B0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89AF6" w14:textId="6D734C4F" w:rsidR="0038576C" w:rsidRPr="00B118B0" w:rsidRDefault="008E3C66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760,329</w:t>
            </w:r>
          </w:p>
        </w:tc>
        <w:tc>
          <w:tcPr>
            <w:tcW w:w="90" w:type="dxa"/>
          </w:tcPr>
          <w:p w14:paraId="79AD96EC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3C77C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748,088</w:t>
            </w:r>
          </w:p>
        </w:tc>
        <w:tc>
          <w:tcPr>
            <w:tcW w:w="90" w:type="dxa"/>
            <w:shd w:val="clear" w:color="auto" w:fill="auto"/>
          </w:tcPr>
          <w:p w14:paraId="41889B5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B3FE7" w14:textId="68C73CBB" w:rsidR="0038576C" w:rsidRPr="00B118B0" w:rsidRDefault="00F45C5D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172,299</w:t>
            </w:r>
          </w:p>
        </w:tc>
        <w:tc>
          <w:tcPr>
            <w:tcW w:w="90" w:type="dxa"/>
            <w:shd w:val="clear" w:color="auto" w:fill="auto"/>
          </w:tcPr>
          <w:p w14:paraId="1A8F53B7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B624F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175,743</w:t>
            </w:r>
          </w:p>
        </w:tc>
      </w:tr>
    </w:tbl>
    <w:p w14:paraId="77126064" w14:textId="528967F9" w:rsidR="0038576C" w:rsidRPr="00B118B0" w:rsidRDefault="0038576C" w:rsidP="00DC6FE8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37C00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บริษัทและบริษัทย่อยได้นำที่ดินพร้อมสิ่งปลูกสร้างและเครื่องจักร</w:t>
      </w:r>
      <w:r w:rsidR="00DC6F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มูลค่าสุทธิตามบัญชีจำนวนประมาณ </w:t>
      </w:r>
      <w:r w:rsidR="00F45C5D">
        <w:rPr>
          <w:rFonts w:asciiTheme="majorBidi" w:hAnsiTheme="majorBidi" w:cstheme="majorBidi"/>
          <w:color w:val="000000"/>
          <w:spacing w:val="-2"/>
          <w:sz w:val="28"/>
        </w:rPr>
        <w:t>306</w:t>
      </w:r>
      <w:r w:rsidR="00044A46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ล้านบาท และ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ล้านบาท ตามลำดับ โดยเป็นส่วนของงบการเงินเฉพาะกิจการจำนวน </w:t>
      </w:r>
      <w:r w:rsidR="00F45C5D">
        <w:rPr>
          <w:rFonts w:asciiTheme="majorBidi" w:hAnsiTheme="majorBidi" w:cstheme="majorBidi"/>
          <w:color w:val="000000"/>
          <w:spacing w:val="-2"/>
          <w:sz w:val="28"/>
        </w:rPr>
        <w:t>171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173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ล้านบาท ตามลำดับ เป็นหลักประกันวงเงินสินเชื่อเงินกู้ยืมระยะยาวที่ได้รับจากธนาคาร </w:t>
      </w:r>
      <w:r w:rsidR="000B08F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ดูหมายเหตุ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6A0808"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30CFA9B1" w14:textId="77777777" w:rsidR="001473B6" w:rsidRPr="00B118B0" w:rsidRDefault="001473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4B32491" w14:textId="608D890D" w:rsidR="0038576C" w:rsidRPr="00B118B0" w:rsidRDefault="0038576C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สินทรัพย์สิทธิการใช้</w:t>
      </w:r>
    </w:p>
    <w:p w14:paraId="378E9A47" w14:textId="6D31A077" w:rsidR="0038576C" w:rsidRPr="00B118B0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รายการเปลี่ยนแปลงของบัญชีสินทรัพย์สิทธิการใช้สำหรับงวด</w:t>
      </w:r>
      <w:r w:rsidR="00D37C00">
        <w:rPr>
          <w:rFonts w:asciiTheme="majorBidi" w:hAnsiTheme="majorBidi" w:cstheme="majorBidi" w:hint="cs"/>
          <w:color w:val="000000"/>
          <w:spacing w:val="-2"/>
          <w:sz w:val="28"/>
          <w:cs/>
        </w:rPr>
        <w:t>เ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</w:t>
      </w:r>
      <w:r w:rsidR="00D37C00">
        <w:rPr>
          <w:rFonts w:asciiTheme="majorBidi" w:hAnsiTheme="majorBidi" w:cstheme="majorBidi" w:hint="cs"/>
          <w:color w:val="000000"/>
          <w:spacing w:val="-2"/>
          <w:sz w:val="28"/>
          <w:cs/>
        </w:rPr>
        <w:t>้า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เดือนสิ้นสุดวันที่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D37C00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ายน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="006B2BA0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="006B2BA0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6B2BA0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6B2BA0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2"/>
        <w:gridCol w:w="1085"/>
        <w:gridCol w:w="90"/>
        <w:gridCol w:w="1086"/>
        <w:gridCol w:w="90"/>
        <w:gridCol w:w="994"/>
        <w:gridCol w:w="90"/>
        <w:gridCol w:w="1043"/>
      </w:tblGrid>
      <w:tr w:rsidR="0038576C" w:rsidRPr="00B118B0" w14:paraId="2915B483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74C17A32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D79B94A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1C61FBB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</w:tcPr>
          <w:p w14:paraId="28BC063A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047A8E0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682686FE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           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B118B0" w14:paraId="322A2165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40BAD131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  <w:vAlign w:val="bottom"/>
          </w:tcPr>
          <w:p w14:paraId="59F82934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519904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75680238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B118B0" w14:paraId="335EAC98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154FEDB2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65E7C83" w14:textId="343794F2" w:rsidR="0038576C" w:rsidRPr="00B118B0" w:rsidRDefault="00C149B7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37C00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ายน</w:t>
            </w:r>
          </w:p>
        </w:tc>
        <w:tc>
          <w:tcPr>
            <w:tcW w:w="90" w:type="dxa"/>
            <w:vMerge w:val="restart"/>
          </w:tcPr>
          <w:p w14:paraId="61DB85EE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3DADDB38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51BFD26D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6F88CB1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vAlign w:val="bottom"/>
          </w:tcPr>
          <w:p w14:paraId="483A4E1F" w14:textId="54244570" w:rsidR="0038576C" w:rsidRPr="00B118B0" w:rsidRDefault="00D37C00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ายน</w:t>
            </w:r>
          </w:p>
        </w:tc>
        <w:tc>
          <w:tcPr>
            <w:tcW w:w="90" w:type="dxa"/>
            <w:vMerge w:val="restart"/>
          </w:tcPr>
          <w:p w14:paraId="7FD3E3B5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7ED39EE5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</w:tcPr>
          <w:p w14:paraId="1783B90C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B118B0" w14:paraId="289CAC3E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521015A4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E1B06EC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vMerge/>
          </w:tcPr>
          <w:p w14:paraId="7DE57D79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80B80D1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1C59C77E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B46E006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vMerge/>
          </w:tcPr>
          <w:p w14:paraId="290D2950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78F6A173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8576C" w:rsidRPr="00B118B0" w14:paraId="6AE9CC36" w14:textId="77777777" w:rsidTr="0053641F">
        <w:trPr>
          <w:trHeight w:val="17"/>
        </w:trPr>
        <w:tc>
          <w:tcPr>
            <w:tcW w:w="4612" w:type="dxa"/>
          </w:tcPr>
          <w:p w14:paraId="1D889CEB" w14:textId="6FA3BA38" w:rsidR="0038576C" w:rsidRPr="00B118B0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ราคาตามบัญชีต้นงวด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8A769" w14:textId="11208999" w:rsidR="0038576C" w:rsidRPr="00B118B0" w:rsidRDefault="003037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217,885</w:t>
            </w:r>
          </w:p>
        </w:tc>
        <w:tc>
          <w:tcPr>
            <w:tcW w:w="90" w:type="dxa"/>
            <w:vAlign w:val="center"/>
          </w:tcPr>
          <w:p w14:paraId="0A3B17ED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18119C18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69DF2A6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2472B168" w14:textId="72BE0A86" w:rsidR="0038576C" w:rsidRPr="00B118B0" w:rsidRDefault="003037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4,470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0CBA39" w14:textId="77777777" w:rsidR="0038576C" w:rsidRPr="00B118B0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F593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5D7608A9" w14:textId="77777777" w:rsidTr="0053641F">
        <w:trPr>
          <w:trHeight w:val="17"/>
        </w:trPr>
        <w:tc>
          <w:tcPr>
            <w:tcW w:w="4612" w:type="dxa"/>
          </w:tcPr>
          <w:p w14:paraId="264C1C38" w14:textId="77777777" w:rsidR="0038576C" w:rsidRPr="00B118B0" w:rsidRDefault="0038576C" w:rsidP="00A11E99">
            <w:pPr>
              <w:pStyle w:val="Head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รายการปรับปรุงจากการนำมาตรฐานการรายงานทางการเงิน</w:t>
            </w:r>
          </w:p>
          <w:p w14:paraId="50E359B3" w14:textId="02C89459" w:rsidR="0038576C" w:rsidRPr="00B118B0" w:rsidRDefault="00AF6398" w:rsidP="00AF6398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 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ฉบับที่ 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16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มาใช้ ณ วันที่ 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F4FB33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1D559ED5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78BB19E8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3CDDD2E4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24F0472D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0E754BA" w14:textId="77777777" w:rsidR="0038576C" w:rsidRPr="00B118B0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35AA3312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8576C" w:rsidRPr="00B118B0" w14:paraId="4CFDE526" w14:textId="77777777" w:rsidTr="00721587">
        <w:trPr>
          <w:trHeight w:val="167"/>
        </w:trPr>
        <w:tc>
          <w:tcPr>
            <w:tcW w:w="4612" w:type="dxa"/>
          </w:tcPr>
          <w:p w14:paraId="14373468" w14:textId="77777777" w:rsidR="0038576C" w:rsidRPr="00B118B0" w:rsidRDefault="0038576C" w:rsidP="00A11E99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E23AAC" w14:textId="2D8E6675" w:rsidR="0038576C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5F1978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04DDA1F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202,269</w:t>
            </w:r>
          </w:p>
        </w:tc>
        <w:tc>
          <w:tcPr>
            <w:tcW w:w="90" w:type="dxa"/>
            <w:vAlign w:val="center"/>
          </w:tcPr>
          <w:p w14:paraId="75B5C22E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58E766B4" w14:textId="23623F4B" w:rsidR="0038576C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5BFB4E" w14:textId="77777777" w:rsidR="0038576C" w:rsidRPr="00B118B0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23C4B91A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5202C281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434CC051" w14:textId="77777777" w:rsidR="0038576C" w:rsidRPr="00B118B0" w:rsidRDefault="0038576C" w:rsidP="00A11E99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7AB146" w14:textId="5FF5E7B0" w:rsidR="0038576C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7EFC01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3A82CE8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8,182</w:t>
            </w:r>
          </w:p>
        </w:tc>
        <w:tc>
          <w:tcPr>
            <w:tcW w:w="90" w:type="dxa"/>
            <w:vAlign w:val="center"/>
          </w:tcPr>
          <w:p w14:paraId="15CFAD3B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5B35681B" w14:textId="765E86B2" w:rsidR="0038576C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E7AC13" w14:textId="77777777" w:rsidR="0038576C" w:rsidRPr="00B118B0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14C12DB2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6255550E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4EECBB95" w14:textId="77777777" w:rsidR="0038576C" w:rsidRPr="00B118B0" w:rsidRDefault="0038576C" w:rsidP="00A11E99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E53278" w14:textId="22EFE7C2" w:rsidR="0038576C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5CE22A5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00141A4B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1,854</w:t>
            </w:r>
          </w:p>
        </w:tc>
        <w:tc>
          <w:tcPr>
            <w:tcW w:w="90" w:type="dxa"/>
            <w:vAlign w:val="center"/>
          </w:tcPr>
          <w:p w14:paraId="1E415696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4BA379D5" w14:textId="7227A7D5" w:rsidR="0038576C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85B07A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78D018D3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353C5083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7EACE468" w14:textId="77777777" w:rsidR="0038576C" w:rsidRPr="00B118B0" w:rsidRDefault="0038576C" w:rsidP="00A11E99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C36051" w14:textId="0699F093" w:rsidR="0038576C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752EB0D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73103394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11,963</w:t>
            </w:r>
          </w:p>
        </w:tc>
        <w:tc>
          <w:tcPr>
            <w:tcW w:w="90" w:type="dxa"/>
            <w:vAlign w:val="center"/>
          </w:tcPr>
          <w:p w14:paraId="4F979725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058E5351" w14:textId="719166F5" w:rsidR="0038576C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1EFAFB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7F8F3DA1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10,463</w:t>
            </w:r>
          </w:p>
        </w:tc>
      </w:tr>
      <w:tr w:rsidR="00023847" w:rsidRPr="00B118B0" w14:paraId="08DBB5D2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18E001D9" w14:textId="267812A2" w:rsidR="00023847" w:rsidRPr="00B118B0" w:rsidRDefault="00023847" w:rsidP="006F65FE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</w:t>
            </w:r>
            <w:r w:rsidR="006F65FE"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CC4E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21587"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B3A70E" w14:textId="2CB4B0E2" w:rsidR="00023847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2,808</w:t>
            </w:r>
          </w:p>
        </w:tc>
        <w:tc>
          <w:tcPr>
            <w:tcW w:w="90" w:type="dxa"/>
            <w:vAlign w:val="center"/>
          </w:tcPr>
          <w:p w14:paraId="5B1CAEBF" w14:textId="77777777" w:rsidR="00023847" w:rsidRPr="00B118B0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7668B1B2" w14:textId="198BD26C" w:rsidR="00023847" w:rsidRPr="00B118B0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2975F17A" w14:textId="77777777" w:rsidR="00023847" w:rsidRPr="00B118B0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2CBD99E2" w14:textId="7090797B" w:rsidR="00023847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C52E4D" w14:textId="77777777" w:rsidR="00023847" w:rsidRPr="00B118B0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278DE01E" w14:textId="3693A1D0" w:rsidR="00023847" w:rsidRPr="00B118B0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721587" w:rsidRPr="00B118B0" w14:paraId="0B68C69F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5E99EC02" w14:textId="2304DCA8" w:rsidR="00721587" w:rsidRPr="00B118B0" w:rsidRDefault="00721587" w:rsidP="00395153">
            <w:pPr>
              <w:pStyle w:val="BodyText2"/>
              <w:tabs>
                <w:tab w:val="left" w:pos="630"/>
              </w:tabs>
              <w:spacing w:after="0" w:line="240" w:lineRule="auto"/>
              <w:ind w:left="62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FFF8AB" w14:textId="32F91FA7" w:rsidR="00721587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1,105</w:t>
            </w:r>
          </w:p>
        </w:tc>
        <w:tc>
          <w:tcPr>
            <w:tcW w:w="90" w:type="dxa"/>
            <w:vAlign w:val="center"/>
          </w:tcPr>
          <w:p w14:paraId="63F3A032" w14:textId="77777777" w:rsidR="00721587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14558378" w14:textId="409ED38C" w:rsidR="00721587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FA15C40" w14:textId="65256D90" w:rsidR="00721587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5C5CCBEE" w14:textId="616165EF" w:rsidR="00721587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084AA4" w14:textId="77777777" w:rsidR="00721587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2C2465F9" w14:textId="747BD58A" w:rsidR="00721587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4085EE76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65E9715A" w14:textId="3F4B1F4E" w:rsidR="0038576C" w:rsidRPr="00B118B0" w:rsidRDefault="0038576C" w:rsidP="00395153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</w:t>
            </w:r>
            <w:r w:rsidR="0036153F" w:rsidRPr="00B118B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</w:t>
            </w:r>
            <w:r w:rsidR="0036153F"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AE79A3" w14:textId="689AC94D" w:rsidR="0038576C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B7D4A4B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</w:tcPr>
          <w:p w14:paraId="6097DE2F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(2,917)</w:t>
            </w:r>
          </w:p>
        </w:tc>
        <w:tc>
          <w:tcPr>
            <w:tcW w:w="90" w:type="dxa"/>
            <w:vAlign w:val="center"/>
          </w:tcPr>
          <w:p w14:paraId="3D33A118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00B7DE67" w14:textId="5902F442" w:rsidR="0038576C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DBD03D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13D07E32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(2,917)</w:t>
            </w:r>
          </w:p>
        </w:tc>
      </w:tr>
      <w:tr w:rsidR="0038576C" w:rsidRPr="00B118B0" w14:paraId="48DE4191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6D1A0017" w14:textId="77777777" w:rsidR="0038576C" w:rsidRPr="00B118B0" w:rsidRDefault="0038576C" w:rsidP="00F515E2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โอน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ออก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826500" w14:textId="15298849" w:rsidR="0038576C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A69612E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</w:tcPr>
          <w:p w14:paraId="77C1F3AE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(263)</w:t>
            </w:r>
          </w:p>
        </w:tc>
        <w:tc>
          <w:tcPr>
            <w:tcW w:w="90" w:type="dxa"/>
            <w:vAlign w:val="center"/>
          </w:tcPr>
          <w:p w14:paraId="66AE4F79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482BB923" w14:textId="313F0080" w:rsidR="0038576C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6A47EF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18567BF6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(263)</w:t>
            </w:r>
          </w:p>
        </w:tc>
      </w:tr>
      <w:tr w:rsidR="0038576C" w:rsidRPr="00B118B0" w14:paraId="36D4CED1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1186302B" w14:textId="3B80ED4E" w:rsidR="0038576C" w:rsidRPr="00B118B0" w:rsidRDefault="0038576C" w:rsidP="00F515E2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F2A8F3" w14:textId="7CEADF1E" w:rsidR="0038576C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(18,721)</w:t>
            </w:r>
          </w:p>
        </w:tc>
        <w:tc>
          <w:tcPr>
            <w:tcW w:w="90" w:type="dxa"/>
            <w:vAlign w:val="center"/>
          </w:tcPr>
          <w:p w14:paraId="6F486F7B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48E9AF87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3,203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47FFB2F9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3781C7A2" w14:textId="0E49F7FA" w:rsidR="0038576C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(1,49</w:t>
            </w:r>
            <w:r w:rsidR="001E2560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D46F24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87106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(2,813)</w:t>
            </w:r>
          </w:p>
        </w:tc>
      </w:tr>
      <w:tr w:rsidR="0038576C" w:rsidRPr="00B118B0" w14:paraId="5A539387" w14:textId="77777777" w:rsidTr="0053641F">
        <w:trPr>
          <w:trHeight w:val="17"/>
        </w:trPr>
        <w:tc>
          <w:tcPr>
            <w:tcW w:w="4612" w:type="dxa"/>
          </w:tcPr>
          <w:p w14:paraId="1D0F0763" w14:textId="669C9670" w:rsidR="0038576C" w:rsidRPr="00B118B0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ราคาตามบัญช</w:t>
            </w:r>
            <w:r w:rsidR="0072317B" w:rsidRPr="00B118B0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ี</w:t>
            </w:r>
            <w:r w:rsidRPr="00B118B0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ปลายงวด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B242C" w14:textId="6A3AAD9E" w:rsidR="0038576C" w:rsidRPr="00B118B0" w:rsidRDefault="004F165C" w:rsidP="00A11E99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203,077</w:t>
            </w:r>
          </w:p>
        </w:tc>
        <w:tc>
          <w:tcPr>
            <w:tcW w:w="90" w:type="dxa"/>
          </w:tcPr>
          <w:p w14:paraId="2EC7A99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0E3A3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-108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217,885</w:t>
            </w:r>
          </w:p>
        </w:tc>
        <w:tc>
          <w:tcPr>
            <w:tcW w:w="90" w:type="dxa"/>
          </w:tcPr>
          <w:p w14:paraId="4EE9B463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76BA2170" w14:textId="093AFA76" w:rsidR="0038576C" w:rsidRPr="00B118B0" w:rsidRDefault="004F165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2,97</w:t>
            </w:r>
            <w:r w:rsidR="001E2560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A1BFF8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E77B8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4,470</w:t>
            </w:r>
          </w:p>
        </w:tc>
      </w:tr>
    </w:tbl>
    <w:p w14:paraId="534F7909" w14:textId="6B6C37D5" w:rsidR="0038576C" w:rsidRPr="00B118B0" w:rsidRDefault="0038576C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สิทธิการเช่า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AE323B0" w14:textId="0379F953" w:rsidR="0038576C" w:rsidRPr="00B118B0" w:rsidRDefault="0038576C" w:rsidP="0059538E">
      <w:pPr>
        <w:spacing w:before="120" w:after="120"/>
        <w:ind w:left="360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รายการเปลี่ยนแปลงของสิทธิการเช่า ณ 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D37C00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ายน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86"/>
        <w:gridCol w:w="1084"/>
        <w:gridCol w:w="86"/>
        <w:gridCol w:w="994"/>
        <w:gridCol w:w="90"/>
        <w:gridCol w:w="1080"/>
      </w:tblGrid>
      <w:tr w:rsidR="0038576C" w:rsidRPr="00B118B0" w14:paraId="12933B73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6DCF379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54F4F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70682F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AECA" w14:textId="77777777" w:rsidR="0038576C" w:rsidRPr="00B118B0" w:rsidRDefault="0038576C" w:rsidP="00A11E99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B118B0" w14:paraId="5EABCEF5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55C69DE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6413E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11A7F6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56A4C" w14:textId="77777777" w:rsidR="0038576C" w:rsidRPr="00B118B0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B118B0" w14:paraId="1BB714A6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02F75AF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26489" w14:textId="1A6BFB30" w:rsidR="0038576C" w:rsidRPr="00B118B0" w:rsidRDefault="00C149B7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37C00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7AAD2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1145A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F6A747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BF575" w14:textId="5FF634EC" w:rsidR="0038576C" w:rsidRPr="00B118B0" w:rsidRDefault="00D37C00" w:rsidP="00F463C5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458DA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1A1C1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B118B0" w14:paraId="613B4803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99FEC3C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36A205" w14:textId="77777777" w:rsidR="0038576C" w:rsidRPr="00B118B0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F28D0F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A39DD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2A9CB7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AF29E" w14:textId="77777777" w:rsidR="0038576C" w:rsidRPr="00B118B0" w:rsidRDefault="0038576C" w:rsidP="00F463C5">
            <w:pPr>
              <w:ind w:left="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CA84F3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B00D1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D3774A" w:rsidRPr="00B118B0" w14:paraId="4DAAE643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467F1F" w14:textId="2AFB52C3" w:rsidR="00D3774A" w:rsidRPr="00B118B0" w:rsidRDefault="00D3774A" w:rsidP="00D3774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78E8C" w14:textId="4247FC74" w:rsidR="00D3774A" w:rsidRPr="00B118B0" w:rsidRDefault="00EC2451" w:rsidP="00D3774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68,304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52E0" w14:textId="77777777" w:rsidR="00D3774A" w:rsidRPr="00B118B0" w:rsidRDefault="00D3774A" w:rsidP="00D3774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C0FD3" w14:textId="77777777" w:rsidR="00D3774A" w:rsidRPr="00B118B0" w:rsidRDefault="00D3774A" w:rsidP="00D3774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62,653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17F12F" w14:textId="77777777" w:rsidR="00D3774A" w:rsidRPr="00B118B0" w:rsidRDefault="00D3774A" w:rsidP="00D3774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C889D" w14:textId="3C4B121C" w:rsidR="00D3774A" w:rsidRPr="00B118B0" w:rsidRDefault="00EC2451" w:rsidP="00D3774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1E8A4" w14:textId="77777777" w:rsidR="00D3774A" w:rsidRPr="00B118B0" w:rsidRDefault="00D3774A" w:rsidP="00D3774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6D449" w14:textId="77777777" w:rsidR="00D3774A" w:rsidRPr="00B118B0" w:rsidRDefault="00D3774A" w:rsidP="00D3774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D3774A" w:rsidRPr="00B118B0" w14:paraId="52E66320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05067D7" w14:textId="77777777" w:rsidR="00D3774A" w:rsidRPr="00B118B0" w:rsidRDefault="00D3774A" w:rsidP="00D3774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C723C" w14:textId="5EACCBF3" w:rsidR="00D3774A" w:rsidRPr="00B118B0" w:rsidRDefault="00EC2451" w:rsidP="00D3774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71414" w14:textId="77777777" w:rsidR="00D3774A" w:rsidRPr="00B118B0" w:rsidRDefault="00D3774A" w:rsidP="00D3774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A2A85" w14:textId="77777777" w:rsidR="00D3774A" w:rsidRPr="00B118B0" w:rsidRDefault="00D3774A" w:rsidP="00D3774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7,954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9FDEF56" w14:textId="77777777" w:rsidR="00D3774A" w:rsidRPr="00B118B0" w:rsidRDefault="00D3774A" w:rsidP="00D3774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36080" w14:textId="270297D0" w:rsidR="00D3774A" w:rsidRPr="00B118B0" w:rsidRDefault="00EC2451" w:rsidP="00D3774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29F96C" w14:textId="77777777" w:rsidR="00D3774A" w:rsidRPr="00B118B0" w:rsidRDefault="00D3774A" w:rsidP="00D3774A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5285DE" w14:textId="77777777" w:rsidR="00D3774A" w:rsidRPr="00B118B0" w:rsidRDefault="00D3774A" w:rsidP="00440DFB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774A" w:rsidRPr="00B118B0" w14:paraId="1B493245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B75956B" w14:textId="11D23C06" w:rsidR="00D3774A" w:rsidRPr="00B118B0" w:rsidRDefault="00D3774A" w:rsidP="00D3774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21F10" w14:textId="24A46372" w:rsidR="00D3774A" w:rsidRPr="00B118B0" w:rsidRDefault="00EC2451" w:rsidP="00440DFB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064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5F96" w14:textId="77777777" w:rsidR="00D3774A" w:rsidRPr="00B118B0" w:rsidRDefault="00D3774A" w:rsidP="00D3774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5CEDE" w14:textId="77777777" w:rsidR="00D3774A" w:rsidRPr="00B118B0" w:rsidRDefault="00D3774A" w:rsidP="00D3774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(2,303)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9DD82A" w14:textId="77777777" w:rsidR="00D3774A" w:rsidRPr="00B118B0" w:rsidRDefault="00D3774A" w:rsidP="00D3774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AA1F8" w14:textId="2986BFA9" w:rsidR="00D3774A" w:rsidRPr="00B118B0" w:rsidRDefault="00EC2451" w:rsidP="00D3774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A4715A" w14:textId="77777777" w:rsidR="00D3774A" w:rsidRPr="00B118B0" w:rsidRDefault="00D3774A" w:rsidP="00D3774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09D3D66" w14:textId="77777777" w:rsidR="00D3774A" w:rsidRPr="00B118B0" w:rsidRDefault="00D3774A" w:rsidP="00440DFB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(13)</w:t>
            </w:r>
          </w:p>
        </w:tc>
      </w:tr>
      <w:tr w:rsidR="00D3774A" w:rsidRPr="00B118B0" w14:paraId="38329ACB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1A4E17" w14:textId="07D742DE" w:rsidR="00D3774A" w:rsidRPr="00B118B0" w:rsidRDefault="00D3774A" w:rsidP="00D3774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2BE12" w14:textId="1F8E9732" w:rsidR="00D3774A" w:rsidRPr="00B118B0" w:rsidRDefault="00EC2451" w:rsidP="00D3774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66,240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9BB" w14:textId="77777777" w:rsidR="00D3774A" w:rsidRPr="00B118B0" w:rsidRDefault="00D3774A" w:rsidP="00D3774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4AF75" w14:textId="77777777" w:rsidR="00D3774A" w:rsidRPr="00B118B0" w:rsidRDefault="00D3774A" w:rsidP="00D3774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68,304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FC0201" w14:textId="77777777" w:rsidR="00D3774A" w:rsidRPr="00B118B0" w:rsidRDefault="00D3774A" w:rsidP="00D3774A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E5CCC8" w14:textId="3173799B" w:rsidR="00D3774A" w:rsidRPr="00B118B0" w:rsidRDefault="00EC2451" w:rsidP="00D3774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EE0E91" w14:textId="77777777" w:rsidR="00D3774A" w:rsidRPr="00B118B0" w:rsidRDefault="00D3774A" w:rsidP="00D3774A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0B19876" w14:textId="77777777" w:rsidR="00D3774A" w:rsidRPr="00B118B0" w:rsidRDefault="00D3774A" w:rsidP="00D3774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064657BC" w14:textId="77777777" w:rsidR="001473B6" w:rsidRPr="00B118B0" w:rsidRDefault="001473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6D13AC7" w14:textId="29ADA958" w:rsidR="0038576C" w:rsidRPr="00B118B0" w:rsidRDefault="0038576C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สินทรัพย์ไม่มีตัวตน</w:t>
      </w:r>
    </w:p>
    <w:p w14:paraId="63C8ACBF" w14:textId="0700B469" w:rsidR="0038576C" w:rsidRPr="00B118B0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รายการเปลี่ยนแปลงของบัญชีสินทรัพย์ไม่มีตัวตนสำหรับงวด</w:t>
      </w:r>
      <w:r w:rsidR="00D37C00">
        <w:rPr>
          <w:rFonts w:asciiTheme="majorBidi" w:hAnsiTheme="majorBidi" w:cstheme="majorBidi" w:hint="cs"/>
          <w:color w:val="000000"/>
          <w:spacing w:val="-2"/>
          <w:sz w:val="28"/>
          <w:cs/>
        </w:rPr>
        <w:t>เ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</w:t>
      </w:r>
      <w:r w:rsidR="00D37C00">
        <w:rPr>
          <w:rFonts w:asciiTheme="majorBidi" w:hAnsiTheme="majorBidi" w:cstheme="majorBidi" w:hint="cs"/>
          <w:color w:val="000000"/>
          <w:spacing w:val="-2"/>
          <w:sz w:val="28"/>
          <w:cs/>
        </w:rPr>
        <w:t>้า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37C00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080"/>
        <w:gridCol w:w="90"/>
        <w:gridCol w:w="1170"/>
      </w:tblGrid>
      <w:tr w:rsidR="0038576C" w:rsidRPr="00B118B0" w14:paraId="6A44504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B118B0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B118B0" w14:paraId="4A812643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77777777" w:rsidR="0038576C" w:rsidRPr="00B118B0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B118B0" w14:paraId="30DDB61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5436B" w14:textId="5E3A237C" w:rsidR="0038576C" w:rsidRPr="00B118B0" w:rsidRDefault="00C149B7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37C00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81080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DD3EB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A3CA2" w14:textId="5860AB48" w:rsidR="0038576C" w:rsidRPr="00B118B0" w:rsidRDefault="00D37C00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4F156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4BF4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B118B0" w14:paraId="35334A30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77777777" w:rsidR="0038576C" w:rsidRPr="00B118B0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77777777" w:rsidR="0038576C" w:rsidRPr="00B118B0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E691E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8576C" w:rsidRPr="00B118B0" w14:paraId="0D3CA2CF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66504209" w:rsidR="0038576C" w:rsidRPr="00B118B0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BF0E6" w14:textId="738D31C9" w:rsidR="0038576C" w:rsidRPr="00B118B0" w:rsidRDefault="00303747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207,583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94A6" w14:textId="77777777" w:rsidR="0038576C" w:rsidRPr="00B118B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9020" w14:textId="19C9AEC7" w:rsidR="0038576C" w:rsidRPr="00B118B0" w:rsidRDefault="00363868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251,562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A0414" w14:textId="77777777" w:rsidR="0038576C" w:rsidRPr="00B118B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EB2EAF" w14:textId="2F5B59F6" w:rsidR="0038576C" w:rsidRPr="00B118B0" w:rsidRDefault="00303747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2,564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6ACAFC" w14:textId="77777777" w:rsidR="0038576C" w:rsidRPr="00B118B0" w:rsidRDefault="0038576C" w:rsidP="00A11E9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A1676" w14:textId="598581EC" w:rsidR="0038576C" w:rsidRPr="00B118B0" w:rsidRDefault="00AA019F" w:rsidP="00A11E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="0038576C" w:rsidRPr="00B118B0">
              <w:rPr>
                <w:rFonts w:asciiTheme="majorBidi" w:hAnsiTheme="majorBidi" w:cstheme="majorBidi"/>
                <w:sz w:val="28"/>
              </w:rPr>
              <w:t>,</w:t>
            </w:r>
            <w:r w:rsidRPr="00B118B0">
              <w:rPr>
                <w:rFonts w:asciiTheme="majorBidi" w:hAnsiTheme="majorBidi" w:cstheme="majorBidi"/>
                <w:sz w:val="28"/>
              </w:rPr>
              <w:t>444</w:t>
            </w:r>
          </w:p>
        </w:tc>
      </w:tr>
      <w:tr w:rsidR="0038576C" w:rsidRPr="00B118B0" w14:paraId="028D5C52" w14:textId="77777777" w:rsidTr="00440DFB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77777777" w:rsidR="0038576C" w:rsidRPr="00B118B0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0EFB" w14:textId="613F0873" w:rsidR="0038576C" w:rsidRPr="00B118B0" w:rsidRDefault="00FD2DE6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C12C" w14:textId="77777777" w:rsidR="0038576C" w:rsidRPr="00B118B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C96EB" w14:textId="77777777" w:rsidR="0038576C" w:rsidRPr="00B118B0" w:rsidRDefault="0038576C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1,031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6785C" w14:textId="77777777" w:rsidR="0038576C" w:rsidRPr="00B118B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23BC" w14:textId="576B6FD9" w:rsidR="0038576C" w:rsidRPr="00B118B0" w:rsidRDefault="00FD2DE6" w:rsidP="00A11E9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BB39E" w14:textId="77777777" w:rsidR="0038576C" w:rsidRPr="00B118B0" w:rsidRDefault="0038576C" w:rsidP="00A11E9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66A9D0" w14:textId="7C80FF57" w:rsidR="0038576C" w:rsidRPr="00B118B0" w:rsidRDefault="00AA019F" w:rsidP="00A11E9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  <w:tr w:rsidR="0038576C" w:rsidRPr="00B118B0" w14:paraId="0696003C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DC326F9" w14:textId="0C961968" w:rsidR="0038576C" w:rsidRPr="00B118B0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681F76"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B0EDA" w14:textId="4A3400EA" w:rsidR="0038576C" w:rsidRPr="00B118B0" w:rsidRDefault="00FD2DE6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865A" w14:textId="77777777" w:rsidR="0038576C" w:rsidRPr="00B118B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1DA4" w14:textId="77777777" w:rsidR="0038576C" w:rsidRPr="00B118B0" w:rsidRDefault="0038576C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(13,327)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2DC245" w14:textId="77777777" w:rsidR="0038576C" w:rsidRPr="00B118B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928E" w14:textId="14172823" w:rsidR="0038576C" w:rsidRPr="00B118B0" w:rsidRDefault="00FD2DE6" w:rsidP="00A11E9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D21FB" w14:textId="77777777" w:rsidR="0038576C" w:rsidRPr="00B118B0" w:rsidRDefault="0038576C" w:rsidP="00A11E9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4D9690" w14:textId="33AE53EC" w:rsidR="0038576C" w:rsidRPr="00B118B0" w:rsidRDefault="00F515E2" w:rsidP="00A11E9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6590DB20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93C32E" w14:textId="7E39F908" w:rsidR="0038576C" w:rsidRPr="00B118B0" w:rsidRDefault="0038576C" w:rsidP="00A11E99">
            <w:pPr>
              <w:pStyle w:val="Heading5"/>
              <w:keepNext w:val="0"/>
              <w:spacing w:line="240" w:lineRule="auto"/>
              <w:ind w:left="720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ลดลงจากการจำหน่ายบริษัท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39D32" w14:textId="1635F2EE" w:rsidR="0038576C" w:rsidRPr="00B118B0" w:rsidRDefault="00FD2DE6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246B5" w14:textId="77777777" w:rsidR="0038576C" w:rsidRPr="00B118B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F426F" w14:textId="77777777" w:rsidR="0038576C" w:rsidRPr="00B118B0" w:rsidRDefault="0038576C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244409" w14:textId="77777777" w:rsidR="0038576C" w:rsidRPr="00B118B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2F173" w14:textId="619E61B4" w:rsidR="0038576C" w:rsidRPr="00B118B0" w:rsidRDefault="00FD2DE6" w:rsidP="00A11E9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059D00" w14:textId="77777777" w:rsidR="0038576C" w:rsidRPr="00B118B0" w:rsidRDefault="0038576C" w:rsidP="00A11E9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64C2C5" w14:textId="41D64972" w:rsidR="0038576C" w:rsidRPr="00B118B0" w:rsidRDefault="00F515E2" w:rsidP="00A11E9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616CB7E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33597C" w14:textId="77777777" w:rsidR="0038576C" w:rsidRPr="00B118B0" w:rsidRDefault="0038576C" w:rsidP="00A11E99">
            <w:pPr>
              <w:pStyle w:val="Heading5"/>
              <w:keepNext w:val="0"/>
              <w:spacing w:line="240" w:lineRule="auto"/>
              <w:ind w:left="720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8B04" w14:textId="4C344125" w:rsidR="0038576C" w:rsidRPr="00B118B0" w:rsidRDefault="00FD2DE6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(17,676)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EF4C" w14:textId="77777777" w:rsidR="0038576C" w:rsidRPr="00B118B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0999" w14:textId="77777777" w:rsidR="0038576C" w:rsidRPr="00B118B0" w:rsidRDefault="0038576C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(31,664)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B6D93E" w14:textId="77777777" w:rsidR="0038576C" w:rsidRPr="00B118B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9153C" w14:textId="3474F520" w:rsidR="0038576C" w:rsidRPr="00B118B0" w:rsidRDefault="00FD2DE6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(663)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70866B" w14:textId="77777777" w:rsidR="0038576C" w:rsidRPr="00B118B0" w:rsidRDefault="0038576C" w:rsidP="00A11E9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1BF18" w14:textId="13CDB300" w:rsidR="0038576C" w:rsidRPr="00B118B0" w:rsidRDefault="0038576C" w:rsidP="00A11E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="00AA019F" w:rsidRPr="00B118B0">
              <w:rPr>
                <w:rFonts w:asciiTheme="majorBidi" w:hAnsiTheme="majorBidi" w:cstheme="majorBidi"/>
                <w:sz w:val="28"/>
              </w:rPr>
              <w:t>919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96B31" w:rsidRPr="00B118B0" w14:paraId="50690A61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B9EC103" w14:textId="499881AD" w:rsidR="00796B31" w:rsidRPr="00B118B0" w:rsidRDefault="00796B31" w:rsidP="00A11E99">
            <w:pPr>
              <w:pStyle w:val="Heading5"/>
              <w:keepNext w:val="0"/>
              <w:spacing w:line="240" w:lineRule="auto"/>
              <w:ind w:left="720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ค่าเผื่อการลดลงของมูลค่า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4B4A" w14:textId="12D6E0B2" w:rsidR="00796B31" w:rsidRPr="00B118B0" w:rsidRDefault="00FD2DE6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7F607" w14:textId="77777777" w:rsidR="00796B31" w:rsidRPr="00B118B0" w:rsidRDefault="00796B31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64176" w14:textId="29960280" w:rsidR="00796B31" w:rsidRPr="00B118B0" w:rsidRDefault="00796B31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0A1A52" w14:textId="77777777" w:rsidR="00796B31" w:rsidRPr="00B118B0" w:rsidRDefault="00796B31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07616" w14:textId="05EC9F0D" w:rsidR="00796B31" w:rsidRPr="00B118B0" w:rsidRDefault="00FD2DE6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DEE99B" w14:textId="77777777" w:rsidR="00796B31" w:rsidRPr="00B118B0" w:rsidRDefault="00796B31" w:rsidP="00A11E9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B4C151" w14:textId="16DE86F1" w:rsidR="00796B31" w:rsidRPr="00B118B0" w:rsidRDefault="00796B31" w:rsidP="00A11E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491ED8C5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1D41BCEB" w:rsidR="0038576C" w:rsidRPr="00B118B0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33D3" w14:textId="7810FD84" w:rsidR="0038576C" w:rsidRPr="00B118B0" w:rsidRDefault="00FD2DE6" w:rsidP="00A11E99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189,880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FE25" w14:textId="77777777" w:rsidR="0038576C" w:rsidRPr="00B118B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AE98C6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207,583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7BAC6" w14:textId="77777777" w:rsidR="0038576C" w:rsidRPr="00B118B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350569" w14:textId="00D5AE0F" w:rsidR="0038576C" w:rsidRPr="00B118B0" w:rsidRDefault="00FD2DE6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1,901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D71EC" w14:textId="77777777" w:rsidR="0038576C" w:rsidRPr="00B118B0" w:rsidRDefault="0038576C" w:rsidP="00A11E99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9A85055" w14:textId="71075AE7" w:rsidR="0038576C" w:rsidRPr="00B118B0" w:rsidRDefault="00AA019F" w:rsidP="00A11E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38576C" w:rsidRPr="00B118B0">
              <w:rPr>
                <w:rFonts w:asciiTheme="majorBidi" w:hAnsiTheme="majorBidi" w:cstheme="majorBidi"/>
                <w:b/>
                <w:bCs/>
                <w:sz w:val="28"/>
              </w:rPr>
              <w:t>,56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</w:tr>
    </w:tbl>
    <w:p w14:paraId="36BDFD1C" w14:textId="4DB394A7" w:rsidR="00F53166" w:rsidRPr="00B118B0" w:rsidRDefault="009E4C64" w:rsidP="00444F5F">
      <w:pPr>
        <w:pStyle w:val="ListParagraph"/>
        <w:numPr>
          <w:ilvl w:val="0"/>
          <w:numId w:val="1"/>
        </w:numPr>
        <w:spacing w:before="48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เงินเบิกเกินบัญชีธนาคาร</w:t>
      </w:r>
      <w:r w:rsidR="00AC700E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และเงินกู้ยืมระยะสั้นจากสถาบันการเงิน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5564126" w14:textId="331A6C1C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เงินเบิกเกินบัญชีธนาคารและเงินกู้ยืมระยะสั้นจากสถาบันการเงิน ณ 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B45B3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21908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21908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71CEC" w:rsidRPr="00B118B0" w14:paraId="12261C9A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472CA85D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1743E110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21DDE28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EE078F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48DDD7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4177207C" w14:textId="5F4DBC45" w:rsidR="00871CEC" w:rsidRPr="00B118B0" w:rsidRDefault="00871CEC" w:rsidP="001B575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71CEC" w:rsidRPr="00B118B0" w14:paraId="0CE924C2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29C852C0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7DA273D8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CD5CDE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6AA183FD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13E40B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354EBB6C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1CEC" w:rsidRPr="00B118B0" w14:paraId="74733646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0FF966F5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B75C8" w14:textId="1E56BA9E" w:rsidR="00871CEC" w:rsidRPr="00B118B0" w:rsidRDefault="00C149B7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B45B3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21754D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40C217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B04E73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D95001" w14:textId="3A776A72" w:rsidR="00871CEC" w:rsidRPr="00B118B0" w:rsidRDefault="000B45B3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96FC6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CE1175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0649BF54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CD10FA" w14:textId="0C804748" w:rsidR="00871CEC" w:rsidRPr="00B118B0" w:rsidRDefault="000B45B3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CC0AA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A08A2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71CEC" w:rsidRPr="00B118B0" w14:paraId="6186AD84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6524DEFA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370C7" w14:textId="4C56AB90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B6E63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</w:tcPr>
          <w:p w14:paraId="28B7D629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51607E" w14:textId="143102F9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B6E63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2" w:type="dxa"/>
            <w:tcBorders>
              <w:left w:val="nil"/>
            </w:tcBorders>
          </w:tcPr>
          <w:p w14:paraId="6994659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1DFD8DE" w14:textId="704F2528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B6E63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</w:tcPr>
          <w:p w14:paraId="643B5451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0B9D2CD" w14:textId="78A3035A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B6E63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2" w:type="dxa"/>
          </w:tcPr>
          <w:p w14:paraId="768D0B1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45833C" w14:textId="2D87F19D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B6E63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7F0330E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67D14" w14:textId="49121EC3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B6E63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EF57E4" w:rsidRPr="00B118B0" w14:paraId="7DFAEF16" w14:textId="77777777" w:rsidTr="00EF57E4">
        <w:tc>
          <w:tcPr>
            <w:tcW w:w="2340" w:type="dxa"/>
          </w:tcPr>
          <w:p w14:paraId="570FC8F8" w14:textId="0055445E" w:rsidR="00EF57E4" w:rsidRPr="00B118B0" w:rsidRDefault="00EF57E4" w:rsidP="00EF57E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</w:tcPr>
          <w:p w14:paraId="01768AFE" w14:textId="0341BA6C" w:rsidR="00EF57E4" w:rsidRPr="00B118B0" w:rsidRDefault="00D55949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5.75</w:t>
            </w:r>
            <w:r w:rsidR="00EC1306">
              <w:rPr>
                <w:rFonts w:asciiTheme="majorBidi" w:hAnsiTheme="majorBidi" w:cstheme="majorBidi"/>
                <w:sz w:val="28"/>
              </w:rPr>
              <w:t xml:space="preserve"> - 6.00</w:t>
            </w:r>
          </w:p>
        </w:tc>
        <w:tc>
          <w:tcPr>
            <w:tcW w:w="72" w:type="dxa"/>
          </w:tcPr>
          <w:p w14:paraId="1C7C0F32" w14:textId="77777777" w:rsidR="00EF57E4" w:rsidRPr="00B118B0" w:rsidRDefault="00EF57E4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0B8B83" w14:textId="5D04F584" w:rsidR="00EF57E4" w:rsidRPr="00B118B0" w:rsidRDefault="00EF57E4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4.70 - 6.03</w:t>
            </w:r>
          </w:p>
        </w:tc>
        <w:tc>
          <w:tcPr>
            <w:tcW w:w="72" w:type="dxa"/>
          </w:tcPr>
          <w:p w14:paraId="10E225B1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039AC23E" w14:textId="0B3B78F0" w:rsidR="00EF57E4" w:rsidRPr="00B118B0" w:rsidRDefault="00EC1306" w:rsidP="00EF57E4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72" w:type="dxa"/>
          </w:tcPr>
          <w:p w14:paraId="719C5B14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C936B3D" w14:textId="4DCD5398" w:rsidR="00EF57E4" w:rsidRPr="00B118B0" w:rsidRDefault="00EF57E4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129,500</w:t>
            </w:r>
          </w:p>
        </w:tc>
        <w:tc>
          <w:tcPr>
            <w:tcW w:w="72" w:type="dxa"/>
          </w:tcPr>
          <w:p w14:paraId="3D068847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937B4F5" w14:textId="4AA43FDE" w:rsidR="00EF57E4" w:rsidRPr="00B118B0" w:rsidRDefault="00EC1306" w:rsidP="00EF57E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90" w:type="dxa"/>
          </w:tcPr>
          <w:p w14:paraId="13C24AEC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368DB90" w14:textId="5BB9C9BB" w:rsidR="00EF57E4" w:rsidRPr="00B118B0" w:rsidRDefault="00EF57E4" w:rsidP="00EF57E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EF57E4" w:rsidRPr="00B118B0" w14:paraId="7947FAE8" w14:textId="77777777" w:rsidTr="00A35C6E">
        <w:tc>
          <w:tcPr>
            <w:tcW w:w="2340" w:type="dxa"/>
            <w:vAlign w:val="bottom"/>
          </w:tcPr>
          <w:p w14:paraId="457F55F6" w14:textId="017CECA5" w:rsidR="00EF57E4" w:rsidRPr="00B118B0" w:rsidRDefault="00EF57E4" w:rsidP="00EF57E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เจ้าหนี้ทรัสต์รีซีท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1189D2" w14:textId="4A695A05" w:rsidR="00EF57E4" w:rsidRPr="00B118B0" w:rsidRDefault="00EC1306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58E113C1" w14:textId="77777777" w:rsidR="00EF57E4" w:rsidRPr="00B118B0" w:rsidRDefault="00EF57E4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BFC47B" w14:textId="308F2406" w:rsidR="00EF57E4" w:rsidRPr="00B118B0" w:rsidRDefault="00EF57E4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4.25 - 5.38</w:t>
            </w:r>
          </w:p>
        </w:tc>
        <w:tc>
          <w:tcPr>
            <w:tcW w:w="72" w:type="dxa"/>
          </w:tcPr>
          <w:p w14:paraId="50E175B4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46D5E1E" w14:textId="039B5938" w:rsidR="00EF57E4" w:rsidRPr="00B118B0" w:rsidRDefault="00EC1306" w:rsidP="00EF57E4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22C09C09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22ED7EA" w14:textId="7E65C8DA" w:rsidR="00EF57E4" w:rsidRPr="00B118B0" w:rsidRDefault="00EF57E4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44,546</w:t>
            </w:r>
          </w:p>
        </w:tc>
        <w:tc>
          <w:tcPr>
            <w:tcW w:w="72" w:type="dxa"/>
          </w:tcPr>
          <w:p w14:paraId="6A1E1342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ED5B05B" w14:textId="1A3316C5" w:rsidR="00EF57E4" w:rsidRPr="00B118B0" w:rsidRDefault="00EC1306" w:rsidP="00EF57E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6DB63AF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8BF523" w14:textId="21D75443" w:rsidR="00EF57E4" w:rsidRPr="00B118B0" w:rsidRDefault="00EF57E4" w:rsidP="00EF57E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438AB" w:rsidRPr="00B118B0" w14:paraId="47D1030D" w14:textId="77777777" w:rsidTr="00936ABF">
        <w:tc>
          <w:tcPr>
            <w:tcW w:w="2340" w:type="dxa"/>
            <w:tcBorders>
              <w:bottom w:val="nil"/>
            </w:tcBorders>
            <w:vAlign w:val="bottom"/>
          </w:tcPr>
          <w:p w14:paraId="5B6D5ADB" w14:textId="77777777" w:rsidR="007438AB" w:rsidRPr="00B118B0" w:rsidRDefault="007438AB" w:rsidP="007438AB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D3E531" w14:textId="77777777" w:rsidR="007438AB" w:rsidRPr="00B118B0" w:rsidRDefault="007438AB" w:rsidP="007438A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1B0E24C" w14:textId="77777777" w:rsidR="007438AB" w:rsidRPr="00B118B0" w:rsidRDefault="007438AB" w:rsidP="007438A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9C9DCF" w14:textId="77777777" w:rsidR="007438AB" w:rsidRPr="00B118B0" w:rsidRDefault="007438AB" w:rsidP="007438A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FFC390" w14:textId="77777777" w:rsidR="007438AB" w:rsidRPr="00B118B0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EBC" w14:textId="07EC91FE" w:rsidR="007438AB" w:rsidRPr="00440DFB" w:rsidRDefault="00EC1306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DFB">
              <w:rPr>
                <w:rFonts w:asciiTheme="majorBidi" w:hAnsiTheme="majorBidi" w:cstheme="majorBidi"/>
                <w:b/>
                <w:bCs/>
                <w:sz w:val="28"/>
              </w:rPr>
              <w:t>70,000</w:t>
            </w:r>
          </w:p>
        </w:tc>
        <w:tc>
          <w:tcPr>
            <w:tcW w:w="72" w:type="dxa"/>
            <w:tcBorders>
              <w:bottom w:val="nil"/>
            </w:tcBorders>
          </w:tcPr>
          <w:p w14:paraId="21DB18DC" w14:textId="77777777" w:rsidR="007438AB" w:rsidRPr="00440DFB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A6A1B" w14:textId="73E7E99D" w:rsidR="007438AB" w:rsidRPr="00440DFB" w:rsidRDefault="007438AB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DFB">
              <w:rPr>
                <w:rFonts w:asciiTheme="majorBidi" w:hAnsiTheme="majorBidi" w:cstheme="majorBidi"/>
                <w:b/>
                <w:bCs/>
                <w:sz w:val="28"/>
              </w:rPr>
              <w:t>174,046</w:t>
            </w:r>
          </w:p>
        </w:tc>
        <w:tc>
          <w:tcPr>
            <w:tcW w:w="72" w:type="dxa"/>
            <w:tcBorders>
              <w:bottom w:val="nil"/>
            </w:tcBorders>
          </w:tcPr>
          <w:p w14:paraId="6391C573" w14:textId="77777777" w:rsidR="007438AB" w:rsidRPr="00B118B0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5BE04" w14:textId="18FCC931" w:rsidR="007438AB" w:rsidRPr="00B118B0" w:rsidRDefault="00EC1306" w:rsidP="007438AB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70,000</w:t>
            </w:r>
          </w:p>
        </w:tc>
        <w:tc>
          <w:tcPr>
            <w:tcW w:w="90" w:type="dxa"/>
            <w:tcBorders>
              <w:bottom w:val="nil"/>
            </w:tcBorders>
          </w:tcPr>
          <w:p w14:paraId="5A3815BA" w14:textId="77777777" w:rsidR="007438AB" w:rsidRPr="00B118B0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0442DC" w14:textId="77777777" w:rsidR="007438AB" w:rsidRPr="00B118B0" w:rsidRDefault="007438AB" w:rsidP="007438AB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70,000</w:t>
            </w:r>
          </w:p>
        </w:tc>
      </w:tr>
    </w:tbl>
    <w:p w14:paraId="541D25B1" w14:textId="364A4964" w:rsidR="00254C30" w:rsidRPr="00B118B0" w:rsidRDefault="00254C30" w:rsidP="00254C3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AEE5552" w14:textId="044C1C62" w:rsidR="00254C30" w:rsidRPr="00B118B0" w:rsidRDefault="00254C30" w:rsidP="00254C3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6E99D29" w14:textId="61E7F4F8" w:rsidR="00254C30" w:rsidRDefault="00254C30" w:rsidP="00254C3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1AADA6BD" w14:textId="50167273" w:rsidR="009F4759" w:rsidRDefault="009F4759" w:rsidP="00254C3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08318487" w14:textId="77777777" w:rsidR="00C5227A" w:rsidRPr="00B118B0" w:rsidRDefault="00C5227A" w:rsidP="00254C3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C8689E8" w14:textId="3336307A" w:rsidR="00F53166" w:rsidRPr="00B118B0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2770091" w14:textId="3135629D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B45B3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005DD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005DD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6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1013"/>
        <w:gridCol w:w="88"/>
        <w:gridCol w:w="1017"/>
        <w:gridCol w:w="88"/>
        <w:gridCol w:w="1017"/>
        <w:gridCol w:w="88"/>
        <w:gridCol w:w="1109"/>
      </w:tblGrid>
      <w:tr w:rsidR="00871CEC" w:rsidRPr="00B118B0" w14:paraId="1D1762AA" w14:textId="77777777" w:rsidTr="003357E6">
        <w:trPr>
          <w:trHeight w:val="323"/>
          <w:tblHeader/>
        </w:trPr>
        <w:tc>
          <w:tcPr>
            <w:tcW w:w="4644" w:type="dxa"/>
          </w:tcPr>
          <w:p w14:paraId="400359C4" w14:textId="77777777" w:rsidR="00871CEC" w:rsidRPr="00B118B0" w:rsidRDefault="00871CE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5B9779A9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5D2330D8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A15B040" w14:textId="4EFC2179" w:rsidR="00871CEC" w:rsidRPr="00B118B0" w:rsidRDefault="00871CEC" w:rsidP="00871CEC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31299595" w14:textId="77777777" w:rsidTr="003357E6">
        <w:trPr>
          <w:trHeight w:val="323"/>
          <w:tblHeader/>
        </w:trPr>
        <w:tc>
          <w:tcPr>
            <w:tcW w:w="4644" w:type="dxa"/>
          </w:tcPr>
          <w:p w14:paraId="259672F6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3BDB2AF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68FD20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31A59CD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121101C2" w14:textId="77777777" w:rsidTr="00871CEC">
        <w:trPr>
          <w:trHeight w:val="309"/>
          <w:tblHeader/>
        </w:trPr>
        <w:tc>
          <w:tcPr>
            <w:tcW w:w="4644" w:type="dxa"/>
          </w:tcPr>
          <w:p w14:paraId="3AD7EAE4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E29F782" w14:textId="0CCA4D79" w:rsidR="00F53166" w:rsidRPr="00B118B0" w:rsidRDefault="00C149B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B45B3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80E8F0C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D89190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8" w:type="dxa"/>
          </w:tcPr>
          <w:p w14:paraId="4605A847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AD66BCD" w14:textId="416387E1" w:rsidR="00F53166" w:rsidRPr="00B118B0" w:rsidRDefault="00C149B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B45B3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="000B45B3"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0033F93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FD28DD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B118B0" w14:paraId="0E8F6FCE" w14:textId="77777777" w:rsidTr="00871CEC">
        <w:trPr>
          <w:trHeight w:val="336"/>
          <w:tblHeader/>
        </w:trPr>
        <w:tc>
          <w:tcPr>
            <w:tcW w:w="4644" w:type="dxa"/>
          </w:tcPr>
          <w:p w14:paraId="7A20CA6C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39A02D2" w14:textId="14E087B8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005DD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8" w:type="dxa"/>
          </w:tcPr>
          <w:p w14:paraId="2D55FF58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43443E7" w14:textId="57C81DC8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005DD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8" w:type="dxa"/>
          </w:tcPr>
          <w:p w14:paraId="01C55674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6FC0BBE" w14:textId="247B451E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005DD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8" w:type="dxa"/>
          </w:tcPr>
          <w:p w14:paraId="0894CA93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FF9339" w14:textId="2174B50C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005DD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9F166D" w:rsidRPr="00B118B0" w14:paraId="4A0924B2" w14:textId="77777777" w:rsidTr="00A35C6E">
        <w:trPr>
          <w:trHeight w:val="323"/>
        </w:trPr>
        <w:tc>
          <w:tcPr>
            <w:tcW w:w="4644" w:type="dxa"/>
          </w:tcPr>
          <w:p w14:paraId="4C4F24F1" w14:textId="023B227A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F05B0E" w:rsidRPr="00B118B0">
              <w:rPr>
                <w:rFonts w:asciiTheme="majorBidi" w:hAnsiTheme="majorBidi" w:cstheme="majorBidi"/>
                <w:sz w:val="28"/>
              </w:rPr>
              <w:t>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952B085" w14:textId="69981F42" w:rsidR="009F166D" w:rsidRPr="00B118B0" w:rsidRDefault="008131E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827</w:t>
            </w:r>
          </w:p>
        </w:tc>
        <w:tc>
          <w:tcPr>
            <w:tcW w:w="88" w:type="dxa"/>
          </w:tcPr>
          <w:p w14:paraId="36597325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B30B342" w14:textId="48BFF496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8,260</w:t>
            </w:r>
          </w:p>
        </w:tc>
        <w:tc>
          <w:tcPr>
            <w:tcW w:w="88" w:type="dxa"/>
          </w:tcPr>
          <w:p w14:paraId="15BC6BCD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53A4" w14:textId="06E7C834" w:rsidR="009F166D" w:rsidRPr="00D80251" w:rsidRDefault="008131E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624BEFFC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6A5644B2" w14:textId="680EEADE" w:rsidR="009F166D" w:rsidRPr="00440DFB" w:rsidRDefault="009F166D" w:rsidP="00440DFB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40DF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166D" w:rsidRPr="00B118B0" w14:paraId="561E3113" w14:textId="77777777" w:rsidTr="00A35C6E">
        <w:trPr>
          <w:trHeight w:val="309"/>
        </w:trPr>
        <w:tc>
          <w:tcPr>
            <w:tcW w:w="4644" w:type="dxa"/>
          </w:tcPr>
          <w:p w14:paraId="038EB26E" w14:textId="4C796310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C864B8" w:rsidRPr="00B118B0">
              <w:rPr>
                <w:rFonts w:asciiTheme="majorBidi" w:hAnsiTheme="majorBidi" w:cstheme="majorBidi"/>
                <w:sz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DD22850" w14:textId="0ABAF377" w:rsidR="009F166D" w:rsidRPr="00B118B0" w:rsidRDefault="008131E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097</w:t>
            </w:r>
          </w:p>
        </w:tc>
        <w:tc>
          <w:tcPr>
            <w:tcW w:w="88" w:type="dxa"/>
          </w:tcPr>
          <w:p w14:paraId="4FA18E52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B09701B" w14:textId="17B1C183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51,740</w:t>
            </w:r>
          </w:p>
        </w:tc>
        <w:tc>
          <w:tcPr>
            <w:tcW w:w="88" w:type="dxa"/>
          </w:tcPr>
          <w:p w14:paraId="08C8600D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9A8E27" w14:textId="04F8308F" w:rsidR="009F166D" w:rsidRPr="00D80251" w:rsidRDefault="008131E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D1A9F5B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0C43C36" w14:textId="2255CFDB" w:rsidR="009F166D" w:rsidRPr="00440DFB" w:rsidRDefault="009F166D" w:rsidP="00440DFB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40DF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166D" w:rsidRPr="00B118B0" w14:paraId="67D16106" w14:textId="77777777" w:rsidTr="00871CEC">
        <w:trPr>
          <w:trHeight w:val="323"/>
        </w:trPr>
        <w:tc>
          <w:tcPr>
            <w:tcW w:w="4644" w:type="dxa"/>
          </w:tcPr>
          <w:p w14:paraId="4BC2362B" w14:textId="3EC3E3BD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F05B0E" w:rsidRPr="00B118B0">
              <w:rPr>
                <w:rFonts w:asciiTheme="majorBidi" w:hAnsiTheme="majorBidi" w:cstheme="majorBidi"/>
                <w:sz w:val="28"/>
              </w:rPr>
              <w:t>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4B7ECB4D" w14:textId="7778067C" w:rsidR="009F166D" w:rsidRPr="00B118B0" w:rsidRDefault="008131E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88" w:type="dxa"/>
          </w:tcPr>
          <w:p w14:paraId="0F06DA64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8B3644E" w14:textId="1651B52C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17,869</w:t>
            </w:r>
          </w:p>
        </w:tc>
        <w:tc>
          <w:tcPr>
            <w:tcW w:w="88" w:type="dxa"/>
          </w:tcPr>
          <w:p w14:paraId="288397BB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9D34C46" w14:textId="406BA43B" w:rsidR="009F166D" w:rsidRPr="00B118B0" w:rsidRDefault="008131E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A933E9F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3281A9D" w14:textId="009E53DF" w:rsidR="009F166D" w:rsidRPr="00440DFB" w:rsidRDefault="009F166D" w:rsidP="00440DFB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40DFB">
              <w:rPr>
                <w:rFonts w:asciiTheme="majorBidi" w:hAnsiTheme="majorBidi" w:cstheme="majorBidi"/>
                <w:sz w:val="28"/>
              </w:rPr>
              <w:t>13,869</w:t>
            </w:r>
          </w:p>
        </w:tc>
      </w:tr>
      <w:tr w:rsidR="009F166D" w:rsidRPr="00B118B0" w14:paraId="6AA0E1CE" w14:textId="77777777" w:rsidTr="00871CEC">
        <w:trPr>
          <w:trHeight w:val="323"/>
        </w:trPr>
        <w:tc>
          <w:tcPr>
            <w:tcW w:w="4644" w:type="dxa"/>
          </w:tcPr>
          <w:p w14:paraId="70A3353C" w14:textId="39473827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C864B8" w:rsidRPr="00B118B0">
              <w:rPr>
                <w:rFonts w:asciiTheme="majorBidi" w:hAnsiTheme="majorBidi" w:cstheme="majorBidi"/>
                <w:sz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0B8CFD09" w14:textId="5C0239E3" w:rsidR="009F166D" w:rsidRPr="00B118B0" w:rsidRDefault="008131E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25,1</w:t>
            </w:r>
            <w:r w:rsidR="00E744A3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8" w:type="dxa"/>
          </w:tcPr>
          <w:p w14:paraId="52521638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EB155D2" w14:textId="3258790C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44,254</w:t>
            </w:r>
          </w:p>
        </w:tc>
        <w:tc>
          <w:tcPr>
            <w:tcW w:w="88" w:type="dxa"/>
          </w:tcPr>
          <w:p w14:paraId="1D9A30C2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1BA762A" w14:textId="737632A8" w:rsidR="009F166D" w:rsidRPr="00B118B0" w:rsidRDefault="008131E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11,314</w:t>
            </w:r>
          </w:p>
        </w:tc>
        <w:tc>
          <w:tcPr>
            <w:tcW w:w="88" w:type="dxa"/>
          </w:tcPr>
          <w:p w14:paraId="464C859D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DD8CDFD" w14:textId="1F43E596" w:rsidR="009F166D" w:rsidRPr="00440DFB" w:rsidRDefault="009F166D" w:rsidP="00440DFB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0DFB">
              <w:rPr>
                <w:rFonts w:asciiTheme="majorBidi" w:hAnsiTheme="majorBidi" w:cstheme="majorBidi"/>
                <w:sz w:val="28"/>
              </w:rPr>
              <w:t>1,106</w:t>
            </w:r>
          </w:p>
        </w:tc>
      </w:tr>
      <w:tr w:rsidR="009F166D" w:rsidRPr="00B118B0" w14:paraId="3D371658" w14:textId="77777777" w:rsidTr="00871CEC">
        <w:trPr>
          <w:trHeight w:val="323"/>
        </w:trPr>
        <w:tc>
          <w:tcPr>
            <w:tcW w:w="4644" w:type="dxa"/>
          </w:tcPr>
          <w:p w14:paraId="1AE57259" w14:textId="354F610A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F05B0E" w:rsidRPr="00B118B0">
              <w:rPr>
                <w:rFonts w:asciiTheme="majorBidi" w:hAnsiTheme="majorBidi" w:cstheme="majorBidi"/>
                <w:sz w:val="28"/>
              </w:rPr>
              <w:t>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312B977E" w14:textId="352EDF49" w:rsidR="009F166D" w:rsidRPr="00B118B0" w:rsidRDefault="00E744A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846</w:t>
            </w:r>
          </w:p>
        </w:tc>
        <w:tc>
          <w:tcPr>
            <w:tcW w:w="88" w:type="dxa"/>
          </w:tcPr>
          <w:p w14:paraId="7EA92F26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825EE01" w14:textId="3C581F61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1,008</w:t>
            </w:r>
          </w:p>
        </w:tc>
        <w:tc>
          <w:tcPr>
            <w:tcW w:w="88" w:type="dxa"/>
          </w:tcPr>
          <w:p w14:paraId="4F17A2B3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A24FE14" w14:textId="18824A0D" w:rsidR="009F166D" w:rsidRPr="00B118B0" w:rsidRDefault="008131E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8" w:type="dxa"/>
          </w:tcPr>
          <w:p w14:paraId="14E2BD67" w14:textId="77777777" w:rsidR="009F166D" w:rsidRPr="00B118B0" w:rsidRDefault="009F166D" w:rsidP="00440DFB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D545AFB" w14:textId="3A00DF7F" w:rsidR="009F166D" w:rsidRPr="00440DFB" w:rsidRDefault="009F166D" w:rsidP="00440DFB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40DFB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9F166D" w:rsidRPr="00B118B0" w14:paraId="514A43F7" w14:textId="77777777" w:rsidTr="00871CEC">
        <w:trPr>
          <w:trHeight w:val="323"/>
        </w:trPr>
        <w:tc>
          <w:tcPr>
            <w:tcW w:w="4644" w:type="dxa"/>
          </w:tcPr>
          <w:p w14:paraId="431FF9F3" w14:textId="099B6207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C864B8" w:rsidRPr="00B118B0">
              <w:rPr>
                <w:rFonts w:asciiTheme="majorBidi" w:hAnsiTheme="majorBidi" w:cstheme="majorBidi"/>
                <w:sz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6074B88" w14:textId="201D46F6" w:rsidR="009F166D" w:rsidRPr="00B118B0" w:rsidRDefault="008131E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25,</w:t>
            </w:r>
            <w:r w:rsidR="001E2560">
              <w:rPr>
                <w:rFonts w:asciiTheme="majorBidi" w:hAnsiTheme="majorBidi" w:cstheme="majorBidi"/>
                <w:sz w:val="28"/>
              </w:rPr>
              <w:t>236</w:t>
            </w:r>
          </w:p>
        </w:tc>
        <w:tc>
          <w:tcPr>
            <w:tcW w:w="88" w:type="dxa"/>
          </w:tcPr>
          <w:p w14:paraId="12C15540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FBAC97E" w14:textId="16AB34B9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43,759</w:t>
            </w:r>
          </w:p>
        </w:tc>
        <w:tc>
          <w:tcPr>
            <w:tcW w:w="88" w:type="dxa"/>
          </w:tcPr>
          <w:p w14:paraId="3A6D51B2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6601807" w14:textId="09F32E37" w:rsidR="009F166D" w:rsidRPr="00B118B0" w:rsidRDefault="008131E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1,329</w:t>
            </w:r>
          </w:p>
        </w:tc>
        <w:tc>
          <w:tcPr>
            <w:tcW w:w="88" w:type="dxa"/>
          </w:tcPr>
          <w:p w14:paraId="155E7336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E76B04C" w14:textId="3EBEDC2D" w:rsidR="009F166D" w:rsidRPr="00440DFB" w:rsidRDefault="009F166D" w:rsidP="00440DFB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40DFB">
              <w:rPr>
                <w:rFonts w:asciiTheme="majorBidi" w:hAnsiTheme="majorBidi" w:cstheme="majorBidi"/>
                <w:sz w:val="28"/>
              </w:rPr>
              <w:t>3,058</w:t>
            </w:r>
          </w:p>
        </w:tc>
      </w:tr>
      <w:tr w:rsidR="009F166D" w:rsidRPr="00B118B0" w14:paraId="0E266B10" w14:textId="77777777" w:rsidTr="00871CEC">
        <w:trPr>
          <w:trHeight w:val="323"/>
        </w:trPr>
        <w:tc>
          <w:tcPr>
            <w:tcW w:w="4644" w:type="dxa"/>
          </w:tcPr>
          <w:p w14:paraId="2A68F685" w14:textId="3265F65C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F05B0E" w:rsidRPr="00B118B0">
              <w:rPr>
                <w:rFonts w:asciiTheme="majorBidi" w:hAnsiTheme="majorBidi" w:cstheme="majorBidi"/>
                <w:sz w:val="28"/>
              </w:rPr>
              <w:t>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53CA4298" w14:textId="4F954FB0" w:rsidR="009F166D" w:rsidRPr="00B118B0" w:rsidRDefault="008131E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4F8BC5E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AE59E15" w14:textId="7990DA02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1,352</w:t>
            </w:r>
          </w:p>
        </w:tc>
        <w:tc>
          <w:tcPr>
            <w:tcW w:w="88" w:type="dxa"/>
          </w:tcPr>
          <w:p w14:paraId="4430F8BC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51BFECB" w14:textId="5F0727CA" w:rsidR="009F166D" w:rsidRPr="00B118B0" w:rsidRDefault="004E04D2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10,562</w:t>
            </w:r>
          </w:p>
        </w:tc>
        <w:tc>
          <w:tcPr>
            <w:tcW w:w="88" w:type="dxa"/>
          </w:tcPr>
          <w:p w14:paraId="7EC10BEC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2A88D40" w14:textId="2BCC42CF" w:rsidR="009F166D" w:rsidRPr="00440DFB" w:rsidRDefault="009F166D" w:rsidP="00440DFB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40DFB">
              <w:rPr>
                <w:rFonts w:asciiTheme="majorBidi" w:hAnsiTheme="majorBidi" w:cstheme="majorBidi"/>
                <w:sz w:val="28"/>
              </w:rPr>
              <w:t>12,096</w:t>
            </w:r>
          </w:p>
        </w:tc>
      </w:tr>
      <w:tr w:rsidR="009F166D" w:rsidRPr="00B118B0" w14:paraId="4E2BF948" w14:textId="77777777" w:rsidTr="00871CEC">
        <w:trPr>
          <w:trHeight w:val="323"/>
        </w:trPr>
        <w:tc>
          <w:tcPr>
            <w:tcW w:w="4644" w:type="dxa"/>
          </w:tcPr>
          <w:p w14:paraId="5DC94CAD" w14:textId="77777777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163065E7" w14:textId="3088F314" w:rsidR="009F166D" w:rsidRPr="00B118B0" w:rsidRDefault="008131E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10,434</w:t>
            </w:r>
          </w:p>
        </w:tc>
        <w:tc>
          <w:tcPr>
            <w:tcW w:w="88" w:type="dxa"/>
          </w:tcPr>
          <w:p w14:paraId="225CF7DB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6710ED8" w14:textId="6E6B0B4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2,172</w:t>
            </w:r>
          </w:p>
        </w:tc>
        <w:tc>
          <w:tcPr>
            <w:tcW w:w="88" w:type="dxa"/>
          </w:tcPr>
          <w:p w14:paraId="45A2D459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E010557" w14:textId="64E0B4D9" w:rsidR="009F166D" w:rsidRPr="00B118B0" w:rsidRDefault="004E04D2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3,499</w:t>
            </w:r>
          </w:p>
        </w:tc>
        <w:tc>
          <w:tcPr>
            <w:tcW w:w="88" w:type="dxa"/>
          </w:tcPr>
          <w:p w14:paraId="183407EF" w14:textId="77777777" w:rsidR="009F166D" w:rsidRPr="00B118B0" w:rsidRDefault="009F166D" w:rsidP="00440DFB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681920C" w14:textId="6627805F" w:rsidR="009F166D" w:rsidRPr="00440DFB" w:rsidRDefault="009F166D" w:rsidP="00440DFB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40DFB">
              <w:rPr>
                <w:rFonts w:asciiTheme="majorBidi" w:hAnsiTheme="majorBidi" w:cstheme="majorBidi"/>
                <w:sz w:val="28"/>
              </w:rPr>
              <w:t xml:space="preserve"> 2,029</w:t>
            </w:r>
          </w:p>
        </w:tc>
      </w:tr>
      <w:tr w:rsidR="00E76CB9" w:rsidRPr="00B118B0" w14:paraId="15D515E9" w14:textId="77777777" w:rsidTr="00871CEC">
        <w:trPr>
          <w:trHeight w:val="323"/>
        </w:trPr>
        <w:tc>
          <w:tcPr>
            <w:tcW w:w="4644" w:type="dxa"/>
          </w:tcPr>
          <w:p w14:paraId="6AB0116A" w14:textId="1F3699C6" w:rsidR="00E76CB9" w:rsidRPr="00E76CB9" w:rsidRDefault="003D5C4E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3D5C4E">
              <w:rPr>
                <w:rFonts w:asciiTheme="majorBidi" w:hAnsiTheme="majorBidi" w:hint="cs"/>
                <w:sz w:val="28"/>
                <w:cs/>
              </w:rPr>
              <w:t>เงินมัดจำรับล่วงหน้า</w:t>
            </w:r>
          </w:p>
        </w:tc>
        <w:tc>
          <w:tcPr>
            <w:tcW w:w="1013" w:type="dxa"/>
            <w:shd w:val="clear" w:color="auto" w:fill="auto"/>
          </w:tcPr>
          <w:p w14:paraId="7F98F5A2" w14:textId="5E212E25" w:rsidR="00E76CB9" w:rsidRDefault="00E76CB9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100,000</w:t>
            </w:r>
          </w:p>
        </w:tc>
        <w:tc>
          <w:tcPr>
            <w:tcW w:w="88" w:type="dxa"/>
          </w:tcPr>
          <w:p w14:paraId="2A1437CC" w14:textId="77777777" w:rsidR="00E76CB9" w:rsidRPr="00B118B0" w:rsidRDefault="00E76CB9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4AD4EF8" w14:textId="76189F26" w:rsidR="00E76CB9" w:rsidRPr="00B118B0" w:rsidRDefault="00E76CB9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67BB7355" w14:textId="77777777" w:rsidR="00E76CB9" w:rsidRPr="00B118B0" w:rsidRDefault="00E76CB9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D446BA8" w14:textId="263C686A" w:rsidR="00E76CB9" w:rsidRDefault="00E76CB9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100,000</w:t>
            </w:r>
          </w:p>
        </w:tc>
        <w:tc>
          <w:tcPr>
            <w:tcW w:w="88" w:type="dxa"/>
          </w:tcPr>
          <w:p w14:paraId="64E2D576" w14:textId="77777777" w:rsidR="00E76CB9" w:rsidRPr="00B118B0" w:rsidRDefault="00E76CB9" w:rsidP="00440DFB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D23EA01" w14:textId="767E64B9" w:rsidR="00E76CB9" w:rsidRPr="00440DFB" w:rsidRDefault="00E76CB9" w:rsidP="00440DFB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40DF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166D" w:rsidRPr="00B118B0" w14:paraId="0E485C3F" w14:textId="77777777" w:rsidTr="00871CEC">
        <w:trPr>
          <w:trHeight w:val="323"/>
        </w:trPr>
        <w:tc>
          <w:tcPr>
            <w:tcW w:w="4644" w:type="dxa"/>
            <w:vAlign w:val="bottom"/>
          </w:tcPr>
          <w:p w14:paraId="5FA9BDC8" w14:textId="77777777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F66CF41" w14:textId="4F9A23C5" w:rsidR="009F166D" w:rsidRPr="00B118B0" w:rsidRDefault="008131E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19,483</w:t>
            </w:r>
          </w:p>
        </w:tc>
        <w:tc>
          <w:tcPr>
            <w:tcW w:w="88" w:type="dxa"/>
          </w:tcPr>
          <w:p w14:paraId="428C096D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E89A00" w14:textId="5FB929E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25,144</w:t>
            </w:r>
          </w:p>
        </w:tc>
        <w:tc>
          <w:tcPr>
            <w:tcW w:w="88" w:type="dxa"/>
          </w:tcPr>
          <w:p w14:paraId="3915FC4B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4D76266" w14:textId="556A1290" w:rsidR="009F166D" w:rsidRPr="00B118B0" w:rsidRDefault="004E04D2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607</w:t>
            </w:r>
          </w:p>
        </w:tc>
        <w:tc>
          <w:tcPr>
            <w:tcW w:w="88" w:type="dxa"/>
          </w:tcPr>
          <w:p w14:paraId="6756BC3C" w14:textId="77777777" w:rsidR="009F166D" w:rsidRPr="00B118B0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CDA5DE" w14:textId="58FD9DC1" w:rsidR="009F166D" w:rsidRPr="00440DFB" w:rsidRDefault="009F166D" w:rsidP="00440DFB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40DFB">
              <w:rPr>
                <w:rFonts w:asciiTheme="majorBidi" w:hAnsiTheme="majorBidi" w:cstheme="majorBidi"/>
                <w:sz w:val="28"/>
              </w:rPr>
              <w:t>1,077</w:t>
            </w:r>
          </w:p>
        </w:tc>
      </w:tr>
      <w:tr w:rsidR="009F166D" w:rsidRPr="00B118B0" w14:paraId="733B3F64" w14:textId="77777777" w:rsidTr="00871CEC">
        <w:trPr>
          <w:trHeight w:val="323"/>
        </w:trPr>
        <w:tc>
          <w:tcPr>
            <w:tcW w:w="4644" w:type="dxa"/>
          </w:tcPr>
          <w:p w14:paraId="3E8712D7" w14:textId="091266D0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รวมเจ้าหนี้การค้าและเจ้าหนี้</w:t>
            </w:r>
            <w:r w:rsidR="00C864B8"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หมุนเวียน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4DA2" w14:textId="1B717107" w:rsidR="009F166D" w:rsidRPr="00440DFB" w:rsidRDefault="008131E3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DFB">
              <w:rPr>
                <w:rFonts w:asciiTheme="majorBidi" w:hAnsiTheme="majorBidi" w:cstheme="majorBidi"/>
                <w:b/>
                <w:bCs/>
                <w:sz w:val="28"/>
              </w:rPr>
              <w:t>239,</w:t>
            </w:r>
            <w:r w:rsidR="001E2560" w:rsidRPr="00440DFB">
              <w:rPr>
                <w:rFonts w:asciiTheme="majorBidi" w:hAnsiTheme="majorBidi" w:cstheme="majorBidi"/>
                <w:b/>
                <w:bCs/>
                <w:sz w:val="28"/>
              </w:rPr>
              <w:t>626</w:t>
            </w:r>
          </w:p>
        </w:tc>
        <w:tc>
          <w:tcPr>
            <w:tcW w:w="88" w:type="dxa"/>
          </w:tcPr>
          <w:p w14:paraId="4B8EB1BC" w14:textId="77777777" w:rsidR="009F166D" w:rsidRPr="00440DFB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A07F3" w14:textId="7A61E884" w:rsidR="009F166D" w:rsidRPr="00440DFB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DFB">
              <w:rPr>
                <w:rFonts w:asciiTheme="majorBidi" w:hAnsiTheme="majorBidi" w:cstheme="majorBidi"/>
                <w:b/>
                <w:bCs/>
                <w:sz w:val="28"/>
              </w:rPr>
              <w:t>195,558</w:t>
            </w:r>
          </w:p>
        </w:tc>
        <w:tc>
          <w:tcPr>
            <w:tcW w:w="88" w:type="dxa"/>
          </w:tcPr>
          <w:p w14:paraId="41C9869C" w14:textId="77777777" w:rsidR="009F166D" w:rsidRPr="00440DFB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216A5" w14:textId="1AE65F06" w:rsidR="009F166D" w:rsidRPr="00440DFB" w:rsidRDefault="004E04D2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DFB">
              <w:rPr>
                <w:rFonts w:asciiTheme="majorBidi" w:hAnsiTheme="majorBidi" w:cstheme="majorBidi"/>
                <w:b/>
                <w:bCs/>
                <w:sz w:val="28"/>
              </w:rPr>
              <w:t>127,315</w:t>
            </w:r>
          </w:p>
        </w:tc>
        <w:tc>
          <w:tcPr>
            <w:tcW w:w="88" w:type="dxa"/>
          </w:tcPr>
          <w:p w14:paraId="3AD9D1FC" w14:textId="77777777" w:rsidR="009F166D" w:rsidRPr="00440DFB" w:rsidRDefault="009F166D" w:rsidP="00440DF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D73B413" w14:textId="6AC7E245" w:rsidR="009F166D" w:rsidRPr="00440DFB" w:rsidRDefault="009F166D" w:rsidP="00440DFB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DFB">
              <w:rPr>
                <w:rFonts w:asciiTheme="majorBidi" w:hAnsiTheme="majorBidi" w:cstheme="majorBidi"/>
                <w:b/>
                <w:bCs/>
                <w:sz w:val="28"/>
              </w:rPr>
              <w:t>33,267</w:t>
            </w:r>
          </w:p>
        </w:tc>
      </w:tr>
    </w:tbl>
    <w:p w14:paraId="0A3F2FC0" w14:textId="72F74277" w:rsidR="00F53166" w:rsidRPr="00B118B0" w:rsidRDefault="003357E6" w:rsidP="001D6ADA">
      <w:pPr>
        <w:pStyle w:val="ListParagraph"/>
        <w:numPr>
          <w:ilvl w:val="0"/>
          <w:numId w:val="1"/>
        </w:numPr>
        <w:spacing w:before="48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</w:t>
      </w:r>
      <w:r w:rsidR="009E4C64" w:rsidRPr="00B118B0">
        <w:rPr>
          <w:rFonts w:asciiTheme="majorBidi" w:hAnsiTheme="majorBidi" w:cstheme="majorBidi"/>
          <w:b/>
          <w:bCs/>
          <w:sz w:val="28"/>
          <w:cs/>
        </w:rPr>
        <w:t>งินกู้ยืมระยะยาวจากสถาบันการเงิน</w:t>
      </w:r>
    </w:p>
    <w:p w14:paraId="2AD8607A" w14:textId="5C9B67D2" w:rsidR="00F53166" w:rsidRPr="00B118B0" w:rsidRDefault="009E4C6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เงินกู้ยืมระยะยาวจากสถาบันการเงิน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B45B3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D54F5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D54F5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3357E6" w:rsidRPr="00B118B0" w14:paraId="7987878D" w14:textId="77777777" w:rsidTr="00B37563">
        <w:trPr>
          <w:trHeight w:val="20"/>
        </w:trPr>
        <w:tc>
          <w:tcPr>
            <w:tcW w:w="6300" w:type="dxa"/>
          </w:tcPr>
          <w:p w14:paraId="28879A51" w14:textId="77777777" w:rsidR="003357E6" w:rsidRPr="00B118B0" w:rsidRDefault="003357E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537D231" w14:textId="43086B96" w:rsidR="003357E6" w:rsidRPr="00B118B0" w:rsidRDefault="003357E6" w:rsidP="003357E6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F53166" w:rsidRPr="00B118B0" w14:paraId="6BF68BFA" w14:textId="77777777" w:rsidTr="00B37563">
        <w:trPr>
          <w:trHeight w:val="20"/>
        </w:trPr>
        <w:tc>
          <w:tcPr>
            <w:tcW w:w="6300" w:type="dxa"/>
          </w:tcPr>
          <w:p w14:paraId="5ABF5C2C" w14:textId="77777777" w:rsidR="00F53166" w:rsidRPr="00B118B0" w:rsidRDefault="00F5316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D5F0F85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B118B0" w14:paraId="02FB649F" w14:textId="77777777" w:rsidTr="00B37563">
        <w:trPr>
          <w:trHeight w:val="20"/>
        </w:trPr>
        <w:tc>
          <w:tcPr>
            <w:tcW w:w="6300" w:type="dxa"/>
          </w:tcPr>
          <w:p w14:paraId="6BA8308F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C7876BC" w14:textId="629C5959" w:rsidR="00F53166" w:rsidRPr="00B118B0" w:rsidRDefault="00C149B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B45B3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86" w:type="dxa"/>
          </w:tcPr>
          <w:p w14:paraId="537EDF5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DF277CA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26D40D4" w14:textId="77777777" w:rsidTr="00B37563">
        <w:trPr>
          <w:trHeight w:val="20"/>
        </w:trPr>
        <w:tc>
          <w:tcPr>
            <w:tcW w:w="6300" w:type="dxa"/>
          </w:tcPr>
          <w:p w14:paraId="7EA7CA01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1B4E8C4" w14:textId="171F7828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D6502D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6" w:type="dxa"/>
          </w:tcPr>
          <w:p w14:paraId="4D7F25C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704D5A8" w14:textId="25CFBB06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D6502D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79395B" w:rsidRPr="00B118B0" w14:paraId="0197D792" w14:textId="77777777" w:rsidTr="00B37563">
        <w:trPr>
          <w:trHeight w:val="20"/>
        </w:trPr>
        <w:tc>
          <w:tcPr>
            <w:tcW w:w="6300" w:type="dxa"/>
          </w:tcPr>
          <w:p w14:paraId="3FA38799" w14:textId="77777777" w:rsidR="0079395B" w:rsidRPr="00B118B0" w:rsidRDefault="0079395B" w:rsidP="0079395B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8C4B43C" w14:textId="52B33CE8" w:rsidR="0079395B" w:rsidRPr="00B118B0" w:rsidRDefault="003F2B3D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114,823</w:t>
            </w:r>
          </w:p>
        </w:tc>
        <w:tc>
          <w:tcPr>
            <w:tcW w:w="86" w:type="dxa"/>
          </w:tcPr>
          <w:p w14:paraId="2567496A" w14:textId="77777777" w:rsidR="0079395B" w:rsidRPr="00B118B0" w:rsidRDefault="0079395B" w:rsidP="0079395B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E62F5D" w14:textId="75D8FC02" w:rsidR="0079395B" w:rsidRPr="00B118B0" w:rsidRDefault="0079395B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119,524</w:t>
            </w:r>
          </w:p>
        </w:tc>
      </w:tr>
      <w:tr w:rsidR="0079395B" w:rsidRPr="00B118B0" w14:paraId="5DEBF7F6" w14:textId="77777777" w:rsidTr="00A35C6E">
        <w:trPr>
          <w:trHeight w:val="20"/>
        </w:trPr>
        <w:tc>
          <w:tcPr>
            <w:tcW w:w="6300" w:type="dxa"/>
          </w:tcPr>
          <w:p w14:paraId="5E82A7DE" w14:textId="4DA02905" w:rsidR="0079395B" w:rsidRPr="00B118B0" w:rsidRDefault="0079395B" w:rsidP="0079395B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C03" w14:textId="57850B3D" w:rsidR="0079395B" w:rsidRPr="00B118B0" w:rsidRDefault="003F2B3D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F2B3D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(43,682)</w:t>
            </w:r>
          </w:p>
        </w:tc>
        <w:tc>
          <w:tcPr>
            <w:tcW w:w="86" w:type="dxa"/>
          </w:tcPr>
          <w:p w14:paraId="6BCEF66A" w14:textId="77777777" w:rsidR="0079395B" w:rsidRPr="00B118B0" w:rsidRDefault="0079395B" w:rsidP="0079395B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3633C16" w14:textId="23BA2B2D" w:rsidR="0079395B" w:rsidRPr="00B118B0" w:rsidRDefault="0079395B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(47,992)</w:t>
            </w:r>
          </w:p>
        </w:tc>
      </w:tr>
      <w:tr w:rsidR="0079395B" w:rsidRPr="00B118B0" w14:paraId="1E07DDE7" w14:textId="77777777" w:rsidTr="00A35C6E">
        <w:trPr>
          <w:trHeight w:val="20"/>
        </w:trPr>
        <w:tc>
          <w:tcPr>
            <w:tcW w:w="6300" w:type="dxa"/>
          </w:tcPr>
          <w:p w14:paraId="3CCC901A" w14:textId="77777777" w:rsidR="0079395B" w:rsidRPr="00B118B0" w:rsidRDefault="0079395B" w:rsidP="0079395B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A3536" w14:textId="10A3FE65" w:rsidR="0079395B" w:rsidRPr="00B118B0" w:rsidRDefault="003F2B3D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3F2B3D">
              <w:rPr>
                <w:rFonts w:asciiTheme="majorBidi" w:hAnsiTheme="majorBidi" w:hint="eastAsia"/>
                <w:b/>
                <w:bCs/>
                <w:snapToGrid w:val="0"/>
                <w:sz w:val="28"/>
                <w:cs/>
                <w:lang w:eastAsia="th-TH"/>
              </w:rPr>
              <w:t>71</w:t>
            </w:r>
            <w:r w:rsidRPr="003F2B3D">
              <w:rPr>
                <w:rFonts w:asciiTheme="majorBidi" w:hAnsiTheme="majorBidi" w:cstheme="majorBidi" w:hint="eastAsia"/>
                <w:b/>
                <w:bCs/>
                <w:snapToGrid w:val="0"/>
                <w:sz w:val="28"/>
                <w:lang w:eastAsia="th-TH"/>
              </w:rPr>
              <w:t>,</w:t>
            </w:r>
            <w:r w:rsidRPr="003F2B3D">
              <w:rPr>
                <w:rFonts w:asciiTheme="majorBidi" w:hAnsiTheme="majorBidi" w:hint="eastAsia"/>
                <w:b/>
                <w:bCs/>
                <w:snapToGrid w:val="0"/>
                <w:sz w:val="28"/>
                <w:cs/>
                <w:lang w:eastAsia="th-TH"/>
              </w:rPr>
              <w:t>141</w:t>
            </w:r>
          </w:p>
        </w:tc>
        <w:tc>
          <w:tcPr>
            <w:tcW w:w="86" w:type="dxa"/>
          </w:tcPr>
          <w:p w14:paraId="0DA35DE3" w14:textId="77777777" w:rsidR="0079395B" w:rsidRPr="00B118B0" w:rsidRDefault="0079395B" w:rsidP="0079395B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30C03B5" w14:textId="6A06C823" w:rsidR="0079395B" w:rsidRPr="00B118B0" w:rsidRDefault="0079395B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71,532</w:t>
            </w:r>
          </w:p>
        </w:tc>
      </w:tr>
    </w:tbl>
    <w:p w14:paraId="2E55C847" w14:textId="77777777" w:rsidR="003C4734" w:rsidRDefault="003C473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7D74B8" w14:textId="77777777" w:rsidR="003C4734" w:rsidRDefault="003C473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63EE40A" w14:textId="77777777" w:rsidR="003C4734" w:rsidRDefault="003C473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3EF793A" w14:textId="77777777" w:rsidR="003C4734" w:rsidRDefault="003C473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A14F56B" w14:textId="1F3A6FBC" w:rsidR="00F53166" w:rsidRPr="00B118B0" w:rsidRDefault="009E4C6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การเปลี่ยนแปลงของบัญชีเงินกู้ยืมระยะยาว</w:t>
      </w:r>
      <w:r w:rsidR="00B633F0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จากสถาบันการเงิน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สำหรับงวด</w:t>
      </w:r>
      <w:r w:rsidR="000B45B3">
        <w:rPr>
          <w:rFonts w:asciiTheme="majorBidi" w:hAnsiTheme="majorBidi" w:cstheme="majorBidi" w:hint="cs"/>
          <w:color w:val="000000"/>
          <w:spacing w:val="-2"/>
          <w:sz w:val="28"/>
          <w:cs/>
        </w:rPr>
        <w:t>เ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</w:t>
      </w:r>
      <w:r w:rsidR="000B45B3">
        <w:rPr>
          <w:rFonts w:asciiTheme="majorBidi" w:hAnsiTheme="majorBidi" w:cstheme="majorBidi" w:hint="cs"/>
          <w:color w:val="000000"/>
          <w:spacing w:val="-2"/>
          <w:sz w:val="28"/>
          <w:cs/>
        </w:rPr>
        <w:t>้า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ดือนสิ้นสุดวันที่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B45B3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30448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และสำหรับปีสิ้นสุดวันที่</w:t>
      </w:r>
      <w:r w:rsidR="00330448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30448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3357E6" w:rsidRPr="00B118B0" w14:paraId="345BB2FC" w14:textId="77777777" w:rsidTr="00B37563">
        <w:tc>
          <w:tcPr>
            <w:tcW w:w="6300" w:type="dxa"/>
            <w:vAlign w:val="bottom"/>
          </w:tcPr>
          <w:p w14:paraId="5B93BF27" w14:textId="77777777" w:rsidR="003357E6" w:rsidRPr="00B118B0" w:rsidRDefault="003357E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E191C33" w14:textId="1FA46131" w:rsidR="003357E6" w:rsidRPr="00B118B0" w:rsidRDefault="003357E6" w:rsidP="003357E6">
            <w:pPr>
              <w:ind w:left="533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B118B0" w14:paraId="6E018193" w14:textId="77777777" w:rsidTr="00B37563">
        <w:tc>
          <w:tcPr>
            <w:tcW w:w="6300" w:type="dxa"/>
            <w:vAlign w:val="bottom"/>
          </w:tcPr>
          <w:p w14:paraId="4C6C6AB4" w14:textId="77777777" w:rsidR="00F53166" w:rsidRPr="00B118B0" w:rsidRDefault="00F5316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2966CC1" w14:textId="77777777" w:rsidR="00F53166" w:rsidRPr="00B118B0" w:rsidRDefault="009E4C64">
            <w:pPr>
              <w:ind w:left="-12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B118B0" w14:paraId="0C4132E8" w14:textId="77777777" w:rsidTr="00B37563">
        <w:tc>
          <w:tcPr>
            <w:tcW w:w="6300" w:type="dxa"/>
            <w:vAlign w:val="bottom"/>
          </w:tcPr>
          <w:p w14:paraId="28855D13" w14:textId="77777777" w:rsidR="00F53166" w:rsidRPr="00B118B0" w:rsidRDefault="00F53166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259C6" w14:textId="1B9F5EAB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A739B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4EA9C703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98030F" w14:textId="2535F9BE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A739B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D7836" w:rsidRPr="00B118B0" w14:paraId="621D05EE" w14:textId="77777777" w:rsidTr="00A35C6E">
        <w:tc>
          <w:tcPr>
            <w:tcW w:w="6300" w:type="dxa"/>
            <w:vAlign w:val="bottom"/>
          </w:tcPr>
          <w:p w14:paraId="5B7FE88F" w14:textId="1DCA27B2" w:rsidR="00FD7836" w:rsidRPr="00B118B0" w:rsidRDefault="00FD7836" w:rsidP="00FD783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ยอดคงเหลือต้นงวด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F98983" w14:textId="6A85FFF2" w:rsidR="00FD7836" w:rsidRPr="00B118B0" w:rsidRDefault="00FD7836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119,524</w:t>
            </w:r>
          </w:p>
        </w:tc>
        <w:tc>
          <w:tcPr>
            <w:tcW w:w="90" w:type="dxa"/>
          </w:tcPr>
          <w:p w14:paraId="78315BFF" w14:textId="77777777" w:rsidR="00FD7836" w:rsidRPr="00B118B0" w:rsidRDefault="00FD7836" w:rsidP="00FD783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9FBEE8" w14:textId="2517F6A2" w:rsidR="00FD7836" w:rsidRPr="00B118B0" w:rsidRDefault="00FD7836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158,770</w:t>
            </w:r>
          </w:p>
        </w:tc>
      </w:tr>
      <w:tr w:rsidR="00FD7836" w:rsidRPr="00B118B0" w14:paraId="217B6406" w14:textId="77777777" w:rsidTr="00A35C6E">
        <w:tc>
          <w:tcPr>
            <w:tcW w:w="6300" w:type="dxa"/>
            <w:vAlign w:val="bottom"/>
          </w:tcPr>
          <w:p w14:paraId="0567468B" w14:textId="060E055D" w:rsidR="00FD7836" w:rsidRPr="00B118B0" w:rsidRDefault="00FD7836" w:rsidP="00FD783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aps/>
                <w:sz w:val="28"/>
                <w:u w:val="single"/>
                <w:cs/>
              </w:rPr>
              <w:t>บวก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กู้เพิ่มระหว่างงวด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FB3824" w14:textId="37F05B4F" w:rsidR="00FD7836" w:rsidRPr="00B118B0" w:rsidRDefault="003F2B3D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F2B3D">
              <w:rPr>
                <w:rFonts w:asciiTheme="majorBidi" w:hAnsiTheme="majorBidi" w:hint="eastAsia"/>
                <w:snapToGrid w:val="0"/>
                <w:sz w:val="28"/>
                <w:cs/>
                <w:lang w:eastAsia="th-TH"/>
              </w:rPr>
              <w:t>15</w:t>
            </w:r>
            <w:r w:rsidRPr="003F2B3D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,</w:t>
            </w:r>
            <w:r w:rsidRPr="003F2B3D">
              <w:rPr>
                <w:rFonts w:asciiTheme="majorBidi" w:hAnsiTheme="majorBidi" w:hint="eastAsia"/>
                <w:snapToGrid w:val="0"/>
                <w:sz w:val="28"/>
                <w:cs/>
                <w:lang w:eastAsia="th-TH"/>
              </w:rPr>
              <w:t>000</w:t>
            </w:r>
          </w:p>
        </w:tc>
        <w:tc>
          <w:tcPr>
            <w:tcW w:w="90" w:type="dxa"/>
          </w:tcPr>
          <w:p w14:paraId="432E1091" w14:textId="77777777" w:rsidR="00FD7836" w:rsidRPr="00B118B0" w:rsidRDefault="00FD7836" w:rsidP="00FD783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</w:tcPr>
          <w:p w14:paraId="3BB50053" w14:textId="518DA39B" w:rsidR="00FD7836" w:rsidRPr="00B118B0" w:rsidRDefault="00FD7836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FD7836" w:rsidRPr="00B118B0" w14:paraId="31FDF261" w14:textId="77777777" w:rsidTr="00A35C6E">
        <w:tc>
          <w:tcPr>
            <w:tcW w:w="6300" w:type="dxa"/>
            <w:vAlign w:val="bottom"/>
          </w:tcPr>
          <w:p w14:paraId="5818A7A1" w14:textId="5C146988" w:rsidR="00FD7836" w:rsidRPr="00B118B0" w:rsidRDefault="00FD7836" w:rsidP="00FD783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aps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จ่ายคืนเงินกู้ระหว่างงวด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3FE8E" w14:textId="48DEE5AE" w:rsidR="00FD7836" w:rsidRPr="00B118B0" w:rsidRDefault="003F2B3D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F2B3D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(19,701)</w:t>
            </w:r>
          </w:p>
        </w:tc>
        <w:tc>
          <w:tcPr>
            <w:tcW w:w="90" w:type="dxa"/>
          </w:tcPr>
          <w:p w14:paraId="70041811" w14:textId="77777777" w:rsidR="00FD7836" w:rsidRPr="00B118B0" w:rsidRDefault="00FD7836" w:rsidP="00FD783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DD522C" w14:textId="0A1ED20E" w:rsidR="00FD7836" w:rsidRPr="00B118B0" w:rsidRDefault="00FD7836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(39,246)</w:t>
            </w:r>
          </w:p>
        </w:tc>
      </w:tr>
      <w:tr w:rsidR="00FD7836" w:rsidRPr="00B118B0" w14:paraId="7E749711" w14:textId="77777777" w:rsidTr="00A35C6E">
        <w:tc>
          <w:tcPr>
            <w:tcW w:w="6300" w:type="dxa"/>
            <w:vAlign w:val="bottom"/>
          </w:tcPr>
          <w:p w14:paraId="2E207866" w14:textId="69CD4D87" w:rsidR="00FD7836" w:rsidRPr="00B118B0" w:rsidRDefault="00FD7836" w:rsidP="00FD783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  <w:t>ยอดคงเหลือปลายงวด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2A76A" w14:textId="66FFD4FB" w:rsidR="00FD7836" w:rsidRPr="00B118B0" w:rsidRDefault="003F2B3D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3F2B3D">
              <w:rPr>
                <w:rFonts w:asciiTheme="majorBidi" w:hAnsiTheme="majorBidi" w:cstheme="majorBidi" w:hint="eastAsia"/>
                <w:b/>
                <w:bCs/>
                <w:snapToGrid w:val="0"/>
                <w:sz w:val="28"/>
                <w:lang w:eastAsia="th-TH"/>
              </w:rPr>
              <w:t>114,823</w:t>
            </w:r>
          </w:p>
        </w:tc>
        <w:tc>
          <w:tcPr>
            <w:tcW w:w="90" w:type="dxa"/>
            <w:shd w:val="clear" w:color="auto" w:fill="auto"/>
          </w:tcPr>
          <w:p w14:paraId="0F026333" w14:textId="77777777" w:rsidR="00FD7836" w:rsidRPr="00B118B0" w:rsidRDefault="00FD7836" w:rsidP="00FD783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72BF11" w14:textId="05042D19" w:rsidR="00FD7836" w:rsidRPr="00B118B0" w:rsidRDefault="00FD7836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119,524</w:t>
            </w:r>
          </w:p>
        </w:tc>
      </w:tr>
    </w:tbl>
    <w:p w14:paraId="6B4BE013" w14:textId="69D18AD8" w:rsidR="008B14DE" w:rsidRPr="00B118B0" w:rsidRDefault="009E4C64" w:rsidP="00081754">
      <w:pPr>
        <w:pStyle w:val="ListParagraph"/>
        <w:numPr>
          <w:ilvl w:val="0"/>
          <w:numId w:val="1"/>
        </w:numPr>
        <w:tabs>
          <w:tab w:val="left" w:pos="900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</w:t>
      </w:r>
      <w:r w:rsidR="001146F4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8B14DE"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และเงินกู้ยืมระยะยาว</w:t>
      </w:r>
    </w:p>
    <w:p w14:paraId="51E11F07" w14:textId="6021B7DE" w:rsidR="00F53166" w:rsidRPr="00B118B0" w:rsidRDefault="009E4C64" w:rsidP="00E25A4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8177E6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เงินกู้ยืม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ระยะยาว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ณ 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B45B3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70813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70813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900"/>
        <w:gridCol w:w="90"/>
        <w:gridCol w:w="810"/>
        <w:gridCol w:w="90"/>
        <w:gridCol w:w="900"/>
        <w:gridCol w:w="90"/>
        <w:gridCol w:w="990"/>
        <w:gridCol w:w="90"/>
        <w:gridCol w:w="990"/>
        <w:gridCol w:w="90"/>
        <w:gridCol w:w="990"/>
      </w:tblGrid>
      <w:tr w:rsidR="005B4801" w:rsidRPr="00B118B0" w14:paraId="2E5791D0" w14:textId="77777777" w:rsidTr="008E32C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5B4801" w:rsidRPr="00B118B0" w:rsidRDefault="005B48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bookmarkStart w:id="8" w:name="_Hlk70918995"/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1BFAA" w14:textId="77777777" w:rsidR="005B4801" w:rsidRPr="00B118B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1131" w14:textId="22D333AA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2DDF13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56B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EB235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D103F5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183938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F81005" w14:textId="77777777" w:rsidR="005B4801" w:rsidRPr="00B118B0" w:rsidRDefault="005B4801" w:rsidP="003D2F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B4801" w:rsidRPr="00B118B0" w14:paraId="33E7C78B" w14:textId="77777777" w:rsidTr="008E32CF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4956B7A0" w14:textId="77777777" w:rsidR="005B4801" w:rsidRPr="00B118B0" w:rsidRDefault="005B48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E17050" w14:textId="77777777" w:rsidR="005B4801" w:rsidRPr="00B118B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73EF7" w14:textId="75D28FBE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1F69F0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</w:tcBorders>
          </w:tcPr>
          <w:p w14:paraId="3C9E8DCF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47487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C71657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B4801" w:rsidRPr="00B118B0" w14:paraId="3706FE90" w14:textId="77777777" w:rsidTr="008E32CF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451FA0D7" w14:textId="77777777" w:rsidR="005B4801" w:rsidRPr="00B118B0" w:rsidRDefault="005B480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E5363" w14:textId="77777777" w:rsidR="005B4801" w:rsidRPr="00B118B0" w:rsidRDefault="005B4801" w:rsidP="005B4801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A7218" w14:textId="489E67BB" w:rsidR="005B4801" w:rsidRPr="00B118B0" w:rsidRDefault="005B480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4AD1E47" w14:textId="3F6069CB" w:rsidR="005B4801" w:rsidRPr="00B118B0" w:rsidRDefault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B45B3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CD01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2CD03ED8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343150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0F4B24" w14:textId="1ED0F7D5" w:rsidR="005B4801" w:rsidRPr="00B118B0" w:rsidRDefault="000B45B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5718DF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DED202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6645CE" w:rsidRPr="00B118B0" w14:paraId="725C859A" w14:textId="77777777" w:rsidTr="008E32CF"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43C09" w14:textId="77777777" w:rsidR="006645CE" w:rsidRPr="00B118B0" w:rsidRDefault="006645CE" w:rsidP="006645C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0D01D6" w14:textId="77777777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50C28" w14:textId="7ADB080A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E7DB1" w14:textId="77777777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9725E" w14:textId="396B8BA5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B49D0B" w14:textId="77777777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73B19" w14:textId="3A95C122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50AC226" w14:textId="08CDA8A1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B56475" w14:textId="77777777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91B9A" w14:textId="43875A4E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637402" w14:textId="77777777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F53EA" w14:textId="2FE0DFA4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235DA" w:rsidRPr="00B118B0" w14:paraId="7500DBC2" w14:textId="77777777" w:rsidTr="008E32CF">
        <w:tc>
          <w:tcPr>
            <w:tcW w:w="2970" w:type="dxa"/>
            <w:tcBorders>
              <w:top w:val="single" w:sz="4" w:space="0" w:color="auto"/>
              <w:right w:val="nil"/>
            </w:tcBorders>
          </w:tcPr>
          <w:p w14:paraId="79AF1353" w14:textId="027DA619" w:rsidR="002235DA" w:rsidRPr="00B118B0" w:rsidRDefault="002235DA" w:rsidP="00224FB0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502313" w:rsidRPr="00B118B0">
              <w:rPr>
                <w:rFonts w:asciiTheme="majorBidi" w:hAnsiTheme="majorBidi" w:cstheme="majorBidi"/>
                <w:sz w:val="28"/>
              </w:rPr>
              <w:t>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234C2DAC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A0910" w14:textId="376D76FC" w:rsidR="002235DA" w:rsidRPr="00B118B0" w:rsidRDefault="00854CB0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0.075 - 6.25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B76C6D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F3F0D" w14:textId="52BE8514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6.25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192EE1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5EB4E" w14:textId="7D7A64E7" w:rsidR="002235DA" w:rsidRPr="00B118B0" w:rsidRDefault="00854CB0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2E9AF5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2311C" w14:textId="2C7175E0" w:rsidR="002235DA" w:rsidRPr="00B118B0" w:rsidRDefault="002235DA" w:rsidP="008F27F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29,007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8E01A5" w14:textId="77777777" w:rsidR="002235DA" w:rsidRPr="00B118B0" w:rsidRDefault="002235DA" w:rsidP="008F27F6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209B9" w14:textId="2AE4C6D4" w:rsidR="002235DA" w:rsidRPr="00B118B0" w:rsidRDefault="00854CB0" w:rsidP="008F27F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854CB0">
              <w:rPr>
                <w:rFonts w:asciiTheme="majorBidi" w:hAnsiTheme="majorBidi" w:cstheme="majorBidi" w:hint="eastAsia"/>
                <w:sz w:val="28"/>
              </w:rPr>
              <w:t>33,990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0747B4" w14:textId="77777777" w:rsidR="002235DA" w:rsidRPr="00B118B0" w:rsidRDefault="002235DA" w:rsidP="008F27F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D09B816" w14:textId="0832960B" w:rsidR="002235DA" w:rsidRPr="00B118B0" w:rsidRDefault="002235DA" w:rsidP="008F27F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137,175</w:t>
            </w:r>
          </w:p>
        </w:tc>
      </w:tr>
      <w:tr w:rsidR="002235DA" w:rsidRPr="00B118B0" w14:paraId="40C2BF71" w14:textId="77777777" w:rsidTr="005752DC">
        <w:tc>
          <w:tcPr>
            <w:tcW w:w="2970" w:type="dxa"/>
            <w:tcBorders>
              <w:right w:val="nil"/>
            </w:tcBorders>
          </w:tcPr>
          <w:p w14:paraId="699186F4" w14:textId="77777777" w:rsidR="008E32CF" w:rsidRDefault="002235DA" w:rsidP="002235DA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กรรมการของบริษัทย่อย</w:t>
            </w:r>
          </w:p>
          <w:p w14:paraId="2DA7D8D5" w14:textId="0EF33F72" w:rsidR="002235DA" w:rsidRPr="00B118B0" w:rsidRDefault="002235DA" w:rsidP="008E32CF">
            <w:pPr>
              <w:ind w:left="180"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502313" w:rsidRPr="00B118B0">
              <w:rPr>
                <w:rFonts w:asciiTheme="majorBidi" w:hAnsiTheme="majorBidi" w:cstheme="majorBidi"/>
                <w:sz w:val="28"/>
              </w:rPr>
              <w:t>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3A3A5EB7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A0E7F" w14:textId="137F65AC" w:rsidR="002235DA" w:rsidRPr="00B118B0" w:rsidRDefault="00E5565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2CB5DF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52434" w14:textId="6686D8C1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4F7B72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0932B" w14:textId="5B7DFD6F" w:rsidR="002235DA" w:rsidRPr="00B118B0" w:rsidRDefault="00854CB0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BAC2CF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5FD09" w14:textId="4DFFBD0E" w:rsidR="002235DA" w:rsidRPr="00B118B0" w:rsidRDefault="002235DA" w:rsidP="005752D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16,432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68DB059" w14:textId="77777777" w:rsidR="002235DA" w:rsidRPr="00B118B0" w:rsidRDefault="002235DA" w:rsidP="005752DC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12F72" w14:textId="0568C03E" w:rsidR="002235DA" w:rsidRPr="00B118B0" w:rsidRDefault="00806179" w:rsidP="005752D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1FD2103" w14:textId="77777777" w:rsidR="002235DA" w:rsidRPr="00B118B0" w:rsidRDefault="002235DA" w:rsidP="005752D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380F7519" w14:textId="418E3F50" w:rsidR="002235DA" w:rsidRPr="00B118B0" w:rsidRDefault="002235DA" w:rsidP="005752DC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235DA" w:rsidRPr="00B118B0" w14:paraId="1F0535FA" w14:textId="77777777" w:rsidTr="008E32CF">
        <w:tc>
          <w:tcPr>
            <w:tcW w:w="2970" w:type="dxa"/>
            <w:tcBorders>
              <w:right w:val="nil"/>
            </w:tcBorders>
          </w:tcPr>
          <w:p w14:paraId="48ACE6D0" w14:textId="0701A9E3" w:rsidR="002235DA" w:rsidRPr="00B118B0" w:rsidRDefault="002235DA" w:rsidP="002235DA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ผู้ถือหุ้นร่วม (ดูหมายเหตุข้อ </w:t>
            </w:r>
            <w:r w:rsidR="00502313" w:rsidRPr="00B118B0">
              <w:rPr>
                <w:rFonts w:asciiTheme="majorBidi" w:hAnsiTheme="majorBidi" w:cstheme="majorBidi"/>
                <w:sz w:val="28"/>
              </w:rPr>
              <w:t>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2C1FA277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86E18" w14:textId="3424A603" w:rsidR="002235DA" w:rsidRPr="00B118B0" w:rsidRDefault="00E5565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9477C4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38D5E" w14:textId="2E8706CB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132FF4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3978F" w14:textId="0B706D8F" w:rsidR="002235DA" w:rsidRPr="00B118B0" w:rsidRDefault="00854CB0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79FC59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8D2D366" w14:textId="67049CD2" w:rsidR="002235DA" w:rsidRPr="00B118B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19,794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04CDA4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251E165" w14:textId="1EA3B28A" w:rsidR="002235DA" w:rsidRPr="00B118B0" w:rsidRDefault="00806179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40D135" w14:textId="77777777" w:rsidR="002235DA" w:rsidRPr="00B118B0" w:rsidRDefault="002235DA" w:rsidP="002235DA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3A6BF4A" w14:textId="091FB3FC" w:rsidR="002235DA" w:rsidRPr="00B118B0" w:rsidRDefault="002235DA" w:rsidP="002235DA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12407" w:rsidRPr="00B118B0" w14:paraId="5187D025" w14:textId="77777777" w:rsidTr="008E32CF">
        <w:tc>
          <w:tcPr>
            <w:tcW w:w="2970" w:type="dxa"/>
            <w:tcBorders>
              <w:right w:val="nil"/>
            </w:tcBorders>
          </w:tcPr>
          <w:p w14:paraId="7EA886CD" w14:textId="6BFBC495" w:rsidR="00412407" w:rsidRPr="00B118B0" w:rsidRDefault="00412407" w:rsidP="002235DA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</w:t>
            </w:r>
          </w:p>
        </w:tc>
        <w:tc>
          <w:tcPr>
            <w:tcW w:w="90" w:type="dxa"/>
            <w:tcBorders>
              <w:right w:val="nil"/>
            </w:tcBorders>
          </w:tcPr>
          <w:p w14:paraId="22486B06" w14:textId="77777777" w:rsidR="00412407" w:rsidRPr="00B118B0" w:rsidRDefault="00412407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E8518" w14:textId="6ED03E3A" w:rsidR="00412407" w:rsidRPr="00B118B0" w:rsidRDefault="00854CB0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4.00 - 6.75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84C13D" w14:textId="77777777" w:rsidR="00412407" w:rsidRPr="00B118B0" w:rsidRDefault="00412407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5FAA0" w14:textId="0D8C1AA4" w:rsidR="00412407" w:rsidRPr="00B118B0" w:rsidRDefault="00412407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9CD88B" w14:textId="77777777" w:rsidR="00412407" w:rsidRPr="00B118B0" w:rsidRDefault="00412407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C0F41" w14:textId="25DCEE9C" w:rsidR="00412407" w:rsidRPr="00B118B0" w:rsidRDefault="00854CB0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126,007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522ABF" w14:textId="77777777" w:rsidR="00412407" w:rsidRPr="00B118B0" w:rsidRDefault="00412407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63EBE12" w14:textId="3B6D06F4" w:rsidR="00412407" w:rsidRPr="00B118B0" w:rsidRDefault="00412407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0EACD5" w14:textId="77777777" w:rsidR="00412407" w:rsidRPr="00B118B0" w:rsidRDefault="00412407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E091743" w14:textId="264A248B" w:rsidR="00412407" w:rsidRPr="00B118B0" w:rsidRDefault="00806179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806179">
              <w:rPr>
                <w:rFonts w:asciiTheme="majorBidi" w:hAnsiTheme="majorBidi" w:cstheme="majorBidi" w:hint="eastAsia"/>
                <w:sz w:val="28"/>
              </w:rPr>
              <w:t>126,007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CE1B70" w14:textId="77777777" w:rsidR="00412407" w:rsidRPr="00B118B0" w:rsidRDefault="00412407" w:rsidP="002235DA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6FF7712" w14:textId="6ADEAE7B" w:rsidR="00412407" w:rsidRPr="00B118B0" w:rsidRDefault="00412407" w:rsidP="002235DA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235DA" w:rsidRPr="00B118B0" w14:paraId="0060FE84" w14:textId="77777777" w:rsidTr="008E32CF">
        <w:tc>
          <w:tcPr>
            <w:tcW w:w="2970" w:type="dxa"/>
            <w:tcBorders>
              <w:right w:val="nil"/>
            </w:tcBorders>
          </w:tcPr>
          <w:p w14:paraId="16C4D823" w14:textId="77777777" w:rsidR="002235DA" w:rsidRPr="00B118B0" w:rsidRDefault="002235DA" w:rsidP="002235DA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61B4D5DA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38248EF" w14:textId="7D017D8E" w:rsidR="002235DA" w:rsidRPr="00B118B0" w:rsidRDefault="00E5565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D6A637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8FEB3F5" w14:textId="14F59261" w:rsidR="002235DA" w:rsidRPr="00B118B0" w:rsidRDefault="002235DA" w:rsidP="002235DA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EDD1CF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729D9" w14:textId="45F0201F" w:rsidR="002235DA" w:rsidRPr="00B118B0" w:rsidRDefault="00854CB0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EC0207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54DEE" w14:textId="41B0E9A5" w:rsidR="002235DA" w:rsidRPr="00B118B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2BE395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30EA3" w14:textId="09050B76" w:rsidR="002235DA" w:rsidRPr="00B118B0" w:rsidRDefault="00806179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40F79C" w14:textId="77777777" w:rsidR="002235DA" w:rsidRPr="00B118B0" w:rsidRDefault="002235DA" w:rsidP="002235DA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849301" w14:textId="1A9B60E3" w:rsidR="002235DA" w:rsidRPr="00B118B0" w:rsidRDefault="002235DA" w:rsidP="002235DA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235DA" w:rsidRPr="00B118B0" w14:paraId="2011AC17" w14:textId="77777777" w:rsidTr="008E32CF"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14:paraId="7EF73A2A" w14:textId="77777777" w:rsidR="002235DA" w:rsidRPr="00B118B0" w:rsidRDefault="002235DA" w:rsidP="002235DA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EAA96C" w14:textId="77777777" w:rsidR="002235DA" w:rsidRPr="00B118B0" w:rsidRDefault="002235DA" w:rsidP="002235D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899E0" w14:textId="717CEF06" w:rsidR="002235DA" w:rsidRPr="00B118B0" w:rsidRDefault="002235DA" w:rsidP="002235D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C463CE5" w14:textId="77777777" w:rsidR="002235DA" w:rsidRPr="00B118B0" w:rsidRDefault="002235DA" w:rsidP="002235D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9AB07A" w14:textId="77777777" w:rsidR="002235DA" w:rsidRPr="00B118B0" w:rsidRDefault="002235DA" w:rsidP="002235D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298822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885AC" w14:textId="78D169C4" w:rsidR="002235DA" w:rsidRPr="00B118B0" w:rsidRDefault="00854CB0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126,007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A17260" w14:textId="77777777" w:rsidR="002235DA" w:rsidRPr="00B118B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FA9131" w14:textId="117E0E9E" w:rsidR="002235DA" w:rsidRPr="00B118B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65,283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26D203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C5FBCD" w14:textId="4E428CB6" w:rsidR="002235DA" w:rsidRPr="00B118B0" w:rsidRDefault="00806179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6179">
              <w:rPr>
                <w:rFonts w:asciiTheme="majorBidi" w:hAnsiTheme="majorBidi" w:cstheme="majorBidi" w:hint="eastAsia"/>
                <w:b/>
                <w:bCs/>
                <w:sz w:val="28"/>
              </w:rPr>
              <w:t>159,997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09489" w14:textId="77777777" w:rsidR="002235DA" w:rsidRPr="00B118B0" w:rsidRDefault="002235DA" w:rsidP="002235DA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94FDBD" w14:textId="23C48F24" w:rsidR="002235DA" w:rsidRPr="00B118B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137,175</w:t>
            </w:r>
          </w:p>
        </w:tc>
      </w:tr>
      <w:tr w:rsidR="00913E47" w:rsidRPr="00B118B0" w14:paraId="4AC47628" w14:textId="77777777" w:rsidTr="008E32C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35E126F" w14:textId="77777777" w:rsidR="00913E47" w:rsidRPr="00B118B0" w:rsidRDefault="00913E47" w:rsidP="00B0745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616B9" w14:textId="77777777" w:rsidR="00913E47" w:rsidRPr="00B118B0" w:rsidRDefault="00913E47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8E59" w14:textId="77777777" w:rsidR="00913E47" w:rsidRPr="00B118B0" w:rsidRDefault="00913E47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BCFB0" w14:textId="77777777" w:rsidR="00913E47" w:rsidRPr="00B118B0" w:rsidRDefault="00913E47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673B" w14:textId="77777777" w:rsidR="00913E47" w:rsidRPr="00B118B0" w:rsidRDefault="00913E47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C42989" w14:textId="77777777" w:rsidR="00913E47" w:rsidRPr="00B118B0" w:rsidRDefault="00913E47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7A4436" w14:textId="77777777" w:rsidR="00913E47" w:rsidRPr="00B118B0" w:rsidRDefault="00913E47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97A47C" w14:textId="77777777" w:rsidR="00913E47" w:rsidRPr="00B118B0" w:rsidRDefault="00913E47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8DECDB" w14:textId="77777777" w:rsidR="00913E47" w:rsidRPr="00B118B0" w:rsidRDefault="00913E47" w:rsidP="00B0745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bookmarkEnd w:id="8"/>
      <w:tr w:rsidR="006D35AA" w:rsidRPr="00B118B0" w14:paraId="4D985DC7" w14:textId="77777777" w:rsidTr="008E32C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D25BD4" w14:textId="77777777" w:rsidR="006D35AA" w:rsidRPr="00B118B0" w:rsidRDefault="006D35AA" w:rsidP="00B0745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9A1CA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B10E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75246E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483B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F6E915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58A8D0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5119C3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95644C1" w14:textId="77777777" w:rsidR="006D35AA" w:rsidRPr="00B118B0" w:rsidRDefault="006D35AA" w:rsidP="00B0745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D35AA" w:rsidRPr="00B118B0" w14:paraId="0B37D2E6" w14:textId="77777777" w:rsidTr="008E32CF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695287F0" w14:textId="77777777" w:rsidR="006D35AA" w:rsidRPr="00B118B0" w:rsidRDefault="006D35AA" w:rsidP="00B074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5EA91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47121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24B829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</w:tcBorders>
          </w:tcPr>
          <w:p w14:paraId="2EB9C713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6F700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0E7F56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149B7" w:rsidRPr="00B118B0" w14:paraId="2842D77A" w14:textId="77777777" w:rsidTr="008E32CF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77A26E0F" w14:textId="77777777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65319B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CE067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A981C5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3E43ECE" w14:textId="16E3666C" w:rsidR="00C149B7" w:rsidRPr="00B118B0" w:rsidRDefault="000B45B3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A2F51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5705FF08" w14:textId="1CC5F17F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15B01F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12636A" w14:textId="3E02E39F" w:rsidR="00C149B7" w:rsidRPr="00B118B0" w:rsidRDefault="000B45B3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C9E4A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D17358" w14:textId="2F7D13CD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C149B7" w:rsidRPr="00B118B0" w14:paraId="069E91D4" w14:textId="77777777" w:rsidTr="008E32CF"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13B5D" w14:textId="1276A915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5F22AB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1E9B0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EF09D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D16B2F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09D41A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A9DBE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279FC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AE8B0A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18FE4F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10A52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55BBA9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D345D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149B7" w:rsidRPr="00B118B0" w14:paraId="6AA71806" w14:textId="77777777" w:rsidTr="008E32CF">
        <w:tc>
          <w:tcPr>
            <w:tcW w:w="2970" w:type="dxa"/>
            <w:tcBorders>
              <w:top w:val="single" w:sz="4" w:space="0" w:color="auto"/>
              <w:right w:val="nil"/>
            </w:tcBorders>
          </w:tcPr>
          <w:p w14:paraId="0C4D34C8" w14:textId="4F545FFF" w:rsidR="00C149B7" w:rsidRPr="00B118B0" w:rsidRDefault="00C149B7" w:rsidP="00C149B7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08EE8A11" w14:textId="77777777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36480" w14:textId="4D4A7429" w:rsidR="00C149B7" w:rsidRPr="00B118B0" w:rsidRDefault="00806179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5C61D5">
              <w:rPr>
                <w:rFonts w:asciiTheme="majorBidi" w:hAnsiTheme="majorBidi" w:cstheme="majorBidi"/>
                <w:sz w:val="28"/>
              </w:rPr>
              <w:t>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A3506D" w14:textId="77777777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13BD7" w14:textId="358CFFB8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718392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13110" w14:textId="6A859105" w:rsidR="00C149B7" w:rsidRPr="00B118B0" w:rsidRDefault="00806179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53EF0D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06C76C" w14:textId="35617E5A" w:rsidR="00C149B7" w:rsidRPr="00B118B0" w:rsidRDefault="00C149B7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1D642F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9932EC" w14:textId="017B12C7" w:rsidR="00C149B7" w:rsidRPr="00B118B0" w:rsidRDefault="00806179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434506" w14:textId="77777777" w:rsidR="00C149B7" w:rsidRPr="00B118B0" w:rsidRDefault="00C149B7" w:rsidP="00C149B7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3BBE759" w14:textId="65F65FB5" w:rsidR="00C149B7" w:rsidRPr="00B118B0" w:rsidRDefault="00C149B7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149B7" w:rsidRPr="00B118B0" w14:paraId="5788FBAC" w14:textId="77777777" w:rsidTr="008E32CF">
        <w:tc>
          <w:tcPr>
            <w:tcW w:w="2970" w:type="dxa"/>
            <w:tcBorders>
              <w:right w:val="nil"/>
            </w:tcBorders>
          </w:tcPr>
          <w:p w14:paraId="572683AB" w14:textId="74987C8B" w:rsidR="00C149B7" w:rsidRPr="00B118B0" w:rsidRDefault="00C149B7" w:rsidP="00C149B7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7B9627CF" w14:textId="77777777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23798" w14:textId="77777777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9BA4C1" w14:textId="77777777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C2E1E" w14:textId="77777777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5222F8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46307" w14:textId="2BD181D0" w:rsidR="00C149B7" w:rsidRPr="00B118B0" w:rsidRDefault="00806179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(28,709)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27E2B4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830E118" w14:textId="2147654B" w:rsidR="00C149B7" w:rsidRPr="00B118B0" w:rsidRDefault="00C149B7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38170E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0D95CE9" w14:textId="698C08F3" w:rsidR="00C149B7" w:rsidRPr="00B118B0" w:rsidRDefault="00806179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CE34FC" w14:textId="77777777" w:rsidR="00C149B7" w:rsidRPr="00B118B0" w:rsidRDefault="00C149B7" w:rsidP="00C149B7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AD34EF6" w14:textId="369AB405" w:rsidR="00C149B7" w:rsidRPr="00B118B0" w:rsidRDefault="00C149B7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149B7" w:rsidRPr="00B118B0" w14:paraId="574E854E" w14:textId="77777777" w:rsidTr="008E32CF"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14:paraId="7E94AAD9" w14:textId="042D3165" w:rsidR="00C149B7" w:rsidRPr="00B118B0" w:rsidRDefault="00C149B7" w:rsidP="00C149B7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6B4025" w14:textId="77777777" w:rsidR="00C149B7" w:rsidRPr="00B118B0" w:rsidRDefault="00C149B7" w:rsidP="00C149B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8898D8" w14:textId="77777777" w:rsidR="00C149B7" w:rsidRPr="00B118B0" w:rsidRDefault="00C149B7" w:rsidP="00C149B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5C624C" w14:textId="77777777" w:rsidR="00C149B7" w:rsidRPr="00B118B0" w:rsidRDefault="00C149B7" w:rsidP="00C149B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3D08D" w14:textId="77777777" w:rsidR="00C149B7" w:rsidRPr="00B118B0" w:rsidRDefault="00C149B7" w:rsidP="00C149B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D4B45A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178F61" w14:textId="2EA4C089" w:rsidR="00C149B7" w:rsidRPr="00B118B0" w:rsidRDefault="00806179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115,344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E435EE" w14:textId="77777777" w:rsidR="00C149B7" w:rsidRPr="00B118B0" w:rsidRDefault="00C149B7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F5E66B" w14:textId="5D464DDB" w:rsidR="00C149B7" w:rsidRPr="00B118B0" w:rsidRDefault="00C149B7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5738E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7F02E0" w14:textId="3C403602" w:rsidR="00C149B7" w:rsidRPr="00B118B0" w:rsidRDefault="00806179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9E219E" w14:textId="77777777" w:rsidR="00C149B7" w:rsidRPr="00B118B0" w:rsidRDefault="00C149B7" w:rsidP="00C149B7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C86DC" w14:textId="15686CAD" w:rsidR="00C149B7" w:rsidRPr="00B118B0" w:rsidRDefault="00C149B7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34D7AB33" w14:textId="77777777" w:rsidR="003C4734" w:rsidRDefault="003C4734" w:rsidP="003C473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lang w:val="en-GB"/>
        </w:rPr>
      </w:pPr>
    </w:p>
    <w:p w14:paraId="23435990" w14:textId="068B9B76" w:rsidR="00DF4C11" w:rsidRPr="00B118B0" w:rsidRDefault="00DF4C11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lang w:val="en-GB"/>
        </w:rPr>
      </w:pPr>
      <w:r w:rsidRPr="00B118B0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หุ้นกู้แปลงสภาพ</w:t>
      </w:r>
    </w:p>
    <w:p w14:paraId="69CFC027" w14:textId="77777777" w:rsidR="00DF4C11" w:rsidRPr="00B118B0" w:rsidRDefault="00DF4C11" w:rsidP="00BF53C8">
      <w:pPr>
        <w:pStyle w:val="ListParagraph"/>
        <w:spacing w:before="240" w:after="12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B118B0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B118B0">
        <w:rPr>
          <w:rFonts w:asciiTheme="majorBidi" w:hAnsiTheme="majorBidi" w:cstheme="majorBidi"/>
          <w:sz w:val="28"/>
        </w:rPr>
        <w:t xml:space="preserve">26 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พฤษภาคม </w:t>
      </w:r>
      <w:r w:rsidRPr="00B118B0">
        <w:rPr>
          <w:rFonts w:asciiTheme="majorBidi" w:hAnsiTheme="majorBidi" w:cstheme="majorBidi"/>
          <w:sz w:val="28"/>
        </w:rPr>
        <w:t xml:space="preserve">2563 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ที่ประชุมสามัญผู้ถือหุ้นประจำปี </w:t>
      </w:r>
      <w:r w:rsidRPr="00B118B0">
        <w:rPr>
          <w:rFonts w:asciiTheme="majorBidi" w:hAnsiTheme="majorBidi" w:cstheme="majorBidi"/>
          <w:sz w:val="28"/>
        </w:rPr>
        <w:t>2563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 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และเป็นบุคคลที่ไม่เกี่ยวข้องกับบริษัท ในวงเงินไม่เกิน </w:t>
      </w:r>
      <w:r w:rsidRPr="00B118B0">
        <w:rPr>
          <w:rFonts w:asciiTheme="majorBidi" w:hAnsiTheme="majorBidi" w:cstheme="majorBidi"/>
          <w:sz w:val="28"/>
        </w:rPr>
        <w:t>650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B118B0">
        <w:rPr>
          <w:rFonts w:asciiTheme="majorBidi" w:hAnsiTheme="majorBidi" w:cstheme="majorBidi"/>
          <w:spacing w:val="4"/>
          <w:sz w:val="28"/>
          <w:cs/>
          <w:lang w:val="en-GB"/>
        </w:rPr>
        <w:t xml:space="preserve">ล้านบาท ซึ่งบริษัทได้ทำสัญญาการออกหุ้นกู้แปลงสภาพ เพื่อออกหุ้นกู้แปลงสภาพโดยเฉพาะเจาะจงให้แก่ </w:t>
      </w:r>
      <w:r w:rsidRPr="00B118B0">
        <w:rPr>
          <w:rFonts w:asciiTheme="majorBidi" w:hAnsiTheme="majorBidi" w:cstheme="majorBidi"/>
          <w:spacing w:val="4"/>
          <w:sz w:val="28"/>
        </w:rPr>
        <w:t>Advance</w:t>
      </w:r>
      <w:r w:rsidRPr="00B118B0">
        <w:rPr>
          <w:rFonts w:asciiTheme="majorBidi" w:hAnsiTheme="majorBidi" w:cstheme="majorBidi"/>
          <w:sz w:val="28"/>
        </w:rPr>
        <w:t xml:space="preserve"> Opportunities Fund 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และ </w:t>
      </w:r>
      <w:r w:rsidRPr="00B118B0">
        <w:rPr>
          <w:rFonts w:asciiTheme="majorBidi" w:hAnsiTheme="majorBidi" w:cstheme="majorBidi"/>
          <w:sz w:val="28"/>
        </w:rPr>
        <w:t xml:space="preserve">Advance Opportunities Fund I </w:t>
      </w:r>
      <w:r w:rsidRPr="00B118B0">
        <w:rPr>
          <w:rFonts w:asciiTheme="majorBidi" w:hAnsiTheme="majorBidi" w:cstheme="majorBidi"/>
          <w:sz w:val="28"/>
          <w:cs/>
          <w:lang w:val="en-GB"/>
        </w:rPr>
        <w:t>ซึ่งการออกและเสนอขายหุ้นกู้แปลงสภาพจะทำเป็นคราว</w:t>
      </w:r>
      <w:r w:rsidRPr="00B118B0">
        <w:rPr>
          <w:rFonts w:asciiTheme="majorBidi" w:hAnsiTheme="majorBidi" w:cstheme="majorBidi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ๆ จนกว่าจะครบวงเงิน </w:t>
      </w:r>
      <w:r w:rsidRPr="00B118B0">
        <w:rPr>
          <w:rFonts w:asciiTheme="majorBidi" w:hAnsiTheme="majorBidi" w:cstheme="majorBidi"/>
          <w:sz w:val="28"/>
        </w:rPr>
        <w:t>650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 ล้านบาท โดยมีข้อกำหนดและเงื่อนไขหลักของหุ้นกู้แปลงสภาพดังนี้</w:t>
      </w:r>
    </w:p>
    <w:tbl>
      <w:tblPr>
        <w:tblW w:w="9090" w:type="dxa"/>
        <w:tblInd w:w="36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DF4C11" w:rsidRPr="00B118B0" w14:paraId="218BCFDB" w14:textId="77777777" w:rsidTr="0053641F">
        <w:trPr>
          <w:cantSplit/>
        </w:trPr>
        <w:tc>
          <w:tcPr>
            <w:tcW w:w="3420" w:type="dxa"/>
            <w:shd w:val="clear" w:color="auto" w:fill="auto"/>
          </w:tcPr>
          <w:p w14:paraId="60EAFB40" w14:textId="77777777" w:rsidR="00DF4C11" w:rsidRPr="00B118B0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31B5ABC7" w14:textId="0D064E3B" w:rsidR="00DF4C11" w:rsidRPr="00B118B0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หุ้นกู้แปลงสภาพ</w:t>
            </w:r>
            <w:r w:rsidR="000510E6"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ที่ให้สิทธิแปลงสภาพเป็นหุ้นสามัญของบริษัท ประเภทไม่ด้อยสิทธิ และไม่มีประกัน (</w:t>
            </w:r>
            <w:r w:rsidRPr="00B118B0">
              <w:rPr>
                <w:rFonts w:asciiTheme="majorBidi" w:hAnsiTheme="majorBidi" w:cstheme="majorBidi"/>
                <w:sz w:val="28"/>
              </w:rPr>
              <w:t>Senior Unsecured Convertible Debentures)</w:t>
            </w:r>
          </w:p>
        </w:tc>
      </w:tr>
      <w:tr w:rsidR="00FC5DCC" w:rsidRPr="00B118B0" w14:paraId="12C5C7A8" w14:textId="77777777" w:rsidTr="0053641F">
        <w:trPr>
          <w:cantSplit/>
        </w:trPr>
        <w:tc>
          <w:tcPr>
            <w:tcW w:w="3420" w:type="dxa"/>
            <w:shd w:val="clear" w:color="auto" w:fill="auto"/>
          </w:tcPr>
          <w:p w14:paraId="473F85FC" w14:textId="4022C740" w:rsidR="00FC5DCC" w:rsidRPr="00B118B0" w:rsidRDefault="00FC5DCC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5670" w:type="dxa"/>
            <w:shd w:val="clear" w:color="auto" w:fill="auto"/>
          </w:tcPr>
          <w:p w14:paraId="6B03FB1F" w14:textId="17C2D252" w:rsidR="00FC5DCC" w:rsidRPr="00B118B0" w:rsidRDefault="00FC5DCC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DF4C11" w:rsidRPr="00B118B0" w14:paraId="090CE61A" w14:textId="77777777" w:rsidTr="0053641F">
        <w:tc>
          <w:tcPr>
            <w:tcW w:w="3420" w:type="dxa"/>
            <w:shd w:val="clear" w:color="auto" w:fill="auto"/>
          </w:tcPr>
          <w:p w14:paraId="0904D3B5" w14:textId="45F3F1B1" w:rsidR="00DF4C11" w:rsidRPr="00B118B0" w:rsidRDefault="00DF4C11" w:rsidP="0053641F">
            <w:pPr>
              <w:tabs>
                <w:tab w:val="left" w:pos="840"/>
              </w:tabs>
              <w:ind w:right="-43" w:hanging="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จำนวนต้นเงินรวมของหุ้นกู้แปลงสภาพ</w:t>
            </w:r>
            <w:r w:rsidR="000510E6"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ทั้งหมด</w:t>
            </w:r>
          </w:p>
        </w:tc>
        <w:tc>
          <w:tcPr>
            <w:tcW w:w="5670" w:type="dxa"/>
            <w:shd w:val="clear" w:color="auto" w:fill="auto"/>
          </w:tcPr>
          <w:p w14:paraId="193A7297" w14:textId="77777777" w:rsidR="00DF4C11" w:rsidRPr="00B118B0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650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ล้านบาท โดยแบ่งออกเป็น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ชุด ดังต่อไปนี้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724AC84B" w14:textId="1E4B0A69" w:rsidR="00DF4C11" w:rsidRPr="00B118B0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(1)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หุ้นกู้แปลงสภาพชุดที่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1 (Tranche I)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มีมูลค่าไม่เกิน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200 </w:t>
            </w:r>
            <w:proofErr w:type="gramStart"/>
            <w:r w:rsidRPr="00B118B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79755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โดยแบ่งออกเป็น</w:t>
            </w:r>
            <w:proofErr w:type="gramEnd"/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ชุดย่อย ชุดละ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9F2E35A" w14:textId="3FDB1AD6" w:rsidR="00DF4C11" w:rsidRPr="00B118B0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(2)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หุ้นกู้แปลงสภาพชุดที่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 (Tranche II)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มีมูลค่าไม่เกิน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200 </w:t>
            </w:r>
            <w:proofErr w:type="gramStart"/>
            <w:r w:rsidRPr="00B118B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79755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โดยแบ่งออกเป็น</w:t>
            </w:r>
            <w:proofErr w:type="gramEnd"/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ชุดย่อย ชุดละ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608C225" w14:textId="53A16287" w:rsidR="00DF4C11" w:rsidRPr="00B118B0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(3)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หุ้นกู้แปลงสภาพชุดที่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3 (Tranche III)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มีมูลค่าไม่เกิน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250 </w:t>
            </w:r>
            <w:proofErr w:type="gramStart"/>
            <w:r w:rsidRPr="00B118B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="0079755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โดยแบ่งออกเป็น</w:t>
            </w:r>
            <w:proofErr w:type="gramEnd"/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ชุดย่อย ชุดละ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25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</w:tc>
      </w:tr>
      <w:tr w:rsidR="00DF4C11" w:rsidRPr="00B118B0" w14:paraId="79895325" w14:textId="77777777" w:rsidTr="0053641F">
        <w:tc>
          <w:tcPr>
            <w:tcW w:w="3420" w:type="dxa"/>
            <w:shd w:val="clear" w:color="auto" w:fill="auto"/>
          </w:tcPr>
          <w:p w14:paraId="4EE4330F" w14:textId="77777777" w:rsidR="00DF4C11" w:rsidRPr="00B118B0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z w:val="28"/>
                <w:cs/>
                <w:lang w:val="en-AU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2387A875" w14:textId="77777777" w:rsidR="00DF4C11" w:rsidRPr="00B118B0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บริษัทจะทยอยออกหุ้นกู้แปลงสภาพเป็นชุด ๆ ทีละชุดตามลำดับ และในการออกหุ้นกู้แปลงสภาพได้ในแต่ละชุด บริษัทจะทยอยออกเป็นชุดย่อย แต่ละชุดตามความต้องการใช้เงินของบริษัทในแต่ละคราว ทั้งนี้การออกหุ้นกู้แปลงสภาพอยู่ภายใต้ความสำเร็จของเงื่อนไขบังคับก่อน ซึ่งได้แก่ 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 ๆ รวมถึงข้อกำหนดและเงื่อนไขของหุ้นกู้แปลงสภาพ</w:t>
            </w:r>
          </w:p>
          <w:p w14:paraId="26565A76" w14:textId="77777777" w:rsidR="00DF4C11" w:rsidRPr="00B118B0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59D91F0E" w14:textId="00EC24F9" w:rsidR="00DF4C11" w:rsidRPr="00B118B0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ทั้งนี้กำหนดให้ระยะเวลาในการออกหุ้นกู้แปลงสภาพมีระยะเวลาภายใน</w:t>
            </w:r>
            <w:r w:rsidR="0079755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2320C5"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="002320C5"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DF4C11" w:rsidRPr="00B118B0" w14:paraId="7C95A04E" w14:textId="77777777" w:rsidTr="0053641F">
        <w:tc>
          <w:tcPr>
            <w:tcW w:w="3420" w:type="dxa"/>
            <w:shd w:val="clear" w:color="auto" w:fill="auto"/>
          </w:tcPr>
          <w:p w14:paraId="2447A456" w14:textId="77777777" w:rsidR="00DF4C11" w:rsidRPr="00B118B0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trike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6B782E50" w14:textId="77777777" w:rsidR="00DF4C11" w:rsidRPr="00B118B0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2.00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DF4C11" w:rsidRPr="00B118B0" w14:paraId="44574C48" w14:textId="77777777" w:rsidTr="0053641F">
        <w:tc>
          <w:tcPr>
            <w:tcW w:w="3420" w:type="dxa"/>
            <w:shd w:val="clear" w:color="auto" w:fill="auto"/>
          </w:tcPr>
          <w:p w14:paraId="1333CA3F" w14:textId="77777777" w:rsidR="00DF4C11" w:rsidRPr="00B118B0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trike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lastRenderedPageBreak/>
              <w:t>อายุ</w:t>
            </w:r>
          </w:p>
        </w:tc>
        <w:tc>
          <w:tcPr>
            <w:tcW w:w="5670" w:type="dxa"/>
            <w:shd w:val="clear" w:color="auto" w:fill="auto"/>
          </w:tcPr>
          <w:p w14:paraId="44E29ABE" w14:textId="7BD7AC72" w:rsidR="00DF4C11" w:rsidRPr="00B118B0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ปีนับจากวันที่ออกหุ้นกู้แปลงสภาพแต่ละชุด</w:t>
            </w:r>
          </w:p>
        </w:tc>
      </w:tr>
      <w:tr w:rsidR="00DF4C11" w:rsidRPr="00B118B0" w14:paraId="3E583FFE" w14:textId="77777777" w:rsidTr="0053641F">
        <w:tc>
          <w:tcPr>
            <w:tcW w:w="3420" w:type="dxa"/>
            <w:shd w:val="clear" w:color="auto" w:fill="auto"/>
          </w:tcPr>
          <w:p w14:paraId="64163727" w14:textId="77777777" w:rsidR="00DF4C11" w:rsidRPr="00B118B0" w:rsidRDefault="00DF4C11" w:rsidP="0053641F">
            <w:pPr>
              <w:tabs>
                <w:tab w:val="left" w:pos="840"/>
              </w:tabs>
              <w:ind w:left="-105" w:right="-4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การชำระคืนเงินต้น</w:t>
            </w:r>
          </w:p>
        </w:tc>
        <w:tc>
          <w:tcPr>
            <w:tcW w:w="5670" w:type="dxa"/>
            <w:shd w:val="clear" w:color="auto" w:fill="auto"/>
          </w:tcPr>
          <w:p w14:paraId="434EBA92" w14:textId="77777777" w:rsidR="00DF4C11" w:rsidRPr="00B118B0" w:rsidRDefault="00DF4C11" w:rsidP="007677C0">
            <w:pPr>
              <w:tabs>
                <w:tab w:val="left" w:pos="840"/>
              </w:tabs>
              <w:spacing w:after="240"/>
              <w:ind w:right="-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ชำระงวดเดียวเมื่อครบกำหนดไถ่ถอนหุ้นกู้แต่ละชุด ตามข้อกำหนดและเงื่อนไขของหุ้นกู้แปลงสภาพแต่ละชุด โดยหุ้นกู้แปลงสภาพแต่ละชุดมีอายุ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ปีนับจากวันที่ออกหุ้นกู้แปลงสภาพ</w:t>
            </w:r>
          </w:p>
        </w:tc>
      </w:tr>
      <w:tr w:rsidR="00DF4C11" w:rsidRPr="00B118B0" w14:paraId="2AC96966" w14:textId="77777777" w:rsidTr="00FC5DCC">
        <w:trPr>
          <w:trHeight w:val="2151"/>
        </w:trPr>
        <w:tc>
          <w:tcPr>
            <w:tcW w:w="3420" w:type="dxa"/>
            <w:shd w:val="clear" w:color="auto" w:fill="auto"/>
          </w:tcPr>
          <w:p w14:paraId="237AE158" w14:textId="4F735799" w:rsidR="00DF4C11" w:rsidRPr="00B118B0" w:rsidRDefault="00DF4C11" w:rsidP="0053641F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048DB783" w14:textId="77777777" w:rsidR="00DF4C11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ผู้ถือหุ้นกู้แปลงสภาพอาจมีสิทธิหรือไม่มีสิทธิขอให้บริษัทไถ่ถอนหุ้นกู้แปลงสภาพก่อนครบกำหนด และ/หรือ บริษัทอาจมีสิทธิหรือไม่มีสิทธิไถ่ถอนหุ้นกู้แปลงสภาพก่อนครบกำหนด ทั้งนี้การ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กฎเกณฑ์ข้อบังคับ หรือประกาศที่เกี่ยวข้อง รวมถึงการขออนุญาตจากหน่วยงานราชการใด ๆ ที่เกี่ยวข้อง</w:t>
            </w:r>
          </w:p>
          <w:p w14:paraId="3DE8E5EC" w14:textId="68183A9E" w:rsidR="00D51962" w:rsidRPr="00D51962" w:rsidRDefault="00D51962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F4C11" w:rsidRPr="00B118B0" w14:paraId="11E78C9F" w14:textId="77777777" w:rsidTr="0053641F">
        <w:tc>
          <w:tcPr>
            <w:tcW w:w="3420" w:type="dxa"/>
            <w:shd w:val="clear" w:color="auto" w:fill="auto"/>
          </w:tcPr>
          <w:p w14:paraId="0BDD3FA8" w14:textId="77777777" w:rsidR="00DF4C11" w:rsidRPr="00B118B0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41DFBC17" w14:textId="612D887C" w:rsidR="00DF4C11" w:rsidRPr="00B118B0" w:rsidRDefault="00DF4C11" w:rsidP="002430A7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ไม่ต่ำกว่าร้อยละ </w:t>
            </w:r>
            <w:r w:rsidRPr="00B118B0">
              <w:rPr>
                <w:rFonts w:asciiTheme="majorBidi" w:hAnsiTheme="majorBidi" w:cstheme="majorBidi"/>
                <w:sz w:val="28"/>
              </w:rPr>
              <w:t>90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ของราคาตลาด จึงไม่เข้าข่ายเป็นการเสนอขายหุ้นที่ออก</w:t>
            </w:r>
            <w:r w:rsidRPr="00B118B0">
              <w:rPr>
                <w:rFonts w:asciiTheme="majorBidi" w:hAnsiTheme="majorBidi" w:cstheme="majorBidi"/>
                <w:spacing w:val="6"/>
                <w:sz w:val="28"/>
                <w:cs/>
              </w:rPr>
              <w:t>ใหม่ในราคาที่ต่ำกว่าราคาตลาด</w:t>
            </w:r>
            <w:r w:rsidR="00630178" w:rsidRPr="00B118B0">
              <w:rPr>
                <w:rFonts w:asciiTheme="majorBidi" w:hAnsiTheme="majorBidi" w:cstheme="majorBidi"/>
                <w:spacing w:val="6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pacing w:val="6"/>
                <w:sz w:val="28"/>
                <w:cs/>
              </w:rPr>
              <w:t>ตามที่กำหนดในประกาศที่</w:t>
            </w:r>
            <w:r w:rsidR="0079755E">
              <w:rPr>
                <w:rFonts w:asciiTheme="majorBidi" w:hAnsiTheme="majorBidi" w:cstheme="majorBidi"/>
                <w:spacing w:val="6"/>
                <w:sz w:val="28"/>
              </w:rPr>
              <w:t xml:space="preserve">   </w:t>
            </w:r>
            <w:r w:rsidRPr="00B118B0">
              <w:rPr>
                <w:rFonts w:asciiTheme="majorBidi" w:hAnsiTheme="majorBidi" w:cstheme="majorBidi"/>
                <w:spacing w:val="6"/>
                <w:sz w:val="28"/>
                <w:cs/>
              </w:rPr>
              <w:t>ทจ.</w:t>
            </w:r>
            <w:r w:rsidR="008625FC">
              <w:rPr>
                <w:rFonts w:asciiTheme="majorBidi" w:hAnsiTheme="majorBidi" w:cstheme="majorBidi"/>
                <w:spacing w:val="6"/>
                <w:sz w:val="28"/>
              </w:rPr>
              <w:t>72</w:t>
            </w:r>
            <w:r w:rsidRPr="00B118B0">
              <w:rPr>
                <w:rFonts w:asciiTheme="majorBidi" w:hAnsiTheme="majorBidi" w:cstheme="majorBidi"/>
                <w:spacing w:val="6"/>
                <w:sz w:val="28"/>
                <w:cs/>
              </w:rPr>
              <w:t>/2558</w:t>
            </w:r>
          </w:p>
          <w:p w14:paraId="3F3F90B4" w14:textId="77777777" w:rsidR="00DF4C11" w:rsidRPr="00B118B0" w:rsidRDefault="00DF4C11" w:rsidP="002430A7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049F14C6" w14:textId="0D9D5FB7" w:rsidR="00DF4C11" w:rsidRPr="00B118B0" w:rsidRDefault="00DF4C11" w:rsidP="002430A7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6"/>
                <w:sz w:val="28"/>
                <w:cs/>
              </w:rPr>
              <w:t>ราคาตลาดคำนวณจากราคาถัวเฉลี่ยถ่วงน้ำหนักของหุ้นบริษัทในตลาด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หลักทรัพย์ฯ ย้อนหลังไม่น้อยกว่า </w:t>
            </w:r>
            <w:r w:rsidRPr="00B118B0">
              <w:rPr>
                <w:rFonts w:asciiTheme="majorBidi" w:hAnsiTheme="majorBidi" w:cstheme="majorBidi"/>
                <w:sz w:val="28"/>
              </w:rPr>
              <w:t>7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วันทำการติดต่อกันแต่ไม่เกิน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15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วัน ทำการติดต่อกันก่อนวันที่ผู้ถือหุ้นกู้แปลงสภาพจะใช้สิทธิแปลงสภาพหุ้นกู้ทั้งนี้ราคาถั่วเฉลี่ยถ่วงน้ำหนักคำนวณจากราคาปิด</w:t>
            </w:r>
            <w:r w:rsidR="00BE01C3"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ถ่วงน้ำหนักด้วยปริมาณการซื้อขายในแต่ละวันทำการติดต่อกัน (“ราคาใช้สิทธิแปลงสภาพลอยตัว</w:t>
            </w:r>
            <w:r w:rsidR="004A3A87">
              <w:rPr>
                <w:rFonts w:asciiTheme="majorBidi" w:hAnsiTheme="majorBidi" w:cstheme="majorBidi" w:hint="cs"/>
                <w:sz w:val="28"/>
                <w:cs/>
              </w:rPr>
              <w:t>)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(</w:t>
            </w:r>
            <w:r w:rsidR="00BE01C3" w:rsidRPr="00B118B0">
              <w:rPr>
                <w:rFonts w:asciiTheme="majorBidi" w:hAnsiTheme="majorBidi" w:cstheme="majorBidi"/>
                <w:sz w:val="28"/>
              </w:rPr>
              <w:t>“</w:t>
            </w:r>
            <w:r w:rsidRPr="00B118B0">
              <w:rPr>
                <w:rFonts w:asciiTheme="majorBidi" w:hAnsiTheme="majorBidi" w:cstheme="majorBidi"/>
                <w:sz w:val="28"/>
              </w:rPr>
              <w:t>Floating Conversion Price”)</w:t>
            </w:r>
          </w:p>
          <w:p w14:paraId="65EC9910" w14:textId="77777777" w:rsidR="00DF4C11" w:rsidRPr="00B118B0" w:rsidRDefault="00DF4C11" w:rsidP="002430A7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40B8F04D" w14:textId="10DED3E3" w:rsidR="00DF4C11" w:rsidRPr="00B118B0" w:rsidRDefault="00DF4C11" w:rsidP="002430A7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อย่างไรก็ตาม ถ้าราคาแปลงสภาพที่คำนวณข้างต้นต่ำกว่ามูลค่าที่ตราไว้ของหุ้นของบริษัท บริษัทจะต้องออกหุ้นชดเชยเพิ่มเติมในลักษณะที่ทำให้การคำนวณหุ้นทั้งหมดที่จะออกในมูลค่าที่ตราไว้เป็นไปตามราคาแปลงสภาพ</w:t>
            </w:r>
          </w:p>
        </w:tc>
      </w:tr>
      <w:tr w:rsidR="00DF4C11" w:rsidRPr="00B118B0" w14:paraId="72FF8B45" w14:textId="77777777" w:rsidTr="0053641F">
        <w:trPr>
          <w:trHeight w:val="1179"/>
        </w:trPr>
        <w:tc>
          <w:tcPr>
            <w:tcW w:w="3420" w:type="dxa"/>
            <w:shd w:val="clear" w:color="auto" w:fill="auto"/>
          </w:tcPr>
          <w:p w14:paraId="7B0A70A5" w14:textId="77777777" w:rsidR="00DF4C11" w:rsidRPr="00B118B0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ระยะเวลาการใช้สิทธิแปลงสภาพ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641A2E5C" w14:textId="77777777" w:rsidR="00DF4C11" w:rsidRDefault="00DF4C11" w:rsidP="00181BD7">
            <w:pPr>
              <w:spacing w:after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ผู้ถือหุ้นกู้แปลงสภาพแต่ละชุดสามารถใช้สิทธิแปลงสภาพหุ้นกู้แปลงสภาพได้ทุกวัน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สัปดาห์</w:t>
            </w:r>
          </w:p>
          <w:p w14:paraId="29880DD6" w14:textId="77777777" w:rsidR="00BF686B" w:rsidRDefault="00BF686B" w:rsidP="00181BD7">
            <w:pPr>
              <w:spacing w:after="24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A9075AE" w14:textId="5B716DA4" w:rsidR="00BF686B" w:rsidRPr="00B118B0" w:rsidRDefault="00BF686B" w:rsidP="00181BD7">
            <w:pPr>
              <w:spacing w:after="24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F4C11" w:rsidRPr="00B118B0" w14:paraId="7A1DB8EE" w14:textId="77777777" w:rsidTr="006D2052">
        <w:trPr>
          <w:trHeight w:val="2034"/>
        </w:trPr>
        <w:tc>
          <w:tcPr>
            <w:tcW w:w="3420" w:type="dxa"/>
            <w:shd w:val="clear" w:color="auto" w:fill="auto"/>
          </w:tcPr>
          <w:p w14:paraId="508EC7F5" w14:textId="77777777" w:rsidR="00DF4C11" w:rsidRPr="00B118B0" w:rsidRDefault="00DF4C11" w:rsidP="0053641F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lastRenderedPageBreak/>
              <w:t>จำนวนหุ้นสามัญที่ จัดสรรไว้เพื่อ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รองรับการแปลงสภาพ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1099DF71" w14:textId="3E5D1A4E" w:rsidR="00DF4C11" w:rsidRPr="00B118B0" w:rsidRDefault="00DF4C11" w:rsidP="00181BD7">
            <w:pPr>
              <w:spacing w:after="2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650,000,000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หุ้น (คิดเป็นร้อยละ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17.66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 บนสมมติฐานว่ามีการใช้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สิทธิแปลงสภาพหุ้นกู้แปลงสภาพนั้นทั้งจำนวน ทั้งนี้ไม่นับจำนวนหุ้นที่เกิดจากการใช้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สิทธิแปลงสภาพจากใบสำคัญแสดงสิทธิของบริษัทครั้งที่ </w:t>
            </w:r>
            <w:r w:rsidRPr="00B118B0">
              <w:rPr>
                <w:rFonts w:asciiTheme="majorBidi" w:hAnsiTheme="majorBidi" w:cstheme="majorBidi"/>
                <w:sz w:val="28"/>
              </w:rPr>
              <w:t>4 (7UP-W4))</w:t>
            </w:r>
          </w:p>
        </w:tc>
      </w:tr>
      <w:tr w:rsidR="00DF4C11" w:rsidRPr="00B118B0" w14:paraId="7A8FF39F" w14:textId="77777777" w:rsidTr="00514770">
        <w:trPr>
          <w:trHeight w:val="900"/>
        </w:trPr>
        <w:tc>
          <w:tcPr>
            <w:tcW w:w="3420" w:type="dxa"/>
            <w:shd w:val="clear" w:color="auto" w:fill="auto"/>
          </w:tcPr>
          <w:p w14:paraId="614C7C38" w14:textId="77777777" w:rsidR="00DF4C11" w:rsidRPr="00B118B0" w:rsidRDefault="00DF4C11" w:rsidP="0053641F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4E4650A0" w14:textId="77777777" w:rsidR="00DF4C11" w:rsidRPr="00B118B0" w:rsidRDefault="00DF4C11" w:rsidP="00181BD7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จะนำหุ้นสามัญที่เกิดจากการใช้สิทธิแปลงสภาพนี้เข้าจดทะเบียนเป็นหลักทรัพย์จดทะเบียนในตลาดหลักทรัพย์แห่งประเทศไทย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7F82115F" w14:textId="77777777" w:rsidR="00DF4C11" w:rsidRPr="00B118B0" w:rsidRDefault="00DF4C11" w:rsidP="00DF4C11">
      <w:pPr>
        <w:spacing w:before="160" w:after="120" w:line="410" w:lineRule="exact"/>
        <w:ind w:left="360" w:right="-43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มาตรฐานการบัญชีฉบับที่ </w:t>
      </w:r>
      <w:r w:rsidRPr="00B118B0">
        <w:rPr>
          <w:rFonts w:asciiTheme="majorBidi" w:hAnsiTheme="majorBidi" w:cstheme="majorBidi"/>
          <w:sz w:val="28"/>
        </w:rPr>
        <w:t>32</w:t>
      </w:r>
      <w:r w:rsidRPr="00B118B0">
        <w:rPr>
          <w:rFonts w:asciiTheme="majorBidi" w:hAnsiTheme="majorBidi" w:cstheme="majorBidi"/>
          <w:sz w:val="28"/>
          <w:cs/>
        </w:rPr>
        <w:t xml:space="preserve"> เรื่อง </w:t>
      </w:r>
      <w:r w:rsidRPr="00B118B0">
        <w:rPr>
          <w:rFonts w:asciiTheme="majorBidi" w:hAnsiTheme="majorBidi" w:cstheme="majorBidi"/>
          <w:sz w:val="28"/>
        </w:rPr>
        <w:t>“</w:t>
      </w:r>
      <w:r w:rsidRPr="00B118B0">
        <w:rPr>
          <w:rFonts w:asciiTheme="majorBidi" w:hAnsiTheme="majorBidi" w:cstheme="majorBidi"/>
          <w:sz w:val="28"/>
          <w:cs/>
        </w:rPr>
        <w:t>การแสดงรายการเครื่องมือทางการเงิน</w:t>
      </w:r>
      <w:r w:rsidRPr="00B118B0">
        <w:rPr>
          <w:rFonts w:asciiTheme="majorBidi" w:hAnsiTheme="majorBidi" w:cstheme="majorBidi"/>
          <w:sz w:val="28"/>
        </w:rPr>
        <w:t>”</w:t>
      </w:r>
      <w:r w:rsidRPr="00B118B0">
        <w:rPr>
          <w:rFonts w:asciiTheme="majorBidi" w:hAnsiTheme="majorBidi" w:cstheme="majorBidi"/>
          <w:sz w:val="28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5C7C2915" w14:textId="0A2635CE" w:rsidR="00CB393A" w:rsidRPr="00B118B0" w:rsidRDefault="00DF4C11" w:rsidP="00C81DA0">
      <w:pPr>
        <w:spacing w:before="120" w:after="120" w:line="410" w:lineRule="exact"/>
        <w:ind w:left="360" w:right="-43"/>
        <w:jc w:val="thaiDistribute"/>
        <w:rPr>
          <w:rFonts w:asciiTheme="majorBidi" w:hAnsiTheme="majorBidi" w:cstheme="majorBidi"/>
          <w:sz w:val="28"/>
          <w:cs/>
        </w:rPr>
      </w:pPr>
      <w:r w:rsidRPr="00B118B0">
        <w:rPr>
          <w:rFonts w:asciiTheme="majorBidi" w:hAnsiTheme="majorBidi" w:cstheme="majorBidi"/>
          <w:sz w:val="28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4EFB01BF" w14:textId="5ACAB071" w:rsidR="00DF4C11" w:rsidRPr="00B118B0" w:rsidRDefault="00DF4C11" w:rsidP="00361F5A">
      <w:pPr>
        <w:spacing w:before="240" w:line="276" w:lineRule="auto"/>
        <w:ind w:left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การเปลี่ยนแปลงของบัญชีหุ้นกู้แปลงสภาพสุทธิจากค่าใช้จ่ายในการออกหุ้นกู้แปลงสภาพสำหรับงวด</w:t>
      </w:r>
      <w:r w:rsidR="000B45B3">
        <w:rPr>
          <w:rFonts w:asciiTheme="majorBidi" w:hAnsiTheme="majorBidi" w:cstheme="majorBidi" w:hint="cs"/>
          <w:sz w:val="28"/>
          <w:cs/>
        </w:rPr>
        <w:t>เ</w:t>
      </w:r>
      <w:r w:rsidR="00C149B7" w:rsidRPr="00B118B0">
        <w:rPr>
          <w:rFonts w:asciiTheme="majorBidi" w:hAnsiTheme="majorBidi" w:cstheme="majorBidi"/>
          <w:sz w:val="28"/>
          <w:cs/>
        </w:rPr>
        <w:t>ก</w:t>
      </w:r>
      <w:r w:rsidR="000B45B3">
        <w:rPr>
          <w:rFonts w:asciiTheme="majorBidi" w:hAnsiTheme="majorBidi" w:cstheme="majorBidi" w:hint="cs"/>
          <w:sz w:val="28"/>
          <w:cs/>
        </w:rPr>
        <w:t>้า</w:t>
      </w:r>
      <w:r w:rsidRPr="00B118B0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C149B7" w:rsidRPr="00B118B0">
        <w:rPr>
          <w:rFonts w:asciiTheme="majorBidi" w:hAnsiTheme="majorBidi" w:cstheme="majorBidi"/>
          <w:sz w:val="28"/>
          <w:cs/>
        </w:rPr>
        <w:t xml:space="preserve"> </w:t>
      </w:r>
      <w:r w:rsidR="00361F5A">
        <w:rPr>
          <w:rFonts w:asciiTheme="majorBidi" w:hAnsiTheme="majorBidi" w:cstheme="majorBidi" w:hint="cs"/>
          <w:sz w:val="28"/>
          <w:cs/>
        </w:rPr>
        <w:t xml:space="preserve"> </w:t>
      </w:r>
      <w:r w:rsidR="00C149B7" w:rsidRPr="00B118B0">
        <w:rPr>
          <w:rFonts w:asciiTheme="majorBidi" w:hAnsiTheme="majorBidi" w:cstheme="majorBidi"/>
          <w:sz w:val="28"/>
        </w:rPr>
        <w:t>30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="000B45B3">
        <w:rPr>
          <w:rFonts w:asciiTheme="majorBidi" w:hAnsiTheme="majorBidi" w:cstheme="majorBidi" w:hint="cs"/>
          <w:sz w:val="28"/>
          <w:cs/>
        </w:rPr>
        <w:t>กันย</w:t>
      </w:r>
      <w:r w:rsidR="00C149B7" w:rsidRPr="00B118B0">
        <w:rPr>
          <w:rFonts w:asciiTheme="majorBidi" w:hAnsiTheme="majorBidi" w:cstheme="majorBidi"/>
          <w:sz w:val="28"/>
          <w:cs/>
        </w:rPr>
        <w:t>ายน</w:t>
      </w:r>
      <w:r w:rsidRPr="00B118B0">
        <w:rPr>
          <w:rFonts w:asciiTheme="majorBidi" w:hAnsiTheme="majorBidi" w:cstheme="majorBidi"/>
          <w:sz w:val="28"/>
        </w:rPr>
        <w:t xml:space="preserve"> 2564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="00FE31CF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และสำหรับปีสิ้นสุดวันที่ </w:t>
      </w:r>
      <w:r w:rsidR="00FE31CF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="00FE31CF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 w:rsidR="00FE31CF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FE404B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>3</w:t>
      </w:r>
      <w:r w:rsidR="00FE31CF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tbl>
      <w:tblPr>
        <w:tblW w:w="9180" w:type="dxa"/>
        <w:tblInd w:w="270" w:type="dxa"/>
        <w:tblLook w:val="04A0" w:firstRow="1" w:lastRow="0" w:firstColumn="1" w:lastColumn="0" w:noHBand="0" w:noVBand="1"/>
      </w:tblPr>
      <w:tblGrid>
        <w:gridCol w:w="2790"/>
        <w:gridCol w:w="1560"/>
        <w:gridCol w:w="1610"/>
        <w:gridCol w:w="1610"/>
        <w:gridCol w:w="1610"/>
      </w:tblGrid>
      <w:tr w:rsidR="001E4375" w:rsidRPr="00B118B0" w14:paraId="706A60DE" w14:textId="49C7D7B2" w:rsidTr="001E4375">
        <w:tc>
          <w:tcPr>
            <w:tcW w:w="2790" w:type="dxa"/>
            <w:shd w:val="clear" w:color="auto" w:fill="auto"/>
          </w:tcPr>
          <w:p w14:paraId="35ECBE37" w14:textId="77777777" w:rsidR="001E4375" w:rsidRPr="00B118B0" w:rsidRDefault="001E4375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90" w:type="dxa"/>
            <w:gridSpan w:val="4"/>
          </w:tcPr>
          <w:p w14:paraId="12AAA541" w14:textId="1927E424" w:rsidR="001E4375" w:rsidRPr="00B118B0" w:rsidRDefault="001E4375" w:rsidP="007677C0">
            <w:pPr>
              <w:tabs>
                <w:tab w:val="left" w:pos="840"/>
              </w:tabs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876958" w:rsidRPr="00B118B0" w14:paraId="07113CE5" w14:textId="4FE9D542" w:rsidTr="001E4375">
        <w:tc>
          <w:tcPr>
            <w:tcW w:w="2790" w:type="dxa"/>
            <w:shd w:val="clear" w:color="auto" w:fill="auto"/>
          </w:tcPr>
          <w:p w14:paraId="3C132992" w14:textId="77777777" w:rsidR="00876958" w:rsidRPr="00B118B0" w:rsidRDefault="00876958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90" w:type="dxa"/>
            <w:gridSpan w:val="4"/>
          </w:tcPr>
          <w:p w14:paraId="58A72076" w14:textId="00A0C4F8" w:rsidR="00876958" w:rsidRPr="00B118B0" w:rsidRDefault="00876958" w:rsidP="006B53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76958" w:rsidRPr="00B118B0" w14:paraId="4FCC9114" w14:textId="1C560225" w:rsidTr="001E4375">
        <w:trPr>
          <w:trHeight w:val="810"/>
        </w:trPr>
        <w:tc>
          <w:tcPr>
            <w:tcW w:w="2790" w:type="dxa"/>
            <w:shd w:val="clear" w:color="auto" w:fill="auto"/>
          </w:tcPr>
          <w:p w14:paraId="3B59D46A" w14:textId="77777777" w:rsidR="00876958" w:rsidRPr="00B118B0" w:rsidRDefault="00876958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70" w:type="dxa"/>
            <w:gridSpan w:val="2"/>
            <w:shd w:val="clear" w:color="auto" w:fill="auto"/>
          </w:tcPr>
          <w:p w14:paraId="00486A4A" w14:textId="727A97BB" w:rsidR="00876958" w:rsidRPr="00B118B0" w:rsidRDefault="00876958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หุ้นกู้แปลงสภาพ </w:t>
            </w:r>
            <w:r w:rsidR="00181BD7" w:rsidRPr="00B118B0">
              <w:rPr>
                <w:rFonts w:asciiTheme="majorBidi" w:hAnsiTheme="majorBidi" w:cstheme="majorBidi"/>
                <w:sz w:val="28"/>
              </w:rPr>
              <w:t>-</w:t>
            </w:r>
          </w:p>
          <w:p w14:paraId="62311DFD" w14:textId="3AB3015F" w:rsidR="00876958" w:rsidRPr="00B118B0" w:rsidRDefault="00876958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องค์ประกอบที่เป็นหนี้สิน</w:t>
            </w:r>
          </w:p>
        </w:tc>
        <w:tc>
          <w:tcPr>
            <w:tcW w:w="3220" w:type="dxa"/>
            <w:gridSpan w:val="2"/>
            <w:shd w:val="clear" w:color="auto" w:fill="auto"/>
          </w:tcPr>
          <w:p w14:paraId="6A45CCB1" w14:textId="1C84AE4B" w:rsidR="00876958" w:rsidRPr="00B118B0" w:rsidRDefault="00876958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หุ้นกู้แปลงสภาพ </w:t>
            </w:r>
            <w:r w:rsidR="00181BD7" w:rsidRPr="00B118B0">
              <w:rPr>
                <w:rFonts w:asciiTheme="majorBidi" w:hAnsiTheme="majorBidi" w:cstheme="majorBidi"/>
                <w:sz w:val="28"/>
              </w:rPr>
              <w:t>-</w:t>
            </w:r>
          </w:p>
          <w:p w14:paraId="2A9D1072" w14:textId="2DD1F236" w:rsidR="00876958" w:rsidRPr="00B118B0" w:rsidRDefault="00876958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องค์ประกอบที่เป็นทุน</w:t>
            </w:r>
          </w:p>
        </w:tc>
      </w:tr>
      <w:tr w:rsidR="00876958" w:rsidRPr="00B118B0" w14:paraId="24EEC2DE" w14:textId="07010FDD" w:rsidTr="008924FD">
        <w:trPr>
          <w:trHeight w:val="369"/>
        </w:trPr>
        <w:tc>
          <w:tcPr>
            <w:tcW w:w="2790" w:type="dxa"/>
            <w:shd w:val="clear" w:color="auto" w:fill="auto"/>
          </w:tcPr>
          <w:p w14:paraId="645781F0" w14:textId="77777777" w:rsidR="00876958" w:rsidRPr="00B118B0" w:rsidRDefault="00876958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C20C2EF" w14:textId="27878E1E" w:rsidR="0011402A" w:rsidRPr="00B118B0" w:rsidRDefault="00C149B7" w:rsidP="009908FE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B45B3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ายน</w:t>
            </w:r>
            <w:r w:rsidR="009908F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11402A"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10" w:type="dxa"/>
          </w:tcPr>
          <w:p w14:paraId="3F45FF7B" w14:textId="4A62A9C9" w:rsidR="0011402A" w:rsidRPr="00B118B0" w:rsidRDefault="0011402A" w:rsidP="009908FE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="009908F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610" w:type="dxa"/>
            <w:shd w:val="clear" w:color="auto" w:fill="auto"/>
          </w:tcPr>
          <w:p w14:paraId="5FE31022" w14:textId="047BB691" w:rsidR="00876958" w:rsidRPr="00B118B0" w:rsidRDefault="00C149B7" w:rsidP="009908FE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B45B3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0B45B3" w:rsidRPr="00B118B0">
              <w:rPr>
                <w:rFonts w:asciiTheme="majorBidi" w:hAnsiTheme="majorBidi" w:cstheme="majorBidi"/>
                <w:sz w:val="28"/>
                <w:cs/>
              </w:rPr>
              <w:t>ายน</w:t>
            </w:r>
            <w:r w:rsidR="009908F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11402A"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10" w:type="dxa"/>
          </w:tcPr>
          <w:p w14:paraId="4ECA3D6B" w14:textId="5A3570C3" w:rsidR="00876958" w:rsidRPr="00B118B0" w:rsidRDefault="0011402A" w:rsidP="009908FE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="009908F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5656B1" w:rsidRPr="00B118B0" w14:paraId="4A7EFD85" w14:textId="735B3789" w:rsidTr="001E4375">
        <w:tc>
          <w:tcPr>
            <w:tcW w:w="2790" w:type="dxa"/>
            <w:shd w:val="clear" w:color="auto" w:fill="auto"/>
          </w:tcPr>
          <w:p w14:paraId="75E69623" w14:textId="7BEBC0E8" w:rsidR="005656B1" w:rsidRPr="00B118B0" w:rsidRDefault="005656B1" w:rsidP="005656B1">
            <w:pPr>
              <w:tabs>
                <w:tab w:val="left" w:pos="840"/>
              </w:tabs>
              <w:ind w:left="-111" w:right="-43" w:firstLine="1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1AAFCE" w14:textId="616A72B4" w:rsidR="005656B1" w:rsidRPr="00B118B0" w:rsidRDefault="005656B1" w:rsidP="005656B1">
            <w:pPr>
              <w:tabs>
                <w:tab w:val="decimal" w:pos="115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195,643</w:t>
            </w:r>
          </w:p>
        </w:tc>
        <w:tc>
          <w:tcPr>
            <w:tcW w:w="1610" w:type="dxa"/>
          </w:tcPr>
          <w:p w14:paraId="2A766F10" w14:textId="0048835A" w:rsidR="005656B1" w:rsidRPr="00B118B0" w:rsidRDefault="005656B1" w:rsidP="005656B1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5CD74BAC" w14:textId="31B500FA" w:rsidR="005656B1" w:rsidRPr="00B118B0" w:rsidRDefault="005656B1" w:rsidP="005656B1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3,265</w:t>
            </w:r>
          </w:p>
        </w:tc>
        <w:tc>
          <w:tcPr>
            <w:tcW w:w="1610" w:type="dxa"/>
          </w:tcPr>
          <w:p w14:paraId="0D6E74E4" w14:textId="78E3C42C" w:rsidR="005656B1" w:rsidRPr="00B118B0" w:rsidRDefault="005656B1" w:rsidP="005656B1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656B1" w:rsidRPr="00B118B0" w14:paraId="48D6102A" w14:textId="111ED63D" w:rsidTr="001E4375">
        <w:tc>
          <w:tcPr>
            <w:tcW w:w="2790" w:type="dxa"/>
            <w:shd w:val="clear" w:color="auto" w:fill="auto"/>
          </w:tcPr>
          <w:p w14:paraId="04D0B0B6" w14:textId="77777777" w:rsidR="005656B1" w:rsidRPr="00B118B0" w:rsidRDefault="005656B1" w:rsidP="005656B1">
            <w:pPr>
              <w:tabs>
                <w:tab w:val="left" w:pos="840"/>
              </w:tabs>
              <w:ind w:left="69" w:right="-43" w:hanging="6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ออกจำหน่ายระหว่างงวด</w:t>
            </w:r>
          </w:p>
        </w:tc>
        <w:tc>
          <w:tcPr>
            <w:tcW w:w="1560" w:type="dxa"/>
            <w:vAlign w:val="bottom"/>
          </w:tcPr>
          <w:p w14:paraId="5517DDFA" w14:textId="4BBF5CB3" w:rsidR="005656B1" w:rsidRPr="00B118B0" w:rsidRDefault="005656B1" w:rsidP="005656B1">
            <w:pPr>
              <w:tabs>
                <w:tab w:val="decimal" w:pos="115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5B3F6B84" w14:textId="37B079A3" w:rsidR="005656B1" w:rsidRPr="00B118B0" w:rsidRDefault="005656B1" w:rsidP="005656B1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637,913</w:t>
            </w:r>
          </w:p>
        </w:tc>
        <w:tc>
          <w:tcPr>
            <w:tcW w:w="1610" w:type="dxa"/>
            <w:vAlign w:val="bottom"/>
          </w:tcPr>
          <w:p w14:paraId="0FABB1F0" w14:textId="07F347F9" w:rsidR="005656B1" w:rsidRPr="00B118B0" w:rsidRDefault="005656B1" w:rsidP="005656B1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670D91D0" w14:textId="5116DD65" w:rsidR="005656B1" w:rsidRPr="00B118B0" w:rsidRDefault="005656B1" w:rsidP="005656B1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12,087</w:t>
            </w:r>
          </w:p>
        </w:tc>
      </w:tr>
      <w:tr w:rsidR="005656B1" w:rsidRPr="00B118B0" w14:paraId="5F5C0039" w14:textId="477D8571" w:rsidTr="00576A91">
        <w:tc>
          <w:tcPr>
            <w:tcW w:w="2790" w:type="dxa"/>
            <w:shd w:val="clear" w:color="auto" w:fill="auto"/>
          </w:tcPr>
          <w:p w14:paraId="5736FC24" w14:textId="5E6574C5" w:rsidR="005656B1" w:rsidRPr="00B118B0" w:rsidRDefault="005656B1" w:rsidP="005656B1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ตัดจำหน่ายค่าใช้จ่ายในการออก</w:t>
            </w:r>
            <w:r w:rsidRPr="00B118B0">
              <w:rPr>
                <w:rFonts w:asciiTheme="majorBidi" w:hAnsiTheme="majorBidi" w:cstheme="majorBidi"/>
                <w:sz w:val="28"/>
              </w:rPr>
              <w:br/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หุ้นกู้แปลงสภาพ</w:t>
            </w:r>
          </w:p>
        </w:tc>
        <w:tc>
          <w:tcPr>
            <w:tcW w:w="1560" w:type="dxa"/>
            <w:vAlign w:val="bottom"/>
          </w:tcPr>
          <w:p w14:paraId="7373C598" w14:textId="07541BCB" w:rsidR="005656B1" w:rsidRPr="00B118B0" w:rsidRDefault="005656B1" w:rsidP="005656B1">
            <w:pPr>
              <w:tabs>
                <w:tab w:val="decimal" w:pos="115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4B87BA67" w14:textId="0837402E" w:rsidR="005656B1" w:rsidRPr="00B118B0" w:rsidRDefault="005656B1" w:rsidP="005656B1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(40,728)</w:t>
            </w:r>
          </w:p>
        </w:tc>
        <w:tc>
          <w:tcPr>
            <w:tcW w:w="1610" w:type="dxa"/>
            <w:vAlign w:val="bottom"/>
          </w:tcPr>
          <w:p w14:paraId="3B70543A" w14:textId="1B1CC412" w:rsidR="005656B1" w:rsidRPr="00B118B0" w:rsidRDefault="005656B1" w:rsidP="005656B1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357525F4" w14:textId="753850C4" w:rsidR="005656B1" w:rsidRPr="00B118B0" w:rsidRDefault="005656B1" w:rsidP="005656B1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(772)</w:t>
            </w:r>
          </w:p>
        </w:tc>
      </w:tr>
      <w:tr w:rsidR="005656B1" w:rsidRPr="00B118B0" w14:paraId="1AF7559A" w14:textId="779B4DB2" w:rsidTr="001E4375">
        <w:tc>
          <w:tcPr>
            <w:tcW w:w="2790" w:type="dxa"/>
            <w:shd w:val="clear" w:color="auto" w:fill="auto"/>
          </w:tcPr>
          <w:p w14:paraId="67816BAA" w14:textId="77777777" w:rsidR="005656B1" w:rsidRPr="00B118B0" w:rsidRDefault="005656B1" w:rsidP="005656B1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แปลงสภาพหุ้นกู้</w:t>
            </w:r>
          </w:p>
        </w:tc>
        <w:tc>
          <w:tcPr>
            <w:tcW w:w="1560" w:type="dxa"/>
            <w:vAlign w:val="bottom"/>
          </w:tcPr>
          <w:p w14:paraId="6B0C343E" w14:textId="40BAE947" w:rsidR="005656B1" w:rsidRPr="00B118B0" w:rsidRDefault="005656B1" w:rsidP="005656B1">
            <w:pPr>
              <w:tabs>
                <w:tab w:val="decimal" w:pos="115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(195,643)</w:t>
            </w:r>
          </w:p>
        </w:tc>
        <w:tc>
          <w:tcPr>
            <w:tcW w:w="1610" w:type="dxa"/>
            <w:vAlign w:val="bottom"/>
          </w:tcPr>
          <w:p w14:paraId="47A97876" w14:textId="4AA5CFA5" w:rsidR="005656B1" w:rsidRPr="00B118B0" w:rsidRDefault="005656B1" w:rsidP="005656B1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(401,542)</w:t>
            </w:r>
          </w:p>
        </w:tc>
        <w:tc>
          <w:tcPr>
            <w:tcW w:w="1610" w:type="dxa"/>
            <w:vAlign w:val="bottom"/>
          </w:tcPr>
          <w:p w14:paraId="4E3D2668" w14:textId="399AAB40" w:rsidR="005656B1" w:rsidRPr="00B118B0" w:rsidRDefault="005656B1" w:rsidP="005656B1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(3,265)</w:t>
            </w:r>
          </w:p>
        </w:tc>
        <w:tc>
          <w:tcPr>
            <w:tcW w:w="1610" w:type="dxa"/>
            <w:vAlign w:val="bottom"/>
          </w:tcPr>
          <w:p w14:paraId="1C00A040" w14:textId="0C7F70AF" w:rsidR="005656B1" w:rsidRPr="00B118B0" w:rsidRDefault="005656B1" w:rsidP="005656B1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(8,050)</w:t>
            </w:r>
          </w:p>
        </w:tc>
      </w:tr>
      <w:tr w:rsidR="005656B1" w:rsidRPr="00B118B0" w14:paraId="20ECECBA" w14:textId="5895A162" w:rsidTr="001E4375">
        <w:tc>
          <w:tcPr>
            <w:tcW w:w="2790" w:type="dxa"/>
            <w:shd w:val="clear" w:color="auto" w:fill="auto"/>
          </w:tcPr>
          <w:p w14:paraId="26666744" w14:textId="5F2DF5EF" w:rsidR="005656B1" w:rsidRPr="00B118B0" w:rsidRDefault="005656B1" w:rsidP="005656B1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ยอดคงเหลือปลายงวด</w:t>
            </w:r>
          </w:p>
        </w:tc>
        <w:tc>
          <w:tcPr>
            <w:tcW w:w="1560" w:type="dxa"/>
          </w:tcPr>
          <w:p w14:paraId="41946E33" w14:textId="5D941AEA" w:rsidR="005656B1" w:rsidRPr="00B118B0" w:rsidRDefault="005656B1" w:rsidP="005656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10" w:type="dxa"/>
          </w:tcPr>
          <w:p w14:paraId="4E155CF2" w14:textId="561BC9DA" w:rsidR="005656B1" w:rsidRPr="00B118B0" w:rsidRDefault="005656B1" w:rsidP="005656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195,643</w:t>
            </w:r>
          </w:p>
        </w:tc>
        <w:tc>
          <w:tcPr>
            <w:tcW w:w="1610" w:type="dxa"/>
          </w:tcPr>
          <w:p w14:paraId="765473D7" w14:textId="7DA87F60" w:rsidR="005656B1" w:rsidRPr="00B118B0" w:rsidRDefault="005656B1" w:rsidP="005656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10" w:type="dxa"/>
          </w:tcPr>
          <w:p w14:paraId="7F5D1247" w14:textId="10129842" w:rsidR="005656B1" w:rsidRPr="00B118B0" w:rsidRDefault="005656B1" w:rsidP="005656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3,265</w:t>
            </w:r>
          </w:p>
        </w:tc>
      </w:tr>
    </w:tbl>
    <w:p w14:paraId="743CA27D" w14:textId="57E6E69D" w:rsidR="00297791" w:rsidRDefault="00297791" w:rsidP="00507644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B118B0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B118B0">
        <w:rPr>
          <w:rFonts w:asciiTheme="majorBidi" w:hAnsiTheme="majorBidi" w:cstheme="majorBidi"/>
          <w:sz w:val="28"/>
        </w:rPr>
        <w:t xml:space="preserve">9 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กุมภาพันธ์ </w:t>
      </w:r>
      <w:r w:rsidRPr="00B118B0">
        <w:rPr>
          <w:rFonts w:asciiTheme="majorBidi" w:hAnsiTheme="majorBidi" w:cstheme="majorBidi"/>
          <w:sz w:val="28"/>
        </w:rPr>
        <w:t>256</w:t>
      </w:r>
      <w:r w:rsidRPr="00B118B0">
        <w:rPr>
          <w:rFonts w:asciiTheme="majorBidi" w:hAnsiTheme="majorBidi" w:cstheme="majorBidi"/>
          <w:sz w:val="28"/>
          <w:cs/>
        </w:rPr>
        <w:t>4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  <w:lang w:val="en-GB"/>
        </w:rPr>
        <w:t>บริษัทได้รับการจัดสรรหุ้นกู้แปลงสภาพ</w:t>
      </w:r>
      <w:r w:rsidR="00CB393A" w:rsidRPr="00B118B0">
        <w:rPr>
          <w:rFonts w:asciiTheme="majorBidi" w:hAnsiTheme="majorBidi" w:cstheme="majorBidi"/>
          <w:sz w:val="28"/>
          <w:cs/>
          <w:lang w:val="en-GB"/>
        </w:rPr>
        <w:t>ตาม</w:t>
      </w:r>
      <w:r w:rsidRPr="00B118B0">
        <w:rPr>
          <w:rFonts w:asciiTheme="majorBidi" w:hAnsiTheme="majorBidi" w:cstheme="majorBidi"/>
          <w:sz w:val="28"/>
          <w:cs/>
          <w:lang w:val="en-GB"/>
        </w:rPr>
        <w:t>จำนวนที่ออกและเสนอขายครบทั้งจำนวนแล้ว</w:t>
      </w:r>
    </w:p>
    <w:p w14:paraId="6FDE3145" w14:textId="1C928225" w:rsidR="00F53166" w:rsidRPr="00B118B0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</w:t>
      </w:r>
      <w:r w:rsidR="003528DC" w:rsidRPr="00B118B0">
        <w:rPr>
          <w:rFonts w:asciiTheme="majorBidi" w:hAnsiTheme="majorBidi" w:cstheme="majorBidi"/>
          <w:b/>
          <w:bCs/>
          <w:sz w:val="28"/>
          <w:cs/>
        </w:rPr>
        <w:t>ไม่หมุนเวียนสำหรับ</w:t>
      </w:r>
      <w:r w:rsidRPr="00B118B0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F860549" w14:textId="66026DB3" w:rsidR="00F53166" w:rsidRPr="00B118B0" w:rsidRDefault="009E4C64" w:rsidP="000671A5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53297E" w:rsidRPr="00B118B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3F490F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.1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ประมาณการหนี้สิน</w:t>
      </w:r>
      <w:r w:rsidR="003528DC" w:rsidRPr="00B118B0">
        <w:rPr>
          <w:rFonts w:asciiTheme="majorBidi" w:hAnsiTheme="majorBidi" w:cstheme="majorBidi"/>
          <w:sz w:val="28"/>
          <w:cs/>
        </w:rPr>
        <w:t>ไม่หมุนเวียนสำหรับ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ผลประโยชน์พนักงานระยะยาว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B45B3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9737E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9737E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8"/>
        <w:gridCol w:w="1232"/>
        <w:gridCol w:w="90"/>
        <w:gridCol w:w="1170"/>
        <w:gridCol w:w="180"/>
        <w:gridCol w:w="1170"/>
        <w:gridCol w:w="90"/>
        <w:gridCol w:w="1170"/>
      </w:tblGrid>
      <w:tr w:rsidR="00862494" w:rsidRPr="00B118B0" w14:paraId="33C2621D" w14:textId="77777777" w:rsidTr="002B6B30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C977" w14:textId="77777777" w:rsidR="00862494" w:rsidRPr="00B118B0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43A1" w14:textId="03849FAA" w:rsidR="00862494" w:rsidRPr="00B118B0" w:rsidRDefault="00862494" w:rsidP="008624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862494" w:rsidRPr="00B118B0" w14:paraId="3B2B7BF5" w14:textId="6FAF7FF1" w:rsidTr="0053641F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CDC18" w14:textId="77777777" w:rsidR="00862494" w:rsidRPr="00B118B0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321D9" w14:textId="067AE721" w:rsidR="00862494" w:rsidRPr="00B118B0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132E73" w14:textId="77777777" w:rsidR="00862494" w:rsidRPr="00B118B0" w:rsidRDefault="00862494" w:rsidP="008624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39DC" w14:textId="57F936B9" w:rsidR="00862494" w:rsidRPr="00B118B0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20B1A" w:rsidRPr="00B118B0" w14:paraId="6999337E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704B" w14:textId="77777777" w:rsidR="00420B1A" w:rsidRPr="00B118B0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740DE39" w14:textId="3843C565" w:rsidR="00420B1A" w:rsidRPr="00B118B0" w:rsidRDefault="00C149B7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B45B3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BB900" w14:textId="77777777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9A93A" w14:textId="43386D09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F05E" w14:textId="77777777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45202" w14:textId="7500104B" w:rsidR="00420B1A" w:rsidRPr="00B118B0" w:rsidRDefault="00C149B7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B45B3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CA4D2" w14:textId="77777777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5B357" w14:textId="78F52599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20B1A" w:rsidRPr="00B118B0" w14:paraId="218986ED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420B1A" w:rsidRPr="00B118B0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4970D" w14:textId="377DE1F6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900BE" w14:textId="77777777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A62B7" w14:textId="3E747917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A4DB2E" w14:textId="77777777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6E70B5" w14:textId="262A4E34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9234F" w14:textId="77777777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1BD86" w14:textId="5A230E5B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FC1CA7" w:rsidRPr="00B118B0" w14:paraId="34C04CF4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82A62" w14:textId="61B3BB28" w:rsidR="00FC1CA7" w:rsidRPr="00B118B0" w:rsidRDefault="003D3F74" w:rsidP="00FC1CA7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33753" w14:textId="30DD3CE6" w:rsidR="00FC1CA7" w:rsidRPr="00B118B0" w:rsidRDefault="00810254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12,068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EAE77" w14:textId="77777777" w:rsidR="00FC1CA7" w:rsidRPr="00B118B0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4F4BC" w14:textId="77E8D5C0" w:rsidR="00FC1CA7" w:rsidRPr="00B118B0" w:rsidRDefault="00423752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10,909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C8FE94" w14:textId="77777777" w:rsidR="00FC1CA7" w:rsidRPr="00B118B0" w:rsidRDefault="00FC1CA7" w:rsidP="00FC1CA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C68AF" w14:textId="32590797" w:rsidR="00FC1CA7" w:rsidRPr="00B118B0" w:rsidRDefault="00810254" w:rsidP="00FC1CA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3,807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760FA" w14:textId="77777777" w:rsidR="00FC1CA7" w:rsidRPr="00B118B0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85FCA" w14:textId="097CA0FA" w:rsidR="00FC1CA7" w:rsidRPr="00B118B0" w:rsidRDefault="00B5010C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3,459</w:t>
            </w:r>
          </w:p>
        </w:tc>
      </w:tr>
      <w:tr w:rsidR="00FC1CA7" w:rsidRPr="00B118B0" w14:paraId="4DD82B33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C1936" w14:textId="2933BE1F" w:rsidR="00FC1CA7" w:rsidRPr="00B118B0" w:rsidRDefault="00FC1CA7" w:rsidP="00FC1CA7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C3CA779" w14:textId="56F55759" w:rsidR="00FC1CA7" w:rsidRPr="00B118B0" w:rsidRDefault="008844A6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1,376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14F99" w14:textId="77777777" w:rsidR="00FC1CA7" w:rsidRPr="00B118B0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74F7BF" w14:textId="11456B76" w:rsidR="00FC1CA7" w:rsidRPr="00B118B0" w:rsidRDefault="007D157F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2,677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0D2C3E" w14:textId="77777777" w:rsidR="00FC1CA7" w:rsidRPr="00B118B0" w:rsidRDefault="00FC1CA7" w:rsidP="00FC1CA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58ACD3" w14:textId="2AC90BBD" w:rsidR="00FC1CA7" w:rsidRPr="00B118B0" w:rsidRDefault="00723E84" w:rsidP="00FC1CA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4E0B5" w14:textId="77777777" w:rsidR="00FC1CA7" w:rsidRPr="00B118B0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A0398A" w14:textId="6247133B" w:rsidR="00FC1CA7" w:rsidRPr="00B118B0" w:rsidRDefault="00420C13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933</w:t>
            </w:r>
          </w:p>
        </w:tc>
      </w:tr>
      <w:tr w:rsidR="00F2770C" w:rsidRPr="00B118B0" w14:paraId="36A84245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69FC" w14:textId="70033278" w:rsidR="00F2770C" w:rsidRPr="00B118B0" w:rsidRDefault="00F2770C" w:rsidP="00FC1CA7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059C1DD" w14:textId="77777777" w:rsidR="00F2770C" w:rsidRPr="00B118B0" w:rsidRDefault="00F2770C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F028B" w14:textId="77777777" w:rsidR="00F2770C" w:rsidRPr="00B118B0" w:rsidRDefault="00F2770C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C15E5E" w14:textId="77777777" w:rsidR="00F2770C" w:rsidRPr="00B118B0" w:rsidRDefault="00F2770C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4E2E1D" w14:textId="77777777" w:rsidR="00F2770C" w:rsidRPr="00B118B0" w:rsidRDefault="00F2770C" w:rsidP="00FC1CA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4BF304" w14:textId="77777777" w:rsidR="00F2770C" w:rsidRPr="00B118B0" w:rsidRDefault="00F2770C" w:rsidP="00FC1CA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B6AA30" w14:textId="77777777" w:rsidR="00F2770C" w:rsidRPr="00B118B0" w:rsidRDefault="00F2770C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AB9CB9" w14:textId="77777777" w:rsidR="00F2770C" w:rsidRPr="00B118B0" w:rsidRDefault="00F2770C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85FA8" w:rsidRPr="00B118B0" w14:paraId="21885733" w14:textId="77777777" w:rsidTr="00D2433A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3F3E9" w14:textId="370B9ECA" w:rsidR="00BF53C8" w:rsidRPr="00B118B0" w:rsidRDefault="00C85FA8" w:rsidP="00FC1CA7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</w:t>
            </w:r>
          </w:p>
          <w:p w14:paraId="48E13D5E" w14:textId="45A0E4FF" w:rsidR="00C85FA8" w:rsidRPr="00B118B0" w:rsidRDefault="002C66CB" w:rsidP="00BF53C8">
            <w:pPr>
              <w:ind w:left="720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ด้าน</w:t>
            </w:r>
            <w:r w:rsidR="00C85FA8" w:rsidRPr="00B118B0">
              <w:rPr>
                <w:rFonts w:asciiTheme="majorBidi" w:hAnsiTheme="majorBidi" w:cstheme="majorBidi"/>
                <w:sz w:val="28"/>
                <w:cs/>
              </w:rPr>
              <w:t>ประชากรศาสตร์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262E" w14:textId="42A8FC0D" w:rsidR="00810254" w:rsidRPr="00B118B0" w:rsidRDefault="000532F9" w:rsidP="00D2433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5CD1" w14:textId="77777777" w:rsidR="00C85FA8" w:rsidRPr="00B118B0" w:rsidRDefault="00C85FA8" w:rsidP="00D2433A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C146" w14:textId="146F2CD1" w:rsidR="00C85FA8" w:rsidRPr="00B118B0" w:rsidRDefault="00E15FBB" w:rsidP="00D2433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844E" w14:textId="77777777" w:rsidR="00C85FA8" w:rsidRPr="00B118B0" w:rsidRDefault="00C85FA8" w:rsidP="00D2433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7123" w14:textId="7DD41252" w:rsidR="00810254" w:rsidRPr="00B118B0" w:rsidRDefault="00723E84" w:rsidP="00D2433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2C86" w14:textId="77777777" w:rsidR="00C85FA8" w:rsidRPr="00B118B0" w:rsidRDefault="00C85FA8" w:rsidP="00D2433A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DE3C" w14:textId="2151FAD3" w:rsidR="00C85FA8" w:rsidRPr="00B118B0" w:rsidRDefault="007E67E2" w:rsidP="00D2433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8413A5" w:rsidRPr="00B118B0" w14:paraId="2CA639CB" w14:textId="77777777" w:rsidTr="000532F9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14:paraId="1272C7A9" w14:textId="52CE2179" w:rsidR="008413A5" w:rsidRPr="00B118B0" w:rsidRDefault="008413A5" w:rsidP="00306B8D">
            <w:pPr>
              <w:ind w:left="717" w:hanging="720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</w:t>
            </w:r>
            <w:r w:rsidR="00F61644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486E" w14:textId="67DA5C15" w:rsidR="008413A5" w:rsidRPr="00B118B0" w:rsidRDefault="000532F9" w:rsidP="000532F9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8179FA" w14:textId="77777777" w:rsidR="008413A5" w:rsidRPr="00B118B0" w:rsidRDefault="008413A5" w:rsidP="008413A5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BC1E26" w14:textId="77777777" w:rsidR="00CF42DF" w:rsidRDefault="00CF42DF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7B3159BD" w14:textId="22EB6631" w:rsidR="008413A5" w:rsidRPr="00B118B0" w:rsidRDefault="00224BD9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956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4C9369" w14:textId="77777777" w:rsidR="008413A5" w:rsidRPr="00B118B0" w:rsidRDefault="008413A5" w:rsidP="008413A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DE6A" w14:textId="4BCFCAA0" w:rsidR="008413A5" w:rsidRPr="00B118B0" w:rsidRDefault="00723E84" w:rsidP="000532F9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C455FD" w14:textId="77777777" w:rsidR="008413A5" w:rsidRPr="00B118B0" w:rsidRDefault="008413A5" w:rsidP="008413A5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7758" w14:textId="340C70BC" w:rsidR="008413A5" w:rsidRPr="00B118B0" w:rsidRDefault="00926C6B" w:rsidP="007E67E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437</w:t>
            </w:r>
          </w:p>
        </w:tc>
      </w:tr>
      <w:tr w:rsidR="00567FFB" w:rsidRPr="00B118B0" w14:paraId="48F928A0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14:paraId="4A231FFF" w14:textId="5D90891A" w:rsidR="00567FFB" w:rsidRPr="00B118B0" w:rsidRDefault="00567FFB" w:rsidP="00567FFB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57BFDA5" w14:textId="3F0B77E8" w:rsidR="00567FFB" w:rsidRPr="00B118B0" w:rsidRDefault="000532F9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FC7DB" w14:textId="77777777" w:rsidR="00567FFB" w:rsidRPr="00B118B0" w:rsidRDefault="00567FFB" w:rsidP="00567FF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DD820E" w14:textId="435FD773" w:rsidR="00567FFB" w:rsidRPr="00B118B0" w:rsidRDefault="00567FFB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(2,068)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4B2B82" w14:textId="77777777" w:rsidR="00567FFB" w:rsidRPr="00B118B0" w:rsidRDefault="00567FFB" w:rsidP="00567FF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C861F0" w14:textId="7D9D3942" w:rsidR="00567FFB" w:rsidRPr="00B118B0" w:rsidRDefault="00723E84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E2798" w14:textId="77777777" w:rsidR="00567FFB" w:rsidRPr="00B118B0" w:rsidRDefault="00567FFB" w:rsidP="00567FFB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B794" w14:textId="28B6ECE5" w:rsidR="00567FFB" w:rsidRPr="00B118B0" w:rsidRDefault="00452EDF" w:rsidP="007E67E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(1,024)</w:t>
            </w:r>
          </w:p>
        </w:tc>
      </w:tr>
      <w:tr w:rsidR="00567FFB" w:rsidRPr="00B118B0" w14:paraId="5E64E1B5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DA2F2" w14:textId="51FD18E6" w:rsidR="00567FFB" w:rsidRPr="00B118B0" w:rsidRDefault="00567FFB" w:rsidP="00567FFB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ผลประโยชน์ที่จ่ายระหว่าง</w:t>
            </w:r>
            <w:r w:rsidR="001F7ACA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C811294" w14:textId="3603D6CC" w:rsidR="00567FFB" w:rsidRPr="00B118B0" w:rsidRDefault="000532F9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B28A7D" w14:textId="77777777" w:rsidR="00567FFB" w:rsidRPr="00B118B0" w:rsidRDefault="00567FFB" w:rsidP="00567FF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77A544" w14:textId="7DBD8879" w:rsidR="00567FFB" w:rsidRPr="00B118B0" w:rsidRDefault="00567FFB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(159)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0C02F6" w14:textId="77777777" w:rsidR="00567FFB" w:rsidRPr="00B118B0" w:rsidRDefault="00567FFB" w:rsidP="00567FF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DA685E" w14:textId="13AA90B7" w:rsidR="00567FFB" w:rsidRPr="00B118B0" w:rsidRDefault="00723E84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E29F30" w14:textId="77777777" w:rsidR="00567FFB" w:rsidRPr="00B118B0" w:rsidRDefault="00567FFB" w:rsidP="00567FFB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C165" w14:textId="77777777" w:rsidR="00567FFB" w:rsidRPr="00B118B0" w:rsidRDefault="00567FFB" w:rsidP="007E67E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67FFB" w:rsidRPr="00B118B0" w14:paraId="4A6A49CA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A2B6F" w14:textId="5F8B72EF" w:rsidR="00567FFB" w:rsidRPr="00B118B0" w:rsidRDefault="00567FFB" w:rsidP="00567FFB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ลดจากการขายเงินลงทุนของบริษัทย่อย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FB0F566" w14:textId="1FAE2041" w:rsidR="00567FFB" w:rsidRPr="00B118B0" w:rsidRDefault="008844A6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(5,128)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C32D1B" w14:textId="77777777" w:rsidR="00567FFB" w:rsidRPr="00B118B0" w:rsidRDefault="00567FFB" w:rsidP="00567FF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A66A1B" w14:textId="6B29775A" w:rsidR="00567FFB" w:rsidRPr="00B118B0" w:rsidRDefault="00567FFB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(250)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416D0B" w14:textId="77777777" w:rsidR="00567FFB" w:rsidRPr="00B118B0" w:rsidRDefault="00567FFB" w:rsidP="00567FF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113AA" w14:textId="117E7A26" w:rsidR="00567FFB" w:rsidRPr="00B118B0" w:rsidRDefault="00723E84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5C4456" w14:textId="77777777" w:rsidR="00567FFB" w:rsidRPr="00B118B0" w:rsidRDefault="00567FFB" w:rsidP="00567FFB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B68071" w14:textId="20B3BCB3" w:rsidR="00567FFB" w:rsidRPr="00B118B0" w:rsidRDefault="008F49C7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C1CA7" w:rsidRPr="00B118B0" w14:paraId="49CD18E4" w14:textId="77777777" w:rsidTr="0053641F">
        <w:trPr>
          <w:cantSplit/>
          <w:trHeight w:val="209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FD061" w14:textId="7B5DBA83" w:rsidR="00FC1CA7" w:rsidRPr="00B118B0" w:rsidRDefault="00763861" w:rsidP="00FC1CA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559F3" w14:textId="7864EC48" w:rsidR="00FC1CA7" w:rsidRPr="00B118B0" w:rsidRDefault="008844A6" w:rsidP="00F659A8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8,316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25E884" w14:textId="77777777" w:rsidR="00FC1CA7" w:rsidRPr="00B118B0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B72E8A" w14:textId="330356DE" w:rsidR="00FC1CA7" w:rsidRPr="00B118B0" w:rsidRDefault="00F659A8" w:rsidP="00F659A8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12,068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802748" w14:textId="77777777" w:rsidR="00FC1CA7" w:rsidRPr="00B118B0" w:rsidRDefault="00FC1CA7" w:rsidP="00FC1CA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B5A03E" w14:textId="3300EF55" w:rsidR="00FC1CA7" w:rsidRPr="00B118B0" w:rsidRDefault="00723E84" w:rsidP="00FC1CA7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4,368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541239" w14:textId="77777777" w:rsidR="00FC1CA7" w:rsidRPr="00B118B0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4CDEE" w14:textId="3E865D16" w:rsidR="00FC1CA7" w:rsidRPr="00B118B0" w:rsidRDefault="00807770" w:rsidP="00F659A8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3,807</w:t>
            </w:r>
          </w:p>
        </w:tc>
      </w:tr>
    </w:tbl>
    <w:p w14:paraId="26135B36" w14:textId="7EDEC60E" w:rsidR="00F53166" w:rsidRPr="00B118B0" w:rsidRDefault="009E4C64" w:rsidP="0053641F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53297E" w:rsidRPr="00B118B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ab/>
        <w:t>กองทุนสำรองเลี้ยงชีพ</w:t>
      </w:r>
    </w:p>
    <w:p w14:paraId="256B86DB" w14:textId="12BC22B9" w:rsidR="00F53166" w:rsidRPr="00B118B0" w:rsidRDefault="009E4C64" w:rsidP="000671A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2530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และพระราชบัญญัติกองทุนสำรองเลี้ยงชีพ </w:t>
      </w:r>
      <w:r w:rsidR="00022C79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(ฉบับที่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พ.ศ.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2542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แล้ว</w:t>
      </w:r>
    </w:p>
    <w:p w14:paraId="6BCA7957" w14:textId="5BA86640" w:rsidR="00F53166" w:rsidRPr="00B118B0" w:rsidRDefault="009E4C64" w:rsidP="000671A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="00303747" w:rsidRPr="00B118B0">
        <w:rPr>
          <w:rFonts w:asciiTheme="majorBidi" w:hAnsiTheme="majorBidi" w:cstheme="majorBidi"/>
          <w:sz w:val="28"/>
          <w:cs/>
          <w:lang w:val="en-GB"/>
        </w:rPr>
        <w:t>งวดสามเดือนและ</w:t>
      </w:r>
      <w:r w:rsidR="006E6FAA">
        <w:rPr>
          <w:rFonts w:asciiTheme="majorBidi" w:hAnsiTheme="majorBidi" w:cstheme="majorBidi" w:hint="cs"/>
          <w:sz w:val="28"/>
          <w:cs/>
          <w:lang w:val="en-GB"/>
        </w:rPr>
        <w:t>เ</w:t>
      </w:r>
      <w:r w:rsidR="00303747" w:rsidRPr="00B118B0">
        <w:rPr>
          <w:rFonts w:asciiTheme="majorBidi" w:hAnsiTheme="majorBidi" w:cstheme="majorBidi"/>
          <w:sz w:val="28"/>
          <w:cs/>
          <w:lang w:val="en-GB"/>
        </w:rPr>
        <w:t>ก</w:t>
      </w:r>
      <w:r w:rsidR="006E6FAA">
        <w:rPr>
          <w:rFonts w:asciiTheme="majorBidi" w:hAnsiTheme="majorBidi" w:cstheme="majorBidi" w:hint="cs"/>
          <w:sz w:val="28"/>
          <w:cs/>
          <w:lang w:val="en-GB"/>
        </w:rPr>
        <w:t>้า</w:t>
      </w:r>
      <w:r w:rsidR="00303747" w:rsidRPr="00B118B0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303747" w:rsidRPr="00B118B0">
        <w:rPr>
          <w:rFonts w:asciiTheme="majorBidi" w:hAnsiTheme="majorBidi" w:cstheme="majorBidi"/>
          <w:sz w:val="28"/>
          <w:lang w:val="en-GB"/>
        </w:rPr>
        <w:t xml:space="preserve"> </w:t>
      </w:r>
      <w:r w:rsidR="00303747" w:rsidRPr="00B118B0">
        <w:rPr>
          <w:rFonts w:asciiTheme="majorBidi" w:hAnsiTheme="majorBidi" w:cstheme="majorBidi"/>
          <w:sz w:val="28"/>
        </w:rPr>
        <w:t>30</w:t>
      </w:r>
      <w:r w:rsidR="00303747" w:rsidRPr="00B118B0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E6FAA">
        <w:rPr>
          <w:rFonts w:asciiTheme="majorBidi" w:hAnsiTheme="majorBidi" w:cstheme="majorBidi" w:hint="cs"/>
          <w:sz w:val="28"/>
          <w:cs/>
          <w:lang w:val="en-GB"/>
        </w:rPr>
        <w:t>กันยา</w:t>
      </w:r>
      <w:r w:rsidR="00303747" w:rsidRPr="00B118B0">
        <w:rPr>
          <w:rFonts w:asciiTheme="majorBidi" w:hAnsiTheme="majorBidi" w:cstheme="majorBidi"/>
          <w:sz w:val="28"/>
          <w:cs/>
          <w:lang w:val="en-GB"/>
        </w:rPr>
        <w:t xml:space="preserve">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E110D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E110D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</w:t>
      </w:r>
      <w:r w:rsidR="005B4801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ขาดทุนและกำไรขาดทุนเบ็ดเสร็จ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1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350"/>
        <w:gridCol w:w="180"/>
        <w:gridCol w:w="1260"/>
        <w:gridCol w:w="90"/>
        <w:gridCol w:w="1261"/>
      </w:tblGrid>
      <w:tr w:rsidR="006862E1" w:rsidRPr="00B118B0" w14:paraId="78C16DC2" w14:textId="41957DF8" w:rsidTr="00303747">
        <w:trPr>
          <w:trHeight w:val="279"/>
        </w:trPr>
        <w:tc>
          <w:tcPr>
            <w:tcW w:w="9181" w:type="dxa"/>
            <w:gridSpan w:val="8"/>
          </w:tcPr>
          <w:p w14:paraId="1F0E5BF7" w14:textId="3A533B8B" w:rsidR="006862E1" w:rsidRPr="00B118B0" w:rsidRDefault="006862E1" w:rsidP="006862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6862E1" w:rsidRPr="00B118B0" w14:paraId="33B99A61" w14:textId="04EACBD4" w:rsidTr="006E6FAA">
        <w:trPr>
          <w:trHeight w:val="279"/>
        </w:trPr>
        <w:tc>
          <w:tcPr>
            <w:tcW w:w="3600" w:type="dxa"/>
          </w:tcPr>
          <w:p w14:paraId="0EA38BF6" w14:textId="77777777" w:rsidR="006862E1" w:rsidRPr="00B118B0" w:rsidRDefault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EE2F4EA" w14:textId="77777777" w:rsidR="006862E1" w:rsidRPr="00B118B0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DB1776" w14:textId="77777777" w:rsidR="006862E1" w:rsidRPr="00B118B0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3E9A473A" w14:textId="0BC0E981" w:rsidR="006862E1" w:rsidRPr="00B118B0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862E1" w:rsidRPr="00B118B0" w14:paraId="71B9FCDD" w14:textId="3FAB534A" w:rsidTr="006E6FAA">
        <w:trPr>
          <w:trHeight w:val="279"/>
        </w:trPr>
        <w:tc>
          <w:tcPr>
            <w:tcW w:w="3600" w:type="dxa"/>
          </w:tcPr>
          <w:p w14:paraId="2E0017E5" w14:textId="77777777" w:rsidR="006862E1" w:rsidRPr="00B118B0" w:rsidRDefault="006862E1" w:rsidP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312E1D" w14:textId="0BD247B3" w:rsidR="006862E1" w:rsidRPr="00B118B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C10938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2D210449" w14:textId="77777777" w:rsidR="006862E1" w:rsidRPr="00B118B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F7E7FA" w14:textId="57DB9CE7" w:rsidR="006862E1" w:rsidRPr="00B118B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C10938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</w:tcPr>
          <w:p w14:paraId="791620EC" w14:textId="77777777" w:rsidR="006862E1" w:rsidRPr="00B118B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BEA627" w14:textId="09C26E9C" w:rsidR="006862E1" w:rsidRPr="00B118B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C10938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6908AC6C" w14:textId="77777777" w:rsidR="006862E1" w:rsidRPr="00B118B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AA701D8" w14:textId="1688E20F" w:rsidR="006862E1" w:rsidRPr="00B118B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C10938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6E6FAA" w:rsidRPr="00B118B0" w14:paraId="04BA49E2" w14:textId="77777777" w:rsidTr="006E6FAA">
        <w:trPr>
          <w:trHeight w:val="279"/>
        </w:trPr>
        <w:tc>
          <w:tcPr>
            <w:tcW w:w="3600" w:type="dxa"/>
          </w:tcPr>
          <w:p w14:paraId="0C6BA4F5" w14:textId="399AD8AB" w:rsidR="006E6FAA" w:rsidRPr="00B118B0" w:rsidRDefault="006E6FAA" w:rsidP="006E6FAA">
            <w:pPr>
              <w:snapToGrid w:val="0"/>
              <w:ind w:right="-27" w:hanging="7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A3FB2F" w14:textId="26DFAB2C" w:rsidR="006E6FAA" w:rsidRPr="00440DFB" w:rsidRDefault="001F6DAF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40DFB">
              <w:rPr>
                <w:rFonts w:asciiTheme="majorBidi" w:hAnsiTheme="majorBidi" w:cstheme="majorBidi"/>
                <w:color w:val="000000"/>
                <w:sz w:val="28"/>
              </w:rPr>
              <w:t xml:space="preserve"> 317</w:t>
            </w:r>
          </w:p>
        </w:tc>
        <w:tc>
          <w:tcPr>
            <w:tcW w:w="90" w:type="dxa"/>
          </w:tcPr>
          <w:p w14:paraId="65E80C0B" w14:textId="77777777" w:rsidR="006E6FAA" w:rsidRPr="00440DFB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22F743" w14:textId="70837D55" w:rsidR="006E6FAA" w:rsidRPr="00440DFB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40DFB">
              <w:rPr>
                <w:rFonts w:asciiTheme="majorBidi" w:hAnsiTheme="majorBidi" w:cstheme="majorBidi"/>
                <w:color w:val="000000"/>
                <w:sz w:val="28"/>
              </w:rPr>
              <w:t>339</w:t>
            </w:r>
          </w:p>
        </w:tc>
        <w:tc>
          <w:tcPr>
            <w:tcW w:w="180" w:type="dxa"/>
          </w:tcPr>
          <w:p w14:paraId="62748314" w14:textId="77777777" w:rsidR="006E6FAA" w:rsidRPr="00440DFB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D589E2" w14:textId="5F17E7D0" w:rsidR="006E6FAA" w:rsidRPr="00440DFB" w:rsidRDefault="008844A6" w:rsidP="00440DFB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40DFB">
              <w:rPr>
                <w:rFonts w:asciiTheme="majorBidi" w:hAnsiTheme="majorBidi" w:cstheme="majorBidi"/>
                <w:color w:val="000000"/>
                <w:sz w:val="28"/>
              </w:rPr>
              <w:t>158</w:t>
            </w:r>
          </w:p>
        </w:tc>
        <w:tc>
          <w:tcPr>
            <w:tcW w:w="90" w:type="dxa"/>
          </w:tcPr>
          <w:p w14:paraId="5D1760FE" w14:textId="77777777" w:rsidR="006E6FAA" w:rsidRPr="00440DFB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4F0CB76" w14:textId="0B244822" w:rsidR="006E6FAA" w:rsidRPr="00440DFB" w:rsidRDefault="006E6FAA" w:rsidP="00440DFB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40DFB">
              <w:rPr>
                <w:rFonts w:asciiTheme="majorBidi" w:hAnsiTheme="majorBidi" w:cstheme="majorBidi"/>
                <w:color w:val="000000"/>
                <w:sz w:val="28"/>
              </w:rPr>
              <w:t>162</w:t>
            </w:r>
          </w:p>
        </w:tc>
      </w:tr>
      <w:tr w:rsidR="006E6FAA" w:rsidRPr="00B118B0" w14:paraId="07E17A58" w14:textId="77777777" w:rsidTr="006E6FAA">
        <w:trPr>
          <w:trHeight w:val="279"/>
        </w:trPr>
        <w:tc>
          <w:tcPr>
            <w:tcW w:w="3600" w:type="dxa"/>
          </w:tcPr>
          <w:p w14:paraId="3DEEE460" w14:textId="0DC86714" w:rsidR="006E6FAA" w:rsidRPr="00B118B0" w:rsidRDefault="006E6FAA" w:rsidP="006E6FAA">
            <w:pPr>
              <w:snapToGrid w:val="0"/>
              <w:ind w:right="-27" w:hanging="7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ก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้า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เดือนสิ้นสุดวันที่ </w:t>
            </w: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ายน</w:t>
            </w:r>
          </w:p>
        </w:tc>
        <w:tc>
          <w:tcPr>
            <w:tcW w:w="1350" w:type="dxa"/>
          </w:tcPr>
          <w:p w14:paraId="10BC11C4" w14:textId="5CF11D3D" w:rsidR="006E6FAA" w:rsidRPr="00440DFB" w:rsidRDefault="0004240B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40DFB">
              <w:rPr>
                <w:rFonts w:asciiTheme="majorBidi" w:hAnsiTheme="majorBidi" w:cstheme="majorBidi"/>
                <w:color w:val="000000"/>
                <w:sz w:val="28"/>
              </w:rPr>
              <w:t>1,099</w:t>
            </w:r>
          </w:p>
        </w:tc>
        <w:tc>
          <w:tcPr>
            <w:tcW w:w="90" w:type="dxa"/>
          </w:tcPr>
          <w:p w14:paraId="1A024C58" w14:textId="77777777" w:rsidR="006E6FAA" w:rsidRPr="00440DFB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5379206" w14:textId="719DA541" w:rsidR="006E6FAA" w:rsidRPr="00440DFB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40DFB">
              <w:rPr>
                <w:rFonts w:asciiTheme="majorBidi" w:hAnsiTheme="majorBidi" w:cstheme="majorBidi"/>
                <w:color w:val="000000"/>
                <w:sz w:val="28"/>
              </w:rPr>
              <w:t>1,357</w:t>
            </w:r>
          </w:p>
        </w:tc>
        <w:tc>
          <w:tcPr>
            <w:tcW w:w="180" w:type="dxa"/>
          </w:tcPr>
          <w:p w14:paraId="1FE9EA04" w14:textId="77777777" w:rsidR="006E6FAA" w:rsidRPr="00440DFB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BC35C44" w14:textId="6EE6B5F4" w:rsidR="006E6FAA" w:rsidRPr="00440DFB" w:rsidRDefault="008844A6" w:rsidP="00440DFB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40DFB">
              <w:rPr>
                <w:rFonts w:asciiTheme="majorBidi" w:hAnsiTheme="majorBidi" w:cstheme="majorBidi"/>
                <w:color w:val="000000"/>
                <w:sz w:val="28"/>
              </w:rPr>
              <w:t>454</w:t>
            </w:r>
          </w:p>
        </w:tc>
        <w:tc>
          <w:tcPr>
            <w:tcW w:w="90" w:type="dxa"/>
          </w:tcPr>
          <w:p w14:paraId="40B77B1D" w14:textId="77777777" w:rsidR="006E6FAA" w:rsidRPr="00440DFB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</w:tcPr>
          <w:p w14:paraId="59FADC47" w14:textId="56BD0E6D" w:rsidR="006E6FAA" w:rsidRPr="00440DFB" w:rsidRDefault="006E6FAA" w:rsidP="00440DFB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40DFB">
              <w:rPr>
                <w:rFonts w:asciiTheme="majorBidi" w:hAnsiTheme="majorBidi" w:cstheme="majorBidi"/>
                <w:color w:val="000000"/>
                <w:sz w:val="28"/>
              </w:rPr>
              <w:t>486</w:t>
            </w:r>
          </w:p>
        </w:tc>
      </w:tr>
    </w:tbl>
    <w:p w14:paraId="5C2BF395" w14:textId="77777777" w:rsidR="00C81DA0" w:rsidRPr="00B118B0" w:rsidRDefault="00C81DA0" w:rsidP="00C81DA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1D2C90FE" w14:textId="77777777" w:rsidR="00C81DA0" w:rsidRPr="00B118B0" w:rsidRDefault="00C81DA0" w:rsidP="00C81DA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79017E8" w14:textId="77777777" w:rsidR="00337348" w:rsidRPr="00B118B0" w:rsidRDefault="003373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07DEC10" w14:textId="2DA17EF4" w:rsidR="00E35841" w:rsidRPr="00B118B0" w:rsidRDefault="00E35841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ทุนเรือนหุ้น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และใบสำคัญแสดงสิทธิ</w:t>
      </w:r>
    </w:p>
    <w:p w14:paraId="29D607CB" w14:textId="65B36CA0" w:rsidR="00E35841" w:rsidRPr="00EF5FC1" w:rsidRDefault="00E35841" w:rsidP="00E35841">
      <w:pPr>
        <w:spacing w:before="120" w:after="120" w:line="6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EF5FC1">
        <w:rPr>
          <w:rFonts w:asciiTheme="majorBidi" w:hAnsiTheme="majorBidi" w:cstheme="majorBidi"/>
          <w:b/>
          <w:bCs/>
          <w:sz w:val="28"/>
          <w:cs/>
        </w:rPr>
        <w:t>ทุนเรือนหุ้น</w:t>
      </w:r>
    </w:p>
    <w:p w14:paraId="04460CA0" w14:textId="1E591EFA" w:rsidR="00337348" w:rsidRPr="00B118B0" w:rsidRDefault="00E35841" w:rsidP="00337348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118B0">
        <w:rPr>
          <w:rFonts w:asciiTheme="majorBidi" w:hAnsiTheme="majorBidi" w:cstheme="majorBidi"/>
          <w:sz w:val="28"/>
        </w:rPr>
        <w:t xml:space="preserve">3 </w:t>
      </w:r>
      <w:r w:rsidRPr="00B118B0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B118B0">
        <w:rPr>
          <w:rFonts w:asciiTheme="majorBidi" w:hAnsiTheme="majorBidi" w:cstheme="majorBidi"/>
          <w:sz w:val="28"/>
        </w:rPr>
        <w:t xml:space="preserve">2564 </w:t>
      </w:r>
      <w:r w:rsidRPr="00B118B0">
        <w:rPr>
          <w:rFonts w:asciiTheme="majorBidi" w:hAnsiTheme="majorBidi" w:cstheme="majorBidi"/>
          <w:sz w:val="28"/>
          <w:cs/>
        </w:rPr>
        <w:t xml:space="preserve">ที่ประชุมวิสามัญผู้ถือหุ้น ครั้งที่ </w:t>
      </w:r>
      <w:r w:rsidRPr="00B118B0">
        <w:rPr>
          <w:rFonts w:asciiTheme="majorBidi" w:hAnsiTheme="majorBidi" w:cstheme="majorBidi"/>
          <w:sz w:val="28"/>
        </w:rPr>
        <w:t xml:space="preserve">1/2564 </w:t>
      </w:r>
      <w:r w:rsidRPr="00B118B0">
        <w:rPr>
          <w:rFonts w:asciiTheme="majorBidi" w:hAnsiTheme="majorBidi" w:cstheme="majorBidi"/>
          <w:sz w:val="28"/>
          <w:cs/>
        </w:rPr>
        <w:t xml:space="preserve">ของบริษัท เซเว่น ยูทิลิตี้ส์ แอนด์ พาวเวอร์ จำกัด (มหาชน) ได้มีมติอนุมัติการเพิ่มทุนจดทะเบียนบริษัท จากเดิมทุนจดทะเบียน </w:t>
      </w:r>
      <w:r w:rsidRPr="00B118B0">
        <w:rPr>
          <w:rFonts w:asciiTheme="majorBidi" w:hAnsiTheme="majorBidi" w:cstheme="majorBidi"/>
          <w:sz w:val="28"/>
        </w:rPr>
        <w:t xml:space="preserve">2,567,758,861 </w:t>
      </w:r>
      <w:r w:rsidRPr="00B118B0">
        <w:rPr>
          <w:rFonts w:asciiTheme="majorBidi" w:hAnsiTheme="majorBidi" w:cstheme="majorBidi"/>
          <w:sz w:val="28"/>
          <w:cs/>
        </w:rPr>
        <w:t xml:space="preserve">บาท เป็น </w:t>
      </w:r>
      <w:r w:rsidRPr="00B118B0">
        <w:rPr>
          <w:rFonts w:asciiTheme="majorBidi" w:hAnsiTheme="majorBidi" w:cstheme="majorBidi"/>
          <w:sz w:val="28"/>
        </w:rPr>
        <w:t xml:space="preserve">2,922,758,861 </w:t>
      </w:r>
      <w:r w:rsidRPr="00B118B0">
        <w:rPr>
          <w:rFonts w:asciiTheme="majorBidi" w:hAnsiTheme="majorBidi" w:cstheme="majorBidi"/>
          <w:sz w:val="28"/>
          <w:cs/>
        </w:rPr>
        <w:t xml:space="preserve">บาท โดยการออกหุ้นสามัญเพิ่มทุนจำนวน </w:t>
      </w:r>
      <w:r w:rsidRPr="00B118B0">
        <w:rPr>
          <w:rFonts w:asciiTheme="majorBidi" w:hAnsiTheme="majorBidi" w:cstheme="majorBidi"/>
          <w:sz w:val="28"/>
        </w:rPr>
        <w:t xml:space="preserve">710,000,000 </w:t>
      </w:r>
      <w:r w:rsidRPr="00B118B0">
        <w:rPr>
          <w:rFonts w:asciiTheme="majorBidi" w:hAnsiTheme="majorBidi" w:cstheme="majorBidi"/>
          <w:sz w:val="28"/>
          <w:cs/>
        </w:rPr>
        <w:t xml:space="preserve">หุ้น มูลค่าที่ตราไว้หุ้นละ </w:t>
      </w:r>
      <w:r w:rsidRPr="00B118B0">
        <w:rPr>
          <w:rFonts w:asciiTheme="majorBidi" w:hAnsiTheme="majorBidi" w:cstheme="majorBidi"/>
          <w:sz w:val="28"/>
        </w:rPr>
        <w:t xml:space="preserve">0.50 </w:t>
      </w:r>
      <w:r w:rsidRPr="00B118B0">
        <w:rPr>
          <w:rFonts w:asciiTheme="majorBidi" w:hAnsiTheme="majorBidi" w:cstheme="majorBidi"/>
          <w:sz w:val="28"/>
          <w:cs/>
        </w:rPr>
        <w:t xml:space="preserve">บาท ซึ่งบริษัทได้ดำเนินการจดทะเบียนเปลี่ยนแปลงทุนจดทะเบียนต่อกรมพัฒนาธุรกิจการค้า กระทรวงพาณิชย์ เมื่อวันที่ </w:t>
      </w:r>
      <w:r w:rsidRPr="00B118B0">
        <w:rPr>
          <w:rFonts w:asciiTheme="majorBidi" w:hAnsiTheme="majorBidi" w:cstheme="majorBidi"/>
          <w:sz w:val="28"/>
        </w:rPr>
        <w:t xml:space="preserve">5 </w:t>
      </w:r>
      <w:r w:rsidRPr="00B118B0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B118B0">
        <w:rPr>
          <w:rFonts w:asciiTheme="majorBidi" w:hAnsiTheme="majorBidi" w:cstheme="majorBidi"/>
          <w:sz w:val="28"/>
        </w:rPr>
        <w:t xml:space="preserve">2564 </w:t>
      </w:r>
      <w:r w:rsidRPr="00B118B0">
        <w:rPr>
          <w:rFonts w:asciiTheme="majorBidi" w:hAnsiTheme="majorBidi" w:cstheme="majorBidi"/>
          <w:sz w:val="28"/>
          <w:cs/>
        </w:rPr>
        <w:t>เป็นที่เรียบร้อยแล้ว</w:t>
      </w:r>
    </w:p>
    <w:p w14:paraId="62AB5392" w14:textId="56062397" w:rsidR="00ED3DAE" w:rsidRPr="00B118B0" w:rsidRDefault="00ED3DAE" w:rsidP="00337348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  <w:cs/>
        </w:rPr>
      </w:pPr>
      <w:r w:rsidRPr="00B118B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118B0">
        <w:rPr>
          <w:rFonts w:asciiTheme="majorBidi" w:hAnsiTheme="majorBidi" w:cstheme="majorBidi"/>
          <w:sz w:val="28"/>
        </w:rPr>
        <w:t>12</w:t>
      </w:r>
      <w:r w:rsidRPr="00B118B0">
        <w:rPr>
          <w:rFonts w:asciiTheme="majorBidi" w:hAnsiTheme="majorBidi" w:cstheme="majorBidi"/>
          <w:sz w:val="28"/>
          <w:cs/>
        </w:rPr>
        <w:t xml:space="preserve"> พฤษภาคม </w:t>
      </w:r>
      <w:r w:rsidRPr="00B118B0">
        <w:rPr>
          <w:rFonts w:asciiTheme="majorBidi" w:hAnsiTheme="majorBidi" w:cstheme="majorBidi"/>
          <w:sz w:val="28"/>
        </w:rPr>
        <w:t>2564</w:t>
      </w:r>
      <w:r w:rsidRPr="00B118B0">
        <w:rPr>
          <w:rFonts w:asciiTheme="majorBidi" w:hAnsiTheme="majorBidi" w:cstheme="majorBidi"/>
          <w:sz w:val="28"/>
          <w:cs/>
        </w:rPr>
        <w:t xml:space="preserve"> ที่ประชุมสามัญผู้ถือหุ้น ครั้งที่ </w:t>
      </w:r>
      <w:r w:rsidRPr="00B118B0">
        <w:rPr>
          <w:rFonts w:asciiTheme="majorBidi" w:hAnsiTheme="majorBidi" w:cstheme="majorBidi"/>
          <w:sz w:val="28"/>
        </w:rPr>
        <w:t>1/2564</w:t>
      </w:r>
      <w:r w:rsidRPr="00B118B0">
        <w:rPr>
          <w:rFonts w:asciiTheme="majorBidi" w:hAnsiTheme="majorBidi" w:cstheme="majorBidi"/>
          <w:sz w:val="28"/>
          <w:cs/>
        </w:rPr>
        <w:t xml:space="preserve"> ได้มีมติอนุมัติให้บริษัทลดทุนจดทะเบียนของบริษัทจำนวน </w:t>
      </w:r>
      <w:r w:rsidRPr="00B118B0">
        <w:rPr>
          <w:rFonts w:asciiTheme="majorBidi" w:hAnsiTheme="majorBidi" w:cstheme="majorBidi"/>
          <w:sz w:val="28"/>
        </w:rPr>
        <w:t>148,899,175.50</w:t>
      </w:r>
      <w:r w:rsidRPr="00B118B0">
        <w:rPr>
          <w:rFonts w:asciiTheme="majorBidi" w:hAnsiTheme="majorBidi" w:cstheme="majorBidi"/>
          <w:sz w:val="28"/>
          <w:cs/>
        </w:rPr>
        <w:t xml:space="preserve"> บาท จากทุนจดทะเบียนเดิมจำนวน </w:t>
      </w:r>
      <w:r w:rsidRPr="00B118B0">
        <w:rPr>
          <w:rFonts w:asciiTheme="majorBidi" w:hAnsiTheme="majorBidi" w:cstheme="majorBidi"/>
          <w:sz w:val="28"/>
        </w:rPr>
        <w:t>2,922,758,861</w:t>
      </w:r>
      <w:r w:rsidRPr="00B118B0">
        <w:rPr>
          <w:rFonts w:asciiTheme="majorBidi" w:hAnsiTheme="majorBidi" w:cstheme="majorBidi"/>
          <w:sz w:val="28"/>
          <w:cs/>
        </w:rPr>
        <w:t xml:space="preserve"> บาท เป็นทุนจดทะเบียนใหม่จำนวน </w:t>
      </w:r>
      <w:r w:rsidRPr="00B118B0">
        <w:rPr>
          <w:rFonts w:asciiTheme="majorBidi" w:hAnsiTheme="majorBidi" w:cstheme="majorBidi"/>
          <w:sz w:val="28"/>
        </w:rPr>
        <w:t xml:space="preserve">2,773,869,685.50 </w:t>
      </w:r>
      <w:r w:rsidRPr="00B118B0">
        <w:rPr>
          <w:rFonts w:asciiTheme="majorBidi" w:hAnsiTheme="majorBidi" w:cstheme="majorBidi"/>
          <w:sz w:val="28"/>
          <w:cs/>
        </w:rPr>
        <w:t xml:space="preserve">บาท โดยการตัดหุ้นสามัญจดทะเบียนที่สำรองไว้เพื่อการใช้สิทธิแปลงสภาพของหุ้นกู้แปลงสภาพจำนวน </w:t>
      </w:r>
      <w:r w:rsidRPr="00B118B0">
        <w:rPr>
          <w:rFonts w:asciiTheme="majorBidi" w:hAnsiTheme="majorBidi" w:cstheme="majorBidi"/>
          <w:sz w:val="28"/>
        </w:rPr>
        <w:t>297,778,351</w:t>
      </w:r>
      <w:r w:rsidRPr="00B118B0">
        <w:rPr>
          <w:rFonts w:asciiTheme="majorBidi" w:hAnsiTheme="majorBidi" w:cstheme="majorBidi"/>
          <w:sz w:val="28"/>
          <w:cs/>
        </w:rPr>
        <w:t xml:space="preserve"> หุ้น มูลค่าที่ตราไว้ </w:t>
      </w:r>
      <w:r w:rsidRPr="00B118B0">
        <w:rPr>
          <w:rFonts w:asciiTheme="majorBidi" w:hAnsiTheme="majorBidi" w:cstheme="majorBidi"/>
          <w:sz w:val="28"/>
        </w:rPr>
        <w:t>0.50</w:t>
      </w:r>
      <w:r w:rsidRPr="00B118B0">
        <w:rPr>
          <w:rFonts w:asciiTheme="majorBidi" w:hAnsiTheme="majorBidi" w:cstheme="majorBidi"/>
          <w:sz w:val="28"/>
          <w:cs/>
        </w:rPr>
        <w:t xml:space="preserve"> บาท</w:t>
      </w:r>
      <w:r w:rsidR="0051439C" w:rsidRPr="00B118B0">
        <w:rPr>
          <w:rFonts w:asciiTheme="majorBidi" w:hAnsiTheme="majorBidi" w:cstheme="majorBidi" w:hint="cs"/>
          <w:sz w:val="28"/>
          <w:cs/>
        </w:rPr>
        <w:t>ต่อหุ้น</w:t>
      </w:r>
    </w:p>
    <w:p w14:paraId="7EDB317C" w14:textId="07401C47" w:rsidR="00CB3447" w:rsidRDefault="00CB3447" w:rsidP="00F353A5">
      <w:pPr>
        <w:spacing w:after="120"/>
        <w:ind w:left="360" w:right="-29"/>
        <w:jc w:val="thaiDistribute"/>
        <w:rPr>
          <w:rFonts w:asciiTheme="majorBidi" w:hAnsiTheme="majorBidi"/>
          <w:sz w:val="28"/>
        </w:rPr>
      </w:pPr>
      <w:r w:rsidRPr="00CB3447">
        <w:rPr>
          <w:rFonts w:asciiTheme="majorBidi" w:hAnsiTheme="majorBidi" w:hint="cs"/>
          <w:sz w:val="28"/>
          <w:cs/>
        </w:rPr>
        <w:t>เมื่อวันที่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FD2147">
        <w:rPr>
          <w:rFonts w:asciiTheme="majorBidi" w:hAnsiTheme="majorBidi"/>
          <w:sz w:val="28"/>
        </w:rPr>
        <w:t>30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มิถุนายน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FD2147">
        <w:rPr>
          <w:rFonts w:asciiTheme="majorBidi" w:hAnsiTheme="majorBidi"/>
          <w:sz w:val="28"/>
        </w:rPr>
        <w:t>2564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มีผู้ถือใบสำคัญแสดงสิทธิ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FD2147">
        <w:rPr>
          <w:rFonts w:asciiTheme="majorBidi" w:hAnsiTheme="majorBidi"/>
          <w:sz w:val="28"/>
        </w:rPr>
        <w:t>7</w:t>
      </w:r>
      <w:r w:rsidRPr="00CB3447">
        <w:rPr>
          <w:rFonts w:asciiTheme="majorBidi" w:hAnsiTheme="majorBidi" w:cstheme="majorBidi"/>
          <w:sz w:val="28"/>
        </w:rPr>
        <w:t>UP-W</w:t>
      </w:r>
      <w:r w:rsidR="00FD2147">
        <w:rPr>
          <w:rFonts w:asciiTheme="majorBidi" w:hAnsiTheme="majorBidi"/>
          <w:sz w:val="28"/>
        </w:rPr>
        <w:t>4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ใช้สิทธิแปลงสภาพตามประกาศการใช้สิทธิแปลงสภาพ</w:t>
      </w:r>
      <w:r w:rsidR="00F353A5">
        <w:rPr>
          <w:rFonts w:asciiTheme="majorBidi" w:hAnsiTheme="majorBidi" w:hint="cs"/>
          <w:sz w:val="28"/>
          <w:cs/>
        </w:rPr>
        <w:t xml:space="preserve">     </w:t>
      </w:r>
      <w:r w:rsidRPr="00CB3447">
        <w:rPr>
          <w:rFonts w:asciiTheme="majorBidi" w:hAnsiTheme="majorBidi" w:hint="cs"/>
          <w:sz w:val="28"/>
          <w:cs/>
        </w:rPr>
        <w:t>ครั้งที่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FD2147">
        <w:rPr>
          <w:rFonts w:asciiTheme="majorBidi" w:hAnsiTheme="majorBidi"/>
          <w:sz w:val="28"/>
        </w:rPr>
        <w:t>2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โดยมีหุ้นสามัญที่เกิดจากการใช้สิทธิจำนวน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FD2147">
        <w:rPr>
          <w:rFonts w:asciiTheme="majorBidi" w:hAnsiTheme="majorBidi"/>
          <w:sz w:val="28"/>
        </w:rPr>
        <w:t>201</w:t>
      </w:r>
      <w:r w:rsidRPr="00CB3447">
        <w:rPr>
          <w:rFonts w:asciiTheme="majorBidi" w:hAnsiTheme="majorBidi" w:cstheme="majorBidi"/>
          <w:sz w:val="28"/>
        </w:rPr>
        <w:t>,</w:t>
      </w:r>
      <w:r w:rsidRPr="00CB3447">
        <w:rPr>
          <w:rFonts w:asciiTheme="majorBidi" w:hAnsiTheme="majorBidi"/>
          <w:sz w:val="28"/>
          <w:cs/>
        </w:rPr>
        <w:t>225</w:t>
      </w:r>
      <w:r w:rsidRPr="00CB3447">
        <w:rPr>
          <w:rFonts w:asciiTheme="majorBidi" w:hAnsiTheme="majorBidi" w:cstheme="majorBidi"/>
          <w:sz w:val="28"/>
        </w:rPr>
        <w:t>,</w:t>
      </w:r>
      <w:r w:rsidR="00A80079">
        <w:rPr>
          <w:rFonts w:asciiTheme="majorBidi" w:hAnsiTheme="majorBidi"/>
          <w:sz w:val="28"/>
        </w:rPr>
        <w:t>400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หุ้น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มูลค่าที่ตราไว้หุ้นละ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A80079">
        <w:rPr>
          <w:rFonts w:asciiTheme="majorBidi" w:hAnsiTheme="majorBidi"/>
          <w:sz w:val="28"/>
        </w:rPr>
        <w:t>0.50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บาท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จำนวน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5B6ED0">
        <w:rPr>
          <w:rFonts w:asciiTheme="majorBidi" w:hAnsiTheme="majorBidi"/>
          <w:sz w:val="28"/>
        </w:rPr>
        <w:t>100,</w:t>
      </w:r>
      <w:r w:rsidRPr="00CB3447">
        <w:rPr>
          <w:rFonts w:asciiTheme="majorBidi" w:hAnsiTheme="majorBidi"/>
          <w:sz w:val="28"/>
          <w:cs/>
        </w:rPr>
        <w:t>612</w:t>
      </w:r>
      <w:r w:rsidRPr="00CB3447">
        <w:rPr>
          <w:rFonts w:asciiTheme="majorBidi" w:hAnsiTheme="majorBidi" w:cstheme="majorBidi"/>
          <w:sz w:val="28"/>
        </w:rPr>
        <w:t>,</w:t>
      </w:r>
      <w:r w:rsidR="005B6ED0">
        <w:rPr>
          <w:rFonts w:asciiTheme="majorBidi" w:hAnsiTheme="majorBidi"/>
          <w:sz w:val="28"/>
        </w:rPr>
        <w:t>700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บาท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และส่วนเกินมูลค่าหุ้นสามัญจำนวน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5B6ED0">
        <w:rPr>
          <w:rFonts w:asciiTheme="majorBidi" w:hAnsiTheme="majorBidi"/>
          <w:sz w:val="28"/>
        </w:rPr>
        <w:t>160</w:t>
      </w:r>
      <w:r w:rsidRPr="00CB3447">
        <w:rPr>
          <w:rFonts w:asciiTheme="majorBidi" w:hAnsiTheme="majorBidi" w:cstheme="majorBidi"/>
          <w:sz w:val="28"/>
        </w:rPr>
        <w:t>,</w:t>
      </w:r>
      <w:r w:rsidRPr="00CB3447">
        <w:rPr>
          <w:rFonts w:asciiTheme="majorBidi" w:hAnsiTheme="majorBidi"/>
          <w:sz w:val="28"/>
          <w:cs/>
        </w:rPr>
        <w:t>980</w:t>
      </w:r>
      <w:r w:rsidRPr="00CB3447">
        <w:rPr>
          <w:rFonts w:asciiTheme="majorBidi" w:hAnsiTheme="majorBidi" w:cstheme="majorBidi"/>
          <w:sz w:val="28"/>
        </w:rPr>
        <w:t>,</w:t>
      </w:r>
      <w:r w:rsidR="005B6ED0">
        <w:rPr>
          <w:rFonts w:asciiTheme="majorBidi" w:hAnsiTheme="majorBidi"/>
          <w:sz w:val="28"/>
        </w:rPr>
        <w:t>320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บาท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บริษัทได้ดำเนินการจดทะเบียนเปลี่ยนแปลงทุนจดทะเบียนชำระแล้วของบริษัทต่อกรมพัฒนาธุรกิจการค้า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กระทรวงพาณิชย์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จากเดิม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5B6ED0">
        <w:rPr>
          <w:rFonts w:asciiTheme="majorBidi" w:hAnsiTheme="majorBidi"/>
          <w:sz w:val="28"/>
        </w:rPr>
        <w:t>2</w:t>
      </w:r>
      <w:r w:rsidRPr="00CB3447">
        <w:rPr>
          <w:rFonts w:asciiTheme="majorBidi" w:hAnsiTheme="majorBidi" w:cstheme="majorBidi"/>
          <w:sz w:val="28"/>
        </w:rPr>
        <w:t>,</w:t>
      </w:r>
      <w:r w:rsidRPr="00CB3447">
        <w:rPr>
          <w:rFonts w:asciiTheme="majorBidi" w:hAnsiTheme="majorBidi"/>
          <w:sz w:val="28"/>
          <w:cs/>
        </w:rPr>
        <w:t>470</w:t>
      </w:r>
      <w:r w:rsidRPr="00CB3447">
        <w:rPr>
          <w:rFonts w:asciiTheme="majorBidi" w:hAnsiTheme="majorBidi" w:cstheme="majorBidi"/>
          <w:sz w:val="28"/>
        </w:rPr>
        <w:t>,</w:t>
      </w:r>
      <w:r w:rsidRPr="00CB3447">
        <w:rPr>
          <w:rFonts w:asciiTheme="majorBidi" w:hAnsiTheme="majorBidi"/>
          <w:sz w:val="28"/>
          <w:cs/>
        </w:rPr>
        <w:t>909</w:t>
      </w:r>
      <w:r w:rsidRPr="00CB3447">
        <w:rPr>
          <w:rFonts w:asciiTheme="majorBidi" w:hAnsiTheme="majorBidi" w:cstheme="majorBidi"/>
          <w:sz w:val="28"/>
        </w:rPr>
        <w:t>,</w:t>
      </w:r>
      <w:r w:rsidR="005B6ED0">
        <w:rPr>
          <w:rFonts w:asciiTheme="majorBidi" w:hAnsiTheme="majorBidi"/>
          <w:sz w:val="28"/>
        </w:rPr>
        <w:t>875.50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บาท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เป็น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5B6ED0">
        <w:rPr>
          <w:rFonts w:asciiTheme="majorBidi" w:hAnsiTheme="majorBidi"/>
          <w:sz w:val="28"/>
        </w:rPr>
        <w:t>2</w:t>
      </w:r>
      <w:r w:rsidRPr="00CB3447">
        <w:rPr>
          <w:rFonts w:asciiTheme="majorBidi" w:hAnsiTheme="majorBidi" w:cstheme="majorBidi"/>
          <w:sz w:val="28"/>
        </w:rPr>
        <w:t>,</w:t>
      </w:r>
      <w:r w:rsidRPr="00CB3447">
        <w:rPr>
          <w:rFonts w:asciiTheme="majorBidi" w:hAnsiTheme="majorBidi"/>
          <w:sz w:val="28"/>
          <w:cs/>
        </w:rPr>
        <w:t>571</w:t>
      </w:r>
      <w:r w:rsidRPr="00CB3447">
        <w:rPr>
          <w:rFonts w:asciiTheme="majorBidi" w:hAnsiTheme="majorBidi" w:cstheme="majorBidi"/>
          <w:sz w:val="28"/>
        </w:rPr>
        <w:t>,</w:t>
      </w:r>
      <w:r w:rsidRPr="00CB3447">
        <w:rPr>
          <w:rFonts w:asciiTheme="majorBidi" w:hAnsiTheme="majorBidi"/>
          <w:sz w:val="28"/>
          <w:cs/>
        </w:rPr>
        <w:t>522</w:t>
      </w:r>
      <w:r w:rsidRPr="00CB3447">
        <w:rPr>
          <w:rFonts w:asciiTheme="majorBidi" w:hAnsiTheme="majorBidi" w:cstheme="majorBidi"/>
          <w:sz w:val="28"/>
        </w:rPr>
        <w:t>,</w:t>
      </w:r>
      <w:r w:rsidR="005B6ED0">
        <w:rPr>
          <w:rFonts w:asciiTheme="majorBidi" w:hAnsiTheme="majorBidi"/>
          <w:sz w:val="28"/>
        </w:rPr>
        <w:t>575</w:t>
      </w:r>
      <w:r w:rsidRPr="00CB3447">
        <w:rPr>
          <w:rFonts w:asciiTheme="majorBidi" w:hAnsiTheme="majorBidi"/>
          <w:sz w:val="28"/>
          <w:cs/>
        </w:rPr>
        <w:t>.</w:t>
      </w:r>
      <w:r w:rsidR="005B6ED0">
        <w:rPr>
          <w:rFonts w:asciiTheme="majorBidi" w:hAnsiTheme="majorBidi"/>
          <w:sz w:val="28"/>
        </w:rPr>
        <w:t>50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บาท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เมื่อวันที่</w:t>
      </w:r>
      <w:r w:rsidRPr="00CB3447">
        <w:rPr>
          <w:rFonts w:asciiTheme="majorBidi" w:hAnsiTheme="majorBidi"/>
          <w:sz w:val="28"/>
          <w:cs/>
        </w:rPr>
        <w:t xml:space="preserve">  </w:t>
      </w:r>
      <w:r w:rsidR="005B6ED0">
        <w:rPr>
          <w:rFonts w:asciiTheme="majorBidi" w:hAnsiTheme="majorBidi"/>
          <w:sz w:val="28"/>
        </w:rPr>
        <w:t>5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กรกฎาคม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5B6ED0">
        <w:rPr>
          <w:rFonts w:asciiTheme="majorBidi" w:hAnsiTheme="majorBidi"/>
          <w:sz w:val="28"/>
        </w:rPr>
        <w:t>2564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เป็นที่เรียบร้อยแล้ว</w:t>
      </w:r>
    </w:p>
    <w:p w14:paraId="76CC5026" w14:textId="6FDCA60D" w:rsidR="00E35841" w:rsidRPr="00EF5FC1" w:rsidRDefault="00E35841" w:rsidP="009D0C20">
      <w:pPr>
        <w:spacing w:after="120"/>
        <w:ind w:left="360" w:right="-29"/>
        <w:jc w:val="both"/>
        <w:rPr>
          <w:rFonts w:asciiTheme="majorBidi" w:hAnsiTheme="majorBidi" w:cstheme="majorBidi"/>
          <w:b/>
          <w:bCs/>
          <w:sz w:val="28"/>
        </w:rPr>
      </w:pPr>
      <w:r w:rsidRPr="00EF5FC1">
        <w:rPr>
          <w:rFonts w:asciiTheme="majorBidi" w:hAnsiTheme="majorBidi" w:cstheme="majorBidi"/>
          <w:b/>
          <w:bCs/>
          <w:sz w:val="28"/>
          <w:cs/>
        </w:rPr>
        <w:t>ใบสำคัญแสดงสิทธิ</w:t>
      </w:r>
    </w:p>
    <w:p w14:paraId="4E2C13E1" w14:textId="1776B814" w:rsidR="0051439C" w:rsidRPr="00B118B0" w:rsidRDefault="00E35841" w:rsidP="00642363">
      <w:pPr>
        <w:spacing w:before="120" w:after="12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ที่ประชุมคณะกรรมการบริษัทได้มีมติเห็นชอบให้นำเสนอให้ที่ประชุมวิสามัญผู้ถือหุ้น ครั้งที่ </w:t>
      </w:r>
      <w:r w:rsidRPr="00B118B0">
        <w:rPr>
          <w:rFonts w:asciiTheme="majorBidi" w:hAnsiTheme="majorBidi" w:cstheme="majorBidi"/>
          <w:sz w:val="28"/>
        </w:rPr>
        <w:t>1/2562</w:t>
      </w:r>
      <w:r w:rsidRPr="00B118B0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="00642363">
        <w:rPr>
          <w:rFonts w:asciiTheme="majorBidi" w:hAnsiTheme="majorBidi" w:cstheme="majorBidi" w:hint="cs"/>
          <w:sz w:val="28"/>
          <w:cs/>
        </w:rPr>
        <w:t xml:space="preserve">                     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พฤษภาคม </w:t>
      </w:r>
      <w:r w:rsidRPr="00B118B0">
        <w:rPr>
          <w:rFonts w:asciiTheme="majorBidi" w:hAnsiTheme="majorBidi" w:cstheme="majorBidi"/>
          <w:sz w:val="28"/>
        </w:rPr>
        <w:t>2562</w:t>
      </w:r>
      <w:r w:rsidRPr="00B118B0">
        <w:rPr>
          <w:rFonts w:asciiTheme="majorBidi" w:hAnsiTheme="majorBidi" w:cstheme="majorBidi"/>
          <w:sz w:val="28"/>
          <w:cs/>
        </w:rPr>
        <w:t xml:space="preserve"> พิจารณาอนุมัติการเพิ่มทุนจดทะเบียนของบริษัท จำนวน </w:t>
      </w:r>
      <w:r w:rsidRPr="00B118B0">
        <w:rPr>
          <w:rFonts w:asciiTheme="majorBidi" w:hAnsiTheme="majorBidi" w:cstheme="majorBidi"/>
          <w:sz w:val="28"/>
        </w:rPr>
        <w:t>605,919,620</w:t>
      </w:r>
      <w:r w:rsidRPr="00B118B0">
        <w:rPr>
          <w:rFonts w:asciiTheme="majorBidi" w:hAnsiTheme="majorBidi" w:cstheme="majorBidi"/>
          <w:sz w:val="28"/>
          <w:cs/>
        </w:rPr>
        <w:t xml:space="preserve"> บาท จากเดิมทุนจดทะเบียน </w:t>
      </w:r>
      <w:r w:rsidRPr="00B118B0">
        <w:rPr>
          <w:rFonts w:asciiTheme="majorBidi" w:hAnsiTheme="majorBidi" w:cstheme="majorBidi"/>
          <w:sz w:val="28"/>
        </w:rPr>
        <w:t>3,029,598,102</w:t>
      </w:r>
      <w:r w:rsidRPr="00B118B0">
        <w:rPr>
          <w:rFonts w:asciiTheme="majorBidi" w:hAnsiTheme="majorBidi" w:cstheme="majorBidi"/>
          <w:sz w:val="28"/>
          <w:cs/>
        </w:rPr>
        <w:t xml:space="preserve"> บาท เป็น </w:t>
      </w:r>
      <w:r w:rsidRPr="00B118B0">
        <w:rPr>
          <w:rFonts w:asciiTheme="majorBidi" w:hAnsiTheme="majorBidi" w:cstheme="majorBidi"/>
          <w:sz w:val="28"/>
        </w:rPr>
        <w:t>3,635,517,722</w:t>
      </w:r>
      <w:r w:rsidRPr="00B118B0">
        <w:rPr>
          <w:rFonts w:asciiTheme="majorBidi" w:hAnsiTheme="majorBidi" w:cstheme="majorBidi"/>
          <w:sz w:val="28"/>
          <w:cs/>
        </w:rPr>
        <w:t xml:space="preserve"> บาท โดยการออกหุ้นสามัญเพิ่มทุนใหม่จำนวน </w:t>
      </w:r>
      <w:r w:rsidRPr="00B118B0">
        <w:rPr>
          <w:rFonts w:asciiTheme="majorBidi" w:hAnsiTheme="majorBidi" w:cstheme="majorBidi"/>
          <w:sz w:val="28"/>
        </w:rPr>
        <w:t>605,919,620</w:t>
      </w:r>
      <w:r w:rsidRPr="00B118B0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B118B0">
        <w:rPr>
          <w:rFonts w:asciiTheme="majorBidi" w:hAnsiTheme="majorBidi" w:cstheme="majorBidi"/>
          <w:sz w:val="28"/>
        </w:rPr>
        <w:t>1.00</w:t>
      </w:r>
      <w:r w:rsidRPr="00B118B0">
        <w:rPr>
          <w:rFonts w:asciiTheme="majorBidi" w:hAnsiTheme="majorBidi" w:cstheme="majorBidi"/>
          <w:sz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รุ่นที่ </w:t>
      </w:r>
      <w:r w:rsidRPr="00B118B0">
        <w:rPr>
          <w:rFonts w:asciiTheme="majorBidi" w:hAnsiTheme="majorBidi" w:cstheme="majorBidi"/>
          <w:sz w:val="28"/>
        </w:rPr>
        <w:t xml:space="preserve">4 (“7UP-W4”) </w:t>
      </w:r>
      <w:r w:rsidRPr="00B118B0">
        <w:rPr>
          <w:rFonts w:asciiTheme="majorBidi" w:hAnsiTheme="majorBidi" w:cstheme="majorBidi"/>
          <w:sz w:val="28"/>
          <w:cs/>
        </w:rPr>
        <w:t>เพื่อจัดสรรให้แก่ผู้ถือหุ้นเดิมตามสัดส่วนการถือหุ้น (</w:t>
      </w:r>
      <w:r w:rsidRPr="00B118B0">
        <w:rPr>
          <w:rFonts w:asciiTheme="majorBidi" w:hAnsiTheme="majorBidi" w:cstheme="majorBidi"/>
          <w:sz w:val="28"/>
        </w:rPr>
        <w:t xml:space="preserve">Rights Offering) </w:t>
      </w:r>
      <w:r w:rsidRPr="00B118B0">
        <w:rPr>
          <w:rFonts w:asciiTheme="majorBidi" w:hAnsiTheme="majorBidi" w:cstheme="majorBidi"/>
          <w:sz w:val="28"/>
          <w:cs/>
        </w:rPr>
        <w:t xml:space="preserve">ในอัตราส่วนหุ้นสามัญเดิม </w:t>
      </w:r>
      <w:r w:rsidRPr="00B118B0">
        <w:rPr>
          <w:rFonts w:asciiTheme="majorBidi" w:hAnsiTheme="majorBidi" w:cstheme="majorBidi"/>
          <w:sz w:val="28"/>
        </w:rPr>
        <w:t>5</w:t>
      </w:r>
      <w:r w:rsidRPr="00B118B0">
        <w:rPr>
          <w:rFonts w:asciiTheme="majorBidi" w:hAnsiTheme="majorBidi" w:cstheme="majorBidi"/>
          <w:sz w:val="28"/>
          <w:cs/>
        </w:rPr>
        <w:t xml:space="preserve"> หุ้น ต่อใบสำคัญแสดงสิทธิ </w:t>
      </w:r>
      <w:r w:rsidRPr="00B118B0">
        <w:rPr>
          <w:rFonts w:asciiTheme="majorBidi" w:hAnsiTheme="majorBidi" w:cstheme="majorBidi"/>
          <w:sz w:val="28"/>
        </w:rPr>
        <w:t>1</w:t>
      </w:r>
      <w:r w:rsidRPr="00B118B0">
        <w:rPr>
          <w:rFonts w:asciiTheme="majorBidi" w:hAnsiTheme="majorBidi" w:cstheme="majorBidi"/>
          <w:sz w:val="28"/>
          <w:cs/>
        </w:rPr>
        <w:t xml:space="preserve"> หน่วย ในราคา </w:t>
      </w:r>
      <w:r w:rsidRPr="00B118B0">
        <w:rPr>
          <w:rFonts w:asciiTheme="majorBidi" w:hAnsiTheme="majorBidi" w:cstheme="majorBidi"/>
          <w:sz w:val="28"/>
        </w:rPr>
        <w:t>0.05</w:t>
      </w:r>
      <w:r w:rsidRPr="00B118B0">
        <w:rPr>
          <w:rFonts w:asciiTheme="majorBidi" w:hAnsiTheme="majorBidi" w:cstheme="majorBidi"/>
          <w:sz w:val="28"/>
          <w:cs/>
        </w:rPr>
        <w:t xml:space="preserve"> บาทต่อหน่วย </w:t>
      </w:r>
    </w:p>
    <w:p w14:paraId="3395EB97" w14:textId="77777777" w:rsidR="0051439C" w:rsidRPr="00B118B0" w:rsidRDefault="00E35841" w:rsidP="0051439C">
      <w:pPr>
        <w:spacing w:before="120" w:after="120"/>
        <w:ind w:left="720" w:right="-29" w:firstLine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โดยมีราคาการใช้สิทธิดังนี้</w:t>
      </w:r>
    </w:p>
    <w:p w14:paraId="3E03A5DA" w14:textId="68878F6B" w:rsidR="00E35841" w:rsidRPr="00B118B0" w:rsidRDefault="00E35841" w:rsidP="0051439C">
      <w:pPr>
        <w:spacing w:before="120" w:after="120"/>
        <w:ind w:left="1080" w:right="-29" w:firstLine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B118B0">
        <w:rPr>
          <w:rFonts w:asciiTheme="majorBidi" w:hAnsiTheme="majorBidi" w:cstheme="majorBidi"/>
          <w:sz w:val="28"/>
        </w:rPr>
        <w:t>1</w:t>
      </w:r>
      <w:r w:rsidRPr="00B118B0">
        <w:rPr>
          <w:rFonts w:asciiTheme="majorBidi" w:hAnsiTheme="majorBidi" w:cstheme="majorBidi"/>
          <w:sz w:val="28"/>
          <w:cs/>
        </w:rPr>
        <w:t xml:space="preserve"> ราคา </w:t>
      </w:r>
      <w:r w:rsidRPr="00B118B0">
        <w:rPr>
          <w:rFonts w:asciiTheme="majorBidi" w:hAnsiTheme="majorBidi" w:cstheme="majorBidi"/>
          <w:sz w:val="28"/>
        </w:rPr>
        <w:t>0.50</w:t>
      </w:r>
      <w:r w:rsidRPr="00B118B0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5F9BC652" w14:textId="0C2CEA07" w:rsidR="00E35841" w:rsidRPr="00B118B0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</w:rPr>
        <w:tab/>
      </w:r>
      <w:r w:rsidR="0051439C" w:rsidRPr="00B118B0">
        <w:rPr>
          <w:rFonts w:asciiTheme="majorBidi" w:hAnsiTheme="majorBidi" w:cstheme="majorBidi"/>
          <w:sz w:val="28"/>
          <w:cs/>
        </w:rPr>
        <w:tab/>
      </w:r>
      <w:r w:rsidRPr="00B118B0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B118B0">
        <w:rPr>
          <w:rFonts w:asciiTheme="majorBidi" w:hAnsiTheme="majorBidi" w:cstheme="majorBidi"/>
          <w:sz w:val="28"/>
        </w:rPr>
        <w:t>2</w:t>
      </w:r>
      <w:r w:rsidRPr="00B118B0">
        <w:rPr>
          <w:rFonts w:asciiTheme="majorBidi" w:hAnsiTheme="majorBidi" w:cstheme="majorBidi"/>
          <w:sz w:val="28"/>
          <w:cs/>
        </w:rPr>
        <w:t xml:space="preserve"> ราคา </w:t>
      </w:r>
      <w:r w:rsidRPr="00B118B0">
        <w:rPr>
          <w:rFonts w:asciiTheme="majorBidi" w:hAnsiTheme="majorBidi" w:cstheme="majorBidi"/>
          <w:sz w:val="28"/>
        </w:rPr>
        <w:t>1.25</w:t>
      </w:r>
      <w:r w:rsidRPr="00B118B0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012001FE" w14:textId="321AB8BB" w:rsidR="00E35841" w:rsidRPr="00B118B0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</w:rPr>
        <w:tab/>
      </w:r>
      <w:r w:rsidR="0051439C" w:rsidRPr="00B118B0">
        <w:rPr>
          <w:rFonts w:asciiTheme="majorBidi" w:hAnsiTheme="majorBidi" w:cstheme="majorBidi"/>
          <w:sz w:val="28"/>
          <w:cs/>
        </w:rPr>
        <w:tab/>
      </w:r>
      <w:r w:rsidRPr="00B118B0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B118B0">
        <w:rPr>
          <w:rFonts w:asciiTheme="majorBidi" w:hAnsiTheme="majorBidi" w:cstheme="majorBidi"/>
          <w:sz w:val="28"/>
        </w:rPr>
        <w:t>3</w:t>
      </w:r>
      <w:r w:rsidRPr="00B118B0">
        <w:rPr>
          <w:rFonts w:asciiTheme="majorBidi" w:hAnsiTheme="majorBidi" w:cstheme="majorBidi"/>
          <w:sz w:val="28"/>
          <w:cs/>
        </w:rPr>
        <w:t xml:space="preserve"> ราคา </w:t>
      </w:r>
      <w:r w:rsidRPr="00B118B0">
        <w:rPr>
          <w:rFonts w:asciiTheme="majorBidi" w:hAnsiTheme="majorBidi" w:cstheme="majorBidi"/>
          <w:sz w:val="28"/>
        </w:rPr>
        <w:t>2.25</w:t>
      </w:r>
      <w:r w:rsidRPr="00B118B0">
        <w:rPr>
          <w:rFonts w:asciiTheme="majorBidi" w:hAnsiTheme="majorBidi" w:cstheme="majorBidi"/>
          <w:sz w:val="28"/>
          <w:cs/>
        </w:rPr>
        <w:t xml:space="preserve"> บาทต่อหุ้น </w:t>
      </w:r>
    </w:p>
    <w:p w14:paraId="26799895" w14:textId="77777777" w:rsidR="0051439C" w:rsidRPr="00B118B0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</w:rPr>
        <w:tab/>
      </w:r>
      <w:r w:rsidR="0051439C" w:rsidRPr="00B118B0">
        <w:rPr>
          <w:rFonts w:asciiTheme="majorBidi" w:hAnsiTheme="majorBidi" w:cstheme="majorBidi"/>
          <w:sz w:val="28"/>
          <w:cs/>
        </w:rPr>
        <w:tab/>
      </w:r>
      <w:r w:rsidRPr="00B118B0">
        <w:rPr>
          <w:rFonts w:asciiTheme="majorBidi" w:hAnsiTheme="majorBidi" w:cstheme="majorBidi"/>
          <w:sz w:val="28"/>
        </w:rPr>
        <w:t>(</w:t>
      </w:r>
      <w:r w:rsidRPr="00B118B0">
        <w:rPr>
          <w:rFonts w:asciiTheme="majorBidi" w:hAnsiTheme="majorBidi" w:cstheme="majorBidi"/>
          <w:sz w:val="28"/>
          <w:cs/>
        </w:rPr>
        <w:t xml:space="preserve">อัตราการใช้สิทธิ เท่ากับใบสำคัญแสดงสิทธิ </w:t>
      </w:r>
      <w:r w:rsidRPr="00B118B0">
        <w:rPr>
          <w:rFonts w:asciiTheme="majorBidi" w:hAnsiTheme="majorBidi" w:cstheme="majorBidi"/>
          <w:sz w:val="28"/>
        </w:rPr>
        <w:t xml:space="preserve">7UP-W4 1 </w:t>
      </w:r>
      <w:r w:rsidRPr="00B118B0">
        <w:rPr>
          <w:rFonts w:asciiTheme="majorBidi" w:hAnsiTheme="majorBidi" w:cstheme="majorBidi"/>
          <w:sz w:val="28"/>
          <w:cs/>
        </w:rPr>
        <w:t xml:space="preserve">หน่วย: หุ้นสามัญ </w:t>
      </w:r>
      <w:r w:rsidRPr="00B118B0">
        <w:rPr>
          <w:rFonts w:asciiTheme="majorBidi" w:hAnsiTheme="majorBidi" w:cstheme="majorBidi"/>
          <w:sz w:val="28"/>
        </w:rPr>
        <w:t xml:space="preserve">1 </w:t>
      </w:r>
      <w:r w:rsidRPr="00B118B0">
        <w:rPr>
          <w:rFonts w:asciiTheme="majorBidi" w:hAnsiTheme="majorBidi" w:cstheme="majorBidi"/>
          <w:sz w:val="28"/>
          <w:cs/>
        </w:rPr>
        <w:t>หุ้น)</w:t>
      </w:r>
    </w:p>
    <w:p w14:paraId="6A2CA5A6" w14:textId="77777777" w:rsidR="00D87886" w:rsidRDefault="00D87886">
      <w:pPr>
        <w:overflowPunct/>
        <w:autoSpaceDE/>
        <w:autoSpaceDN/>
        <w:adjustRightInd/>
        <w:textAlignment w:val="auto"/>
        <w:rPr>
          <w:rFonts w:asciiTheme="majorBidi" w:hAnsiTheme="majorBidi"/>
          <w:sz w:val="28"/>
          <w:cs/>
        </w:rPr>
      </w:pPr>
      <w:r>
        <w:rPr>
          <w:rFonts w:asciiTheme="majorBidi" w:hAnsiTheme="majorBidi"/>
          <w:sz w:val="28"/>
          <w:cs/>
        </w:rPr>
        <w:br w:type="page"/>
      </w:r>
    </w:p>
    <w:p w14:paraId="6290E577" w14:textId="7AC17183" w:rsidR="00A4361C" w:rsidRPr="00A4361C" w:rsidRDefault="00A4361C" w:rsidP="00D42926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A4361C">
        <w:rPr>
          <w:rFonts w:asciiTheme="majorBidi" w:hAnsiTheme="majorBidi" w:hint="cs"/>
          <w:sz w:val="28"/>
          <w:cs/>
        </w:rPr>
        <w:lastRenderedPageBreak/>
        <w:t>เมื่อวันที่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063F8D">
        <w:rPr>
          <w:rFonts w:asciiTheme="majorBidi" w:hAnsiTheme="majorBidi"/>
          <w:sz w:val="28"/>
        </w:rPr>
        <w:t>30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มิถุนายน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063F8D">
        <w:rPr>
          <w:rFonts w:asciiTheme="majorBidi" w:hAnsiTheme="majorBidi"/>
          <w:sz w:val="28"/>
        </w:rPr>
        <w:t>2564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มีผู้ถือใบสำคัญแสดงสิทธิ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063F8D">
        <w:rPr>
          <w:rFonts w:asciiTheme="majorBidi" w:hAnsiTheme="majorBidi"/>
          <w:sz w:val="28"/>
        </w:rPr>
        <w:t>7</w:t>
      </w:r>
      <w:r w:rsidRPr="00A4361C">
        <w:rPr>
          <w:rFonts w:asciiTheme="majorBidi" w:hAnsiTheme="majorBidi" w:cstheme="majorBidi"/>
          <w:sz w:val="28"/>
        </w:rPr>
        <w:t>UP-W</w:t>
      </w:r>
      <w:r w:rsidR="00063F8D">
        <w:rPr>
          <w:rFonts w:asciiTheme="majorBidi" w:hAnsiTheme="majorBidi"/>
          <w:sz w:val="28"/>
        </w:rPr>
        <w:t>4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ใช้สิทธิแปลงสภาพตามประกาศการใช้สิทธิแปลงสภาพ</w:t>
      </w:r>
      <w:r w:rsidR="00243BE6">
        <w:rPr>
          <w:rFonts w:asciiTheme="majorBidi" w:hAnsiTheme="majorBidi" w:hint="cs"/>
          <w:sz w:val="28"/>
          <w:cs/>
        </w:rPr>
        <w:t xml:space="preserve">    </w:t>
      </w:r>
      <w:r w:rsidRPr="00A4361C">
        <w:rPr>
          <w:rFonts w:asciiTheme="majorBidi" w:hAnsiTheme="majorBidi" w:hint="cs"/>
          <w:sz w:val="28"/>
          <w:cs/>
        </w:rPr>
        <w:t>ครั้งที่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063F8D">
        <w:rPr>
          <w:rFonts w:asciiTheme="majorBidi" w:hAnsiTheme="majorBidi"/>
          <w:sz w:val="28"/>
        </w:rPr>
        <w:t>2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จำนวน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063F8D">
        <w:rPr>
          <w:rFonts w:asciiTheme="majorBidi" w:hAnsiTheme="majorBidi"/>
          <w:sz w:val="28"/>
        </w:rPr>
        <w:t>201</w:t>
      </w:r>
      <w:r w:rsidRPr="00A4361C">
        <w:rPr>
          <w:rFonts w:asciiTheme="majorBidi" w:hAnsiTheme="majorBidi" w:cstheme="majorBidi"/>
          <w:sz w:val="28"/>
        </w:rPr>
        <w:t>,</w:t>
      </w:r>
      <w:r w:rsidRPr="00A4361C">
        <w:rPr>
          <w:rFonts w:asciiTheme="majorBidi" w:hAnsiTheme="majorBidi"/>
          <w:sz w:val="28"/>
          <w:cs/>
        </w:rPr>
        <w:t>225</w:t>
      </w:r>
      <w:r w:rsidRPr="00A4361C">
        <w:rPr>
          <w:rFonts w:asciiTheme="majorBidi" w:hAnsiTheme="majorBidi" w:cstheme="majorBidi"/>
          <w:sz w:val="28"/>
        </w:rPr>
        <w:t>,</w:t>
      </w:r>
      <w:r w:rsidR="00063F8D">
        <w:rPr>
          <w:rFonts w:asciiTheme="majorBidi" w:hAnsiTheme="majorBidi"/>
          <w:sz w:val="28"/>
        </w:rPr>
        <w:t>400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หน่วย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063F8D">
        <w:rPr>
          <w:rFonts w:asciiTheme="majorBidi" w:hAnsiTheme="majorBidi"/>
          <w:sz w:val="28"/>
        </w:rPr>
        <w:t>0.05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บาท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เป็นจำนวนเงิน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063F8D">
        <w:rPr>
          <w:rFonts w:asciiTheme="majorBidi" w:hAnsiTheme="majorBidi"/>
          <w:sz w:val="28"/>
        </w:rPr>
        <w:t>10</w:t>
      </w:r>
      <w:r w:rsidRPr="00A4361C">
        <w:rPr>
          <w:rFonts w:asciiTheme="majorBidi" w:hAnsiTheme="majorBidi" w:cstheme="majorBidi"/>
          <w:sz w:val="28"/>
        </w:rPr>
        <w:t>,</w:t>
      </w:r>
      <w:r w:rsidRPr="00A4361C">
        <w:rPr>
          <w:rFonts w:asciiTheme="majorBidi" w:hAnsiTheme="majorBidi"/>
          <w:sz w:val="28"/>
          <w:cs/>
        </w:rPr>
        <w:t>061</w:t>
      </w:r>
      <w:r w:rsidRPr="00A4361C">
        <w:rPr>
          <w:rFonts w:asciiTheme="majorBidi" w:hAnsiTheme="majorBidi" w:cstheme="majorBidi"/>
          <w:sz w:val="28"/>
        </w:rPr>
        <w:t>,</w:t>
      </w:r>
      <w:r w:rsidR="00063F8D">
        <w:rPr>
          <w:rFonts w:asciiTheme="majorBidi" w:hAnsiTheme="majorBidi"/>
          <w:sz w:val="28"/>
        </w:rPr>
        <w:t>270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บาท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ราคาใช้สิทธิแปลงสภาพหน่วยละ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527F77">
        <w:rPr>
          <w:rFonts w:asciiTheme="majorBidi" w:hAnsiTheme="majorBidi"/>
          <w:sz w:val="28"/>
        </w:rPr>
        <w:t>1.25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บาท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เป็นจำนวนเงิน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527F77">
        <w:rPr>
          <w:rFonts w:asciiTheme="majorBidi" w:hAnsiTheme="majorBidi"/>
          <w:sz w:val="28"/>
        </w:rPr>
        <w:t>251</w:t>
      </w:r>
      <w:r w:rsidRPr="00A4361C">
        <w:rPr>
          <w:rFonts w:asciiTheme="majorBidi" w:hAnsiTheme="majorBidi" w:cstheme="majorBidi"/>
          <w:sz w:val="28"/>
        </w:rPr>
        <w:t>,</w:t>
      </w:r>
      <w:r w:rsidRPr="00A4361C">
        <w:rPr>
          <w:rFonts w:asciiTheme="majorBidi" w:hAnsiTheme="majorBidi"/>
          <w:sz w:val="28"/>
          <w:cs/>
        </w:rPr>
        <w:t>531</w:t>
      </w:r>
      <w:r w:rsidRPr="00A4361C">
        <w:rPr>
          <w:rFonts w:asciiTheme="majorBidi" w:hAnsiTheme="majorBidi" w:cstheme="majorBidi"/>
          <w:sz w:val="28"/>
        </w:rPr>
        <w:t>,</w:t>
      </w:r>
      <w:r w:rsidR="00527F77">
        <w:rPr>
          <w:rFonts w:asciiTheme="majorBidi" w:hAnsiTheme="majorBidi"/>
          <w:sz w:val="28"/>
        </w:rPr>
        <w:t>750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บาท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คงเหลือใบสำคัญแสดงสิทธิ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527F77">
        <w:rPr>
          <w:rFonts w:asciiTheme="majorBidi" w:hAnsiTheme="majorBidi"/>
          <w:sz w:val="28"/>
        </w:rPr>
        <w:t>7</w:t>
      </w:r>
      <w:r w:rsidRPr="00A4361C">
        <w:rPr>
          <w:rFonts w:asciiTheme="majorBidi" w:hAnsiTheme="majorBidi" w:cstheme="majorBidi"/>
          <w:sz w:val="28"/>
        </w:rPr>
        <w:t>UP-W</w:t>
      </w:r>
      <w:r w:rsidR="00063F8D">
        <w:rPr>
          <w:rFonts w:asciiTheme="majorBidi" w:hAnsiTheme="majorBidi"/>
          <w:sz w:val="28"/>
        </w:rPr>
        <w:t>4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ที่ยังไม่ใช้สิทธิจำนวน</w:t>
      </w:r>
      <w:r w:rsidRPr="00A4361C">
        <w:rPr>
          <w:rFonts w:asciiTheme="majorBidi" w:hAnsiTheme="majorBidi"/>
          <w:sz w:val="28"/>
          <w:cs/>
        </w:rPr>
        <w:t>404</w:t>
      </w:r>
      <w:r w:rsidRPr="00A4361C">
        <w:rPr>
          <w:rFonts w:asciiTheme="majorBidi" w:hAnsiTheme="majorBidi" w:cstheme="majorBidi"/>
          <w:sz w:val="28"/>
        </w:rPr>
        <w:t>,</w:t>
      </w:r>
      <w:r w:rsidRPr="00A4361C">
        <w:rPr>
          <w:rFonts w:asciiTheme="majorBidi" w:hAnsiTheme="majorBidi"/>
          <w:sz w:val="28"/>
          <w:cs/>
        </w:rPr>
        <w:t>694</w:t>
      </w:r>
      <w:r w:rsidRPr="00A4361C">
        <w:rPr>
          <w:rFonts w:asciiTheme="majorBidi" w:hAnsiTheme="majorBidi" w:cstheme="majorBidi"/>
          <w:sz w:val="28"/>
        </w:rPr>
        <w:t>,</w:t>
      </w:r>
      <w:r w:rsidR="00527F77">
        <w:rPr>
          <w:rFonts w:asciiTheme="majorBidi" w:hAnsiTheme="majorBidi"/>
          <w:sz w:val="28"/>
        </w:rPr>
        <w:t>220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หน่วย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527F77">
        <w:rPr>
          <w:rFonts w:asciiTheme="majorBidi" w:hAnsiTheme="majorBidi"/>
          <w:sz w:val="28"/>
        </w:rPr>
        <w:t>0.05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บาท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เป็นจำนวนเงิน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527F77">
        <w:rPr>
          <w:rFonts w:asciiTheme="majorBidi" w:hAnsiTheme="majorBidi"/>
          <w:sz w:val="28"/>
        </w:rPr>
        <w:t>20</w:t>
      </w:r>
      <w:r w:rsidRPr="00A4361C">
        <w:rPr>
          <w:rFonts w:asciiTheme="majorBidi" w:hAnsiTheme="majorBidi" w:cstheme="majorBidi"/>
          <w:sz w:val="28"/>
        </w:rPr>
        <w:t>,</w:t>
      </w:r>
      <w:r w:rsidRPr="00A4361C">
        <w:rPr>
          <w:rFonts w:asciiTheme="majorBidi" w:hAnsiTheme="majorBidi"/>
          <w:sz w:val="28"/>
          <w:cs/>
        </w:rPr>
        <w:t>234</w:t>
      </w:r>
      <w:r w:rsidRPr="00A4361C">
        <w:rPr>
          <w:rFonts w:asciiTheme="majorBidi" w:hAnsiTheme="majorBidi" w:cstheme="majorBidi"/>
          <w:sz w:val="28"/>
        </w:rPr>
        <w:t>,</w:t>
      </w:r>
      <w:r w:rsidR="00527F77">
        <w:rPr>
          <w:rFonts w:asciiTheme="majorBidi" w:hAnsiTheme="majorBidi"/>
          <w:sz w:val="28"/>
        </w:rPr>
        <w:t>711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บาท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โดยมีหุ้นสามัญที่เกิดจากการใช้สิทธิจำนวน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527F77">
        <w:rPr>
          <w:rFonts w:asciiTheme="majorBidi" w:hAnsiTheme="majorBidi"/>
          <w:sz w:val="28"/>
        </w:rPr>
        <w:t>201</w:t>
      </w:r>
      <w:r w:rsidRPr="00A4361C">
        <w:rPr>
          <w:rFonts w:asciiTheme="majorBidi" w:hAnsiTheme="majorBidi" w:cstheme="majorBidi"/>
          <w:sz w:val="28"/>
        </w:rPr>
        <w:t>,</w:t>
      </w:r>
      <w:r w:rsidRPr="00A4361C">
        <w:rPr>
          <w:rFonts w:asciiTheme="majorBidi" w:hAnsiTheme="majorBidi"/>
          <w:sz w:val="28"/>
          <w:cs/>
        </w:rPr>
        <w:t>225</w:t>
      </w:r>
      <w:r w:rsidRPr="00A4361C">
        <w:rPr>
          <w:rFonts w:asciiTheme="majorBidi" w:hAnsiTheme="majorBidi" w:cstheme="majorBidi"/>
          <w:sz w:val="28"/>
        </w:rPr>
        <w:t>,</w:t>
      </w:r>
      <w:r w:rsidR="00527F77">
        <w:rPr>
          <w:rFonts w:asciiTheme="majorBidi" w:hAnsiTheme="majorBidi"/>
          <w:sz w:val="28"/>
        </w:rPr>
        <w:t>400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หุ้น</w:t>
      </w:r>
    </w:p>
    <w:p w14:paraId="74B9FD28" w14:textId="667CF35B" w:rsidR="00F53166" w:rsidRPr="00B118B0" w:rsidRDefault="0E075460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F47C426" w14:textId="1E9C3E6B" w:rsidR="00F53166" w:rsidRPr="00B118B0" w:rsidRDefault="009E4C64" w:rsidP="007017D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ก่อนภาษีเงินได้สำหรับงวดคูณด้วยอัตราภาษีเฉลี่ยทั้งปีที่ประมาณไว้ (รายได้) ค่าใช้จ่ายภาษีเงินได้สำหรับ</w:t>
      </w:r>
      <w:r w:rsidR="002C0848" w:rsidRPr="00B118B0">
        <w:rPr>
          <w:rFonts w:asciiTheme="majorBidi" w:hAnsiTheme="majorBidi" w:cstheme="majorBidi"/>
          <w:sz w:val="28"/>
          <w:cs/>
          <w:lang w:val="en-GB"/>
        </w:rPr>
        <w:t>งวดสามเดือนและ</w:t>
      </w:r>
      <w:r w:rsidR="006E6FAA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2C0848" w:rsidRPr="00B118B0">
        <w:rPr>
          <w:rFonts w:asciiTheme="majorBidi" w:hAnsiTheme="majorBidi" w:cstheme="majorBidi"/>
          <w:sz w:val="28"/>
          <w:cs/>
          <w:lang w:val="en-GB"/>
        </w:rPr>
        <w:t>เดือนสิ้นสุด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022C79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022C79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E6FAA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</w:t>
      </w:r>
      <w:r w:rsidR="00022C79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325E8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325E8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</w:t>
      </w:r>
      <w:r w:rsidR="00780AF5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                          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080"/>
        <w:gridCol w:w="90"/>
        <w:gridCol w:w="990"/>
        <w:gridCol w:w="90"/>
        <w:gridCol w:w="990"/>
      </w:tblGrid>
      <w:tr w:rsidR="00780AF5" w:rsidRPr="00B118B0" w14:paraId="6F6695E2" w14:textId="77777777" w:rsidTr="00B14EAF">
        <w:tc>
          <w:tcPr>
            <w:tcW w:w="4680" w:type="dxa"/>
          </w:tcPr>
          <w:p w14:paraId="408DA74D" w14:textId="77777777" w:rsidR="00780AF5" w:rsidRPr="00B118B0" w:rsidRDefault="00780AF5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15581692" w14:textId="02571824" w:rsidR="00780AF5" w:rsidRPr="00B118B0" w:rsidRDefault="00780AF5" w:rsidP="00324A24">
            <w:pPr>
              <w:ind w:left="180" w:right="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F53166" w:rsidRPr="00B118B0" w14:paraId="7EDDEF60" w14:textId="77777777" w:rsidTr="00B14EAF">
        <w:tc>
          <w:tcPr>
            <w:tcW w:w="4680" w:type="dxa"/>
          </w:tcPr>
          <w:p w14:paraId="1948A7A5" w14:textId="77777777" w:rsidR="00F53166" w:rsidRPr="00B118B0" w:rsidRDefault="00F53166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vAlign w:val="bottom"/>
          </w:tcPr>
          <w:p w14:paraId="75700DB3" w14:textId="382DEFED" w:rsidR="00F53166" w:rsidRPr="00B118B0" w:rsidRDefault="009E4C64" w:rsidP="005B4801">
            <w:pPr>
              <w:ind w:left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2C0848"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="002C0848"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6E6FA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</w:t>
            </w:r>
            <w:r w:rsidR="002C0848"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ยน</w:t>
            </w:r>
          </w:p>
        </w:tc>
      </w:tr>
      <w:tr w:rsidR="00F53166" w:rsidRPr="00B118B0" w14:paraId="7BEBF11F" w14:textId="77777777" w:rsidTr="00B14EAF">
        <w:tc>
          <w:tcPr>
            <w:tcW w:w="4680" w:type="dxa"/>
          </w:tcPr>
          <w:p w14:paraId="601084FC" w14:textId="77777777" w:rsidR="00F53166" w:rsidRPr="00B118B0" w:rsidRDefault="00F53166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E4863" w14:textId="77777777" w:rsidR="00F53166" w:rsidRPr="00B118B0" w:rsidRDefault="009E4C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2FF6CD" w14:textId="77777777" w:rsidR="00F53166" w:rsidRPr="00B118B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D95AB" w14:textId="77777777" w:rsidR="00F53166" w:rsidRPr="00B118B0" w:rsidRDefault="009E4C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1A26FF28" w14:textId="77777777" w:rsidTr="00B14EAF">
        <w:tc>
          <w:tcPr>
            <w:tcW w:w="4680" w:type="dxa"/>
          </w:tcPr>
          <w:p w14:paraId="44E79668" w14:textId="77777777" w:rsidR="00F53166" w:rsidRPr="00B118B0" w:rsidRDefault="00F53166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4F8E3" w14:textId="794EF1FD" w:rsidR="00F53166" w:rsidRPr="00B118B0" w:rsidRDefault="009E4C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325E8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0ABBC71" w14:textId="77777777" w:rsidR="00F53166" w:rsidRPr="00B118B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435B4" w14:textId="611A8685" w:rsidR="00F53166" w:rsidRPr="00B118B0" w:rsidRDefault="009E4C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325E8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75575082" w14:textId="77777777" w:rsidR="00F53166" w:rsidRPr="00B118B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884473" w14:textId="5A9FE25C" w:rsidR="00F53166" w:rsidRPr="00B118B0" w:rsidRDefault="009E4C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325E8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0748AAD2" w14:textId="77777777" w:rsidR="00F53166" w:rsidRPr="00B118B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500B4F" w14:textId="38D6D3D0" w:rsidR="00F53166" w:rsidRPr="00B118B0" w:rsidRDefault="009E4C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325E8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53166" w:rsidRPr="00B118B0" w14:paraId="41251AFB" w14:textId="77777777" w:rsidTr="00B14EAF">
        <w:tc>
          <w:tcPr>
            <w:tcW w:w="4680" w:type="dxa"/>
            <w:vAlign w:val="bottom"/>
          </w:tcPr>
          <w:p w14:paraId="5DE0E676" w14:textId="77777777" w:rsidR="00F53166" w:rsidRPr="00B118B0" w:rsidRDefault="009E4C64" w:rsidP="00154FA2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44EFB0" w14:textId="77777777" w:rsidR="00F53166" w:rsidRPr="00B118B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357E6F5" w14:textId="77777777" w:rsidR="00F53166" w:rsidRPr="00B118B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3A6B58" w14:textId="77777777" w:rsidR="00F53166" w:rsidRPr="00B118B0" w:rsidRDefault="00F53166" w:rsidP="00154FA2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C843F27" w14:textId="77777777" w:rsidR="00F53166" w:rsidRPr="00B118B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A4EAE6" w14:textId="77777777" w:rsidR="00F53166" w:rsidRPr="00B118B0" w:rsidRDefault="00F53166" w:rsidP="00154FA2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AED58E" w14:textId="77777777" w:rsidR="00F53166" w:rsidRPr="00B118B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9FC68D5" w14:textId="77777777" w:rsidR="00F53166" w:rsidRPr="00B118B0" w:rsidRDefault="00F53166" w:rsidP="00B14EAF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E6FAA" w:rsidRPr="00B118B0" w14:paraId="1A0CA6F1" w14:textId="77777777" w:rsidTr="00B14EAF">
        <w:tc>
          <w:tcPr>
            <w:tcW w:w="4680" w:type="dxa"/>
            <w:vAlign w:val="bottom"/>
          </w:tcPr>
          <w:p w14:paraId="45EC1537" w14:textId="77777777" w:rsidR="006E6FAA" w:rsidRPr="00B118B0" w:rsidRDefault="006E6FAA" w:rsidP="006E6FAA">
            <w:pPr>
              <w:ind w:right="-4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45DB85" w14:textId="64C12C2B" w:rsidR="006E6FAA" w:rsidRPr="00B118B0" w:rsidRDefault="00BC618F" w:rsidP="006E6FAA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512</w:t>
            </w:r>
          </w:p>
        </w:tc>
        <w:tc>
          <w:tcPr>
            <w:tcW w:w="90" w:type="dxa"/>
            <w:shd w:val="clear" w:color="auto" w:fill="auto"/>
          </w:tcPr>
          <w:p w14:paraId="4DE66DDB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BA9A60" w14:textId="5A18FEB2" w:rsidR="006E6FAA" w:rsidRPr="00B118B0" w:rsidRDefault="006E6FAA" w:rsidP="006E6FAA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90" w:type="dxa"/>
            <w:shd w:val="clear" w:color="auto" w:fill="auto"/>
          </w:tcPr>
          <w:p w14:paraId="00107EE0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79067" w14:textId="5CE32186" w:rsidR="006E6FAA" w:rsidRPr="00B118B0" w:rsidRDefault="00BC618F" w:rsidP="006E6FAA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D319DC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5D4761" w14:textId="6BE59A00" w:rsidR="006E6FAA" w:rsidRPr="00B118B0" w:rsidRDefault="006E6FAA" w:rsidP="006E6FAA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E6FAA" w:rsidRPr="00B118B0" w14:paraId="312ECD7C" w14:textId="77777777" w:rsidTr="00B14EAF">
        <w:tc>
          <w:tcPr>
            <w:tcW w:w="4680" w:type="dxa"/>
            <w:vAlign w:val="bottom"/>
          </w:tcPr>
          <w:p w14:paraId="1EFB1B38" w14:textId="77777777" w:rsidR="006E6FAA" w:rsidRPr="00B118B0" w:rsidRDefault="006E6FAA" w:rsidP="006E6FA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9FBB9A" w14:textId="66F9F49B" w:rsidR="006E6FAA" w:rsidRPr="00B118B0" w:rsidRDefault="006E6FAA" w:rsidP="006E6FAA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CBF179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A93532" w14:textId="77777777" w:rsidR="006E6FAA" w:rsidRPr="00B118B0" w:rsidRDefault="006E6FAA" w:rsidP="006E6FAA">
            <w:pPr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B5F2A3D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10C9D9" w14:textId="77777777" w:rsidR="006E6FAA" w:rsidRPr="00B118B0" w:rsidRDefault="006E6FAA" w:rsidP="006E6FAA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BBC048D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C898C" w14:textId="77777777" w:rsidR="006E6FAA" w:rsidRPr="00B118B0" w:rsidRDefault="006E6FAA" w:rsidP="006E6FAA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E6FAA" w:rsidRPr="00B118B0" w14:paraId="4D4E41FD" w14:textId="77777777" w:rsidTr="00B14EAF">
        <w:tc>
          <w:tcPr>
            <w:tcW w:w="4680" w:type="dxa"/>
            <w:vAlign w:val="bottom"/>
          </w:tcPr>
          <w:p w14:paraId="7CF01DA1" w14:textId="77777777" w:rsidR="006E6FAA" w:rsidRPr="00B118B0" w:rsidRDefault="006E6FAA" w:rsidP="006E6FAA">
            <w:pPr>
              <w:tabs>
                <w:tab w:val="left" w:pos="4362"/>
              </w:tabs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BE8B" w14:textId="1C03C536" w:rsidR="006E6FAA" w:rsidRPr="00B118B0" w:rsidRDefault="00BC618F" w:rsidP="006E6FAA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(18)</w:t>
            </w:r>
          </w:p>
        </w:tc>
        <w:tc>
          <w:tcPr>
            <w:tcW w:w="90" w:type="dxa"/>
            <w:shd w:val="clear" w:color="auto" w:fill="auto"/>
          </w:tcPr>
          <w:p w14:paraId="7B9A550C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A19B8" w14:textId="08E169E9" w:rsidR="006E6FAA" w:rsidRPr="00B118B0" w:rsidRDefault="006E6FAA" w:rsidP="006E6FAA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1,641</w:t>
            </w:r>
          </w:p>
        </w:tc>
        <w:tc>
          <w:tcPr>
            <w:tcW w:w="90" w:type="dxa"/>
            <w:shd w:val="clear" w:color="auto" w:fill="auto"/>
          </w:tcPr>
          <w:p w14:paraId="64AAED8C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E151B" w14:textId="6616A45C" w:rsidR="006E6FAA" w:rsidRPr="00B118B0" w:rsidRDefault="00BC618F" w:rsidP="006E6FAA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(133)</w:t>
            </w:r>
          </w:p>
        </w:tc>
        <w:tc>
          <w:tcPr>
            <w:tcW w:w="90" w:type="dxa"/>
            <w:shd w:val="clear" w:color="auto" w:fill="auto"/>
          </w:tcPr>
          <w:p w14:paraId="688FF77E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E34D4" w14:textId="4205A4EB" w:rsidR="006E6FAA" w:rsidRPr="00B118B0" w:rsidRDefault="006E6FAA" w:rsidP="006E6FAA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6E6FAA" w:rsidRPr="00B118B0" w14:paraId="339259EB" w14:textId="77777777" w:rsidTr="00973017">
        <w:trPr>
          <w:trHeight w:val="116"/>
        </w:trPr>
        <w:tc>
          <w:tcPr>
            <w:tcW w:w="4680" w:type="dxa"/>
            <w:vAlign w:val="bottom"/>
          </w:tcPr>
          <w:p w14:paraId="21D6D778" w14:textId="0B37150E" w:rsidR="006E6FAA" w:rsidRPr="00B118B0" w:rsidRDefault="006E6FAA" w:rsidP="006E6FAA">
            <w:pPr>
              <w:ind w:left="180" w:right="612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 (ค่าใช้จ่าย) ภาษีเงินได้ที่แสดงอยู่ในงบกำไรขาดทุนและกำไรขาดทุนเบ็ดเสร็จอื่น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9FBB5" w14:textId="4CEE6BBE" w:rsidR="006E6FAA" w:rsidRPr="00B118B0" w:rsidRDefault="00BC618F" w:rsidP="006E6FAA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494</w:t>
            </w:r>
          </w:p>
        </w:tc>
        <w:tc>
          <w:tcPr>
            <w:tcW w:w="90" w:type="dxa"/>
            <w:shd w:val="clear" w:color="auto" w:fill="auto"/>
          </w:tcPr>
          <w:p w14:paraId="49767298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8628B" w14:textId="47F62690" w:rsidR="006E6FAA" w:rsidRPr="00B118B0" w:rsidRDefault="006E6FAA" w:rsidP="006E6FAA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1,699</w:t>
            </w:r>
          </w:p>
        </w:tc>
        <w:tc>
          <w:tcPr>
            <w:tcW w:w="90" w:type="dxa"/>
            <w:shd w:val="clear" w:color="auto" w:fill="auto"/>
          </w:tcPr>
          <w:p w14:paraId="3DEAC7CE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78ED3" w14:textId="1364CCD1" w:rsidR="006E6FAA" w:rsidRPr="00B118B0" w:rsidRDefault="00BC618F" w:rsidP="006E6FAA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(133)</w:t>
            </w:r>
          </w:p>
        </w:tc>
        <w:tc>
          <w:tcPr>
            <w:tcW w:w="90" w:type="dxa"/>
            <w:shd w:val="clear" w:color="auto" w:fill="auto"/>
          </w:tcPr>
          <w:p w14:paraId="4C22D91B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4A019" w14:textId="78B43FDB" w:rsidR="006E6FAA" w:rsidRPr="00B118B0" w:rsidRDefault="006E6FAA" w:rsidP="006E6FAA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</w:tr>
      <w:tr w:rsidR="006E6FAA" w:rsidRPr="00B118B0" w14:paraId="145E6388" w14:textId="77777777" w:rsidTr="00E34F92">
        <w:trPr>
          <w:trHeight w:hRule="exact" w:val="288"/>
        </w:trPr>
        <w:tc>
          <w:tcPr>
            <w:tcW w:w="4680" w:type="dxa"/>
            <w:vAlign w:val="bottom"/>
          </w:tcPr>
          <w:p w14:paraId="6BD61252" w14:textId="77777777" w:rsidR="006E6FAA" w:rsidRPr="00B118B0" w:rsidRDefault="006E6FAA" w:rsidP="006E6FAA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B274F9E" w14:textId="39DC4393" w:rsidR="006E6FAA" w:rsidRPr="00B118B0" w:rsidRDefault="006E6FAA" w:rsidP="006E6FAA">
            <w:pPr>
              <w:ind w:right="6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26075C" w14:textId="77777777" w:rsidR="006E6FAA" w:rsidRPr="00B118B0" w:rsidRDefault="006E6FAA" w:rsidP="006E6FAA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F53FA6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977415" w14:textId="77777777" w:rsidR="006E6FAA" w:rsidRPr="00B118B0" w:rsidRDefault="006E6FAA" w:rsidP="006E6FAA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74D2CFC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C393D7" w14:textId="77777777" w:rsidR="006E6FAA" w:rsidRPr="00B118B0" w:rsidRDefault="006E6FAA" w:rsidP="006E6FAA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80B8635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2876B1" w14:textId="77777777" w:rsidR="006E6FAA" w:rsidRPr="00B118B0" w:rsidRDefault="006E6FAA" w:rsidP="006E6FAA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E6FAA" w:rsidRPr="00B118B0" w14:paraId="1CCCE92B" w14:textId="77777777" w:rsidTr="000A24D5">
        <w:tc>
          <w:tcPr>
            <w:tcW w:w="4680" w:type="dxa"/>
          </w:tcPr>
          <w:p w14:paraId="6BD03DC2" w14:textId="77777777" w:rsidR="006E6FAA" w:rsidRPr="00B118B0" w:rsidRDefault="006E6FAA" w:rsidP="006E6FAA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2EDE2F64" w14:textId="77777777" w:rsidR="006E6FAA" w:rsidRPr="00B118B0" w:rsidRDefault="006E6FAA" w:rsidP="006E6FAA">
            <w:pPr>
              <w:ind w:left="180" w:right="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6E6FAA" w:rsidRPr="00B118B0" w14:paraId="2EC86184" w14:textId="77777777" w:rsidTr="000A24D5">
        <w:tc>
          <w:tcPr>
            <w:tcW w:w="4680" w:type="dxa"/>
          </w:tcPr>
          <w:p w14:paraId="7C19E84A" w14:textId="77777777" w:rsidR="006E6FAA" w:rsidRPr="00B118B0" w:rsidRDefault="006E6FAA" w:rsidP="006E6FAA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vAlign w:val="bottom"/>
          </w:tcPr>
          <w:p w14:paraId="08F15EA4" w14:textId="6F57BE32" w:rsidR="006E6FAA" w:rsidRPr="00B118B0" w:rsidRDefault="006E6FAA" w:rsidP="006E6FAA">
            <w:pPr>
              <w:ind w:left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ยน</w:t>
            </w:r>
          </w:p>
        </w:tc>
      </w:tr>
      <w:tr w:rsidR="006E6FAA" w:rsidRPr="00B118B0" w14:paraId="7CFEF35F" w14:textId="77777777" w:rsidTr="000A24D5">
        <w:tc>
          <w:tcPr>
            <w:tcW w:w="4680" w:type="dxa"/>
          </w:tcPr>
          <w:p w14:paraId="5851D7AC" w14:textId="77777777" w:rsidR="006E6FAA" w:rsidRPr="00B118B0" w:rsidRDefault="006E6FAA" w:rsidP="006E6FAA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BCFB4" w14:textId="77777777" w:rsidR="006E6FAA" w:rsidRPr="00B118B0" w:rsidRDefault="006E6FAA" w:rsidP="006E6FA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3EC0DA5" w14:textId="77777777" w:rsidR="006E6FAA" w:rsidRPr="00B118B0" w:rsidRDefault="006E6FAA" w:rsidP="006E6FA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46A4D" w14:textId="77777777" w:rsidR="006E6FAA" w:rsidRPr="00B118B0" w:rsidRDefault="006E6FAA" w:rsidP="006E6FA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E6FAA" w:rsidRPr="00B118B0" w14:paraId="2EB5B41A" w14:textId="77777777" w:rsidTr="000A24D5">
        <w:tc>
          <w:tcPr>
            <w:tcW w:w="4680" w:type="dxa"/>
          </w:tcPr>
          <w:p w14:paraId="5BCB76D3" w14:textId="77777777" w:rsidR="006E6FAA" w:rsidRPr="00B118B0" w:rsidRDefault="006E6FAA" w:rsidP="006E6FAA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A6B79" w14:textId="77777777" w:rsidR="006E6FAA" w:rsidRPr="00B118B0" w:rsidRDefault="006E6FAA" w:rsidP="006E6FA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A19CD3B" w14:textId="77777777" w:rsidR="006E6FAA" w:rsidRPr="00B118B0" w:rsidRDefault="006E6FAA" w:rsidP="006E6FA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34D30" w14:textId="77777777" w:rsidR="006E6FAA" w:rsidRPr="00B118B0" w:rsidRDefault="006E6FAA" w:rsidP="006E6F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7D1514D5" w14:textId="77777777" w:rsidR="006E6FAA" w:rsidRPr="00B118B0" w:rsidRDefault="006E6FAA" w:rsidP="006E6FA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CD2CE3" w14:textId="77777777" w:rsidR="006E6FAA" w:rsidRPr="00B118B0" w:rsidRDefault="006E6FAA" w:rsidP="006E6F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563FBD88" w14:textId="77777777" w:rsidR="006E6FAA" w:rsidRPr="00B118B0" w:rsidRDefault="006E6FAA" w:rsidP="006E6FA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56E5AB" w14:textId="77777777" w:rsidR="006E6FAA" w:rsidRPr="00B118B0" w:rsidRDefault="006E6FAA" w:rsidP="006E6F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6E6FAA" w:rsidRPr="00B118B0" w14:paraId="482650CB" w14:textId="77777777" w:rsidTr="000A24D5">
        <w:tc>
          <w:tcPr>
            <w:tcW w:w="4680" w:type="dxa"/>
            <w:vAlign w:val="bottom"/>
          </w:tcPr>
          <w:p w14:paraId="0BCB2144" w14:textId="77777777" w:rsidR="006E6FAA" w:rsidRPr="00B118B0" w:rsidRDefault="006E6FAA" w:rsidP="006E6FA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C7DCB0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069FB25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D47E8C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F07C555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2A2D1D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5118634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C565C78" w14:textId="77777777" w:rsidR="006E6FAA" w:rsidRPr="00B118B0" w:rsidRDefault="006E6FAA" w:rsidP="006E6FAA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E6FAA" w:rsidRPr="00B118B0" w14:paraId="778AEA97" w14:textId="77777777" w:rsidTr="000A24D5">
        <w:tc>
          <w:tcPr>
            <w:tcW w:w="4680" w:type="dxa"/>
            <w:vAlign w:val="bottom"/>
          </w:tcPr>
          <w:p w14:paraId="00F6567D" w14:textId="77777777" w:rsidR="006E6FAA" w:rsidRPr="00B118B0" w:rsidRDefault="006E6FAA" w:rsidP="006E6FAA">
            <w:pPr>
              <w:ind w:right="-4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60AB9E" w14:textId="5B9FD1D2" w:rsidR="006E6FAA" w:rsidRPr="00B118B0" w:rsidRDefault="00BC618F" w:rsidP="006E6FAA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(2,081)</w:t>
            </w:r>
          </w:p>
        </w:tc>
        <w:tc>
          <w:tcPr>
            <w:tcW w:w="90" w:type="dxa"/>
            <w:shd w:val="clear" w:color="auto" w:fill="auto"/>
          </w:tcPr>
          <w:p w14:paraId="68A47456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0FE577" w14:textId="03085175" w:rsidR="006E6FAA" w:rsidRPr="00B118B0" w:rsidRDefault="006E6FAA" w:rsidP="006E6FAA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(12,508)</w:t>
            </w:r>
          </w:p>
        </w:tc>
        <w:tc>
          <w:tcPr>
            <w:tcW w:w="90" w:type="dxa"/>
            <w:shd w:val="clear" w:color="auto" w:fill="auto"/>
          </w:tcPr>
          <w:p w14:paraId="64E2AEC4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57794E" w14:textId="1D1230D7" w:rsidR="006E6FAA" w:rsidRPr="00B118B0" w:rsidRDefault="00BC618F" w:rsidP="006E6FAA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D598F4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598689" w14:textId="06F5167B" w:rsidR="006E6FAA" w:rsidRPr="00B118B0" w:rsidRDefault="006E6FAA" w:rsidP="006E6FAA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E6FAA" w:rsidRPr="00B118B0" w14:paraId="08D90100" w14:textId="77777777" w:rsidTr="000A24D5">
        <w:tc>
          <w:tcPr>
            <w:tcW w:w="4680" w:type="dxa"/>
            <w:vAlign w:val="bottom"/>
          </w:tcPr>
          <w:p w14:paraId="2756A53C" w14:textId="77777777" w:rsidR="006E6FAA" w:rsidRPr="00B118B0" w:rsidRDefault="006E6FAA" w:rsidP="006E6FA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0DA45F" w14:textId="77777777" w:rsidR="006E6FAA" w:rsidRPr="00B118B0" w:rsidRDefault="006E6FAA" w:rsidP="006E6FAA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67A57C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4438C6" w14:textId="77777777" w:rsidR="006E6FAA" w:rsidRPr="00B118B0" w:rsidRDefault="006E6FAA" w:rsidP="006E6FAA">
            <w:pPr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B42DCA5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17822E" w14:textId="77777777" w:rsidR="006E6FAA" w:rsidRPr="00B118B0" w:rsidRDefault="006E6FAA" w:rsidP="006E6FAA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E9E932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A3C568" w14:textId="77777777" w:rsidR="006E6FAA" w:rsidRPr="00B118B0" w:rsidRDefault="006E6FAA" w:rsidP="006E6FAA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E6FAA" w:rsidRPr="00B118B0" w14:paraId="70D208B0" w14:textId="77777777" w:rsidTr="000A24D5">
        <w:tc>
          <w:tcPr>
            <w:tcW w:w="4680" w:type="dxa"/>
            <w:vAlign w:val="bottom"/>
          </w:tcPr>
          <w:p w14:paraId="080804CA" w14:textId="77777777" w:rsidR="006E6FAA" w:rsidRPr="00B118B0" w:rsidRDefault="006E6FAA" w:rsidP="006E6FAA">
            <w:pPr>
              <w:tabs>
                <w:tab w:val="left" w:pos="4362"/>
              </w:tabs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C7E2B" w14:textId="450E8DFC" w:rsidR="006E6FAA" w:rsidRPr="00B118B0" w:rsidRDefault="00BC618F" w:rsidP="006E6FAA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(1,018)</w:t>
            </w:r>
          </w:p>
        </w:tc>
        <w:tc>
          <w:tcPr>
            <w:tcW w:w="90" w:type="dxa"/>
            <w:shd w:val="clear" w:color="auto" w:fill="auto"/>
          </w:tcPr>
          <w:p w14:paraId="127107B9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1FE5B" w14:textId="68EAD856" w:rsidR="006E6FAA" w:rsidRPr="00B118B0" w:rsidRDefault="006E6FAA" w:rsidP="006E6FAA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5,085</w:t>
            </w:r>
          </w:p>
        </w:tc>
        <w:tc>
          <w:tcPr>
            <w:tcW w:w="90" w:type="dxa"/>
            <w:shd w:val="clear" w:color="auto" w:fill="auto"/>
          </w:tcPr>
          <w:p w14:paraId="1FC79ABD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8088C" w14:textId="34F85C17" w:rsidR="006E6FAA" w:rsidRPr="00B118B0" w:rsidRDefault="00BC618F" w:rsidP="006E6FAA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(309)</w:t>
            </w:r>
          </w:p>
        </w:tc>
        <w:tc>
          <w:tcPr>
            <w:tcW w:w="90" w:type="dxa"/>
            <w:shd w:val="clear" w:color="auto" w:fill="auto"/>
          </w:tcPr>
          <w:p w14:paraId="48BCAC10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1CD6A" w14:textId="65799DCF" w:rsidR="006E6FAA" w:rsidRPr="00B118B0" w:rsidRDefault="006E6FAA" w:rsidP="006E6FAA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3,337</w:t>
            </w:r>
          </w:p>
        </w:tc>
      </w:tr>
      <w:tr w:rsidR="006E6FAA" w:rsidRPr="00B118B0" w14:paraId="50DBFFEE" w14:textId="77777777" w:rsidTr="000A24D5">
        <w:trPr>
          <w:trHeight w:val="116"/>
        </w:trPr>
        <w:tc>
          <w:tcPr>
            <w:tcW w:w="4680" w:type="dxa"/>
            <w:vAlign w:val="bottom"/>
          </w:tcPr>
          <w:p w14:paraId="44A43615" w14:textId="77777777" w:rsidR="006E6FAA" w:rsidRPr="00B118B0" w:rsidRDefault="006E6FAA" w:rsidP="006E6FAA">
            <w:pPr>
              <w:ind w:left="180" w:right="612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 (ค่าใช้จ่าย) ภาษีเงินได้ที่แสดงอยู่ในงบกำไรขาดทุนและกำไรขาดทุนเบ็ดเสร็จอื่น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BB9E11" w14:textId="7DDAA1DC" w:rsidR="006E6FAA" w:rsidRPr="00B118B0" w:rsidRDefault="00BC618F" w:rsidP="006E6FAA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(3,099)</w:t>
            </w:r>
          </w:p>
        </w:tc>
        <w:tc>
          <w:tcPr>
            <w:tcW w:w="90" w:type="dxa"/>
            <w:shd w:val="clear" w:color="auto" w:fill="auto"/>
          </w:tcPr>
          <w:p w14:paraId="3AABD53B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01737" w14:textId="30B1E886" w:rsidR="006E6FAA" w:rsidRPr="00B118B0" w:rsidRDefault="006E6FAA" w:rsidP="006E6FAA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(7,423)</w:t>
            </w:r>
          </w:p>
        </w:tc>
        <w:tc>
          <w:tcPr>
            <w:tcW w:w="90" w:type="dxa"/>
            <w:shd w:val="clear" w:color="auto" w:fill="auto"/>
          </w:tcPr>
          <w:p w14:paraId="03279092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1E09F" w14:textId="00444239" w:rsidR="006E6FAA" w:rsidRPr="00B118B0" w:rsidRDefault="00BC618F" w:rsidP="006E6FAA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(309)</w:t>
            </w:r>
          </w:p>
        </w:tc>
        <w:tc>
          <w:tcPr>
            <w:tcW w:w="90" w:type="dxa"/>
            <w:shd w:val="clear" w:color="auto" w:fill="auto"/>
          </w:tcPr>
          <w:p w14:paraId="3772F45A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50134" w14:textId="1583590D" w:rsidR="006E6FAA" w:rsidRPr="00B118B0" w:rsidRDefault="006E6FAA" w:rsidP="006E6FAA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3,337</w:t>
            </w:r>
          </w:p>
        </w:tc>
      </w:tr>
      <w:tr w:rsidR="006E6FAA" w:rsidRPr="00B118B0" w14:paraId="63BC2963" w14:textId="77777777" w:rsidTr="000A24D5">
        <w:trPr>
          <w:trHeight w:hRule="exact" w:val="288"/>
        </w:trPr>
        <w:tc>
          <w:tcPr>
            <w:tcW w:w="4680" w:type="dxa"/>
            <w:vAlign w:val="bottom"/>
          </w:tcPr>
          <w:p w14:paraId="22F637B6" w14:textId="77777777" w:rsidR="006E6FAA" w:rsidRPr="00B118B0" w:rsidRDefault="006E6FAA" w:rsidP="006E6FAA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5AC40A52" w14:textId="77777777" w:rsidR="006E6FAA" w:rsidRPr="00B118B0" w:rsidRDefault="006E6FAA" w:rsidP="006E6FAA">
            <w:pPr>
              <w:ind w:right="6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CCD763" w14:textId="77777777" w:rsidR="006E6FAA" w:rsidRPr="00B118B0" w:rsidRDefault="006E6FAA" w:rsidP="006E6FAA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66FC483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D29D5F" w14:textId="77777777" w:rsidR="006E6FAA" w:rsidRPr="00B118B0" w:rsidRDefault="006E6FAA" w:rsidP="006E6FAA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EC1FCD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8CD098" w14:textId="77777777" w:rsidR="006E6FAA" w:rsidRPr="00B118B0" w:rsidRDefault="006E6FAA" w:rsidP="006E6FAA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2B17E1" w14:textId="77777777" w:rsidR="006E6FAA" w:rsidRPr="00B118B0" w:rsidRDefault="006E6FAA" w:rsidP="006E6F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400992" w14:textId="77777777" w:rsidR="006E6FAA" w:rsidRPr="00B118B0" w:rsidRDefault="006E6FAA" w:rsidP="006E6FAA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7A56B7A5" w14:textId="593447AB" w:rsidR="002C0848" w:rsidRDefault="002C0848" w:rsidP="00022C79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5AE5093" w14:textId="4B55EEFE" w:rsidR="009D0C20" w:rsidRDefault="009D0C20" w:rsidP="00022C79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621385B6" w14:textId="4ACECB36" w:rsidR="00F53166" w:rsidRPr="00B118B0" w:rsidRDefault="0E075460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กำไร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ต่อหุ้น</w:t>
      </w:r>
      <w:r w:rsidR="00154FA2"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3629903" w14:textId="2843791B" w:rsidR="00F53166" w:rsidRPr="00B118B0" w:rsidRDefault="009E4C64" w:rsidP="00B14EA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30C6CB7" w14:textId="77777777" w:rsidR="00DF4C11" w:rsidRPr="00B118B0" w:rsidRDefault="00DF4C11" w:rsidP="00DF4C11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สำหรับกำไร </w:t>
      </w:r>
      <w:r w:rsidRPr="00B118B0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B118B0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B118B0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B118B0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2EB37BA7" w14:textId="001E6C10" w:rsidR="00DF4C11" w:rsidRPr="00E719A4" w:rsidRDefault="00DF4C11" w:rsidP="00BE2D6F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color w:val="000000"/>
          <w:spacing w:val="-4"/>
          <w:sz w:val="28"/>
          <w:cs/>
        </w:rPr>
      </w:pP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บริษัทได้ออกใบสำคัญแสดงสิทธิซื้อหุ้นสามัญ รุ่นที่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4 (“7UP-W4”)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ที่จัดสรรให้แก่ผู้ถือหุ้นที่มีรายชื่อในสมุดทะเบียน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              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ณ วันที่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2562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9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สิงหาคม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2562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)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ในจำนวนไม่เกิน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605,919,620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หน่วย ราคาการใช้สิทธิต่อหุ้นจำนวน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0.05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บาทโดยอัตราการใช้สิทธิ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ใบสำคัญแสดงสิทธิ ต่อ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หุ้นสามัญ ซึ่งสามารถใช้สิทธิตามใบสำคัญแสดงสิทธิได้ </w:t>
      </w:r>
      <w:r w:rsidR="00BE2D6F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 xml:space="preserve">       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ครั้ง โดยมีราคาการใช้สิทธิดังนี้ การใช้สิทธิครั้งที่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1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0.50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บาทต่อหุ้น การใช้สิทธิครั้งที่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2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1.25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>บาทต่อหุ้นและการใช้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สิทธิครั้งที่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2.25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>บาทต่อหุ้น เริ่มใช้สิทธิครั้</w:t>
      </w:r>
      <w:r w:rsidR="008B0125" w:rsidRPr="00E719A4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>งที่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 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วันที่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30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>2563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</w:t>
      </w:r>
      <w:r w:rsidR="008B0125" w:rsidRPr="00E719A4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>และใช้สิทธิครั้งที่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2</w:t>
      </w:r>
      <w:r w:rsidR="008B0125" w:rsidRPr="00E719A4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วันที่ 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>30</w:t>
      </w:r>
      <w:r w:rsidR="008B0125" w:rsidRPr="00E719A4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มิถุนายน 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>2564</w:t>
      </w:r>
    </w:p>
    <w:p w14:paraId="369B80F9" w14:textId="0189BEFA" w:rsidR="00DF4C11" w:rsidRDefault="00DF4C11" w:rsidP="00CF052B">
      <w:pPr>
        <w:pStyle w:val="ListParagraph"/>
        <w:spacing w:before="120"/>
        <w:ind w:left="360"/>
        <w:jc w:val="both"/>
        <w:rPr>
          <w:rFonts w:asciiTheme="majorBidi" w:hAnsiTheme="majorBidi" w:cstheme="majorBidi"/>
          <w:color w:val="000000"/>
          <w:sz w:val="28"/>
          <w:lang w:val="en-GB"/>
        </w:rPr>
      </w:pPr>
      <w:r w:rsidRPr="00E719A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ใบสำคัญแสดงสิทธิซื้อหุ้นสามัญคงเหลือ ณ วันที่ </w:t>
      </w:r>
      <w:r w:rsidR="007F15B1" w:rsidRPr="00E719A4">
        <w:rPr>
          <w:rFonts w:asciiTheme="majorBidi" w:hAnsiTheme="majorBidi" w:cstheme="majorBidi"/>
          <w:color w:val="000000"/>
          <w:sz w:val="28"/>
        </w:rPr>
        <w:t xml:space="preserve">30 </w:t>
      </w:r>
      <w:r w:rsidR="006E6FAA" w:rsidRPr="00E719A4">
        <w:rPr>
          <w:rFonts w:asciiTheme="majorBidi" w:hAnsiTheme="majorBidi" w:cstheme="majorBidi" w:hint="cs"/>
          <w:color w:val="000000"/>
          <w:sz w:val="28"/>
          <w:cs/>
        </w:rPr>
        <w:t>กันย</w:t>
      </w:r>
      <w:r w:rsidR="007F15B1" w:rsidRPr="00E719A4">
        <w:rPr>
          <w:rFonts w:asciiTheme="majorBidi" w:hAnsiTheme="majorBidi" w:cstheme="majorBidi"/>
          <w:color w:val="000000"/>
          <w:sz w:val="28"/>
          <w:cs/>
        </w:rPr>
        <w:t>ายน</w:t>
      </w:r>
      <w:r w:rsidRPr="00E719A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="00023847" w:rsidRPr="00E719A4">
        <w:rPr>
          <w:rFonts w:asciiTheme="majorBidi" w:hAnsiTheme="majorBidi" w:cstheme="majorBidi"/>
          <w:color w:val="000000"/>
          <w:sz w:val="28"/>
        </w:rPr>
        <w:t>2564</w:t>
      </w:r>
      <w:r w:rsidRPr="00E719A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เป็นใบสำคัญแสดงสิทธิซื้อหุ้นสามัญที่จัดสรรให้</w:t>
      </w:r>
      <w:r w:rsidR="00A143A1" w:rsidRPr="00E719A4">
        <w:rPr>
          <w:rFonts w:asciiTheme="majorBidi" w:hAnsiTheme="majorBidi" w:cstheme="majorBidi"/>
          <w:color w:val="000000"/>
          <w:sz w:val="28"/>
          <w:cs/>
          <w:lang w:val="en-GB"/>
        </w:rPr>
        <w:t>แก่ผู้ถือหุ้นของบริษัทส่ง</w:t>
      </w:r>
      <w:r w:rsidRPr="00E719A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ผลต่อการคำนวณกำไร </w:t>
      </w:r>
      <w:r w:rsidRPr="00E719A4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E719A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E719A4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E719A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E719A4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ต่อหุ้นปรับลดเนื่องจากราคาตามสิทธิขอ</w:t>
      </w:r>
      <w:r w:rsidR="00A143A1" w:rsidRPr="00E719A4">
        <w:rPr>
          <w:rFonts w:asciiTheme="majorBidi" w:hAnsiTheme="majorBidi" w:cstheme="majorBidi"/>
          <w:color w:val="000000"/>
          <w:sz w:val="28"/>
          <w:cs/>
          <w:lang w:val="en-GB"/>
        </w:rPr>
        <w:t>งใบสำคัญแสดงสิทธิที่เหลืออยู่ต่ำ</w:t>
      </w:r>
      <w:r w:rsidRPr="00E719A4">
        <w:rPr>
          <w:rFonts w:asciiTheme="majorBidi" w:hAnsiTheme="majorBidi" w:cstheme="majorBidi"/>
          <w:color w:val="000000"/>
          <w:sz w:val="28"/>
          <w:cs/>
          <w:lang w:val="en-GB"/>
        </w:rPr>
        <w:t>กว่าราคาตลาดเฉลี่ยของหุ้นสามัญของบริษัทในระหว่าง</w:t>
      </w:r>
      <w:r w:rsidR="002C0848" w:rsidRPr="00E719A4">
        <w:rPr>
          <w:rFonts w:asciiTheme="majorBidi" w:hAnsiTheme="majorBidi" w:cstheme="majorBidi"/>
          <w:color w:val="000000"/>
          <w:sz w:val="28"/>
          <w:cs/>
          <w:lang w:val="en-GB"/>
        </w:rPr>
        <w:t>งวดสามเดือนสิ้นสุดวันที่</w:t>
      </w:r>
      <w:r w:rsidR="002C0848" w:rsidRPr="00E719A4">
        <w:rPr>
          <w:rFonts w:asciiTheme="majorBidi" w:hAnsiTheme="majorBidi" w:cstheme="majorBidi"/>
          <w:color w:val="000000"/>
          <w:sz w:val="28"/>
        </w:rPr>
        <w:t xml:space="preserve"> 3</w:t>
      </w:r>
      <w:r w:rsidR="002C0848" w:rsidRPr="00E719A4">
        <w:rPr>
          <w:rFonts w:asciiTheme="majorBidi" w:hAnsiTheme="majorBidi" w:cstheme="majorBidi"/>
          <w:color w:val="000000"/>
          <w:sz w:val="28"/>
          <w:lang w:val="en-GB"/>
        </w:rPr>
        <w:t>0</w:t>
      </w:r>
      <w:r w:rsidR="002C0848" w:rsidRPr="00E719A4">
        <w:rPr>
          <w:rFonts w:asciiTheme="majorBidi" w:hAnsiTheme="majorBidi" w:cstheme="majorBidi"/>
          <w:color w:val="000000"/>
          <w:sz w:val="28"/>
        </w:rPr>
        <w:t xml:space="preserve"> </w:t>
      </w:r>
      <w:r w:rsidR="006E6FAA" w:rsidRPr="00E719A4">
        <w:rPr>
          <w:rFonts w:asciiTheme="majorBidi" w:hAnsiTheme="majorBidi" w:cstheme="majorBidi" w:hint="cs"/>
          <w:color w:val="000000"/>
          <w:sz w:val="28"/>
          <w:cs/>
          <w:lang w:val="en-GB"/>
        </w:rPr>
        <w:t>กันยา</w:t>
      </w:r>
      <w:r w:rsidR="002C0848" w:rsidRPr="00E719A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ยน </w:t>
      </w:r>
      <w:r w:rsidRPr="00E719A4">
        <w:rPr>
          <w:rFonts w:asciiTheme="majorBidi" w:hAnsiTheme="majorBidi" w:cstheme="majorBidi"/>
          <w:color w:val="000000"/>
          <w:sz w:val="28"/>
        </w:rPr>
        <w:t>256</w:t>
      </w:r>
      <w:r w:rsidR="00214089" w:rsidRPr="00E719A4">
        <w:rPr>
          <w:rFonts w:asciiTheme="majorBidi" w:hAnsiTheme="majorBidi" w:cstheme="majorBidi"/>
          <w:color w:val="000000"/>
          <w:sz w:val="28"/>
        </w:rPr>
        <w:t>4</w:t>
      </w:r>
      <w:r w:rsidR="00055201"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</w:p>
    <w:p w14:paraId="106360AA" w14:textId="77777777" w:rsidR="00976DE4" w:rsidRPr="00976DE4" w:rsidRDefault="00976DE4" w:rsidP="00976DE4">
      <w:pPr>
        <w:pStyle w:val="ListParagraph"/>
        <w:ind w:left="360"/>
        <w:jc w:val="both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3B5C88E7" w14:textId="762C32A2" w:rsidR="00F53166" w:rsidRPr="00B118B0" w:rsidRDefault="0042638F" w:rsidP="00976DE4">
      <w:pPr>
        <w:spacing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 xml:space="preserve">28.1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บริษัทคำนวณกำไรต่อหุ้น</w:t>
      </w:r>
      <w:r w:rsidR="00DD2E80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ขั้นพื้นฐาน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สำหรับ</w:t>
      </w:r>
      <w:r w:rsidR="002C0848" w:rsidRPr="00B118B0">
        <w:rPr>
          <w:rFonts w:asciiTheme="majorBidi" w:hAnsiTheme="majorBidi" w:cstheme="majorBidi"/>
          <w:color w:val="000000"/>
          <w:spacing w:val="2"/>
          <w:sz w:val="28"/>
          <w:cs/>
          <w:lang w:val="en-GB"/>
        </w:rPr>
        <w:t>งวดสามเดือนและ</w:t>
      </w:r>
      <w:r w:rsidR="006E6FAA">
        <w:rPr>
          <w:rFonts w:asciiTheme="majorBidi" w:hAnsiTheme="majorBidi" w:cstheme="majorBidi" w:hint="cs"/>
          <w:color w:val="000000"/>
          <w:spacing w:val="2"/>
          <w:sz w:val="28"/>
          <w:cs/>
          <w:lang w:val="en-GB"/>
        </w:rPr>
        <w:t>เ</w:t>
      </w:r>
      <w:r w:rsidR="002C0848" w:rsidRPr="00B118B0">
        <w:rPr>
          <w:rFonts w:asciiTheme="majorBidi" w:hAnsiTheme="majorBidi" w:cstheme="majorBidi"/>
          <w:color w:val="000000"/>
          <w:spacing w:val="2"/>
          <w:sz w:val="28"/>
          <w:cs/>
          <w:lang w:val="en-GB"/>
        </w:rPr>
        <w:t>ก</w:t>
      </w:r>
      <w:r w:rsidR="006E6FAA">
        <w:rPr>
          <w:rFonts w:asciiTheme="majorBidi" w:hAnsiTheme="majorBidi" w:cstheme="majorBidi" w:hint="cs"/>
          <w:color w:val="000000"/>
          <w:spacing w:val="2"/>
          <w:sz w:val="28"/>
          <w:cs/>
          <w:lang w:val="en-GB"/>
        </w:rPr>
        <w:t>้า</w:t>
      </w:r>
      <w:r w:rsidR="002C0848" w:rsidRPr="00B118B0">
        <w:rPr>
          <w:rFonts w:asciiTheme="majorBidi" w:hAnsiTheme="majorBidi" w:cstheme="majorBidi"/>
          <w:color w:val="000000"/>
          <w:spacing w:val="2"/>
          <w:sz w:val="28"/>
          <w:cs/>
          <w:lang w:val="en-GB"/>
        </w:rPr>
        <w:t>เดือนสิ้นสุด</w:t>
      </w:r>
      <w:r w:rsidR="002C0848"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วันที่ </w:t>
      </w:r>
      <w:r w:rsidR="002C0848" w:rsidRPr="00B118B0">
        <w:rPr>
          <w:rFonts w:asciiTheme="majorBidi" w:hAnsiTheme="majorBidi" w:cstheme="majorBidi"/>
          <w:color w:val="000000"/>
          <w:sz w:val="28"/>
        </w:rPr>
        <w:t>3</w:t>
      </w:r>
      <w:r w:rsidR="002C0848" w:rsidRPr="00B118B0">
        <w:rPr>
          <w:rFonts w:asciiTheme="majorBidi" w:hAnsiTheme="majorBidi" w:cstheme="majorBidi"/>
          <w:color w:val="000000"/>
          <w:sz w:val="28"/>
          <w:lang w:val="en-GB"/>
        </w:rPr>
        <w:t>0</w:t>
      </w:r>
      <w:r w:rsidR="002C0848" w:rsidRPr="00B118B0">
        <w:rPr>
          <w:rFonts w:asciiTheme="majorBidi" w:hAnsiTheme="majorBidi" w:cstheme="majorBidi"/>
          <w:color w:val="000000"/>
          <w:sz w:val="28"/>
        </w:rPr>
        <w:t xml:space="preserve"> </w:t>
      </w:r>
      <w:r w:rsidR="006E6FAA">
        <w:rPr>
          <w:rFonts w:asciiTheme="majorBidi" w:hAnsiTheme="majorBidi" w:cstheme="majorBidi" w:hint="cs"/>
          <w:color w:val="000000"/>
          <w:sz w:val="28"/>
          <w:cs/>
        </w:rPr>
        <w:t>กันย</w:t>
      </w:r>
      <w:r w:rsidR="002C0848"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ายน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B14EAF" w:rsidRPr="00B118B0" w14:paraId="6972679B" w14:textId="77777777" w:rsidTr="001C02F8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EB58" w14:textId="24B57A15" w:rsidR="00B14EAF" w:rsidRPr="00B118B0" w:rsidRDefault="00B14EAF" w:rsidP="00B14EA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5C497E25" w14:textId="77777777" w:rsidTr="001C02F8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B71D" w14:textId="77777777" w:rsidR="00F53166" w:rsidRPr="00B118B0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95368" w14:textId="77777777" w:rsidR="00F53166" w:rsidRPr="00B118B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A388814" w14:textId="77777777" w:rsidR="00F53166" w:rsidRPr="00B118B0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BA603" w14:textId="77777777" w:rsidR="00F53166" w:rsidRPr="00B118B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C02F8" w:rsidRPr="00B118B0" w14:paraId="1D756D98" w14:textId="77777777" w:rsidTr="00381904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D69B9" w14:textId="77777777" w:rsidR="00F53166" w:rsidRPr="00B118B0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1A3C8" w14:textId="1A08015E" w:rsidR="00F53166" w:rsidRPr="00B118B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 w:rsidR="002A1CA9" w:rsidRPr="00B118B0">
              <w:rPr>
                <w:rFonts w:asciiTheme="majorBidi" w:hAnsiTheme="majorBidi" w:cstheme="majorBidi"/>
                <w:spacing w:val="-8"/>
                <w:sz w:val="28"/>
              </w:rPr>
              <w:t>4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7FD8F" w14:textId="77777777" w:rsidR="00F53166" w:rsidRPr="00B118B0" w:rsidRDefault="00F53166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AFC38" w14:textId="08145EC5" w:rsidR="00F53166" w:rsidRPr="00B118B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 w:rsidR="002A1CA9" w:rsidRPr="00B118B0">
              <w:rPr>
                <w:rFonts w:asciiTheme="majorBidi" w:hAnsiTheme="majorBidi" w:cstheme="majorBidi"/>
                <w:spacing w:val="-8"/>
                <w:sz w:val="28"/>
              </w:rPr>
              <w:t>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3E16E82" w14:textId="77777777" w:rsidR="00F53166" w:rsidRPr="00B118B0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3B2452" w14:textId="4455771A" w:rsidR="00F53166" w:rsidRPr="00B118B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 w:rsidR="002A1CA9" w:rsidRPr="00B118B0">
              <w:rPr>
                <w:rFonts w:asciiTheme="majorBidi" w:hAnsiTheme="majorBidi" w:cstheme="majorBidi"/>
                <w:spacing w:val="-8"/>
                <w:sz w:val="28"/>
              </w:rPr>
              <w:t>4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D2FDD" w14:textId="77777777" w:rsidR="00F53166" w:rsidRPr="00B118B0" w:rsidRDefault="00F53166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11946" w14:textId="780ED693" w:rsidR="00F53166" w:rsidRPr="00B118B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 w:rsidR="002A1CA9" w:rsidRPr="00B118B0">
              <w:rPr>
                <w:rFonts w:asciiTheme="majorBidi" w:hAnsiTheme="majorBidi" w:cstheme="majorBidi"/>
                <w:spacing w:val="-8"/>
                <w:sz w:val="28"/>
              </w:rPr>
              <w:t>3</w:t>
            </w:r>
          </w:p>
        </w:tc>
      </w:tr>
      <w:tr w:rsidR="001C02F8" w:rsidRPr="00B118B0" w14:paraId="30CD489C" w14:textId="77777777" w:rsidTr="006B1CD2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DB6" w14:textId="1C1B298A" w:rsidR="002A1CA9" w:rsidRPr="00B118B0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ส่วนแบ่งกำไรสำหรับงวดสามเดือนที่เป็นของผู้ถือหุ้น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CADD7" w14:textId="77777777" w:rsidR="002A1CA9" w:rsidRPr="00B118B0" w:rsidRDefault="002A1CA9" w:rsidP="002A1CA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324A" w14:textId="77777777" w:rsidR="002A1CA9" w:rsidRPr="00B118B0" w:rsidRDefault="002A1CA9" w:rsidP="002A1C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2171F" w14:textId="77777777" w:rsidR="002A1CA9" w:rsidRPr="00B118B0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16BB71F" w14:textId="77777777" w:rsidR="002A1CA9" w:rsidRPr="00B118B0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886" w14:textId="77777777" w:rsidR="002A1CA9" w:rsidRPr="00B118B0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7A31539" w14:textId="77777777" w:rsidR="002A1CA9" w:rsidRPr="00B118B0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0C829" w14:textId="77777777" w:rsidR="002A1CA9" w:rsidRPr="00B118B0" w:rsidRDefault="002A1CA9" w:rsidP="002A1CA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6E6FAA" w:rsidRPr="00B118B0" w14:paraId="17AA8472" w14:textId="77777777" w:rsidTr="000A24D5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DE73" w14:textId="59154569" w:rsidR="006E6FAA" w:rsidRPr="00B118B0" w:rsidRDefault="006E6FAA" w:rsidP="006E6FAA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962A" w14:textId="27105B2E" w:rsidR="006E6FAA" w:rsidRPr="00B118B0" w:rsidRDefault="00BC618F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127C7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407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9A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8D61D" w14:textId="178C39C9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82234E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606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F4E8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8534" w14:textId="59AA7372" w:rsidR="006E6FAA" w:rsidRPr="00B118B0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25,243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F525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E5B99" w14:textId="0013AF50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23,727</w:t>
            </w:r>
          </w:p>
        </w:tc>
      </w:tr>
      <w:tr w:rsidR="006E6FAA" w:rsidRPr="00B118B0" w14:paraId="47F42698" w14:textId="77777777" w:rsidTr="000A24D5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240F" w14:textId="2014A26A" w:rsidR="006E6FAA" w:rsidRPr="00B118B0" w:rsidRDefault="006E6FAA" w:rsidP="006E6FAA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24AB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B06D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E2C9F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C6AD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C9870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0E65E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26A49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E6FAA" w:rsidRPr="00B118B0" w14:paraId="1530EA9D" w14:textId="77777777" w:rsidTr="001C02F8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52AD" w14:textId="52A78B1B" w:rsidR="006E6FAA" w:rsidRPr="00B118B0" w:rsidRDefault="006E6FAA" w:rsidP="006E6FAA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C3FE" w14:textId="70A4914C" w:rsidR="006E6FAA" w:rsidRPr="00B118B0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4,831,400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2FCB4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A7EF" w14:textId="602FF77D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091</w:t>
            </w:r>
            <w:r w:rsidRP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295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B5C6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BEC8" w14:textId="5D87EEF7" w:rsidR="006E6FAA" w:rsidRPr="00B118B0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4,831,400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1C21B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7874" w14:textId="474826A4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3,091,295</w:t>
            </w:r>
          </w:p>
        </w:tc>
      </w:tr>
      <w:tr w:rsidR="006E6FAA" w:rsidRPr="00B118B0" w14:paraId="07B84DFB" w14:textId="77777777" w:rsidTr="000A24D5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CA6E" w14:textId="418E4227" w:rsidR="006E6FAA" w:rsidRPr="00B118B0" w:rsidRDefault="006E6FAA" w:rsidP="006E6FAA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กำไรต่อหุ้นขั้นพื้นฐาน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73C53" w14:textId="7E330952" w:rsidR="006E6FAA" w:rsidRPr="00B118B0" w:rsidRDefault="00127C7C" w:rsidP="006E6FAA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0.00</w:t>
            </w:r>
            <w:r w:rsidR="00BC618F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3361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810CE3" w14:textId="5D443DD6" w:rsidR="006E6FAA" w:rsidRPr="006E6FAA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6FAA">
              <w:rPr>
                <w:rFonts w:asciiTheme="majorBidi" w:hAnsiTheme="majorBidi" w:cstheme="majorBidi"/>
                <w:b/>
                <w:bCs/>
                <w:sz w:val="28"/>
              </w:rPr>
              <w:t>0.011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3EF7" w14:textId="77777777" w:rsidR="006E6FAA" w:rsidRPr="00B118B0" w:rsidRDefault="006E6FAA" w:rsidP="006E6FAA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842C3" w14:textId="11BEF320" w:rsidR="006E6FAA" w:rsidRPr="00B118B0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0.005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371D0" w14:textId="77777777" w:rsidR="006E6FAA" w:rsidRPr="00B118B0" w:rsidRDefault="006E6FAA" w:rsidP="006E6FAA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902DB" w14:textId="1B1C670E" w:rsidR="006E6FAA" w:rsidRPr="006E6FAA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6FAA">
              <w:rPr>
                <w:rFonts w:asciiTheme="majorBidi" w:hAnsiTheme="majorBidi" w:cstheme="majorBidi"/>
                <w:b/>
                <w:bCs/>
                <w:sz w:val="28"/>
              </w:rPr>
              <w:t>0.008</w:t>
            </w:r>
          </w:p>
        </w:tc>
      </w:tr>
      <w:tr w:rsidR="006E6FAA" w:rsidRPr="00B118B0" w14:paraId="4B1F13DA" w14:textId="77777777" w:rsidTr="000A24D5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5305B" w14:textId="35981168" w:rsidR="006E6FAA" w:rsidRPr="00B118B0" w:rsidRDefault="006E6FAA" w:rsidP="006E6FAA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1642" w14:textId="77777777" w:rsidR="006E6FAA" w:rsidRPr="00B118B0" w:rsidRDefault="006E6FAA" w:rsidP="006E6FAA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BDEA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8EFB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F06E5E8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76AEF45B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0E149A9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3A2F3" w14:textId="77777777" w:rsidR="006E6FAA" w:rsidRPr="00B118B0" w:rsidRDefault="006E6FAA" w:rsidP="006E6FAA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6E6FAA" w:rsidRPr="00B118B0" w14:paraId="4CF12EE8" w14:textId="77777777" w:rsidTr="000A24D5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E2F46" w14:textId="52694D63" w:rsidR="006E6FAA" w:rsidRPr="00B118B0" w:rsidRDefault="006E6FAA" w:rsidP="006E6FAA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เก้า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เดือนที่เป็นของผู้ถือหุ้น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861B9" w14:textId="77777777" w:rsidR="006E6FAA" w:rsidRPr="00B118B0" w:rsidRDefault="006E6FAA" w:rsidP="006E6FAA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9F97C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C684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B407FD6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6474EBF6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48D378C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8E760" w14:textId="77777777" w:rsidR="006E6FAA" w:rsidRPr="00B118B0" w:rsidRDefault="006E6FAA" w:rsidP="006E6FAA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6E6FAA" w:rsidRPr="00B118B0" w14:paraId="07FDA879" w14:textId="77777777" w:rsidTr="000A24D5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9684B" w14:textId="7605B678" w:rsidR="006E6FAA" w:rsidRPr="00B118B0" w:rsidRDefault="006E6FAA" w:rsidP="006E6FAA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2AD68" w14:textId="6265A2E8" w:rsidR="006E6FAA" w:rsidRPr="00B118B0" w:rsidRDefault="00BC618F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157</w:t>
            </w:r>
            <w:r w:rsidR="00127C7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3566A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6CCA5" w14:textId="5510E2C9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97,963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588E5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8073" w14:textId="754D674E" w:rsidR="006E6FAA" w:rsidRPr="00B118B0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85,697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98BA7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F5145" w14:textId="0085D504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56,743</w:t>
            </w:r>
          </w:p>
        </w:tc>
      </w:tr>
      <w:tr w:rsidR="006E6FAA" w:rsidRPr="00B118B0" w14:paraId="18C4E845" w14:textId="77777777" w:rsidTr="000A24D5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4ECB8" w14:textId="543619A5" w:rsidR="006E6FAA" w:rsidRPr="00B118B0" w:rsidRDefault="006E6FAA" w:rsidP="006E6FAA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A229C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BDB8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13035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33E8B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31372" w14:textId="1938C696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DB1B1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68C65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E6FAA" w:rsidRPr="00B118B0" w14:paraId="7B38F4CE" w14:textId="77777777" w:rsidTr="000A24D5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F4FEB" w14:textId="3A82B91E" w:rsidR="006E6FAA" w:rsidRPr="00B118B0" w:rsidRDefault="006E6FAA" w:rsidP="006E6FAA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9D4B2" w14:textId="071B1573" w:rsidR="006E6FAA" w:rsidRPr="00B118B0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4,698,724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180D7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87939" w14:textId="3C58D534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3,091,295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F2D43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84DF6" w14:textId="6B09231C" w:rsidR="006E6FAA" w:rsidRPr="00B118B0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4,698,724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3C27D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9135F" w14:textId="07695A41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3,091,295</w:t>
            </w:r>
          </w:p>
        </w:tc>
      </w:tr>
      <w:tr w:rsidR="006E6FAA" w:rsidRPr="00B118B0" w14:paraId="27DC6B6D" w14:textId="77777777" w:rsidTr="000A24D5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4861C" w14:textId="5A6B13B5" w:rsidR="006E6FAA" w:rsidRPr="00B118B0" w:rsidRDefault="006E6FAA" w:rsidP="006E6FAA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กำไรต่อหุ้นขั้นพื้นฐาน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69C300" w14:textId="396B2A08" w:rsidR="006E6FAA" w:rsidRPr="00B118B0" w:rsidRDefault="00127C7C" w:rsidP="006E6FAA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0.03</w:t>
            </w:r>
            <w:r w:rsidR="00BC618F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AC73E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6A731B" w14:textId="6288198C" w:rsidR="006E6FAA" w:rsidRPr="006E6FAA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6FAA">
              <w:rPr>
                <w:rFonts w:asciiTheme="majorBidi" w:hAnsiTheme="majorBidi" w:cstheme="majorBidi"/>
                <w:b/>
                <w:bCs/>
                <w:sz w:val="28"/>
              </w:rPr>
              <w:t>0.032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ECDFE" w14:textId="77777777" w:rsidR="006E6FAA" w:rsidRPr="00B118B0" w:rsidRDefault="006E6FAA" w:rsidP="006E6FAA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C1546E" w14:textId="04D5BF1D" w:rsidR="006E6FAA" w:rsidRPr="00B118B0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0.018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0BA8E" w14:textId="77777777" w:rsidR="006E6FAA" w:rsidRPr="00B118B0" w:rsidRDefault="006E6FAA" w:rsidP="006E6FAA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91B513" w14:textId="06D4E335" w:rsidR="006E6FAA" w:rsidRPr="006E6FAA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6FAA">
              <w:rPr>
                <w:rFonts w:asciiTheme="majorBidi" w:hAnsiTheme="majorBidi" w:cstheme="majorBidi"/>
                <w:b/>
                <w:bCs/>
                <w:sz w:val="28"/>
              </w:rPr>
              <w:t>0.018</w:t>
            </w:r>
          </w:p>
        </w:tc>
      </w:tr>
    </w:tbl>
    <w:p w14:paraId="7111A76E" w14:textId="4CC9E146" w:rsidR="0042638F" w:rsidRDefault="0042638F" w:rsidP="00411D4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7D41670" w14:textId="77777777" w:rsidR="00AC437D" w:rsidRDefault="00AC437D" w:rsidP="00411D4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D510F69" w14:textId="77777777" w:rsidR="0042638F" w:rsidRDefault="0042638F" w:rsidP="00411D4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2ADD6B6" w14:textId="7B9A6A15" w:rsidR="00DB32E3" w:rsidRDefault="0042638F" w:rsidP="00960E94">
      <w:pPr>
        <w:spacing w:before="120" w:after="120"/>
        <w:jc w:val="thaiDistribute"/>
        <w:rPr>
          <w:rFonts w:asciiTheme="majorBidi" w:hAnsiTheme="majorBidi"/>
          <w:color w:val="000000"/>
          <w:spacing w:val="-2"/>
          <w:sz w:val="28"/>
          <w:cs/>
        </w:rPr>
      </w:pPr>
      <w:r>
        <w:rPr>
          <w:rFonts w:asciiTheme="majorBidi" w:hAnsiTheme="majorBidi"/>
          <w:color w:val="000000"/>
          <w:spacing w:val="-2"/>
          <w:sz w:val="28"/>
        </w:rPr>
        <w:lastRenderedPageBreak/>
        <w:t xml:space="preserve">28.2 </w:t>
      </w:r>
      <w:r w:rsidRPr="0042638F">
        <w:rPr>
          <w:rFonts w:asciiTheme="majorBidi" w:hAnsiTheme="majorBidi" w:hint="cs"/>
          <w:color w:val="000000"/>
          <w:spacing w:val="-2"/>
          <w:sz w:val="28"/>
          <w:cs/>
        </w:rPr>
        <w:t>บริษัทคำนวณกำไรต่อหุ้นปรับลด</w:t>
      </w:r>
      <w:r w:rsidRPr="0042638F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B5495A" w:rsidRPr="00B5495A">
        <w:rPr>
          <w:rFonts w:asciiTheme="majorBidi" w:hAnsiTheme="majorBidi" w:hint="cs"/>
          <w:color w:val="000000"/>
          <w:spacing w:val="-2"/>
          <w:sz w:val="28"/>
          <w:cs/>
        </w:rPr>
        <w:t>สำหรับงวดสามเดือนและ</w:t>
      </w:r>
      <w:r w:rsidR="006E6FAA">
        <w:rPr>
          <w:rFonts w:asciiTheme="majorBidi" w:hAnsiTheme="majorBidi" w:hint="cs"/>
          <w:color w:val="000000"/>
          <w:spacing w:val="-2"/>
          <w:sz w:val="28"/>
          <w:cs/>
        </w:rPr>
        <w:t>เ</w:t>
      </w:r>
      <w:r w:rsidR="00B5495A" w:rsidRPr="00B5495A">
        <w:rPr>
          <w:rFonts w:asciiTheme="majorBidi" w:hAnsiTheme="majorBidi" w:hint="cs"/>
          <w:color w:val="000000"/>
          <w:spacing w:val="-2"/>
          <w:sz w:val="28"/>
          <w:cs/>
        </w:rPr>
        <w:t>ก</w:t>
      </w:r>
      <w:r w:rsidR="006E6FAA">
        <w:rPr>
          <w:rFonts w:asciiTheme="majorBidi" w:hAnsiTheme="majorBidi" w:hint="cs"/>
          <w:color w:val="000000"/>
          <w:spacing w:val="-2"/>
          <w:sz w:val="28"/>
          <w:cs/>
        </w:rPr>
        <w:t>้า</w:t>
      </w:r>
      <w:r w:rsidR="00B5495A" w:rsidRPr="00B5495A">
        <w:rPr>
          <w:rFonts w:asciiTheme="majorBidi" w:hAnsiTheme="majorBidi" w:hint="cs"/>
          <w:color w:val="000000"/>
          <w:spacing w:val="-2"/>
          <w:sz w:val="28"/>
          <w:cs/>
        </w:rPr>
        <w:t>เดือนสิ้นสุดวันที่</w:t>
      </w:r>
      <w:r w:rsidR="00B5495A" w:rsidRPr="00B5495A">
        <w:rPr>
          <w:rFonts w:asciiTheme="majorBidi" w:hAnsiTheme="majorBidi"/>
          <w:color w:val="000000"/>
          <w:spacing w:val="-2"/>
          <w:sz w:val="28"/>
          <w:cs/>
        </w:rPr>
        <w:t xml:space="preserve"> 30 </w:t>
      </w:r>
      <w:r w:rsidR="006E6FAA">
        <w:rPr>
          <w:rFonts w:asciiTheme="majorBidi" w:hAnsiTheme="majorBidi" w:hint="cs"/>
          <w:color w:val="000000"/>
          <w:spacing w:val="-2"/>
          <w:sz w:val="28"/>
          <w:cs/>
        </w:rPr>
        <w:t>กันย</w:t>
      </w:r>
      <w:r w:rsidR="00B5495A" w:rsidRPr="00B5495A">
        <w:rPr>
          <w:rFonts w:asciiTheme="majorBidi" w:hAnsiTheme="majorBidi" w:hint="cs"/>
          <w:color w:val="000000"/>
          <w:spacing w:val="-2"/>
          <w:sz w:val="28"/>
          <w:cs/>
        </w:rPr>
        <w:t>ายน</w:t>
      </w:r>
      <w:r w:rsidR="00B5495A" w:rsidRPr="00B5495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B5495A" w:rsidRPr="00B5495A">
        <w:rPr>
          <w:rFonts w:asciiTheme="majorBidi" w:hAnsiTheme="majorBidi" w:hint="cs"/>
          <w:color w:val="000000"/>
          <w:spacing w:val="-2"/>
          <w:sz w:val="28"/>
          <w:cs/>
        </w:rPr>
        <w:t>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42638F" w:rsidRPr="00B118B0" w14:paraId="3907770D" w14:textId="77777777" w:rsidTr="0042638F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0F298" w14:textId="77777777" w:rsidR="0042638F" w:rsidRPr="00B118B0" w:rsidRDefault="0042638F" w:rsidP="0042638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42638F" w:rsidRPr="00B118B0" w14:paraId="608DC1A7" w14:textId="77777777" w:rsidTr="00B2434A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F12A6" w14:textId="77777777" w:rsidR="0042638F" w:rsidRPr="00B118B0" w:rsidRDefault="0042638F" w:rsidP="0042638F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B5DD8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8BC04E8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4FF2A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2638F" w:rsidRPr="00B118B0" w14:paraId="39C5075E" w14:textId="77777777" w:rsidTr="00381904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B03E0" w14:textId="77777777" w:rsidR="0042638F" w:rsidRPr="00B118B0" w:rsidRDefault="0042638F" w:rsidP="0042638F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08AE9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2564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DBAA6" w14:textId="77777777" w:rsidR="0042638F" w:rsidRPr="00B118B0" w:rsidRDefault="0042638F" w:rsidP="0042638F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E6060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7341645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73546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2564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3A0F6" w14:textId="77777777" w:rsidR="0042638F" w:rsidRPr="00B118B0" w:rsidRDefault="0042638F" w:rsidP="0042638F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2D1BD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2563</w:t>
            </w:r>
          </w:p>
        </w:tc>
      </w:tr>
      <w:tr w:rsidR="0042638F" w:rsidRPr="00B118B0" w14:paraId="3C4B6CD5" w14:textId="77777777" w:rsidTr="00E350BF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87478" w14:textId="461DB6D8" w:rsidR="0042638F" w:rsidRPr="00B118B0" w:rsidRDefault="0042638F" w:rsidP="0042638F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ส่วนแบ่งกำไรสำหรับงวดสามเดือนที่เป็นของผู้ถือหุ้น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58F8D4" w14:textId="77777777" w:rsidR="0042638F" w:rsidRPr="00B118B0" w:rsidRDefault="0042638F" w:rsidP="0042638F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EEA08" w14:textId="77777777" w:rsidR="0042638F" w:rsidRPr="00B118B0" w:rsidRDefault="0042638F" w:rsidP="0042638F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5090D" w14:textId="77777777" w:rsidR="0042638F" w:rsidRPr="00B118B0" w:rsidRDefault="0042638F" w:rsidP="0042638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7BE910E2" w14:textId="77777777" w:rsidR="0042638F" w:rsidRPr="00B118B0" w:rsidRDefault="0042638F" w:rsidP="0042638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9B426" w14:textId="77777777" w:rsidR="0042638F" w:rsidRPr="00B118B0" w:rsidRDefault="0042638F" w:rsidP="0042638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BC0EDFF" w14:textId="77777777" w:rsidR="0042638F" w:rsidRPr="00B118B0" w:rsidRDefault="0042638F" w:rsidP="0042638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72175" w14:textId="77777777" w:rsidR="0042638F" w:rsidRPr="00B118B0" w:rsidRDefault="0042638F" w:rsidP="0042638F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6E6FAA" w:rsidRPr="00B118B0" w14:paraId="6138CE04" w14:textId="77777777" w:rsidTr="0042638F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AED70" w14:textId="79D24BFC" w:rsidR="006E6FAA" w:rsidRPr="00B118B0" w:rsidRDefault="006E6FAA" w:rsidP="006E6FAA">
            <w:pPr>
              <w:tabs>
                <w:tab w:val="left" w:pos="540"/>
              </w:tabs>
              <w:ind w:left="183" w:right="-7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3B529" w14:textId="372C2992" w:rsidR="006E6FAA" w:rsidRPr="00B118B0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</w:t>
            </w:r>
            <w:r w:rsidR="00BC618F">
              <w:rPr>
                <w:rFonts w:asciiTheme="majorBidi" w:hAnsiTheme="majorBidi" w:cstheme="majorBidi"/>
                <w:sz w:val="28"/>
              </w:rPr>
              <w:t>407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9A6B5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D4C2A" w14:textId="4B80F3C1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82234E">
              <w:rPr>
                <w:rFonts w:asciiTheme="majorBidi" w:hAnsiTheme="majorBidi" w:cstheme="majorBidi"/>
                <w:sz w:val="28"/>
              </w:rPr>
              <w:t>35,</w:t>
            </w:r>
            <w:r>
              <w:rPr>
                <w:rFonts w:asciiTheme="majorBidi" w:hAnsiTheme="majorBidi" w:cstheme="majorBidi"/>
                <w:sz w:val="28"/>
              </w:rPr>
              <w:t>452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FBC01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C368C" w14:textId="4DA52F2C" w:rsidR="006E6FAA" w:rsidRPr="00B118B0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25,243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57DF1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D3B4D" w14:textId="52F4E685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24,572</w:t>
            </w:r>
          </w:p>
        </w:tc>
      </w:tr>
      <w:tr w:rsidR="006E6FAA" w:rsidRPr="00B118B0" w14:paraId="6E9E4637" w14:textId="77777777" w:rsidTr="0042638F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44F83" w14:textId="7CFC6597" w:rsidR="006E6FAA" w:rsidRPr="00B118B0" w:rsidRDefault="006E6FAA" w:rsidP="006E6FAA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B292F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CCAF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442E4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7258F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894D2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22D21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A39F5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E6FAA" w:rsidRPr="00B118B0" w14:paraId="23815A72" w14:textId="77777777" w:rsidTr="0042638F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8A07E" w14:textId="13BA05C0" w:rsidR="006E6FAA" w:rsidRPr="00B118B0" w:rsidRDefault="006E6FAA" w:rsidP="006E6FAA">
            <w:pPr>
              <w:tabs>
                <w:tab w:val="left" w:pos="540"/>
              </w:tabs>
              <w:ind w:left="183" w:right="-7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1ED00" w14:textId="34DB9827" w:rsidR="006E6FAA" w:rsidRPr="00B118B0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4,963,271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DC9B4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FDAC8" w14:textId="78219D34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3,138,521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8DCB5" w14:textId="77777777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7F27A" w14:textId="0E688349" w:rsidR="006E6FAA" w:rsidRPr="00B118B0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4,963,271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E33A6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02E69" w14:textId="5F2C3DE8" w:rsidR="006E6FAA" w:rsidRPr="00B118B0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3,138,521</w:t>
            </w:r>
          </w:p>
        </w:tc>
      </w:tr>
      <w:tr w:rsidR="006E6FAA" w:rsidRPr="00B118B0" w14:paraId="7DEE50C0" w14:textId="77777777" w:rsidTr="0042638F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79B43" w14:textId="627B4C52" w:rsidR="006E6FAA" w:rsidRPr="00B118B0" w:rsidRDefault="006E6FAA" w:rsidP="006E6FAA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ปรับลด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8C16A1" w14:textId="1E4B6F97" w:rsidR="006E6FAA" w:rsidRPr="00B118B0" w:rsidRDefault="00127C7C" w:rsidP="006E6FAA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0.00</w:t>
            </w:r>
            <w:r w:rsidR="00BC618F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0EA7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3819B9" w14:textId="4B1C5059" w:rsidR="006E6FAA" w:rsidRPr="006E6FAA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6FAA">
              <w:rPr>
                <w:rFonts w:asciiTheme="majorBidi" w:hAnsiTheme="majorBidi" w:cstheme="majorBidi"/>
                <w:b/>
                <w:bCs/>
                <w:sz w:val="28"/>
              </w:rPr>
              <w:t>0.011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AE30" w14:textId="77777777" w:rsidR="006E6FAA" w:rsidRPr="00B118B0" w:rsidRDefault="006E6FAA" w:rsidP="006E6FAA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0A5B6D" w14:textId="35C2B565" w:rsidR="006E6FAA" w:rsidRPr="00B118B0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0.005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24555" w14:textId="77777777" w:rsidR="006E6FAA" w:rsidRPr="00B118B0" w:rsidRDefault="006E6FAA" w:rsidP="006E6FAA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0A9476" w14:textId="7531A3ED" w:rsidR="006E6FAA" w:rsidRPr="006E6FAA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6FAA">
              <w:rPr>
                <w:rFonts w:asciiTheme="majorBidi" w:hAnsiTheme="majorBidi" w:cstheme="majorBidi"/>
                <w:b/>
                <w:bCs/>
                <w:sz w:val="28"/>
              </w:rPr>
              <w:t>0.008</w:t>
            </w:r>
          </w:p>
        </w:tc>
      </w:tr>
      <w:tr w:rsidR="006E6FAA" w:rsidRPr="00B118B0" w14:paraId="59E962BA" w14:textId="77777777" w:rsidTr="0042638F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CC671" w14:textId="77777777" w:rsidR="006E6FAA" w:rsidRPr="00B118B0" w:rsidRDefault="006E6FAA" w:rsidP="006E6FAA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5BE16" w14:textId="77777777" w:rsidR="006E6FAA" w:rsidRPr="00B118B0" w:rsidRDefault="006E6FAA" w:rsidP="006E6FAA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A0E15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2F65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50E60185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22D51E44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64F6CD19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73356" w14:textId="77777777" w:rsidR="006E6FAA" w:rsidRPr="00B118B0" w:rsidRDefault="006E6FAA" w:rsidP="006E6FAA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6E6FAA" w:rsidRPr="00B118B0" w14:paraId="527F85F3" w14:textId="77777777" w:rsidTr="0042638F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6F7E8" w14:textId="468FB301" w:rsidR="006E6FAA" w:rsidRPr="00B118B0" w:rsidRDefault="006E6FAA" w:rsidP="006E6FAA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ก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้า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เดือนที่เป็นของผู้ถือหุ้น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5FF1" w14:textId="77777777" w:rsidR="006E6FAA" w:rsidRPr="00B118B0" w:rsidRDefault="006E6FAA" w:rsidP="006E6FAA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A602B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80D44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5B61B3A8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4E361896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0C5A0332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93A53" w14:textId="77777777" w:rsidR="006E6FAA" w:rsidRPr="00B118B0" w:rsidRDefault="006E6FAA" w:rsidP="006E6FAA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6E6FAA" w:rsidRPr="00B118B0" w14:paraId="008F5736" w14:textId="77777777" w:rsidTr="004C4DE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100FC" w14:textId="56B9C469" w:rsidR="006E6FAA" w:rsidRPr="00B118B0" w:rsidRDefault="006E6FAA" w:rsidP="006E6FAA">
            <w:pPr>
              <w:tabs>
                <w:tab w:val="left" w:pos="540"/>
              </w:tabs>
              <w:ind w:left="180"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F7E83" w14:textId="18366A80" w:rsidR="006E6FAA" w:rsidRPr="0088709F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BC618F">
              <w:rPr>
                <w:rFonts w:asciiTheme="majorBidi" w:hAnsiTheme="majorBidi" w:cstheme="majorBidi"/>
                <w:sz w:val="28"/>
              </w:rPr>
              <w:t>57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C618F"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565EB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3CBA7" w14:textId="6FF6AFE2" w:rsidR="006E6FAA" w:rsidRPr="0088709F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,809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892FF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C057F" w14:textId="0AA37ACA" w:rsidR="006E6FAA" w:rsidRPr="0088709F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85,697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B034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39748" w14:textId="69AC3D5E" w:rsidR="006E6FAA" w:rsidRPr="0088709F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57,588</w:t>
            </w:r>
          </w:p>
        </w:tc>
      </w:tr>
      <w:tr w:rsidR="006E6FAA" w:rsidRPr="00B118B0" w14:paraId="04413C46" w14:textId="77777777" w:rsidTr="004C4DE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83134" w14:textId="2FB0CC62" w:rsidR="006E6FAA" w:rsidRPr="00B118B0" w:rsidRDefault="006E6FAA" w:rsidP="006E6FAA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44A3E" w14:textId="77777777" w:rsidR="006E6FAA" w:rsidRPr="0088709F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108C3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9EB51" w14:textId="77777777" w:rsidR="006E6FAA" w:rsidRPr="0088709F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57166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C09E8" w14:textId="77777777" w:rsidR="006E6FAA" w:rsidRPr="0088709F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4D76F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9821C" w14:textId="77777777" w:rsidR="006E6FAA" w:rsidRPr="0088709F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E6FAA" w:rsidRPr="00B118B0" w14:paraId="03769D3B" w14:textId="77777777" w:rsidTr="004C4DE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BBBCA" w14:textId="2C9D9615" w:rsidR="006E6FAA" w:rsidRPr="00B118B0" w:rsidRDefault="006E6FAA" w:rsidP="006E6FAA">
            <w:pPr>
              <w:tabs>
                <w:tab w:val="left" w:pos="540"/>
              </w:tabs>
              <w:ind w:left="180"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FF7AB" w14:textId="4A29496B" w:rsidR="006E6FAA" w:rsidRPr="0088709F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4,698,724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D394E" w14:textId="77777777" w:rsidR="006E6FAA" w:rsidRPr="00B118B0" w:rsidRDefault="006E6FAA" w:rsidP="006E6FA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C4B8A" w14:textId="08A232E9" w:rsidR="006E6FAA" w:rsidRPr="0088709F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3,138,521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ABDAE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BA02B" w14:textId="1953C15F" w:rsidR="006E6FAA" w:rsidRPr="0088709F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4,698,724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C50F0" w14:textId="77777777" w:rsidR="006E6FAA" w:rsidRPr="00B118B0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9CD51" w14:textId="186CAB91" w:rsidR="006E6FAA" w:rsidRPr="0088709F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3,138,521</w:t>
            </w:r>
          </w:p>
        </w:tc>
      </w:tr>
      <w:tr w:rsidR="006E6FAA" w:rsidRPr="00B118B0" w14:paraId="3A19D2D8" w14:textId="77777777" w:rsidTr="004C4DE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255C4" w14:textId="34936C3C" w:rsidR="006E6FAA" w:rsidRPr="00B118B0" w:rsidRDefault="006E6FAA" w:rsidP="006E6FAA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ปรับลด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110CDB" w14:textId="7969D9FC" w:rsidR="006E6FAA" w:rsidRPr="0088709F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0.03</w:t>
            </w:r>
            <w:r w:rsidR="00BC618F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7006E" w14:textId="77777777" w:rsidR="006E6FAA" w:rsidRPr="0088709F" w:rsidRDefault="006E6FAA" w:rsidP="006E6FA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4851C1" w14:textId="63C42006" w:rsidR="006E6FAA" w:rsidRPr="006E6FAA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6FAA">
              <w:rPr>
                <w:rFonts w:asciiTheme="majorBidi" w:hAnsiTheme="majorBidi" w:cstheme="majorBidi"/>
                <w:b/>
                <w:bCs/>
                <w:sz w:val="28"/>
              </w:rPr>
              <w:t>0.031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53221" w14:textId="77777777" w:rsidR="006E6FAA" w:rsidRPr="0088709F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10EDBC" w14:textId="2AAC983A" w:rsidR="006E6FAA" w:rsidRPr="0088709F" w:rsidRDefault="00127C7C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0.018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D25A7" w14:textId="77777777" w:rsidR="006E6FAA" w:rsidRPr="0088709F" w:rsidRDefault="006E6FAA" w:rsidP="006E6FAA">
            <w:pPr>
              <w:snapToGrid w:val="0"/>
              <w:ind w:right="-9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1A6823" w14:textId="115CCD1E" w:rsidR="006E6FAA" w:rsidRPr="006E6FAA" w:rsidRDefault="006E6FAA" w:rsidP="006E6FA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6FAA">
              <w:rPr>
                <w:rFonts w:asciiTheme="majorBidi" w:hAnsiTheme="majorBidi" w:cstheme="majorBidi"/>
                <w:b/>
                <w:bCs/>
                <w:sz w:val="28"/>
              </w:rPr>
              <w:t>0.018</w:t>
            </w:r>
          </w:p>
        </w:tc>
      </w:tr>
    </w:tbl>
    <w:p w14:paraId="4C6285DC" w14:textId="54FF1B74" w:rsidR="000860DC" w:rsidRPr="00B118B0" w:rsidRDefault="000860DC" w:rsidP="00EE5634">
      <w:pPr>
        <w:pStyle w:val="ListParagraph"/>
        <w:numPr>
          <w:ilvl w:val="0"/>
          <w:numId w:val="1"/>
        </w:numPr>
        <w:spacing w:before="240" w:after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ข้อมูลทางการเงินจำแนกตามส่วนงานและการจำแนกรายได้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6097DEF" w14:textId="7D7A3549" w:rsidR="00B30266" w:rsidRPr="00B118B0" w:rsidRDefault="000860DC" w:rsidP="00284382">
      <w:pPr>
        <w:ind w:left="360"/>
        <w:jc w:val="both"/>
        <w:rPr>
          <w:rFonts w:asciiTheme="majorBidi" w:eastAsia="Times New Roman" w:hAnsiTheme="majorBidi" w:cstheme="majorBidi"/>
          <w:sz w:val="28"/>
        </w:rPr>
      </w:pPr>
      <w:r w:rsidRPr="00B118B0">
        <w:rPr>
          <w:rFonts w:asciiTheme="majorBidi" w:eastAsia="Times New Roman" w:hAnsiTheme="majorBidi" w:cstheme="majorBidi"/>
          <w:spacing w:val="-8"/>
          <w:sz w:val="28"/>
          <w:cs/>
        </w:rPr>
        <w:t>สำหรับ</w:t>
      </w:r>
      <w:r w:rsidR="002C0848" w:rsidRPr="00B118B0">
        <w:rPr>
          <w:rFonts w:asciiTheme="majorBidi" w:hAnsiTheme="majorBidi" w:cstheme="majorBidi"/>
          <w:sz w:val="28"/>
          <w:cs/>
          <w:lang w:val="en-GB"/>
        </w:rPr>
        <w:t>งวดสามเดือนและ</w:t>
      </w:r>
      <w:r w:rsidR="00446887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2C0848" w:rsidRPr="00B118B0">
        <w:rPr>
          <w:rFonts w:asciiTheme="majorBidi" w:hAnsiTheme="majorBidi" w:cstheme="majorBidi"/>
          <w:sz w:val="28"/>
          <w:cs/>
          <w:lang w:val="en-GB"/>
        </w:rPr>
        <w:t>เดือนสิ้นสุด</w:t>
      </w:r>
      <w:r w:rsidRPr="00B118B0">
        <w:rPr>
          <w:rFonts w:asciiTheme="majorBidi" w:eastAsia="Times New Roman" w:hAnsiTheme="majorBidi" w:cstheme="majorBidi"/>
          <w:spacing w:val="-8"/>
          <w:sz w:val="28"/>
          <w:cs/>
        </w:rPr>
        <w:t xml:space="preserve">วันที่ </w:t>
      </w:r>
      <w:r w:rsidR="002C0848" w:rsidRPr="00B118B0">
        <w:rPr>
          <w:rFonts w:asciiTheme="majorBidi" w:eastAsia="Times New Roman" w:hAnsiTheme="majorBidi" w:cstheme="majorBidi"/>
          <w:spacing w:val="-8"/>
          <w:sz w:val="28"/>
        </w:rPr>
        <w:t>30</w:t>
      </w:r>
      <w:r w:rsidR="002C0848" w:rsidRPr="00B118B0">
        <w:rPr>
          <w:rFonts w:asciiTheme="majorBidi" w:eastAsia="Times New Roman" w:hAnsiTheme="majorBidi" w:cstheme="majorBidi"/>
          <w:spacing w:val="-8"/>
          <w:sz w:val="28"/>
          <w:cs/>
        </w:rPr>
        <w:t xml:space="preserve"> </w:t>
      </w:r>
      <w:r w:rsidR="00446887">
        <w:rPr>
          <w:rFonts w:asciiTheme="majorBidi" w:eastAsia="Times New Roman" w:hAnsiTheme="majorBidi" w:cstheme="majorBidi" w:hint="cs"/>
          <w:spacing w:val="-8"/>
          <w:sz w:val="28"/>
          <w:cs/>
        </w:rPr>
        <w:t>กันย</w:t>
      </w:r>
      <w:r w:rsidR="002C0848" w:rsidRPr="00B118B0">
        <w:rPr>
          <w:rFonts w:asciiTheme="majorBidi" w:eastAsia="Times New Roman" w:hAnsiTheme="majorBidi" w:cstheme="majorBidi"/>
          <w:spacing w:val="-8"/>
          <w:sz w:val="28"/>
          <w:cs/>
        </w:rPr>
        <w:t>ายน</w:t>
      </w:r>
      <w:r w:rsidRPr="00B118B0">
        <w:rPr>
          <w:rFonts w:asciiTheme="majorBidi" w:eastAsia="Times New Roman" w:hAnsiTheme="majorBidi" w:cstheme="majorBidi"/>
          <w:spacing w:val="-8"/>
          <w:sz w:val="28"/>
          <w:cs/>
        </w:rPr>
        <w:t xml:space="preserve"> </w:t>
      </w:r>
      <w:r w:rsidRPr="00B118B0">
        <w:rPr>
          <w:rFonts w:asciiTheme="majorBidi" w:eastAsia="Times New Roman" w:hAnsiTheme="majorBidi" w:cstheme="majorBidi"/>
          <w:spacing w:val="-8"/>
          <w:sz w:val="28"/>
        </w:rPr>
        <w:t>256</w:t>
      </w:r>
      <w:r w:rsidR="00073DD6" w:rsidRPr="00B118B0">
        <w:rPr>
          <w:rFonts w:asciiTheme="majorBidi" w:eastAsia="Times New Roman" w:hAnsiTheme="majorBidi" w:cstheme="majorBidi"/>
          <w:spacing w:val="-8"/>
          <w:sz w:val="28"/>
        </w:rPr>
        <w:t>4</w:t>
      </w:r>
      <w:r w:rsidRPr="00B118B0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Times New Roman" w:hAnsiTheme="majorBidi" w:cstheme="majorBidi"/>
          <w:sz w:val="28"/>
        </w:rPr>
        <w:t>256</w:t>
      </w:r>
      <w:r w:rsidR="00073DD6" w:rsidRPr="00B118B0">
        <w:rPr>
          <w:rFonts w:asciiTheme="majorBidi" w:eastAsia="Times New Roman" w:hAnsiTheme="majorBidi" w:cstheme="majorBidi"/>
          <w:sz w:val="28"/>
        </w:rPr>
        <w:t>3</w:t>
      </w:r>
      <w:r w:rsidRPr="00B118B0">
        <w:rPr>
          <w:rFonts w:asciiTheme="majorBidi" w:eastAsia="Times New Roman" w:hAnsiTheme="majorBidi" w:cstheme="majorBidi"/>
          <w:sz w:val="28"/>
        </w:rPr>
        <w:t xml:space="preserve"> </w:t>
      </w:r>
      <w:r w:rsidRPr="00B118B0">
        <w:rPr>
          <w:rFonts w:asciiTheme="majorBidi" w:eastAsia="Times New Roman" w:hAnsiTheme="majorBidi" w:cstheme="majorBidi"/>
          <w:sz w:val="28"/>
          <w:cs/>
        </w:rPr>
        <w:t xml:space="preserve">กลุ่มบริษัทมี </w:t>
      </w:r>
      <w:r w:rsidR="00B30266" w:rsidRPr="00B118B0">
        <w:rPr>
          <w:rFonts w:asciiTheme="majorBidi" w:eastAsia="Times New Roman" w:hAnsiTheme="majorBidi" w:cstheme="majorBidi"/>
          <w:sz w:val="28"/>
        </w:rPr>
        <w:t>4</w:t>
      </w:r>
      <w:r w:rsidRPr="00B118B0">
        <w:rPr>
          <w:rFonts w:asciiTheme="majorBidi" w:eastAsia="Times New Roman" w:hAnsiTheme="majorBidi" w:cstheme="majorBidi"/>
          <w:sz w:val="28"/>
          <w:cs/>
        </w:rPr>
        <w:t xml:space="preserve"> ส่วนงานที่รายงาน ได้แก่ </w:t>
      </w:r>
    </w:p>
    <w:p w14:paraId="2BA16E59" w14:textId="300EABED" w:rsidR="00B30266" w:rsidRPr="00B118B0" w:rsidRDefault="000860DC" w:rsidP="00081754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118B0">
        <w:rPr>
          <w:rFonts w:asciiTheme="majorBidi" w:eastAsia="Times New Roman" w:hAnsiTheme="majorBidi" w:cstheme="majorBidi"/>
          <w:spacing w:val="-10"/>
          <w:sz w:val="28"/>
          <w:cs/>
        </w:rPr>
        <w:t>ธุรกิจ</w:t>
      </w:r>
      <w:r w:rsidR="00EA68D3" w:rsidRPr="00B118B0">
        <w:rPr>
          <w:rFonts w:asciiTheme="majorBidi" w:eastAsia="Times New Roman" w:hAnsiTheme="majorBidi" w:cstheme="majorBidi" w:hint="cs"/>
          <w:spacing w:val="-10"/>
          <w:sz w:val="28"/>
          <w:cs/>
        </w:rPr>
        <w:t>สถานี</w:t>
      </w:r>
      <w:r w:rsidR="00015E36" w:rsidRPr="00B118B0">
        <w:rPr>
          <w:rFonts w:asciiTheme="majorBidi" w:eastAsia="Times New Roman" w:hAnsiTheme="majorBidi" w:cstheme="majorBidi" w:hint="cs"/>
          <w:spacing w:val="-10"/>
          <w:sz w:val="28"/>
          <w:cs/>
        </w:rPr>
        <w:t>จำหน่ายแก็สและน้ำมัน</w:t>
      </w:r>
    </w:p>
    <w:p w14:paraId="32536FD7" w14:textId="7401B77C" w:rsidR="00B30266" w:rsidRPr="00B118B0" w:rsidRDefault="000860DC" w:rsidP="00081754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118B0">
        <w:rPr>
          <w:rFonts w:asciiTheme="majorBidi" w:eastAsia="Times New Roman" w:hAnsiTheme="majorBidi" w:cstheme="majorBidi"/>
          <w:spacing w:val="-10"/>
          <w:sz w:val="28"/>
          <w:cs/>
        </w:rPr>
        <w:t>ธุรกิจพลังงาน</w:t>
      </w:r>
      <w:r w:rsidR="00015E36" w:rsidRPr="00B118B0">
        <w:rPr>
          <w:rFonts w:asciiTheme="majorBidi" w:eastAsia="Times New Roman" w:hAnsiTheme="majorBidi" w:cstheme="majorBidi" w:hint="cs"/>
          <w:spacing w:val="-10"/>
          <w:sz w:val="28"/>
          <w:cs/>
        </w:rPr>
        <w:t>ทดแทน</w:t>
      </w:r>
    </w:p>
    <w:p w14:paraId="17D93D1C" w14:textId="344F688B" w:rsidR="00B30266" w:rsidRPr="00B118B0" w:rsidRDefault="000860DC" w:rsidP="00081754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118B0">
        <w:rPr>
          <w:rFonts w:asciiTheme="majorBidi" w:eastAsia="Times New Roman" w:hAnsiTheme="majorBidi" w:cstheme="majorBidi"/>
          <w:spacing w:val="-10"/>
          <w:sz w:val="28"/>
          <w:cs/>
        </w:rPr>
        <w:t>ธุรกิจ</w:t>
      </w:r>
      <w:r w:rsidR="00015E36" w:rsidRPr="00B118B0">
        <w:rPr>
          <w:rFonts w:asciiTheme="majorBidi" w:eastAsia="Times New Roman" w:hAnsiTheme="majorBidi" w:cstheme="majorBidi" w:hint="cs"/>
          <w:spacing w:val="-10"/>
          <w:sz w:val="28"/>
          <w:cs/>
        </w:rPr>
        <w:t>การสื่อสารโทรคมนาคม</w:t>
      </w:r>
      <w:r w:rsidRPr="00B118B0">
        <w:rPr>
          <w:rFonts w:asciiTheme="majorBidi" w:eastAsia="Times New Roman" w:hAnsiTheme="majorBidi" w:cstheme="majorBidi"/>
          <w:spacing w:val="-10"/>
          <w:sz w:val="28"/>
          <w:cs/>
        </w:rPr>
        <w:t xml:space="preserve"> </w:t>
      </w:r>
      <w:r w:rsidRPr="00B118B0">
        <w:rPr>
          <w:rFonts w:asciiTheme="majorBidi" w:eastAsia="Times New Roman" w:hAnsiTheme="majorBidi" w:cstheme="majorBidi"/>
          <w:spacing w:val="-10"/>
          <w:sz w:val="28"/>
        </w:rPr>
        <w:t xml:space="preserve">Internet of Things </w:t>
      </w:r>
    </w:p>
    <w:p w14:paraId="110BE60A" w14:textId="6D1D39B8" w:rsidR="00B30266" w:rsidRPr="00B118B0" w:rsidRDefault="00B30266" w:rsidP="00081754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118B0">
        <w:rPr>
          <w:rFonts w:asciiTheme="majorBidi" w:eastAsia="Times New Roman" w:hAnsiTheme="majorBidi" w:cstheme="majorBidi"/>
          <w:spacing w:val="-6"/>
          <w:sz w:val="28"/>
          <w:cs/>
        </w:rPr>
        <w:t>ธุรกิจ</w:t>
      </w:r>
      <w:r w:rsidR="00CE5C24" w:rsidRPr="00B118B0">
        <w:rPr>
          <w:rFonts w:asciiTheme="majorBidi" w:eastAsia="Times New Roman" w:hAnsiTheme="majorBidi" w:cstheme="majorBidi" w:hint="cs"/>
          <w:spacing w:val="-6"/>
          <w:sz w:val="28"/>
          <w:cs/>
        </w:rPr>
        <w:t>สาธารณูปโภค</w:t>
      </w:r>
    </w:p>
    <w:p w14:paraId="4786E0F5" w14:textId="77777777" w:rsidR="002C66CB" w:rsidRPr="003E0BD8" w:rsidRDefault="002C66CB" w:rsidP="002C66CB">
      <w:pPr>
        <w:pStyle w:val="ListParagraph"/>
        <w:jc w:val="both"/>
        <w:rPr>
          <w:rFonts w:asciiTheme="majorBidi" w:eastAsia="Times New Roman" w:hAnsiTheme="majorBidi" w:cstheme="majorBidi"/>
          <w:spacing w:val="-6"/>
          <w:sz w:val="20"/>
          <w:szCs w:val="20"/>
        </w:rPr>
      </w:pPr>
    </w:p>
    <w:p w14:paraId="3DFA14FF" w14:textId="77777777" w:rsidR="000860DC" w:rsidRPr="00B118B0" w:rsidRDefault="000860DC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B118B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3E045899" w14:textId="67B0F1E4" w:rsidR="000860DC" w:rsidRPr="00B118B0" w:rsidRDefault="000860DC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B118B0">
        <w:rPr>
          <w:rFonts w:asciiTheme="majorBidi" w:hAnsiTheme="majorBidi" w:cstheme="majorBidi"/>
          <w:spacing w:val="-4"/>
          <w:sz w:val="28"/>
          <w:cs/>
          <w:lang w:val="en-GB"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B118B0">
        <w:rPr>
          <w:rFonts w:asciiTheme="majorBidi" w:hAnsiTheme="majorBidi" w:cstheme="majorBidi"/>
          <w:sz w:val="28"/>
          <w:cs/>
          <w:lang w:val="en-GB"/>
        </w:rPr>
        <w:t>ที่</w:t>
      </w:r>
      <w:r w:rsidRPr="00B118B0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 w:rsidRPr="00B118B0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0A3C975E" w14:textId="77777777" w:rsidR="002C66CB" w:rsidRPr="003E0BD8" w:rsidRDefault="002C66CB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0"/>
          <w:szCs w:val="20"/>
          <w:lang w:val="en-GB"/>
        </w:rPr>
      </w:pPr>
    </w:p>
    <w:p w14:paraId="47C7B6E1" w14:textId="77777777" w:rsidR="000860DC" w:rsidRPr="00B118B0" w:rsidRDefault="000860DC" w:rsidP="002C66CB">
      <w:pPr>
        <w:tabs>
          <w:tab w:val="right" w:pos="7200"/>
          <w:tab w:val="right" w:pos="9000"/>
        </w:tabs>
        <w:ind w:left="360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B118B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</w:p>
    <w:p w14:paraId="53BFB2A6" w14:textId="59200B42" w:rsidR="000860DC" w:rsidRPr="00B118B0" w:rsidRDefault="000860DC" w:rsidP="000860DC">
      <w:pPr>
        <w:spacing w:after="240"/>
        <w:ind w:left="360"/>
        <w:jc w:val="thaiDistribute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t>สำหรับ</w:t>
      </w:r>
      <w:r w:rsidR="002C0848" w:rsidRPr="00B118B0">
        <w:rPr>
          <w:rFonts w:asciiTheme="majorBidi" w:hAnsiTheme="majorBidi" w:cstheme="majorBidi"/>
          <w:sz w:val="28"/>
          <w:cs/>
          <w:lang w:val="en-GB"/>
        </w:rPr>
        <w:t>งวดสามเดือนและ</w:t>
      </w:r>
      <w:r w:rsidR="00446887">
        <w:rPr>
          <w:rFonts w:asciiTheme="majorBidi" w:hAnsiTheme="majorBidi" w:cstheme="majorBidi" w:hint="cs"/>
          <w:sz w:val="28"/>
          <w:cs/>
          <w:lang w:val="en-GB"/>
        </w:rPr>
        <w:t>เ</w:t>
      </w:r>
      <w:r w:rsidR="002C0848" w:rsidRPr="00B118B0">
        <w:rPr>
          <w:rFonts w:asciiTheme="majorBidi" w:hAnsiTheme="majorBidi" w:cstheme="majorBidi"/>
          <w:sz w:val="28"/>
          <w:cs/>
          <w:lang w:val="en-GB"/>
        </w:rPr>
        <w:t>ก</w:t>
      </w:r>
      <w:r w:rsidR="00446887">
        <w:rPr>
          <w:rFonts w:asciiTheme="majorBidi" w:hAnsiTheme="majorBidi" w:cstheme="majorBidi" w:hint="cs"/>
          <w:sz w:val="28"/>
          <w:cs/>
          <w:lang w:val="en-GB"/>
        </w:rPr>
        <w:t>้า</w:t>
      </w:r>
      <w:r w:rsidR="002C0848" w:rsidRPr="00B118B0">
        <w:rPr>
          <w:rFonts w:asciiTheme="majorBidi" w:hAnsiTheme="majorBidi" w:cstheme="majorBidi"/>
          <w:sz w:val="28"/>
          <w:cs/>
          <w:lang w:val="en-GB"/>
        </w:rPr>
        <w:t>เดือนสิ้นสุด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วันที่ </w:t>
      </w:r>
      <w:r w:rsidR="002C0848" w:rsidRPr="00B118B0">
        <w:rPr>
          <w:rFonts w:asciiTheme="majorBidi" w:eastAsia="Times New Roman" w:hAnsiTheme="majorBidi" w:cstheme="majorBidi"/>
          <w:spacing w:val="-8"/>
          <w:sz w:val="28"/>
        </w:rPr>
        <w:t>30</w:t>
      </w:r>
      <w:r w:rsidR="002C0848" w:rsidRPr="00B118B0">
        <w:rPr>
          <w:rFonts w:asciiTheme="majorBidi" w:eastAsia="Times New Roman" w:hAnsiTheme="majorBidi" w:cstheme="majorBidi"/>
          <w:spacing w:val="-8"/>
          <w:sz w:val="28"/>
          <w:cs/>
        </w:rPr>
        <w:t xml:space="preserve"> </w:t>
      </w:r>
      <w:r w:rsidR="00446887">
        <w:rPr>
          <w:rFonts w:asciiTheme="majorBidi" w:eastAsia="Times New Roman" w:hAnsiTheme="majorBidi" w:cstheme="majorBidi" w:hint="cs"/>
          <w:spacing w:val="-8"/>
          <w:sz w:val="28"/>
          <w:cs/>
        </w:rPr>
        <w:t>กันยา</w:t>
      </w:r>
      <w:r w:rsidR="002C0848" w:rsidRPr="00B118B0">
        <w:rPr>
          <w:rFonts w:asciiTheme="majorBidi" w:eastAsia="Times New Roman" w:hAnsiTheme="majorBidi" w:cstheme="majorBidi"/>
          <w:spacing w:val="-8"/>
          <w:sz w:val="28"/>
          <w:cs/>
        </w:rPr>
        <w:t xml:space="preserve">ยน </w:t>
      </w:r>
      <w:r w:rsidRPr="00B118B0">
        <w:rPr>
          <w:rFonts w:asciiTheme="majorBidi" w:eastAsia="Times New Roman" w:hAnsiTheme="majorBidi" w:cstheme="majorBidi"/>
          <w:spacing w:val="-8"/>
          <w:sz w:val="28"/>
        </w:rPr>
        <w:t>256</w:t>
      </w:r>
      <w:r w:rsidR="001C1F50" w:rsidRPr="00B118B0">
        <w:rPr>
          <w:rFonts w:asciiTheme="majorBidi" w:eastAsia="Times New Roman" w:hAnsiTheme="majorBidi" w:cstheme="majorBidi"/>
          <w:spacing w:val="-8"/>
          <w:sz w:val="28"/>
        </w:rPr>
        <w:t>4</w:t>
      </w:r>
      <w:r w:rsidRPr="00B118B0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Times New Roman" w:hAnsiTheme="majorBidi" w:cstheme="majorBidi"/>
          <w:sz w:val="28"/>
        </w:rPr>
        <w:t>256</w:t>
      </w:r>
      <w:r w:rsidR="001C1F50" w:rsidRPr="00B118B0">
        <w:rPr>
          <w:rFonts w:asciiTheme="majorBidi" w:eastAsia="Times New Roman" w:hAnsiTheme="majorBidi" w:cstheme="majorBidi"/>
          <w:sz w:val="28"/>
        </w:rPr>
        <w:t>3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กลุ่มบริษัทไม่มีลูกค้ารายใหญ่ที่มีสาระสำคัญ</w:t>
      </w:r>
    </w:p>
    <w:p w14:paraId="4B217F67" w14:textId="7D02D46F" w:rsidR="000860DC" w:rsidRPr="00B118B0" w:rsidRDefault="000860DC" w:rsidP="000860DC">
      <w:pPr>
        <w:tabs>
          <w:tab w:val="left" w:pos="2190"/>
        </w:tabs>
        <w:rPr>
          <w:rFonts w:asciiTheme="majorBidi" w:hAnsiTheme="majorBidi" w:cstheme="majorBidi"/>
          <w:sz w:val="28"/>
        </w:rPr>
        <w:sectPr w:rsidR="000860DC" w:rsidRPr="00B118B0" w:rsidSect="00DF0A75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34"/>
          <w:cols w:space="720"/>
          <w:docGrid w:linePitch="326"/>
        </w:sectPr>
      </w:pPr>
    </w:p>
    <w:p w14:paraId="52539F71" w14:textId="25174569" w:rsidR="00F53166" w:rsidRPr="00B118B0" w:rsidRDefault="009E4C64" w:rsidP="00985E24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lastRenderedPageBreak/>
        <w:t xml:space="preserve">ข้อมูลตามส่วนงานที่รายงานและการจำแนกรายได้สำหรับงวดสามเดือนสิ้นสุดวันที่ </w:t>
      </w:r>
      <w:r w:rsidR="00825D0B" w:rsidRPr="00B118B0">
        <w:rPr>
          <w:rFonts w:asciiTheme="majorBidi" w:eastAsia="SimSun" w:hAnsiTheme="majorBidi" w:cstheme="majorBidi"/>
          <w:sz w:val="28"/>
        </w:rPr>
        <w:t>30</w:t>
      </w:r>
      <w:r w:rsidR="00825D0B" w:rsidRPr="00B118B0">
        <w:rPr>
          <w:rFonts w:asciiTheme="majorBidi" w:eastAsia="SimSun" w:hAnsiTheme="majorBidi" w:cstheme="majorBidi"/>
          <w:sz w:val="28"/>
          <w:cs/>
        </w:rPr>
        <w:t xml:space="preserve"> </w:t>
      </w:r>
      <w:r w:rsidR="00446887">
        <w:rPr>
          <w:rFonts w:asciiTheme="majorBidi" w:eastAsia="SimSun" w:hAnsiTheme="majorBidi" w:cstheme="majorBidi" w:hint="cs"/>
          <w:sz w:val="28"/>
          <w:cs/>
        </w:rPr>
        <w:t>กันย</w:t>
      </w:r>
      <w:r w:rsidR="00825D0B" w:rsidRPr="00B118B0">
        <w:rPr>
          <w:rFonts w:asciiTheme="majorBidi" w:eastAsia="SimSun" w:hAnsiTheme="majorBidi" w:cstheme="majorBidi"/>
          <w:sz w:val="28"/>
          <w:cs/>
        </w:rPr>
        <w:t>ายน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BE05FC" w:rsidRPr="00B118B0">
        <w:rPr>
          <w:rFonts w:asciiTheme="majorBidi" w:eastAsia="SimSun" w:hAnsiTheme="majorBidi" w:cstheme="majorBidi"/>
          <w:sz w:val="28"/>
        </w:rPr>
        <w:t>4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BE05FC" w:rsidRPr="00B118B0">
        <w:rPr>
          <w:rFonts w:asciiTheme="majorBidi" w:eastAsia="SimSun" w:hAnsiTheme="majorBidi" w:cstheme="majorBidi"/>
          <w:sz w:val="28"/>
        </w:rPr>
        <w:t>3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860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720"/>
        <w:gridCol w:w="90"/>
        <w:gridCol w:w="720"/>
        <w:gridCol w:w="90"/>
        <w:gridCol w:w="1170"/>
        <w:gridCol w:w="90"/>
        <w:gridCol w:w="1170"/>
      </w:tblGrid>
      <w:tr w:rsidR="00ED3F7B" w:rsidRPr="00B118B0" w14:paraId="0F499F53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45B12B32" w14:textId="77777777" w:rsidR="00ED3F7B" w:rsidRPr="00B118B0" w:rsidRDefault="00ED3F7B" w:rsidP="00E54490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268" w:type="dxa"/>
            <w:gridSpan w:val="19"/>
          </w:tcPr>
          <w:p w14:paraId="38D2EFE3" w14:textId="77777777" w:rsidR="00ED3F7B" w:rsidRPr="00B118B0" w:rsidRDefault="00ED3F7B" w:rsidP="003D2FA2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D3F7B" w:rsidRPr="00B118B0" w14:paraId="68E17175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1671EE0D" w14:textId="77777777" w:rsidR="00ED3F7B" w:rsidRPr="00B118B0" w:rsidRDefault="00ED3F7B" w:rsidP="00E54490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268" w:type="dxa"/>
            <w:gridSpan w:val="19"/>
          </w:tcPr>
          <w:p w14:paraId="2BC6135C" w14:textId="16515141" w:rsidR="00ED3F7B" w:rsidRPr="00B118B0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งบกำไรขาดทุนและกำไรขาดทุนเบ็ดเสร็จอื่นรวม</w:t>
            </w:r>
            <w:r w:rsidR="000A18D6"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25D0B" w:rsidRPr="00B118B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25D0B"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50F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27FDD" w:rsidRPr="00B118B0" w14:paraId="4614EDF8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1F00AD43" w14:textId="77777777" w:rsidR="00927FDD" w:rsidRPr="00B118B0" w:rsidRDefault="00927FDD" w:rsidP="00E54490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A85AA" w14:textId="5F0D0E72" w:rsidR="00927FDD" w:rsidRPr="00B118B0" w:rsidRDefault="00927FDD" w:rsidP="0053241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ธุรกิจสถานีจำหน่ายแก็สและน้ำมัน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D569C81" w14:textId="77777777" w:rsidR="00927FDD" w:rsidRPr="00B118B0" w:rsidRDefault="00927FDD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EE138" w14:textId="1C78EBE8" w:rsidR="00927FDD" w:rsidRPr="00617ACE" w:rsidRDefault="00927FDD" w:rsidP="00617ACE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B118B0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BD311CF" w14:textId="77777777" w:rsidR="00927FDD" w:rsidRPr="00B118B0" w:rsidRDefault="00927FDD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F62C2" w14:textId="55970231" w:rsidR="00927FDD" w:rsidRPr="00B118B0" w:rsidRDefault="00927FDD" w:rsidP="000817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</w:t>
            </w:r>
            <w:r w:rsidRPr="00B118B0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การสื่อสารโทรคมนาคม</w:t>
            </w: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 xml:space="preserve"> </w:t>
            </w: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</w:rPr>
              <w:t>Internet of Things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54C78C2" w14:textId="77777777" w:rsidR="00927FDD" w:rsidRPr="00B118B0" w:rsidRDefault="00927FDD" w:rsidP="008F4142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9F142" w14:textId="139ABCC3" w:rsidR="00927FDD" w:rsidRPr="002A402C" w:rsidRDefault="00927FDD" w:rsidP="002A402C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ธุรกิจ</w:t>
            </w:r>
            <w:r w:rsidRPr="00B118B0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5696E7B" w14:textId="77777777" w:rsidR="00927FDD" w:rsidRPr="00B118B0" w:rsidRDefault="00927FDD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71A33" w14:textId="77777777" w:rsidR="00927FDD" w:rsidRPr="00B118B0" w:rsidRDefault="00927FDD" w:rsidP="009A6C46">
            <w:pPr>
              <w:pStyle w:val="EnvelopeReturn"/>
              <w:ind w:right="-72" w:hanging="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19DE" w:rsidRPr="00B118B0" w14:paraId="07803F56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2BFA1BF6" w14:textId="77777777" w:rsidR="00927FDD" w:rsidRPr="00B118B0" w:rsidRDefault="00927FDD" w:rsidP="00BE05FC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50F702E" w14:textId="2101582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4F56F3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771A1" w14:textId="39FFC03A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505F2705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68DCA1" w14:textId="132FD79B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AE50951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FA359F1" w14:textId="1AC19563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8BE5395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8995DA8" w14:textId="0B8AAC78" w:rsidR="00927FDD" w:rsidRPr="00B118B0" w:rsidRDefault="00927FDD" w:rsidP="00BE05FC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AAF0C3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356E8" w14:textId="4984B245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5289FBF7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2940BF9" w14:textId="28BBA520" w:rsidR="00927FDD" w:rsidRPr="00B118B0" w:rsidRDefault="00927FDD" w:rsidP="00BE05FC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49C0FBF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214E663" w14:textId="2BA8B1CF" w:rsidR="00927FDD" w:rsidRPr="00B118B0" w:rsidRDefault="00927FDD" w:rsidP="00BE05FC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6D708D4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20DC1C" w14:textId="6FA21ABD" w:rsidR="00927FDD" w:rsidRPr="00B118B0" w:rsidRDefault="00927FDD" w:rsidP="00BE05FC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5A90A71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027CF2" w14:textId="5533FFB0" w:rsidR="00927FDD" w:rsidRPr="00B118B0" w:rsidRDefault="00927FDD" w:rsidP="00BE05FC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46887" w:rsidRPr="00B118B0" w14:paraId="265A50B6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5E0A7D9D" w14:textId="77777777" w:rsidR="00446887" w:rsidRPr="00B118B0" w:rsidRDefault="00446887" w:rsidP="00446887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81D2CA" w14:textId="67B33100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157</w:t>
            </w:r>
          </w:p>
        </w:tc>
        <w:tc>
          <w:tcPr>
            <w:tcW w:w="90" w:type="dxa"/>
          </w:tcPr>
          <w:p w14:paraId="368078A8" w14:textId="77777777" w:rsidR="00446887" w:rsidRPr="00446887" w:rsidRDefault="00446887" w:rsidP="00446887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9A1A6BC" w14:textId="75EC1E2A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90" w:type="dxa"/>
          </w:tcPr>
          <w:p w14:paraId="4986751B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6475B8F" w14:textId="4A7147FC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3A90531E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4DD17B64" w14:textId="756B2176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78778ED4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DAF639D" w14:textId="42D8ED25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C8D369B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0074B779" w14:textId="5DFD70E0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90" w:type="dxa"/>
            <w:vAlign w:val="center"/>
          </w:tcPr>
          <w:p w14:paraId="18AF4472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6E198B1" w14:textId="3D0009BC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7AB8405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9F4A17A" w14:textId="0D264014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8E38575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F1542" w14:textId="17860F9E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161</w:t>
            </w:r>
          </w:p>
        </w:tc>
        <w:tc>
          <w:tcPr>
            <w:tcW w:w="90" w:type="dxa"/>
            <w:vAlign w:val="center"/>
          </w:tcPr>
          <w:p w14:paraId="657F45A3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E9F750D" w14:textId="1F781421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278</w:t>
            </w:r>
          </w:p>
        </w:tc>
      </w:tr>
      <w:tr w:rsidR="00446887" w:rsidRPr="00B118B0" w14:paraId="27059716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71D7198D" w14:textId="77777777" w:rsidR="00446887" w:rsidRPr="00B118B0" w:rsidRDefault="00446887" w:rsidP="00446887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810" w:type="dxa"/>
          </w:tcPr>
          <w:p w14:paraId="63FC2258" w14:textId="606BC9AE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90" w:type="dxa"/>
          </w:tcPr>
          <w:p w14:paraId="5ABE6801" w14:textId="77777777" w:rsidR="00446887" w:rsidRPr="00446887" w:rsidRDefault="00446887" w:rsidP="00446887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5A8C6A1" w14:textId="18A9CF2B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90" w:type="dxa"/>
          </w:tcPr>
          <w:p w14:paraId="46D8E747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0A2D7200" w14:textId="76E37D96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C7B305C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6CFB0266" w14:textId="676485D8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7498001B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06491229" w14:textId="170E766A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C4A563C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center"/>
          </w:tcPr>
          <w:p w14:paraId="0ADAFD23" w14:textId="55EB6560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0E2DEA2E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center"/>
          </w:tcPr>
          <w:p w14:paraId="127D9E9C" w14:textId="077B681F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0312A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783A8D7A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center"/>
          </w:tcPr>
          <w:p w14:paraId="7952741B" w14:textId="15744A7B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  <w:vAlign w:val="center"/>
          </w:tcPr>
          <w:p w14:paraId="6B3D3A80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B275A42" w14:textId="51F2F8C4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0312A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4FBE5870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4539EF2" w14:textId="57C383E2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446887" w:rsidRPr="00B118B0" w14:paraId="5190D23A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6E4963C0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ต้นทุนการขาย</w:t>
            </w:r>
          </w:p>
        </w:tc>
        <w:tc>
          <w:tcPr>
            <w:tcW w:w="810" w:type="dxa"/>
          </w:tcPr>
          <w:p w14:paraId="1084AD72" w14:textId="33ADA83C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</w:t>
            </w:r>
            <w:r w:rsidR="009C0E76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4CFEA915" w14:textId="77777777" w:rsidR="00446887" w:rsidRPr="00446887" w:rsidRDefault="00446887" w:rsidP="00446887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0A96D15" w14:textId="774FEA3B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(125)</w:t>
            </w:r>
          </w:p>
        </w:tc>
        <w:tc>
          <w:tcPr>
            <w:tcW w:w="90" w:type="dxa"/>
          </w:tcPr>
          <w:p w14:paraId="5ECAB264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212A9885" w14:textId="4AC66805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312A9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7A29F942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374C5C1A" w14:textId="51607CF2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</w:tcPr>
          <w:p w14:paraId="0776267E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5AAF6978" w14:textId="20E18F69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66DF531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14:paraId="13640F0D" w14:textId="1CA57122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(106)</w:t>
            </w:r>
          </w:p>
        </w:tc>
        <w:tc>
          <w:tcPr>
            <w:tcW w:w="90" w:type="dxa"/>
            <w:vAlign w:val="center"/>
          </w:tcPr>
          <w:p w14:paraId="00A22CAF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14:paraId="6898E993" w14:textId="19AAD464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D45887D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14:paraId="7F9211C7" w14:textId="00412955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1C0EE7D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F07A9EE" w14:textId="19D2CEE3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(147)</w:t>
            </w:r>
          </w:p>
        </w:tc>
        <w:tc>
          <w:tcPr>
            <w:tcW w:w="90" w:type="dxa"/>
            <w:vAlign w:val="center"/>
          </w:tcPr>
          <w:p w14:paraId="340ED6DE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55E076" w14:textId="696F2F7E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(236)</w:t>
            </w:r>
          </w:p>
        </w:tc>
      </w:tr>
      <w:tr w:rsidR="00446887" w:rsidRPr="00B118B0" w14:paraId="1068C6A0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3BDDE039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9EFCCCA" w14:textId="062B6D0B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312A9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0F90324F" w14:textId="77777777" w:rsidR="00446887" w:rsidRPr="00446887" w:rsidRDefault="00446887" w:rsidP="00446887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E6BAC5" w14:textId="4EF2A25D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</w:t>
            </w:r>
            <w:r w:rsidR="005C6FE9">
              <w:rPr>
                <w:rFonts w:asciiTheme="majorBidi" w:hAnsiTheme="majorBidi" w:cstheme="majorBidi"/>
                <w:sz w:val="28"/>
              </w:rPr>
              <w:t>13</w:t>
            </w:r>
            <w:r w:rsidRPr="004468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1397E8A4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5C4A396" w14:textId="76F0DBD6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3C47A53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3958AE8" w14:textId="6C996BE4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AFECE6E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C423E3B" w14:textId="08476CE4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45A4955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6BC0AEF" w14:textId="086DF3CB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(22)</w:t>
            </w:r>
          </w:p>
        </w:tc>
        <w:tc>
          <w:tcPr>
            <w:tcW w:w="90" w:type="dxa"/>
            <w:vAlign w:val="center"/>
          </w:tcPr>
          <w:p w14:paraId="56FC507C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8A880D6" w14:textId="19F024C7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312A9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36358C6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5518542" w14:textId="2196DC84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(6)</w:t>
            </w:r>
          </w:p>
        </w:tc>
        <w:tc>
          <w:tcPr>
            <w:tcW w:w="90" w:type="dxa"/>
            <w:vAlign w:val="center"/>
          </w:tcPr>
          <w:p w14:paraId="5372334E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0FE8A" w14:textId="20CDF08B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312A9">
              <w:rPr>
                <w:rFonts w:asciiTheme="majorBidi" w:hAnsiTheme="majorBidi" w:cstheme="majorBidi"/>
                <w:sz w:val="28"/>
              </w:rPr>
              <w:t>11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021C594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5A99E" w14:textId="4625CFD2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</w:t>
            </w:r>
            <w:r w:rsidR="00201BCC">
              <w:rPr>
                <w:rFonts w:asciiTheme="majorBidi" w:hAnsiTheme="majorBidi" w:cstheme="majorBidi"/>
                <w:sz w:val="28"/>
              </w:rPr>
              <w:t>41</w:t>
            </w:r>
            <w:r w:rsidRPr="004468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46887" w:rsidRPr="00B118B0" w14:paraId="12594C3E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1E98B2C2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30E6CA7" w14:textId="0296CE3B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</w:tcPr>
          <w:p w14:paraId="3B6B3B01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BC36444" w14:textId="27C0963A" w:rsidR="00446887" w:rsidRPr="00446887" w:rsidRDefault="00201BCC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90" w:type="dxa"/>
          </w:tcPr>
          <w:p w14:paraId="31EA4272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03DCAB" w14:textId="01219B61" w:rsidR="00446887" w:rsidRPr="00446887" w:rsidRDefault="00B06C4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312A9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46354A03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5653049" w14:textId="58E42834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15FA06D0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40612" w14:textId="37290DB7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DC9B655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64B3E5" w14:textId="760941EA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085629F1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93BC8B" w14:textId="6EFF26BB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7AB510F6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589FF0" w14:textId="2E6EFD16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55FC6352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2424D" w14:textId="4DA1BB60" w:rsidR="00446887" w:rsidRPr="00446887" w:rsidRDefault="00B708E5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0312A9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vAlign w:val="center"/>
          </w:tcPr>
          <w:p w14:paraId="42B64888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096AF6" w14:textId="13424D0C" w:rsidR="00446887" w:rsidRPr="00446887" w:rsidRDefault="00201BCC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446887" w:rsidRPr="00B118B0" w14:paraId="2F30D701" w14:textId="77777777" w:rsidTr="00793DB3">
        <w:trPr>
          <w:trHeight w:hRule="exact" w:val="100"/>
        </w:trPr>
        <w:tc>
          <w:tcPr>
            <w:tcW w:w="4590" w:type="dxa"/>
            <w:vAlign w:val="bottom"/>
          </w:tcPr>
          <w:p w14:paraId="06CE9715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E86A8B7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F035523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DE605B1" w14:textId="7FF97FF2" w:rsidR="00446887" w:rsidRPr="00446887" w:rsidRDefault="00446887" w:rsidP="00446887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C75394F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82455A8" w14:textId="77777777" w:rsidR="00446887" w:rsidRPr="00446887" w:rsidRDefault="00446887" w:rsidP="00446887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4F6CC38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B057768" w14:textId="774A7F10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BC29C62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53F64001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9024F7D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58B0422E" w14:textId="5EA4E74E" w:rsidR="00446887" w:rsidRPr="00446887" w:rsidRDefault="00446887" w:rsidP="00446887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CE7BB6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610D05FA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BAB446D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46CE610" w14:textId="1FC957DD" w:rsidR="00446887" w:rsidRPr="00446887" w:rsidRDefault="00446887" w:rsidP="00446887">
            <w:pPr>
              <w:pStyle w:val="BodyTextIndent"/>
              <w:spacing w:before="0" w:after="0"/>
              <w:ind w:right="165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0C2ACD5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468397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3C3309E7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0D0FB8CA" w14:textId="21AE5FED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46887" w:rsidRPr="00B118B0" w14:paraId="01F10797" w14:textId="77777777" w:rsidTr="00793DB3">
        <w:trPr>
          <w:trHeight w:val="153"/>
        </w:trPr>
        <w:tc>
          <w:tcPr>
            <w:tcW w:w="4590" w:type="dxa"/>
            <w:vAlign w:val="bottom"/>
          </w:tcPr>
          <w:p w14:paraId="7FB50EFC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</w:tcPr>
          <w:p w14:paraId="600CE0A4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912E099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143F3270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77EB8E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33880A99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50B6E8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29B9D1D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6E72F3C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E0BF880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C4908F7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8E9A3A1" w14:textId="77777777" w:rsidR="00446887" w:rsidRPr="00446887" w:rsidRDefault="00446887" w:rsidP="00446887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6371E4B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B921609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E643B99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64F3EBE" w14:textId="77777777" w:rsidR="00446887" w:rsidRPr="00446887" w:rsidRDefault="00446887" w:rsidP="00446887">
            <w:pPr>
              <w:pStyle w:val="BodyTextIndent"/>
              <w:spacing w:before="0" w:after="0"/>
              <w:ind w:right="165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926B0B3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479029" w14:textId="51CC316D" w:rsidR="00446887" w:rsidRPr="00446887" w:rsidRDefault="00AD00A1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90" w:type="dxa"/>
            <w:vAlign w:val="center"/>
          </w:tcPr>
          <w:p w14:paraId="317221C7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86A192" w14:textId="6169497A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446887" w:rsidRPr="00B118B0" w14:paraId="1944DEAE" w14:textId="77777777" w:rsidTr="00793DB3">
        <w:trPr>
          <w:trHeight w:val="132"/>
        </w:trPr>
        <w:tc>
          <w:tcPr>
            <w:tcW w:w="4590" w:type="dxa"/>
            <w:vAlign w:val="center"/>
          </w:tcPr>
          <w:p w14:paraId="16BCE7C4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810" w:type="dxa"/>
          </w:tcPr>
          <w:p w14:paraId="681409FF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D07A9F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FD02E6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86502ED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62E21FB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2DA5289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C9CF5AA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C892E75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5C83C13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DB58017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6FFCE5F" w14:textId="77777777" w:rsidR="00446887" w:rsidRPr="00446887" w:rsidRDefault="00446887" w:rsidP="00446887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E9CC81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0FB4C8F7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58E5E9C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61D046F5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E3F1F5D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D01F05F" w14:textId="326C0C71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  <w:vAlign w:val="center"/>
          </w:tcPr>
          <w:p w14:paraId="6E6F2E5F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A52E5C1" w14:textId="3DED1864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</w:t>
            </w:r>
            <w:r w:rsidR="00201BCC">
              <w:rPr>
                <w:rFonts w:asciiTheme="majorBidi" w:hAnsiTheme="majorBidi" w:cstheme="majorBidi"/>
                <w:sz w:val="28"/>
              </w:rPr>
              <w:t>4</w:t>
            </w:r>
            <w:r w:rsidRPr="004468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46887" w:rsidRPr="00B118B0" w14:paraId="206494B8" w14:textId="77777777" w:rsidTr="00793DB3">
        <w:trPr>
          <w:trHeight w:val="132"/>
        </w:trPr>
        <w:tc>
          <w:tcPr>
            <w:tcW w:w="4590" w:type="dxa"/>
            <w:vAlign w:val="center"/>
          </w:tcPr>
          <w:p w14:paraId="021F6A38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810" w:type="dxa"/>
          </w:tcPr>
          <w:p w14:paraId="0A3A91E1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3FB2CAD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5ED9B57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76D3386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35E633C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711E08B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3E015FB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6B7FDB9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B8D7D3F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E0AA7F7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49DA6C8C" w14:textId="77777777" w:rsidR="00446887" w:rsidRPr="00446887" w:rsidRDefault="00446887" w:rsidP="00446887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B830B14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D4CDE66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8FCCA9F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34F5E7E4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8CDDD29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320B035" w14:textId="3CBC881C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(31)</w:t>
            </w:r>
          </w:p>
        </w:tc>
        <w:tc>
          <w:tcPr>
            <w:tcW w:w="90" w:type="dxa"/>
            <w:vAlign w:val="center"/>
          </w:tcPr>
          <w:p w14:paraId="38149A33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6C722B" w14:textId="657B6666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(56)</w:t>
            </w:r>
          </w:p>
        </w:tc>
      </w:tr>
      <w:tr w:rsidR="00446887" w:rsidRPr="00B118B0" w14:paraId="48683746" w14:textId="77777777" w:rsidTr="00793DB3">
        <w:trPr>
          <w:trHeight w:val="132"/>
        </w:trPr>
        <w:tc>
          <w:tcPr>
            <w:tcW w:w="4590" w:type="dxa"/>
            <w:vAlign w:val="center"/>
          </w:tcPr>
          <w:p w14:paraId="4DAA1A0E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810" w:type="dxa"/>
          </w:tcPr>
          <w:p w14:paraId="11B6624E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CE60E4C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40BF49C8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57E6523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CFA9D4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5704AB1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0FEE2DFD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F66F38A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B99CA8C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5FC5FC3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DF27BE7" w14:textId="77777777" w:rsidR="00446887" w:rsidRPr="00446887" w:rsidRDefault="00446887" w:rsidP="00446887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A883260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76013E1A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8B85240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42381CD1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DB66746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38F5F" w14:textId="3FB14C51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  <w:vAlign w:val="center"/>
          </w:tcPr>
          <w:p w14:paraId="6F2FF199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45C5E" w14:textId="08F662E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(11)</w:t>
            </w:r>
          </w:p>
        </w:tc>
      </w:tr>
      <w:tr w:rsidR="00446887" w:rsidRPr="00B118B0" w14:paraId="408E99A4" w14:textId="77777777" w:rsidTr="00793DB3">
        <w:trPr>
          <w:trHeight w:val="132"/>
        </w:trPr>
        <w:tc>
          <w:tcPr>
            <w:tcW w:w="4590" w:type="dxa"/>
            <w:vAlign w:val="center"/>
          </w:tcPr>
          <w:p w14:paraId="611D49F3" w14:textId="68B76362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กำไรก่อน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 xml:space="preserve">รายได้ (ค่าใช้จ่าย)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</w:tcPr>
          <w:p w14:paraId="3BAAE118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58A2C30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40CDF871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8C0DA12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97AC844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661CFD7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016F3D9B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39B1643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FB1CF9A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375FBF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04FC041" w14:textId="77777777" w:rsidR="00446887" w:rsidRPr="00446887" w:rsidRDefault="00446887" w:rsidP="00446887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E8F626F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7DBFEBD3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6C70400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5BF141B3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17257BA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3B939" w14:textId="6083EBB1" w:rsidR="00446887" w:rsidRPr="00446887" w:rsidRDefault="000312A9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36557B80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FB565" w14:textId="7484FED0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6887">
              <w:rPr>
                <w:rFonts w:asciiTheme="majorBidi" w:hAnsiTheme="majorBidi" w:cstheme="majorBidi"/>
                <w:b/>
                <w:bCs/>
                <w:sz w:val="28"/>
              </w:rPr>
              <w:t>51</w:t>
            </w:r>
          </w:p>
        </w:tc>
      </w:tr>
      <w:tr w:rsidR="00446887" w:rsidRPr="00B118B0" w14:paraId="5442A43E" w14:textId="77777777" w:rsidTr="00793DB3">
        <w:trPr>
          <w:trHeight w:val="132"/>
        </w:trPr>
        <w:tc>
          <w:tcPr>
            <w:tcW w:w="4590" w:type="dxa"/>
            <w:vAlign w:val="center"/>
          </w:tcPr>
          <w:p w14:paraId="39A8FA07" w14:textId="222EA1CF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 xml:space="preserve">รายได้ </w:t>
            </w: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pacing w:val="-8"/>
                <w:sz w:val="28"/>
                <w:cs/>
              </w:rPr>
              <w:t>ค่าใช้จ่าย</w:t>
            </w: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 xml:space="preserve">) </w:t>
            </w:r>
            <w:r w:rsidRPr="00B118B0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</w:tcPr>
          <w:p w14:paraId="228CA308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8571E23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112BC8FC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7CA1BBA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F96808A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BCE236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3E30BDDF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EF0E83B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B09FF91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99E3950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6099186" w14:textId="77777777" w:rsidR="00446887" w:rsidRPr="00446887" w:rsidRDefault="00446887" w:rsidP="00446887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82084E4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296F60B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469EE53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EE88FF6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AE7B7D7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E7A2CB1" w14:textId="547E598C" w:rsidR="00446887" w:rsidRPr="00446887" w:rsidRDefault="000312A9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50114DAE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DDDBB6" w14:textId="3BFD9D96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446887" w:rsidRPr="00B118B0" w14:paraId="7AAD8E21" w14:textId="77777777" w:rsidTr="00793DB3">
        <w:trPr>
          <w:trHeight w:val="132"/>
        </w:trPr>
        <w:tc>
          <w:tcPr>
            <w:tcW w:w="4590" w:type="dxa"/>
            <w:vAlign w:val="center"/>
          </w:tcPr>
          <w:p w14:paraId="239273AE" w14:textId="033ACC9A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</w:tcPr>
          <w:p w14:paraId="446C993A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53F16B2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30566F3A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EF5BF43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34B75A36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90CA09B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47A5616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4458CE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B3AED41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EACBC11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3B7AFC5" w14:textId="77777777" w:rsidR="00446887" w:rsidRPr="00446887" w:rsidRDefault="00446887" w:rsidP="00446887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8DED902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837DD4C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2316F98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D9302E5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BE2DB84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750AC4A" w14:textId="56DE2D56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CEE926A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73A5D5" w14:textId="2C1A9DF6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446887" w:rsidRPr="00B118B0" w14:paraId="6A222F83" w14:textId="77777777" w:rsidTr="00793DB3">
        <w:trPr>
          <w:trHeight w:val="132"/>
        </w:trPr>
        <w:tc>
          <w:tcPr>
            <w:tcW w:w="4590" w:type="dxa"/>
            <w:vAlign w:val="center"/>
          </w:tcPr>
          <w:p w14:paraId="1BA3B12C" w14:textId="3F73DEA9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กำไรสำหรับงวด</w:t>
            </w:r>
          </w:p>
        </w:tc>
        <w:tc>
          <w:tcPr>
            <w:tcW w:w="810" w:type="dxa"/>
          </w:tcPr>
          <w:p w14:paraId="71D0A5DF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784163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5C716A06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5FD5A26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37821D8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2B74499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BCF4EFE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B161C98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1A53E783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FE53C79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84DA40E" w14:textId="77777777" w:rsidR="00446887" w:rsidRPr="00446887" w:rsidRDefault="00446887" w:rsidP="00446887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59B8C79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B68BA34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BBC11DD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0906353D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E35127E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A40994" w14:textId="519E8CF4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90" w:type="dxa"/>
            <w:vAlign w:val="center"/>
          </w:tcPr>
          <w:p w14:paraId="37105380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601C16" w14:textId="7AB6D77F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b/>
                <w:bCs/>
                <w:sz w:val="28"/>
              </w:rPr>
              <w:t>54</w:t>
            </w:r>
          </w:p>
        </w:tc>
      </w:tr>
    </w:tbl>
    <w:p w14:paraId="3CA318C9" w14:textId="08A3DFC2" w:rsidR="00CE1460" w:rsidRPr="00B118B0" w:rsidRDefault="00825D0B" w:rsidP="00CE1460">
      <w:pPr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 </w:t>
      </w:r>
    </w:p>
    <w:p w14:paraId="258C172E" w14:textId="77777777" w:rsidR="00467210" w:rsidRDefault="00467210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55B685EA" w14:textId="14BDDE3C" w:rsidR="00825D0B" w:rsidRPr="00B118B0" w:rsidRDefault="00825D0B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lastRenderedPageBreak/>
        <w:t>ข้อมูลตามส่วนงานที่รายงานและการจำแนกรายได้สำหรับงวด</w:t>
      </w:r>
      <w:r w:rsidR="00446887">
        <w:rPr>
          <w:rFonts w:asciiTheme="majorBidi" w:eastAsia="SimSun" w:hAnsiTheme="majorBidi" w:cstheme="majorBidi" w:hint="cs"/>
          <w:sz w:val="28"/>
          <w:cs/>
        </w:rPr>
        <w:t>เ</w:t>
      </w:r>
      <w:r w:rsidRPr="00B118B0">
        <w:rPr>
          <w:rFonts w:asciiTheme="majorBidi" w:eastAsia="SimSun" w:hAnsiTheme="majorBidi" w:cstheme="majorBidi"/>
          <w:sz w:val="28"/>
          <w:cs/>
        </w:rPr>
        <w:t>ก</w:t>
      </w:r>
      <w:r w:rsidR="00446887">
        <w:rPr>
          <w:rFonts w:asciiTheme="majorBidi" w:eastAsia="SimSun" w:hAnsiTheme="majorBidi" w:cstheme="majorBidi" w:hint="cs"/>
          <w:sz w:val="28"/>
          <w:cs/>
        </w:rPr>
        <w:t>้า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B118B0">
        <w:rPr>
          <w:rFonts w:asciiTheme="majorBidi" w:eastAsia="SimSun" w:hAnsiTheme="majorBidi" w:cstheme="majorBidi"/>
          <w:sz w:val="28"/>
        </w:rPr>
        <w:t>30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</w:t>
      </w:r>
      <w:r w:rsidR="00446887">
        <w:rPr>
          <w:rFonts w:asciiTheme="majorBidi" w:eastAsia="SimSun" w:hAnsiTheme="majorBidi" w:cstheme="majorBidi" w:hint="cs"/>
          <w:sz w:val="28"/>
          <w:cs/>
        </w:rPr>
        <w:t>กันย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ายน </w:t>
      </w:r>
      <w:r w:rsidRPr="00B118B0">
        <w:rPr>
          <w:rFonts w:asciiTheme="majorBidi" w:eastAsia="SimSun" w:hAnsiTheme="majorBidi" w:cstheme="majorBidi"/>
          <w:sz w:val="28"/>
        </w:rPr>
        <w:t>2564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2563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860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720"/>
        <w:gridCol w:w="90"/>
        <w:gridCol w:w="720"/>
        <w:gridCol w:w="90"/>
        <w:gridCol w:w="1080"/>
        <w:gridCol w:w="90"/>
        <w:gridCol w:w="1170"/>
      </w:tblGrid>
      <w:tr w:rsidR="00825D0B" w:rsidRPr="00B118B0" w14:paraId="43C29309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563C3BFF" w14:textId="77777777" w:rsidR="00825D0B" w:rsidRPr="00B118B0" w:rsidRDefault="00825D0B" w:rsidP="000A24D5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268" w:type="dxa"/>
            <w:gridSpan w:val="19"/>
          </w:tcPr>
          <w:p w14:paraId="5FD6853E" w14:textId="77777777" w:rsidR="00825D0B" w:rsidRPr="00B118B0" w:rsidRDefault="00825D0B" w:rsidP="000A24D5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25D0B" w:rsidRPr="00B118B0" w14:paraId="465D3EB6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1A8F8F3F" w14:textId="77777777" w:rsidR="00825D0B" w:rsidRPr="00B118B0" w:rsidRDefault="00825D0B" w:rsidP="000A24D5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268" w:type="dxa"/>
            <w:gridSpan w:val="19"/>
          </w:tcPr>
          <w:p w14:paraId="10772899" w14:textId="2D95116F" w:rsidR="00825D0B" w:rsidRPr="00B118B0" w:rsidRDefault="00825D0B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งบกำไรขาดทุนและกำไรขาดทุนเบ็ดเสร็จอื่นรวมสำหรับงวด</w:t>
            </w:r>
            <w:r w:rsidR="00446887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ก</w:t>
            </w:r>
            <w:r w:rsidR="00446887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้า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4688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</w:tr>
      <w:tr w:rsidR="001712B0" w:rsidRPr="00B118B0" w14:paraId="1B79C27D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023BB0C0" w14:textId="77777777" w:rsidR="001712B0" w:rsidRPr="00B118B0" w:rsidRDefault="001712B0" w:rsidP="00E832FA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64B7F" w14:textId="2088501C" w:rsidR="001712B0" w:rsidRPr="00B118B0" w:rsidRDefault="001712B0" w:rsidP="00E832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ธุรกิจสถานีจำหน่ายแก็สและน้ำมัน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ADB1597" w14:textId="77777777" w:rsidR="001712B0" w:rsidRPr="00B118B0" w:rsidRDefault="001712B0" w:rsidP="00E832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7FC26" w14:textId="694819E1" w:rsidR="001712B0" w:rsidRPr="00617ACE" w:rsidRDefault="001712B0" w:rsidP="00617ACE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B118B0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5F123C8" w14:textId="77777777" w:rsidR="001712B0" w:rsidRPr="00B118B0" w:rsidRDefault="001712B0" w:rsidP="00E832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EF0B6" w14:textId="589BCED1" w:rsidR="001712B0" w:rsidRPr="00B118B0" w:rsidRDefault="001712B0" w:rsidP="00E832FA">
            <w:pPr>
              <w:pStyle w:val="EnvelopeReturn"/>
              <w:ind w:left="-105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>ธุรกิจ</w:t>
            </w:r>
            <w:r w:rsidRPr="00B118B0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>การสื่อสารโทรคมนาคม</w:t>
            </w: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Internet</w:t>
            </w:r>
            <w:r w:rsidR="00B871E2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 xml:space="preserve">      </w:t>
            </w: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 xml:space="preserve"> of </w:t>
            </w:r>
            <w:r w:rsidR="007F29B2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 xml:space="preserve"> </w:t>
            </w: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Things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DA55AC0" w14:textId="77777777" w:rsidR="001712B0" w:rsidRPr="00B118B0" w:rsidRDefault="001712B0" w:rsidP="00E832FA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EC57F" w14:textId="462D3731" w:rsidR="001712B0" w:rsidRPr="00172469" w:rsidRDefault="001712B0" w:rsidP="00172469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ธุรกิจ</w:t>
            </w:r>
            <w:r w:rsidRPr="00B118B0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EBB5095" w14:textId="77777777" w:rsidR="001712B0" w:rsidRPr="00B118B0" w:rsidRDefault="001712B0" w:rsidP="00E832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6E631" w14:textId="77777777" w:rsidR="001712B0" w:rsidRPr="00B118B0" w:rsidRDefault="001712B0" w:rsidP="00E832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871E2" w:rsidRPr="00B118B0" w14:paraId="437C4945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29270356" w14:textId="77777777" w:rsidR="001712B0" w:rsidRPr="00B118B0" w:rsidRDefault="001712B0" w:rsidP="000A24D5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8B7D07C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C60183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B79D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5A74BE47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B48521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7642CEF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91CC6E3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3006A1D2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97AC757" w14:textId="77777777" w:rsidR="001712B0" w:rsidRPr="00B118B0" w:rsidRDefault="001712B0" w:rsidP="000A24D5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3E041C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08627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4977A28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2363144" w14:textId="77777777" w:rsidR="001712B0" w:rsidRPr="00B118B0" w:rsidRDefault="001712B0" w:rsidP="000A24D5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40CC44A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8D30268" w14:textId="77777777" w:rsidR="001712B0" w:rsidRPr="00B118B0" w:rsidRDefault="001712B0" w:rsidP="000A24D5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2101A1C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452793" w14:textId="77777777" w:rsidR="001712B0" w:rsidRPr="00B118B0" w:rsidRDefault="001712B0" w:rsidP="000A24D5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F0BE8CD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6EED55D" w14:textId="77777777" w:rsidR="001712B0" w:rsidRPr="00B118B0" w:rsidRDefault="001712B0" w:rsidP="000A24D5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46887" w:rsidRPr="00B118B0" w14:paraId="6777D4B3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1213B8E8" w14:textId="77777777" w:rsidR="00446887" w:rsidRPr="00B118B0" w:rsidRDefault="00446887" w:rsidP="00446887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A951C8" w14:textId="032324F3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469</w:t>
            </w:r>
          </w:p>
        </w:tc>
        <w:tc>
          <w:tcPr>
            <w:tcW w:w="90" w:type="dxa"/>
          </w:tcPr>
          <w:p w14:paraId="0FB333A9" w14:textId="77777777" w:rsidR="00446887" w:rsidRPr="00446887" w:rsidRDefault="00446887" w:rsidP="00446887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8D1913D" w14:textId="0EEE0215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490</w:t>
            </w:r>
          </w:p>
        </w:tc>
        <w:tc>
          <w:tcPr>
            <w:tcW w:w="90" w:type="dxa"/>
          </w:tcPr>
          <w:p w14:paraId="4ABDCFDD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EDC310A" w14:textId="0C683D2C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</w:tcPr>
          <w:p w14:paraId="10525215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4123B670" w14:textId="6B55B0B3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</w:tcPr>
          <w:p w14:paraId="121AB31E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255643DE" w14:textId="3E1EB966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79765770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C0561F1" w14:textId="734C5E4F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90" w:type="dxa"/>
            <w:vAlign w:val="center"/>
          </w:tcPr>
          <w:p w14:paraId="058B36F1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8C76D9A" w14:textId="1EC677A7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5C493AD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01620874" w14:textId="0EC401E4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8EAEAE3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4BDD1" w14:textId="71B17573" w:rsidR="00446887" w:rsidRPr="00446887" w:rsidRDefault="001A7C5F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494</w:t>
            </w:r>
          </w:p>
        </w:tc>
        <w:tc>
          <w:tcPr>
            <w:tcW w:w="90" w:type="dxa"/>
            <w:vAlign w:val="center"/>
          </w:tcPr>
          <w:p w14:paraId="4CC2B12C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413D24E" w14:textId="3CF288AB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719</w:t>
            </w:r>
          </w:p>
        </w:tc>
      </w:tr>
      <w:tr w:rsidR="00446887" w:rsidRPr="00B118B0" w14:paraId="4BE2FC43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7B27B31C" w14:textId="77777777" w:rsidR="00446887" w:rsidRPr="00B118B0" w:rsidRDefault="00446887" w:rsidP="00446887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810" w:type="dxa"/>
          </w:tcPr>
          <w:p w14:paraId="3D0F4271" w14:textId="0A88EA25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90" w:type="dxa"/>
          </w:tcPr>
          <w:p w14:paraId="0D74B9E7" w14:textId="77777777" w:rsidR="00446887" w:rsidRPr="00446887" w:rsidRDefault="00446887" w:rsidP="00446887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0C8605" w14:textId="3B02E638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90" w:type="dxa"/>
          </w:tcPr>
          <w:p w14:paraId="457E4303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17DD91B9" w14:textId="15FF84B9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A2C3290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7C9C754E" w14:textId="362898E1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194D3DFB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434F7769" w14:textId="3BBB5CC4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5AA4DDF2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center"/>
          </w:tcPr>
          <w:p w14:paraId="01E36ED9" w14:textId="2E439102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90" w:type="dxa"/>
            <w:vAlign w:val="center"/>
          </w:tcPr>
          <w:p w14:paraId="0D203DD2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center"/>
          </w:tcPr>
          <w:p w14:paraId="28F0639B" w14:textId="6F7E90B6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B06C4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Align w:val="center"/>
          </w:tcPr>
          <w:p w14:paraId="2929F244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center"/>
          </w:tcPr>
          <w:p w14:paraId="493FD170" w14:textId="7A02B68C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90" w:type="dxa"/>
            <w:vAlign w:val="center"/>
          </w:tcPr>
          <w:p w14:paraId="305296C2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762FAA" w14:textId="54FDB1B7" w:rsidR="00446887" w:rsidRPr="00446887" w:rsidRDefault="001A7C5F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B06C4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620F5A15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01FFC2DB" w14:textId="0B759464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110</w:t>
            </w:r>
          </w:p>
        </w:tc>
      </w:tr>
      <w:tr w:rsidR="00446887" w:rsidRPr="00B118B0" w14:paraId="10CEBB91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5DF472BA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ต้นทุนการขาย</w:t>
            </w:r>
          </w:p>
        </w:tc>
        <w:tc>
          <w:tcPr>
            <w:tcW w:w="810" w:type="dxa"/>
          </w:tcPr>
          <w:p w14:paraId="05E238FE" w14:textId="7158BB25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(422)</w:t>
            </w:r>
          </w:p>
        </w:tc>
        <w:tc>
          <w:tcPr>
            <w:tcW w:w="90" w:type="dxa"/>
          </w:tcPr>
          <w:p w14:paraId="52B11F92" w14:textId="77777777" w:rsidR="00446887" w:rsidRPr="00446887" w:rsidRDefault="00446887" w:rsidP="00446887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014FFD3" w14:textId="2B398294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(421)</w:t>
            </w:r>
          </w:p>
        </w:tc>
        <w:tc>
          <w:tcPr>
            <w:tcW w:w="90" w:type="dxa"/>
          </w:tcPr>
          <w:p w14:paraId="70A72F0C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58C4C0B1" w14:textId="55D46C1B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(13)</w:t>
            </w:r>
          </w:p>
        </w:tc>
        <w:tc>
          <w:tcPr>
            <w:tcW w:w="90" w:type="dxa"/>
          </w:tcPr>
          <w:p w14:paraId="0F211E58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0495D9DC" w14:textId="4B829ABD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(13)</w:t>
            </w:r>
          </w:p>
        </w:tc>
        <w:tc>
          <w:tcPr>
            <w:tcW w:w="90" w:type="dxa"/>
          </w:tcPr>
          <w:p w14:paraId="03D36FC4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6173776F" w14:textId="61A03840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  <w:vAlign w:val="center"/>
          </w:tcPr>
          <w:p w14:paraId="25B9D73C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14:paraId="6582E094" w14:textId="436878B9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(180)</w:t>
            </w:r>
          </w:p>
        </w:tc>
        <w:tc>
          <w:tcPr>
            <w:tcW w:w="90" w:type="dxa"/>
            <w:vAlign w:val="center"/>
          </w:tcPr>
          <w:p w14:paraId="68EE680D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14:paraId="1D1AB635" w14:textId="62A09AB0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4CCCFEB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14:paraId="60513AD8" w14:textId="1526A73F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74B4D75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1ABE35" w14:textId="17B619D9" w:rsidR="00446887" w:rsidRPr="00446887" w:rsidRDefault="001A7C5F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(442)</w:t>
            </w:r>
          </w:p>
        </w:tc>
        <w:tc>
          <w:tcPr>
            <w:tcW w:w="90" w:type="dxa"/>
            <w:vAlign w:val="center"/>
          </w:tcPr>
          <w:p w14:paraId="6F000072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1E05BB" w14:textId="4CAF1624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(614)</w:t>
            </w:r>
          </w:p>
        </w:tc>
      </w:tr>
      <w:tr w:rsidR="00446887" w:rsidRPr="00B118B0" w14:paraId="3768C953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65FE5B0D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9F7F675" w14:textId="258A16D5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(15)</w:t>
            </w:r>
          </w:p>
        </w:tc>
        <w:tc>
          <w:tcPr>
            <w:tcW w:w="90" w:type="dxa"/>
          </w:tcPr>
          <w:p w14:paraId="68B6E68E" w14:textId="77777777" w:rsidR="00446887" w:rsidRPr="00446887" w:rsidRDefault="00446887" w:rsidP="00446887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B7BFAF" w14:textId="50AFB6BC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</w:t>
            </w:r>
            <w:r w:rsidR="00201BCC">
              <w:rPr>
                <w:rFonts w:asciiTheme="majorBidi" w:hAnsiTheme="majorBidi" w:cstheme="majorBidi"/>
                <w:sz w:val="28"/>
              </w:rPr>
              <w:t>36</w:t>
            </w:r>
            <w:r w:rsidRPr="004468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63417E34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9384BA" w14:textId="514424F2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057CCBB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355F0C2" w14:textId="30754AB3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3021F9D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3839B69" w14:textId="16B4745B" w:rsidR="00446887" w:rsidRPr="00446887" w:rsidRDefault="00B06C4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A56A0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AEDC8AA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F37DA1A" w14:textId="146FFAB5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(52)</w:t>
            </w:r>
          </w:p>
        </w:tc>
        <w:tc>
          <w:tcPr>
            <w:tcW w:w="90" w:type="dxa"/>
            <w:vAlign w:val="center"/>
          </w:tcPr>
          <w:p w14:paraId="7CB7080F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4BD27E1" w14:textId="7DBEC74C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(22)</w:t>
            </w:r>
          </w:p>
        </w:tc>
        <w:tc>
          <w:tcPr>
            <w:tcW w:w="90" w:type="dxa"/>
            <w:vAlign w:val="center"/>
          </w:tcPr>
          <w:p w14:paraId="37AFA31A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810F768" w14:textId="79868FED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(19)</w:t>
            </w:r>
          </w:p>
        </w:tc>
        <w:tc>
          <w:tcPr>
            <w:tcW w:w="90" w:type="dxa"/>
            <w:vAlign w:val="center"/>
          </w:tcPr>
          <w:p w14:paraId="6DF03E40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AA7B0" w14:textId="0B19431F" w:rsidR="00446887" w:rsidRPr="00446887" w:rsidRDefault="001A7C5F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</w:t>
            </w:r>
            <w:r w:rsidR="00B06C42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5AC00A3D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5B761" w14:textId="20334705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</w:t>
            </w:r>
            <w:r w:rsidR="00201BCC">
              <w:rPr>
                <w:rFonts w:asciiTheme="majorBidi" w:hAnsiTheme="majorBidi" w:cstheme="majorBidi"/>
                <w:sz w:val="28"/>
              </w:rPr>
              <w:t>107</w:t>
            </w:r>
            <w:r w:rsidRPr="004468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46887" w:rsidRPr="00B118B0" w14:paraId="4801AFC2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4A003AC3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5DB1ADE" w14:textId="74711653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90" w:type="dxa"/>
          </w:tcPr>
          <w:p w14:paraId="41A269D3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C29FD1" w14:textId="74378A1A" w:rsidR="00446887" w:rsidRPr="00446887" w:rsidRDefault="00201BCC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</w:t>
            </w:r>
          </w:p>
        </w:tc>
        <w:tc>
          <w:tcPr>
            <w:tcW w:w="90" w:type="dxa"/>
          </w:tcPr>
          <w:p w14:paraId="5B79D86F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C710D69" w14:textId="3E4A2949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481C7559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6CEA915" w14:textId="3468BCE0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413944A0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0A783B" w14:textId="02F57CEE" w:rsidR="00446887" w:rsidRPr="00446887" w:rsidRDefault="00A56A02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25B33B90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00CBC4" w14:textId="1FAD167D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Align w:val="center"/>
          </w:tcPr>
          <w:p w14:paraId="019610D9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1104DC" w14:textId="4D8AE27A" w:rsidR="00446887" w:rsidRPr="00446887" w:rsidRDefault="001A7C5F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9C0E7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vAlign w:val="center"/>
          </w:tcPr>
          <w:p w14:paraId="28F45653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A06A78" w14:textId="23D9E784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90" w:type="dxa"/>
            <w:vAlign w:val="center"/>
          </w:tcPr>
          <w:p w14:paraId="65215FE6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7D312" w14:textId="5935D9E8" w:rsidR="00446887" w:rsidRPr="00446887" w:rsidRDefault="001A7C5F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90" w:type="dxa"/>
            <w:vAlign w:val="center"/>
          </w:tcPr>
          <w:p w14:paraId="4638FD6E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5F3F07" w14:textId="09EB4F33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201BCC">
              <w:rPr>
                <w:rFonts w:asciiTheme="majorBidi" w:hAnsiTheme="majorBidi" w:cstheme="majorBidi"/>
                <w:sz w:val="28"/>
              </w:rPr>
              <w:t>08</w:t>
            </w:r>
          </w:p>
        </w:tc>
      </w:tr>
      <w:tr w:rsidR="00446887" w:rsidRPr="00B118B0" w14:paraId="48513D45" w14:textId="77777777" w:rsidTr="00793DB3">
        <w:trPr>
          <w:trHeight w:hRule="exact" w:val="100"/>
        </w:trPr>
        <w:tc>
          <w:tcPr>
            <w:tcW w:w="4590" w:type="dxa"/>
            <w:vAlign w:val="bottom"/>
          </w:tcPr>
          <w:p w14:paraId="03C07282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8F58E37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F5D952B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4306D82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0E5FABA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1D09DFD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B49ECBE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E0C1C5A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1A86EC2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35ADB596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41BFC4E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20AB2636" w14:textId="77777777" w:rsidR="00446887" w:rsidRPr="00446887" w:rsidRDefault="00446887" w:rsidP="00446887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0E5B258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66F7B3CE" w14:textId="5B5A63C2" w:rsidR="00446887" w:rsidRPr="00446887" w:rsidRDefault="00446887" w:rsidP="00446887">
            <w:pPr>
              <w:pStyle w:val="BodyTextIndent"/>
              <w:spacing w:before="0" w:after="0"/>
              <w:ind w:right="165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7B9DDDF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40818D67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51A76A5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80819C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33F908C0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73D187BC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46887" w:rsidRPr="00B118B0" w14:paraId="4088516D" w14:textId="77777777" w:rsidTr="00793DB3">
        <w:trPr>
          <w:trHeight w:val="132"/>
        </w:trPr>
        <w:tc>
          <w:tcPr>
            <w:tcW w:w="4590" w:type="dxa"/>
            <w:vAlign w:val="bottom"/>
          </w:tcPr>
          <w:p w14:paraId="6FA85136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</w:tcPr>
          <w:p w14:paraId="274079F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F9370DC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065DA55B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19D4A3B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A359FCA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63FC082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6C8F094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5C21DD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2FF3379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3665A30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89EA3E1" w14:textId="77777777" w:rsidR="00446887" w:rsidRPr="00446887" w:rsidRDefault="00446887" w:rsidP="00446887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5901C14F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361D3FC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B0E2DAF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9FB62D2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C0B00BC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6A5991" w14:textId="0C9BFF85" w:rsidR="00446887" w:rsidRPr="00446887" w:rsidRDefault="00AD00A1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291</w:t>
            </w:r>
          </w:p>
        </w:tc>
        <w:tc>
          <w:tcPr>
            <w:tcW w:w="90" w:type="dxa"/>
            <w:vAlign w:val="center"/>
          </w:tcPr>
          <w:p w14:paraId="29FAD7C2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733FD47" w14:textId="65C6171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245</w:t>
            </w:r>
          </w:p>
        </w:tc>
      </w:tr>
      <w:tr w:rsidR="00446887" w:rsidRPr="00B118B0" w14:paraId="6C421362" w14:textId="77777777" w:rsidTr="00793DB3">
        <w:trPr>
          <w:trHeight w:val="132"/>
        </w:trPr>
        <w:tc>
          <w:tcPr>
            <w:tcW w:w="4590" w:type="dxa"/>
            <w:vAlign w:val="center"/>
          </w:tcPr>
          <w:p w14:paraId="48A8AB1F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810" w:type="dxa"/>
          </w:tcPr>
          <w:p w14:paraId="09B9AD04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32F2362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26D3188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11FA76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6C2425B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5786D76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80BF785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E23973C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66DC49F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C1CC9ED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77B4B7B" w14:textId="77777777" w:rsidR="00446887" w:rsidRPr="00446887" w:rsidRDefault="00446887" w:rsidP="00446887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00BAB58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AB8F388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4639AD4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7C375FC6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36227F0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8EA01C" w14:textId="120687E9" w:rsidR="00446887" w:rsidRPr="00446887" w:rsidRDefault="0063730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(16)</w:t>
            </w:r>
          </w:p>
        </w:tc>
        <w:tc>
          <w:tcPr>
            <w:tcW w:w="90" w:type="dxa"/>
            <w:vAlign w:val="center"/>
          </w:tcPr>
          <w:p w14:paraId="72A12DF5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C6CFD67" w14:textId="18D964B9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</w:t>
            </w:r>
            <w:r w:rsidR="00201BCC">
              <w:rPr>
                <w:rFonts w:asciiTheme="majorBidi" w:hAnsiTheme="majorBidi" w:cstheme="majorBidi"/>
                <w:sz w:val="28"/>
              </w:rPr>
              <w:t>22</w:t>
            </w:r>
            <w:r w:rsidRPr="004468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46887" w:rsidRPr="00B118B0" w14:paraId="5BC017E8" w14:textId="77777777" w:rsidTr="00793DB3">
        <w:trPr>
          <w:trHeight w:val="132"/>
        </w:trPr>
        <w:tc>
          <w:tcPr>
            <w:tcW w:w="4590" w:type="dxa"/>
            <w:vAlign w:val="center"/>
          </w:tcPr>
          <w:p w14:paraId="3DEE94EE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810" w:type="dxa"/>
          </w:tcPr>
          <w:p w14:paraId="04D451E5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0567317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F8A1C55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06DE70F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345FFCB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F72E451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ADBB8A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50054E1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8C51AF9" w14:textId="77777777" w:rsidR="00446887" w:rsidRPr="00446887" w:rsidRDefault="00446887" w:rsidP="00446887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CA8971F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6ABA8A34" w14:textId="77777777" w:rsidR="00446887" w:rsidRPr="00446887" w:rsidRDefault="00446887" w:rsidP="00446887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154D62B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7EA8EAF6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14ADA2D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1FA0BF19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4CFF83F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0B0048" w14:textId="456CC1D3" w:rsidR="00446887" w:rsidRPr="00446887" w:rsidRDefault="0063730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(169)</w:t>
            </w:r>
          </w:p>
        </w:tc>
        <w:tc>
          <w:tcPr>
            <w:tcW w:w="90" w:type="dxa"/>
            <w:vAlign w:val="center"/>
          </w:tcPr>
          <w:p w14:paraId="7A167217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A23D570" w14:textId="550BF6B9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(182)</w:t>
            </w:r>
          </w:p>
        </w:tc>
      </w:tr>
      <w:tr w:rsidR="00446887" w:rsidRPr="00B118B0" w14:paraId="0AFC4487" w14:textId="77777777" w:rsidTr="00793DB3">
        <w:trPr>
          <w:trHeight w:val="132"/>
        </w:trPr>
        <w:tc>
          <w:tcPr>
            <w:tcW w:w="4590" w:type="dxa"/>
            <w:vAlign w:val="center"/>
          </w:tcPr>
          <w:p w14:paraId="73620089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810" w:type="dxa"/>
          </w:tcPr>
          <w:p w14:paraId="11BB7F22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108FC76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30CA3527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865DD6D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6EC8AA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B8FB2EF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2D0503E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A3370F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C8420CD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3EB371C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71ADF074" w14:textId="77777777" w:rsidR="00446887" w:rsidRPr="00446887" w:rsidRDefault="00446887" w:rsidP="00446887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8EE96B1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417C437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ECF4980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41436CF8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2B84C25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3BB51" w14:textId="0308109D" w:rsidR="00446887" w:rsidRPr="00446887" w:rsidRDefault="0063730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(23)</w:t>
            </w:r>
          </w:p>
        </w:tc>
        <w:tc>
          <w:tcPr>
            <w:tcW w:w="90" w:type="dxa"/>
            <w:vAlign w:val="center"/>
          </w:tcPr>
          <w:p w14:paraId="3B95CC32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775B9" w14:textId="586AACF3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(30)</w:t>
            </w:r>
          </w:p>
        </w:tc>
      </w:tr>
      <w:tr w:rsidR="00446887" w:rsidRPr="00B118B0" w14:paraId="3062191A" w14:textId="77777777" w:rsidTr="00793DB3">
        <w:trPr>
          <w:trHeight w:val="132"/>
        </w:trPr>
        <w:tc>
          <w:tcPr>
            <w:tcW w:w="4590" w:type="dxa"/>
            <w:vAlign w:val="center"/>
          </w:tcPr>
          <w:p w14:paraId="0ADDAE83" w14:textId="2743CFA0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A9729D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กำไรก่อนรายได้</w:t>
            </w:r>
            <w:r w:rsidRPr="00A9729D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(</w:t>
            </w:r>
            <w:r w:rsidRPr="00A9729D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ค่าใช้จ่าย</w:t>
            </w:r>
            <w:r w:rsidRPr="00A9729D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) </w:t>
            </w:r>
            <w:r w:rsidRPr="00A9729D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</w:tcPr>
          <w:p w14:paraId="757C854B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51286CE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2CA70B6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B52FB30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97B510F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AE16027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3327862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24114A0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75C133D6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FEE804C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BBC9849" w14:textId="77777777" w:rsidR="00446887" w:rsidRPr="00446887" w:rsidRDefault="00446887" w:rsidP="00446887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D2AF699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4430967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ACC6246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3DE2F790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7402AF3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2F7DE" w14:textId="06755B3C" w:rsidR="00446887" w:rsidRPr="00446887" w:rsidRDefault="00AD00A1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155</w:t>
            </w:r>
          </w:p>
        </w:tc>
        <w:tc>
          <w:tcPr>
            <w:tcW w:w="90" w:type="dxa"/>
            <w:vAlign w:val="center"/>
          </w:tcPr>
          <w:p w14:paraId="41BBC0C3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ECCC2" w14:textId="37A6B8EF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6887">
              <w:rPr>
                <w:rFonts w:asciiTheme="majorBidi" w:hAnsiTheme="majorBidi" w:cstheme="majorBidi"/>
                <w:b/>
                <w:bCs/>
                <w:sz w:val="28"/>
              </w:rPr>
              <w:t>119</w:t>
            </w:r>
          </w:p>
        </w:tc>
      </w:tr>
      <w:tr w:rsidR="00446887" w:rsidRPr="00B118B0" w14:paraId="2AF90A1F" w14:textId="77777777" w:rsidTr="00793DB3">
        <w:trPr>
          <w:trHeight w:val="132"/>
        </w:trPr>
        <w:tc>
          <w:tcPr>
            <w:tcW w:w="4590" w:type="dxa"/>
            <w:vAlign w:val="center"/>
          </w:tcPr>
          <w:p w14:paraId="3E69C021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 xml:space="preserve">รายได้ </w:t>
            </w: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pacing w:val="-8"/>
                <w:sz w:val="28"/>
                <w:cs/>
              </w:rPr>
              <w:t>ค่าใช้จ่าย</w:t>
            </w: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 xml:space="preserve">) </w:t>
            </w:r>
            <w:r w:rsidRPr="00B118B0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</w:tcPr>
          <w:p w14:paraId="79FC88FA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81FDA9A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912227C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7C1AF09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C64CAC2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1C329D3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7286A1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47A66B9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6C3786F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3F0211F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E33AA8E" w14:textId="77777777" w:rsidR="00446887" w:rsidRPr="00446887" w:rsidRDefault="00446887" w:rsidP="00446887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F22F302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7AD1835E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2A99FDD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066BEB8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0AF8618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6955C9" w14:textId="5BCAF559" w:rsidR="00446887" w:rsidRPr="00446887" w:rsidRDefault="0063730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90" w:type="dxa"/>
            <w:vAlign w:val="center"/>
          </w:tcPr>
          <w:p w14:paraId="690CD356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C1489D9" w14:textId="2678D488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(8)</w:t>
            </w:r>
          </w:p>
        </w:tc>
      </w:tr>
      <w:tr w:rsidR="00446887" w:rsidRPr="00B118B0" w14:paraId="1027CD26" w14:textId="77777777" w:rsidTr="00793DB3">
        <w:trPr>
          <w:trHeight w:val="132"/>
        </w:trPr>
        <w:tc>
          <w:tcPr>
            <w:tcW w:w="4590" w:type="dxa"/>
            <w:vAlign w:val="center"/>
          </w:tcPr>
          <w:p w14:paraId="2F061B42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</w:tcPr>
          <w:p w14:paraId="18507E3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30678D0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0A55C14C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6E52C2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0DB4F5F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880D7BD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1E13A9C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892616A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2B00B54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46AF7DF7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5804E83" w14:textId="77777777" w:rsidR="00446887" w:rsidRPr="00446887" w:rsidRDefault="00446887" w:rsidP="00446887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650D301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5BB97EA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8BFE1F3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44BD702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C843640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2FAD5F" w14:textId="14334AA6" w:rsidR="00446887" w:rsidRPr="00446887" w:rsidRDefault="0063730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vAlign w:val="center"/>
          </w:tcPr>
          <w:p w14:paraId="0D1AE816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464DE9" w14:textId="76117650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46887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446887" w:rsidRPr="00B118B0" w14:paraId="073F690C" w14:textId="77777777" w:rsidTr="00793DB3">
        <w:trPr>
          <w:trHeight w:val="132"/>
        </w:trPr>
        <w:tc>
          <w:tcPr>
            <w:tcW w:w="4590" w:type="dxa"/>
            <w:vAlign w:val="center"/>
          </w:tcPr>
          <w:p w14:paraId="61F5D4B0" w14:textId="77777777" w:rsidR="00446887" w:rsidRPr="00B118B0" w:rsidRDefault="00446887" w:rsidP="00446887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กำไรสำหรับงวด</w:t>
            </w:r>
          </w:p>
        </w:tc>
        <w:tc>
          <w:tcPr>
            <w:tcW w:w="810" w:type="dxa"/>
          </w:tcPr>
          <w:p w14:paraId="2EED5262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17E4966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44D2B90D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312103F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470629A3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2782981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6DD2B27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DCD699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C5860FA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458D4D95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8E62325" w14:textId="77777777" w:rsidR="00446887" w:rsidRPr="00446887" w:rsidRDefault="00446887" w:rsidP="00446887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FDF305D" w14:textId="77777777" w:rsidR="00446887" w:rsidRPr="00446887" w:rsidRDefault="00446887" w:rsidP="00446887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04F252C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751C41A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6DCFF5A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73CE2C2" w14:textId="77777777" w:rsidR="00446887" w:rsidRPr="00446887" w:rsidRDefault="00446887" w:rsidP="0044688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BE2148" w14:textId="7D48971C" w:rsidR="00446887" w:rsidRPr="00446887" w:rsidRDefault="00AD00A1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155</w:t>
            </w:r>
          </w:p>
        </w:tc>
        <w:tc>
          <w:tcPr>
            <w:tcW w:w="90" w:type="dxa"/>
            <w:vAlign w:val="center"/>
          </w:tcPr>
          <w:p w14:paraId="430F87AB" w14:textId="77777777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D49405" w14:textId="19E83E9A" w:rsidR="00446887" w:rsidRPr="00446887" w:rsidRDefault="00446887" w:rsidP="0044688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46887">
              <w:rPr>
                <w:rFonts w:asciiTheme="majorBidi" w:hAnsiTheme="majorBidi" w:cstheme="majorBidi"/>
                <w:b/>
                <w:bCs/>
                <w:sz w:val="28"/>
              </w:rPr>
              <w:t>113</w:t>
            </w:r>
          </w:p>
        </w:tc>
      </w:tr>
    </w:tbl>
    <w:p w14:paraId="3BFD17E4" w14:textId="4975AF3D" w:rsidR="00825D0B" w:rsidRPr="00B118B0" w:rsidRDefault="00825D0B" w:rsidP="00CE1460">
      <w:pPr>
        <w:rPr>
          <w:rFonts w:asciiTheme="majorBidi" w:hAnsiTheme="majorBidi" w:cstheme="majorBidi"/>
          <w:sz w:val="28"/>
        </w:rPr>
        <w:sectPr w:rsidR="00825D0B" w:rsidRPr="00B118B0" w:rsidSect="00DF0A75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start="50" w:chapStyle="1"/>
          <w:cols w:space="720"/>
        </w:sectPr>
      </w:pPr>
    </w:p>
    <w:p w14:paraId="0B41FBFC" w14:textId="65049FED" w:rsidR="00F53166" w:rsidRPr="00B118B0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58A38352" w14:textId="7FC0E088" w:rsidR="00F53166" w:rsidRPr="00B118B0" w:rsidRDefault="00B938C5" w:rsidP="00311808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30.1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และบริษัทย่อย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</w:p>
    <w:p w14:paraId="4938C3FC" w14:textId="697E6324" w:rsidR="00F53166" w:rsidRPr="00B118B0" w:rsidRDefault="00AA626B" w:rsidP="00EE5634">
      <w:pPr>
        <w:spacing w:after="240"/>
        <w:ind w:left="54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3</w:t>
      </w:r>
      <w:r w:rsidR="00247FDE" w:rsidRPr="00B118B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D17DE1" w:rsidRPr="00B118B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ภาระผูกพันเกี่ยวกับสัญญาเช่าดำเนินงานระยะยาว</w:t>
      </w:r>
    </w:p>
    <w:p w14:paraId="60C287A0" w14:textId="618237CF" w:rsidR="00F53166" w:rsidRPr="00B118B0" w:rsidRDefault="009E4C64" w:rsidP="00311808">
      <w:pPr>
        <w:spacing w:after="120"/>
        <w:ind w:left="54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บริษัทและบริษัทย่อยได้เข้าทำสัญญาเช่าดำเนินงานระยะย</w:t>
      </w:r>
      <w:r w:rsidR="00154FA2" w:rsidRPr="00B118B0">
        <w:rPr>
          <w:rFonts w:asciiTheme="majorBidi" w:hAnsiTheme="majorBidi" w:cstheme="majorBidi"/>
          <w:sz w:val="28"/>
          <w:cs/>
        </w:rPr>
        <w:t>าวที่เกี่ยวข้องกับการเช่า</w:t>
      </w:r>
      <w:r w:rsidRPr="00B118B0">
        <w:rPr>
          <w:rFonts w:asciiTheme="majorBidi" w:hAnsiTheme="majorBidi" w:cstheme="majorBidi"/>
          <w:sz w:val="28"/>
          <w:cs/>
        </w:rPr>
        <w:t>อุปกรณ์โดยอายุของสัญญามีระยะเวลา</w:t>
      </w:r>
      <w:r w:rsidRPr="00C91B81">
        <w:rPr>
          <w:rFonts w:asciiTheme="majorBidi" w:hAnsiTheme="majorBidi" w:cstheme="majorBidi"/>
          <w:sz w:val="28"/>
          <w:cs/>
        </w:rPr>
        <w:t xml:space="preserve">ตั้งแต่ </w:t>
      </w:r>
      <w:r w:rsidRPr="00C91B81">
        <w:rPr>
          <w:rFonts w:asciiTheme="majorBidi" w:hAnsiTheme="majorBidi" w:cstheme="majorBidi"/>
          <w:sz w:val="28"/>
        </w:rPr>
        <w:t>1</w:t>
      </w:r>
      <w:r w:rsidRPr="00C91B81">
        <w:rPr>
          <w:rFonts w:asciiTheme="majorBidi" w:hAnsiTheme="majorBidi" w:cstheme="majorBidi"/>
          <w:sz w:val="28"/>
          <w:cs/>
        </w:rPr>
        <w:t xml:space="preserve"> ถึง </w:t>
      </w:r>
      <w:r w:rsidR="008B2463" w:rsidRPr="00C91B81">
        <w:rPr>
          <w:rFonts w:asciiTheme="majorBidi" w:hAnsiTheme="majorBidi" w:cstheme="majorBidi"/>
          <w:sz w:val="28"/>
        </w:rPr>
        <w:t>4</w:t>
      </w:r>
      <w:r w:rsidRPr="00C91B81">
        <w:rPr>
          <w:rFonts w:asciiTheme="majorBidi" w:hAnsiTheme="majorBidi" w:cstheme="majorBidi"/>
          <w:sz w:val="28"/>
        </w:rPr>
        <w:t xml:space="preserve"> </w:t>
      </w:r>
      <w:r w:rsidRPr="00C91B81">
        <w:rPr>
          <w:rFonts w:asciiTheme="majorBidi" w:hAnsiTheme="majorBidi" w:cstheme="majorBidi"/>
          <w:sz w:val="28"/>
          <w:cs/>
        </w:rPr>
        <w:t>ปี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</w:p>
    <w:p w14:paraId="31FAC5CF" w14:textId="2B64110C" w:rsidR="00F53166" w:rsidRPr="00B118B0" w:rsidRDefault="009E4C64" w:rsidP="00311808">
      <w:pPr>
        <w:spacing w:after="240"/>
        <w:ind w:left="54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ระยะยาว 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260"/>
        <w:gridCol w:w="90"/>
        <w:gridCol w:w="1260"/>
        <w:gridCol w:w="90"/>
        <w:gridCol w:w="1260"/>
        <w:gridCol w:w="90"/>
        <w:gridCol w:w="1260"/>
      </w:tblGrid>
      <w:tr w:rsidR="00081BC8" w:rsidRPr="00B118B0" w14:paraId="6D4CC261" w14:textId="77777777" w:rsidTr="00A83BEE">
        <w:tc>
          <w:tcPr>
            <w:tcW w:w="9000" w:type="dxa"/>
            <w:gridSpan w:val="8"/>
          </w:tcPr>
          <w:p w14:paraId="3348074C" w14:textId="43FEF0AD" w:rsidR="00081BC8" w:rsidRPr="00B118B0" w:rsidRDefault="00081BC8" w:rsidP="00081BC8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8B2463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694DAC71" w14:textId="77777777" w:rsidTr="00A83BEE">
        <w:tc>
          <w:tcPr>
            <w:tcW w:w="3690" w:type="dxa"/>
          </w:tcPr>
          <w:p w14:paraId="60A0A943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6FF91D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810EE5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1FACAA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3BF3C4D4" w14:textId="77777777" w:rsidTr="00A83BEE">
        <w:tc>
          <w:tcPr>
            <w:tcW w:w="3690" w:type="dxa"/>
          </w:tcPr>
          <w:p w14:paraId="567DE9A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142F9B" w14:textId="6C2E0CB8" w:rsidR="00F53166" w:rsidRPr="00B118B0" w:rsidRDefault="00825D0B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4F69D1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3BC9C2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B2597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94D48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303BE3" w14:textId="74A272D1" w:rsidR="00F53166" w:rsidRPr="00B118B0" w:rsidRDefault="004F69D1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AE785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7B3ED3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4B56D54" w14:textId="77777777" w:rsidTr="00A83BEE">
        <w:tc>
          <w:tcPr>
            <w:tcW w:w="3690" w:type="dxa"/>
          </w:tcPr>
          <w:p w14:paraId="7E119DE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56A38F" w14:textId="78152A02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E523B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51628353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A99103" w14:textId="2349BC1D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E523B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2AC882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FDC6BF" w14:textId="77248241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DF4C11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0880AAA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93C5C5" w14:textId="6B20F796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DF4C11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53166" w:rsidRPr="00B118B0" w14:paraId="5AA2A1C8" w14:textId="77777777" w:rsidTr="004F69D1">
        <w:trPr>
          <w:trHeight w:val="242"/>
        </w:trPr>
        <w:tc>
          <w:tcPr>
            <w:tcW w:w="3690" w:type="dxa"/>
          </w:tcPr>
          <w:p w14:paraId="322E1CE3" w14:textId="77777777" w:rsidR="00F53166" w:rsidRPr="00B118B0" w:rsidRDefault="009E4C64" w:rsidP="00081BC8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12CB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D47E3F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F17307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BBDCF0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7B62E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CBD4B7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8F51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D7756" w:rsidRPr="00B118B0" w14:paraId="1DBAEBD0" w14:textId="77777777" w:rsidTr="00A83BEE">
        <w:tc>
          <w:tcPr>
            <w:tcW w:w="3690" w:type="dxa"/>
          </w:tcPr>
          <w:p w14:paraId="251B9247" w14:textId="77777777" w:rsidR="00AD7756" w:rsidRPr="00B118B0" w:rsidRDefault="00AD7756" w:rsidP="00AD7756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503ABF6" w14:textId="1E00310F" w:rsidR="00AD7756" w:rsidRPr="00B118B0" w:rsidRDefault="006F7609" w:rsidP="00440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56</w:t>
            </w:r>
          </w:p>
        </w:tc>
        <w:tc>
          <w:tcPr>
            <w:tcW w:w="90" w:type="dxa"/>
            <w:shd w:val="clear" w:color="auto" w:fill="auto"/>
          </w:tcPr>
          <w:p w14:paraId="04E509E3" w14:textId="77777777" w:rsidR="00AD7756" w:rsidRPr="00B118B0" w:rsidRDefault="00AD7756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C0AA51" w14:textId="1FF05B16" w:rsidR="00AD7756" w:rsidRPr="00B118B0" w:rsidRDefault="008B2463" w:rsidP="00440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90" w:type="dxa"/>
            <w:shd w:val="clear" w:color="auto" w:fill="auto"/>
          </w:tcPr>
          <w:p w14:paraId="72C32216" w14:textId="77777777" w:rsidR="00AD7756" w:rsidRPr="00B118B0" w:rsidRDefault="00AD7756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F0915A" w14:textId="55705378" w:rsidR="00AD7756" w:rsidRPr="00B118B0" w:rsidRDefault="006F7609" w:rsidP="00440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35</w:t>
            </w:r>
          </w:p>
        </w:tc>
        <w:tc>
          <w:tcPr>
            <w:tcW w:w="90" w:type="dxa"/>
          </w:tcPr>
          <w:p w14:paraId="53B55F6E" w14:textId="77777777" w:rsidR="00AD7756" w:rsidRPr="00B118B0" w:rsidRDefault="00AD7756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11F3AB7" w14:textId="1B2DB4D4" w:rsidR="00AD7756" w:rsidRPr="00B118B0" w:rsidRDefault="008B2463" w:rsidP="00440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35</w:t>
            </w:r>
          </w:p>
        </w:tc>
      </w:tr>
      <w:tr w:rsidR="00AD7756" w:rsidRPr="00B118B0" w14:paraId="160C4410" w14:textId="77777777" w:rsidTr="00A83BEE">
        <w:tc>
          <w:tcPr>
            <w:tcW w:w="3690" w:type="dxa"/>
          </w:tcPr>
          <w:p w14:paraId="22524410" w14:textId="77777777" w:rsidR="00AD7756" w:rsidRPr="00B118B0" w:rsidRDefault="00AD7756" w:rsidP="00AD7756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5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22EF3D4A" w14:textId="6BD496A0" w:rsidR="00AD7756" w:rsidRPr="00B118B0" w:rsidRDefault="006F7609" w:rsidP="00440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1B4F87D4" w14:textId="77777777" w:rsidR="00AD7756" w:rsidRPr="00B118B0" w:rsidRDefault="00AD7756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C8039C" w14:textId="45062D49" w:rsidR="00AD7756" w:rsidRPr="00B118B0" w:rsidRDefault="008B2463" w:rsidP="00440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5C2912E9" w14:textId="77777777" w:rsidR="00AD7756" w:rsidRPr="00B118B0" w:rsidRDefault="00AD7756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5B54D11" w14:textId="55A36A17" w:rsidR="00AD7756" w:rsidRPr="00B118B0" w:rsidRDefault="006F7609" w:rsidP="00440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90" w:type="dxa"/>
          </w:tcPr>
          <w:p w14:paraId="67A3032A" w14:textId="77777777" w:rsidR="00AD7756" w:rsidRPr="00B118B0" w:rsidRDefault="00AD7756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4093EF3" w14:textId="0C2C7FAE" w:rsidR="00AD7756" w:rsidRPr="00B118B0" w:rsidRDefault="008B2463" w:rsidP="00440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</w:tbl>
    <w:p w14:paraId="73966082" w14:textId="77777777" w:rsidR="00D17DE1" w:rsidRPr="00B118B0" w:rsidRDefault="00D17DE1" w:rsidP="00D17DE1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D51F9C" w14:textId="1BB2837C" w:rsidR="00D17DE1" w:rsidRPr="00B118B0" w:rsidRDefault="00AA626B" w:rsidP="00EE5634">
      <w:pPr>
        <w:spacing w:after="240"/>
        <w:ind w:left="54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3</w:t>
      </w:r>
      <w:r w:rsidR="002F4890" w:rsidRPr="00B118B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D17DE1" w:rsidRPr="00B118B0">
        <w:rPr>
          <w:rFonts w:asciiTheme="majorBidi" w:hAnsiTheme="majorBidi" w:cstheme="majorBidi"/>
          <w:color w:val="000000"/>
          <w:spacing w:val="-2"/>
          <w:sz w:val="28"/>
        </w:rPr>
        <w:t>.1.2</w:t>
      </w:r>
      <w:r w:rsidR="00D17DE1" w:rsidRPr="00B118B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D17DE1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065DF63C" w14:textId="0AF4B578" w:rsidR="00D17DE1" w:rsidRPr="00B118B0" w:rsidRDefault="00D17DE1" w:rsidP="00A83BEE">
      <w:pPr>
        <w:spacing w:after="12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B118B0">
        <w:rPr>
          <w:rFonts w:asciiTheme="majorBidi" w:hAnsiTheme="majorBidi" w:cstheme="majorBidi"/>
          <w:sz w:val="28"/>
          <w:cs/>
        </w:rPr>
        <w:t>บริษัทและบริษัทย่อยมีจำนวนเงินที่ต้องจ่ายในอนาคตทั้งสิ้นภายใต้สัญญาบริการ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825D0B" w:rsidRPr="00B118B0">
        <w:rPr>
          <w:rFonts w:asciiTheme="majorBidi" w:hAnsiTheme="majorBidi" w:cstheme="majorBidi"/>
          <w:sz w:val="28"/>
        </w:rPr>
        <w:t>30</w:t>
      </w:r>
      <w:r w:rsidR="00825D0B" w:rsidRPr="00B118B0">
        <w:rPr>
          <w:rFonts w:asciiTheme="majorBidi" w:hAnsiTheme="majorBidi" w:cstheme="majorBidi"/>
          <w:sz w:val="28"/>
          <w:cs/>
        </w:rPr>
        <w:t xml:space="preserve"> </w:t>
      </w:r>
      <w:r w:rsidR="004F69D1">
        <w:rPr>
          <w:rFonts w:asciiTheme="majorBidi" w:hAnsiTheme="majorBidi" w:cstheme="majorBidi" w:hint="cs"/>
          <w:sz w:val="28"/>
          <w:cs/>
        </w:rPr>
        <w:t>กันย</w:t>
      </w:r>
      <w:r w:rsidR="00825D0B" w:rsidRPr="00B118B0">
        <w:rPr>
          <w:rFonts w:asciiTheme="majorBidi" w:hAnsiTheme="majorBidi" w:cstheme="majorBidi"/>
          <w:sz w:val="28"/>
          <w:cs/>
        </w:rPr>
        <w:t>ายน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z w:val="28"/>
        </w:rPr>
        <w:t>256</w:t>
      </w:r>
      <w:r w:rsidR="000D550E" w:rsidRPr="00B118B0">
        <w:rPr>
          <w:rFonts w:asciiTheme="majorBidi" w:hAnsiTheme="majorBidi" w:cstheme="majorBidi"/>
          <w:sz w:val="28"/>
        </w:rPr>
        <w:t>4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825D0B" w:rsidRPr="00B118B0">
        <w:rPr>
          <w:rFonts w:asciiTheme="majorBidi" w:hAnsiTheme="majorBidi" w:cstheme="majorBidi"/>
          <w:sz w:val="28"/>
          <w:cs/>
        </w:rPr>
        <w:t xml:space="preserve">     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256</w:t>
      </w:r>
      <w:r w:rsidR="000D550E" w:rsidRPr="00B118B0">
        <w:rPr>
          <w:rFonts w:asciiTheme="majorBidi" w:hAnsiTheme="majorBidi" w:cstheme="majorBidi"/>
          <w:sz w:val="28"/>
        </w:rPr>
        <w:t>3</w:t>
      </w:r>
      <w:r w:rsidR="0024452E" w:rsidRPr="00B118B0">
        <w:rPr>
          <w:rFonts w:asciiTheme="majorBidi" w:hAnsiTheme="majorBidi" w:cstheme="majorBidi"/>
          <w:sz w:val="28"/>
        </w:rPr>
        <w:t xml:space="preserve"> </w:t>
      </w:r>
      <w:r w:rsidR="0024452E"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260"/>
        <w:gridCol w:w="90"/>
        <w:gridCol w:w="1260"/>
        <w:gridCol w:w="90"/>
        <w:gridCol w:w="1260"/>
        <w:gridCol w:w="90"/>
        <w:gridCol w:w="1260"/>
      </w:tblGrid>
      <w:tr w:rsidR="00CB4A6E" w:rsidRPr="00B118B0" w14:paraId="693ACA39" w14:textId="77777777" w:rsidTr="00A83BEE">
        <w:tc>
          <w:tcPr>
            <w:tcW w:w="9000" w:type="dxa"/>
            <w:gridSpan w:val="8"/>
          </w:tcPr>
          <w:p w14:paraId="444369B3" w14:textId="77777777" w:rsidR="00CB4A6E" w:rsidRPr="00B118B0" w:rsidRDefault="00CB4A6E" w:rsidP="0072317B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D17DE1" w:rsidRPr="00B118B0" w14:paraId="73CFB1BB" w14:textId="77777777" w:rsidTr="00A83BEE">
        <w:tc>
          <w:tcPr>
            <w:tcW w:w="3690" w:type="dxa"/>
          </w:tcPr>
          <w:p w14:paraId="75C816F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8265AE0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790624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7ED407C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34F92" w:rsidRPr="00B118B0" w14:paraId="2786CFE7" w14:textId="77777777" w:rsidTr="00A83BEE">
        <w:tc>
          <w:tcPr>
            <w:tcW w:w="3690" w:type="dxa"/>
          </w:tcPr>
          <w:p w14:paraId="7D5457F9" w14:textId="77777777" w:rsidR="00E34F92" w:rsidRPr="00B118B0" w:rsidRDefault="00E34F92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5A0944" w14:textId="4368BF40" w:rsidR="00E34F92" w:rsidRPr="00B118B0" w:rsidRDefault="004F69D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226F8A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FEEA9" w14:textId="45B77856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9337EF9" w14:textId="77777777" w:rsidR="00E34F92" w:rsidRPr="00B118B0" w:rsidRDefault="00E34F92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6DC497" w14:textId="0C970D00" w:rsidR="00E34F92" w:rsidRPr="00B118B0" w:rsidRDefault="004F69D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1B876F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9AC511" w14:textId="00479F58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D17DE1" w:rsidRPr="00B118B0" w14:paraId="68A3F7BA" w14:textId="77777777" w:rsidTr="00A83BEE">
        <w:tc>
          <w:tcPr>
            <w:tcW w:w="3690" w:type="dxa"/>
          </w:tcPr>
          <w:p w14:paraId="01E2473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D32BF3" w14:textId="6F72A75F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D550E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2049E5BE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FF7A0C" w14:textId="3A4B9702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D550E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5CF9F7E6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80EB7" w14:textId="20843C4A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D550E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56496C5A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CEABDC" w14:textId="67A63B69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D550E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D17DE1" w:rsidRPr="00B118B0" w14:paraId="6FC2748F" w14:textId="77777777" w:rsidTr="00A83BEE">
        <w:tc>
          <w:tcPr>
            <w:tcW w:w="3690" w:type="dxa"/>
          </w:tcPr>
          <w:p w14:paraId="75638E7B" w14:textId="77777777" w:rsidR="00D17DE1" w:rsidRPr="00B118B0" w:rsidRDefault="00D17DE1" w:rsidP="00D17DE1">
            <w:pPr>
              <w:ind w:left="13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E04D1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CEB6A6B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5E4FF5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2E2F9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E56A0F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229AF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A0B812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7268C" w:rsidRPr="00B118B0" w14:paraId="4C8F2DC1" w14:textId="77777777" w:rsidTr="00A83BEE">
        <w:tc>
          <w:tcPr>
            <w:tcW w:w="3690" w:type="dxa"/>
          </w:tcPr>
          <w:p w14:paraId="11FE92FB" w14:textId="77777777" w:rsidR="0087268C" w:rsidRPr="00B118B0" w:rsidRDefault="0087268C" w:rsidP="0087268C">
            <w:pPr>
              <w:ind w:left="49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E595291" w14:textId="7C9FCF5E" w:rsidR="0087268C" w:rsidRPr="00B118B0" w:rsidRDefault="006F7609" w:rsidP="00440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73C16508" w14:textId="77777777" w:rsidR="0087268C" w:rsidRPr="00B118B0" w:rsidRDefault="0087268C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4DD486" w14:textId="4F95B341" w:rsidR="0087268C" w:rsidRPr="00B118B0" w:rsidRDefault="008B2463" w:rsidP="00440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698</w:t>
            </w:r>
          </w:p>
        </w:tc>
        <w:tc>
          <w:tcPr>
            <w:tcW w:w="90" w:type="dxa"/>
            <w:shd w:val="clear" w:color="auto" w:fill="auto"/>
          </w:tcPr>
          <w:p w14:paraId="0DDEF2D2" w14:textId="77777777" w:rsidR="0087268C" w:rsidRPr="00B118B0" w:rsidRDefault="0087268C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162979" w14:textId="5CF7DA7A" w:rsidR="0087268C" w:rsidRPr="00B118B0" w:rsidRDefault="006F7609" w:rsidP="00440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40</w:t>
            </w:r>
          </w:p>
        </w:tc>
        <w:tc>
          <w:tcPr>
            <w:tcW w:w="90" w:type="dxa"/>
          </w:tcPr>
          <w:p w14:paraId="1641CFDD" w14:textId="77777777" w:rsidR="0087268C" w:rsidRPr="00B118B0" w:rsidRDefault="0087268C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5D02102" w14:textId="1F145F86" w:rsidR="0087268C" w:rsidRPr="00B118B0" w:rsidRDefault="008B2463" w:rsidP="00440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69</w:t>
            </w:r>
            <w:r w:rsidR="0087268C" w:rsidRPr="00B118B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10C87772" w14:textId="77777777" w:rsidR="00D17DE1" w:rsidRPr="00B118B0" w:rsidRDefault="00D17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75B0798E" w14:textId="77777777" w:rsidR="00E27714" w:rsidRPr="00E27714" w:rsidRDefault="00E27714" w:rsidP="00E27714">
      <w:pPr>
        <w:spacing w:line="240" w:lineRule="atLeast"/>
        <w:ind w:left="360" w:hanging="360"/>
        <w:rPr>
          <w:rFonts w:asciiTheme="majorBidi" w:hAnsiTheme="majorBidi" w:cstheme="majorBidi"/>
          <w:color w:val="000000"/>
          <w:spacing w:val="-2"/>
          <w:sz w:val="8"/>
          <w:szCs w:val="8"/>
        </w:rPr>
      </w:pPr>
    </w:p>
    <w:p w14:paraId="26E7FF9E" w14:textId="21528476" w:rsidR="00F53166" w:rsidRPr="00B118B0" w:rsidRDefault="00AA626B" w:rsidP="00E27714">
      <w:pPr>
        <w:spacing w:line="240" w:lineRule="atLeast"/>
        <w:ind w:left="360" w:hanging="360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3</w:t>
      </w:r>
      <w:r w:rsidR="00931B14" w:rsidRPr="00B118B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.2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</w:t>
      </w:r>
    </w:p>
    <w:p w14:paraId="265CB76A" w14:textId="26B545CB" w:rsidR="00F53166" w:rsidRPr="00B118B0" w:rsidRDefault="00AA626B" w:rsidP="001C0388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3</w:t>
      </w:r>
      <w:r w:rsidR="00931B14" w:rsidRPr="00B118B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ab/>
        <w:t xml:space="preserve">หนังสือค้ำประกันธนาคาร </w:t>
      </w:r>
    </w:p>
    <w:p w14:paraId="22B65F28" w14:textId="492E5B23" w:rsidR="00F53166" w:rsidRPr="00B118B0" w:rsidRDefault="009E4C64" w:rsidP="001C0388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825D0B" w:rsidRPr="00B118B0">
        <w:rPr>
          <w:rFonts w:asciiTheme="majorBidi" w:hAnsiTheme="majorBidi" w:cstheme="majorBidi"/>
          <w:sz w:val="28"/>
        </w:rPr>
        <w:t xml:space="preserve">30 </w:t>
      </w:r>
      <w:r w:rsidR="004F69D1">
        <w:rPr>
          <w:rFonts w:asciiTheme="majorBidi" w:hAnsiTheme="majorBidi" w:cstheme="majorBidi" w:hint="cs"/>
          <w:sz w:val="28"/>
          <w:cs/>
        </w:rPr>
        <w:t>กันยา</w:t>
      </w:r>
      <w:r w:rsidR="00825D0B" w:rsidRPr="00B118B0">
        <w:rPr>
          <w:rFonts w:asciiTheme="majorBidi" w:hAnsiTheme="majorBidi" w:cstheme="majorBidi"/>
          <w:sz w:val="28"/>
          <w:cs/>
        </w:rPr>
        <w:t>ยน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z w:val="28"/>
        </w:rPr>
        <w:t>256</w:t>
      </w:r>
      <w:r w:rsidR="00651B69" w:rsidRPr="00B118B0">
        <w:rPr>
          <w:rFonts w:asciiTheme="majorBidi" w:hAnsiTheme="majorBidi" w:cstheme="majorBidi"/>
          <w:sz w:val="28"/>
        </w:rPr>
        <w:t>4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256</w:t>
      </w:r>
      <w:r w:rsidR="00651B69" w:rsidRPr="00B118B0">
        <w:rPr>
          <w:rFonts w:asciiTheme="majorBidi" w:hAnsiTheme="majorBidi" w:cstheme="majorBidi"/>
          <w:sz w:val="28"/>
        </w:rPr>
        <w:t>3</w:t>
      </w:r>
      <w:r w:rsidRPr="00B118B0">
        <w:rPr>
          <w:rFonts w:asciiTheme="majorBidi" w:hAnsiTheme="majorBidi" w:cstheme="majorBidi"/>
          <w:sz w:val="28"/>
          <w:cs/>
        </w:rPr>
        <w:t xml:space="preserve"> บริษัทและบริษัทย่อย มีหนังสือค้ำประกันซึ่งออกโดยธนาคารในนามบริษัทและบริษัทย่อย 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350"/>
        <w:gridCol w:w="90"/>
        <w:gridCol w:w="1278"/>
        <w:gridCol w:w="144"/>
        <w:gridCol w:w="1278"/>
        <w:gridCol w:w="180"/>
        <w:gridCol w:w="1260"/>
      </w:tblGrid>
      <w:tr w:rsidR="000D3940" w:rsidRPr="00B118B0" w14:paraId="70580FAA" w14:textId="77777777" w:rsidTr="00532707">
        <w:tc>
          <w:tcPr>
            <w:tcW w:w="3420" w:type="dxa"/>
          </w:tcPr>
          <w:p w14:paraId="3927D1E8" w14:textId="77777777" w:rsidR="000D3940" w:rsidRPr="00B118B0" w:rsidRDefault="000D3940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47AC8CC5" w14:textId="77777777" w:rsidR="000D3940" w:rsidRPr="00B118B0" w:rsidRDefault="000D394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" w:type="dxa"/>
          </w:tcPr>
          <w:p w14:paraId="41A13317" w14:textId="77777777" w:rsidR="000D3940" w:rsidRPr="00B118B0" w:rsidRDefault="000D394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6031C4CE" w14:textId="33FA3B36" w:rsidR="000D3940" w:rsidRPr="00B118B0" w:rsidRDefault="000D3940" w:rsidP="000D394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F67429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3BE971C7" w14:textId="77777777" w:rsidTr="00532707">
        <w:tc>
          <w:tcPr>
            <w:tcW w:w="3420" w:type="dxa"/>
          </w:tcPr>
          <w:p w14:paraId="2FFC8352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19C52118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324A3E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674415E1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F69D1" w:rsidRPr="00B118B0" w14:paraId="2FD463B6" w14:textId="77777777" w:rsidTr="00532707">
        <w:tc>
          <w:tcPr>
            <w:tcW w:w="3420" w:type="dxa"/>
          </w:tcPr>
          <w:p w14:paraId="40BA1B64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26C2EA30" w14:textId="3A68C856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ายน</w:t>
            </w:r>
          </w:p>
        </w:tc>
        <w:tc>
          <w:tcPr>
            <w:tcW w:w="90" w:type="dxa"/>
          </w:tcPr>
          <w:p w14:paraId="0A0D6CDA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CE7D2C2" w14:textId="77777777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2E6226F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8EF2459" w14:textId="657D9B70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ายน</w:t>
            </w:r>
          </w:p>
        </w:tc>
        <w:tc>
          <w:tcPr>
            <w:tcW w:w="180" w:type="dxa"/>
          </w:tcPr>
          <w:p w14:paraId="021937DE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C266CFE" w14:textId="77777777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F69D1" w:rsidRPr="00B118B0" w14:paraId="3B23EBE3" w14:textId="77777777" w:rsidTr="00532707">
        <w:tc>
          <w:tcPr>
            <w:tcW w:w="3420" w:type="dxa"/>
          </w:tcPr>
          <w:p w14:paraId="388B1853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C965E" w14:textId="61C2CF80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4697D32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8107A84" w14:textId="40603FFD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4" w:type="dxa"/>
          </w:tcPr>
          <w:p w14:paraId="74F3B50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EB2C28C" w14:textId="1FD4CE9B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</w:tcPr>
          <w:p w14:paraId="1814346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E7432" w14:textId="1C1B3EF5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4F69D1" w:rsidRPr="00B118B0" w14:paraId="3EB9FC4C" w14:textId="77777777" w:rsidTr="00532707">
        <w:tc>
          <w:tcPr>
            <w:tcW w:w="3420" w:type="dxa"/>
          </w:tcPr>
          <w:p w14:paraId="5614627E" w14:textId="77777777" w:rsidR="004F69D1" w:rsidRPr="00B118B0" w:rsidRDefault="004F69D1" w:rsidP="004F69D1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182B17" w14:textId="484CFE1F" w:rsidR="004F69D1" w:rsidRPr="00B118B0" w:rsidRDefault="006F7609" w:rsidP="00440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24,091</w:t>
            </w:r>
          </w:p>
        </w:tc>
        <w:tc>
          <w:tcPr>
            <w:tcW w:w="90" w:type="dxa"/>
            <w:shd w:val="clear" w:color="auto" w:fill="auto"/>
          </w:tcPr>
          <w:p w14:paraId="13E65818" w14:textId="77777777" w:rsidR="004F69D1" w:rsidRPr="00B118B0" w:rsidRDefault="004F69D1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2E4F76D" w14:textId="75EB84BC" w:rsidR="004F69D1" w:rsidRPr="00B118B0" w:rsidRDefault="004F69D1" w:rsidP="00440DFB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26,197</w:t>
            </w:r>
          </w:p>
        </w:tc>
        <w:tc>
          <w:tcPr>
            <w:tcW w:w="144" w:type="dxa"/>
            <w:shd w:val="clear" w:color="auto" w:fill="auto"/>
          </w:tcPr>
          <w:p w14:paraId="05EEC821" w14:textId="77777777" w:rsidR="004F69D1" w:rsidRPr="00B118B0" w:rsidRDefault="004F69D1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46E8674" w14:textId="123722AE" w:rsidR="004F69D1" w:rsidRPr="00B118B0" w:rsidRDefault="006F7609" w:rsidP="00440DFB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22,391</w:t>
            </w:r>
          </w:p>
        </w:tc>
        <w:tc>
          <w:tcPr>
            <w:tcW w:w="180" w:type="dxa"/>
          </w:tcPr>
          <w:p w14:paraId="3F2DC143" w14:textId="77777777" w:rsidR="004F69D1" w:rsidRPr="00B118B0" w:rsidRDefault="004F69D1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79C848" w14:textId="4577A7D7" w:rsidR="004F69D1" w:rsidRPr="00B118B0" w:rsidRDefault="004F69D1" w:rsidP="00440DFB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24,397</w:t>
            </w:r>
          </w:p>
        </w:tc>
      </w:tr>
      <w:tr w:rsidR="004F69D1" w:rsidRPr="00B118B0" w14:paraId="2EAF5B8B" w14:textId="77777777" w:rsidTr="00532707">
        <w:tc>
          <w:tcPr>
            <w:tcW w:w="3420" w:type="dxa"/>
          </w:tcPr>
          <w:p w14:paraId="30353E1B" w14:textId="77777777" w:rsidR="004F69D1" w:rsidRPr="00B118B0" w:rsidRDefault="004F69D1" w:rsidP="004F69D1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2DC05F" w14:textId="49984AC2" w:rsidR="004F69D1" w:rsidRPr="00B118B0" w:rsidRDefault="006F7609" w:rsidP="00440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810</w:t>
            </w:r>
          </w:p>
        </w:tc>
        <w:tc>
          <w:tcPr>
            <w:tcW w:w="90" w:type="dxa"/>
            <w:shd w:val="clear" w:color="auto" w:fill="auto"/>
          </w:tcPr>
          <w:p w14:paraId="7187F8CF" w14:textId="77777777" w:rsidR="004F69D1" w:rsidRPr="00B118B0" w:rsidRDefault="004F69D1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295336A" w14:textId="204DE853" w:rsidR="004F69D1" w:rsidRPr="00B118B0" w:rsidRDefault="004F69D1" w:rsidP="00440DFB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810</w:t>
            </w:r>
          </w:p>
        </w:tc>
        <w:tc>
          <w:tcPr>
            <w:tcW w:w="144" w:type="dxa"/>
            <w:shd w:val="clear" w:color="auto" w:fill="auto"/>
          </w:tcPr>
          <w:p w14:paraId="6C7E520B" w14:textId="77777777" w:rsidR="004F69D1" w:rsidRPr="00B118B0" w:rsidRDefault="004F69D1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1CBABF6" w14:textId="2815D223" w:rsidR="004F69D1" w:rsidRPr="00B118B0" w:rsidRDefault="006F7609" w:rsidP="00440DFB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810</w:t>
            </w:r>
          </w:p>
        </w:tc>
        <w:tc>
          <w:tcPr>
            <w:tcW w:w="180" w:type="dxa"/>
          </w:tcPr>
          <w:p w14:paraId="13E6A424" w14:textId="77777777" w:rsidR="004F69D1" w:rsidRPr="00B118B0" w:rsidRDefault="004F69D1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A80843" w14:textId="1D157F89" w:rsidR="004F69D1" w:rsidRPr="00B118B0" w:rsidRDefault="004F69D1" w:rsidP="00440DFB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810</w:t>
            </w:r>
          </w:p>
        </w:tc>
      </w:tr>
      <w:tr w:rsidR="004F69D1" w:rsidRPr="00B118B0" w14:paraId="4B889085" w14:textId="77777777" w:rsidTr="00532707">
        <w:tc>
          <w:tcPr>
            <w:tcW w:w="3420" w:type="dxa"/>
          </w:tcPr>
          <w:p w14:paraId="6768A7FE" w14:textId="7D002F00" w:rsidR="004F69D1" w:rsidRPr="00B118B0" w:rsidRDefault="004F69D1" w:rsidP="004F69D1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FBC58" w14:textId="541C8B26" w:rsidR="004F69D1" w:rsidRPr="00440DFB" w:rsidRDefault="006F7609" w:rsidP="00440DF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40DF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24,901</w:t>
            </w:r>
          </w:p>
        </w:tc>
        <w:tc>
          <w:tcPr>
            <w:tcW w:w="90" w:type="dxa"/>
            <w:shd w:val="clear" w:color="auto" w:fill="auto"/>
          </w:tcPr>
          <w:p w14:paraId="2B00DF39" w14:textId="77777777" w:rsidR="004F69D1" w:rsidRPr="00440DFB" w:rsidRDefault="004F69D1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B8EE" w14:textId="3764FE35" w:rsidR="004F69D1" w:rsidRPr="00440DFB" w:rsidRDefault="004F69D1" w:rsidP="00440DFB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DFB">
              <w:rPr>
                <w:rFonts w:asciiTheme="majorBidi" w:hAnsiTheme="majorBidi" w:cstheme="majorBidi"/>
                <w:b/>
                <w:bCs/>
                <w:sz w:val="28"/>
              </w:rPr>
              <w:t>27,007</w:t>
            </w:r>
          </w:p>
        </w:tc>
        <w:tc>
          <w:tcPr>
            <w:tcW w:w="144" w:type="dxa"/>
            <w:shd w:val="clear" w:color="auto" w:fill="auto"/>
          </w:tcPr>
          <w:p w14:paraId="6DD0306E" w14:textId="77777777" w:rsidR="004F69D1" w:rsidRPr="00440DFB" w:rsidRDefault="004F69D1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C67" w14:textId="4D4511A2" w:rsidR="004F69D1" w:rsidRPr="00440DFB" w:rsidRDefault="006F7609" w:rsidP="00440DFB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DF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23,201</w:t>
            </w:r>
          </w:p>
        </w:tc>
        <w:tc>
          <w:tcPr>
            <w:tcW w:w="180" w:type="dxa"/>
          </w:tcPr>
          <w:p w14:paraId="2C477231" w14:textId="77777777" w:rsidR="004F69D1" w:rsidRPr="00440DFB" w:rsidRDefault="004F69D1" w:rsidP="00440DF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723FB0" w14:textId="49A2702D" w:rsidR="004F69D1" w:rsidRPr="00440DFB" w:rsidRDefault="004F69D1" w:rsidP="00440DFB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DFB">
              <w:rPr>
                <w:rFonts w:asciiTheme="majorBidi" w:hAnsiTheme="majorBidi" w:cstheme="majorBidi"/>
                <w:b/>
                <w:bCs/>
                <w:sz w:val="28"/>
              </w:rPr>
              <w:t>25,207</w:t>
            </w:r>
          </w:p>
        </w:tc>
      </w:tr>
    </w:tbl>
    <w:p w14:paraId="038225D2" w14:textId="179FFE36" w:rsidR="00F53166" w:rsidRPr="00B118B0" w:rsidRDefault="00687E85" w:rsidP="00EE5634">
      <w:pPr>
        <w:spacing w:before="480" w:after="240"/>
        <w:ind w:left="540" w:right="-29" w:hanging="540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3</w:t>
      </w:r>
      <w:r w:rsidR="00931B14" w:rsidRPr="00B118B0">
        <w:rPr>
          <w:rFonts w:asciiTheme="majorBidi" w:hAnsiTheme="majorBidi" w:cstheme="majorBidi"/>
          <w:sz w:val="28"/>
        </w:rPr>
        <w:t>0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การค้ำประกันระหว่างกิจการที่เกี่ยวข้องกัน</w:t>
      </w:r>
    </w:p>
    <w:p w14:paraId="582D59CD" w14:textId="331F10C0" w:rsidR="00F53166" w:rsidRPr="00B118B0" w:rsidRDefault="005F0F0C" w:rsidP="00BD5571">
      <w:pPr>
        <w:tabs>
          <w:tab w:val="left" w:pos="900"/>
        </w:tabs>
        <w:spacing w:after="240"/>
        <w:ind w:left="54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ณ</w:t>
      </w:r>
      <w:r w:rsidR="00CE1460" w:rsidRPr="00B118B0">
        <w:rPr>
          <w:rFonts w:asciiTheme="majorBidi" w:hAnsiTheme="majorBidi" w:cstheme="majorBidi"/>
          <w:sz w:val="28"/>
        </w:rPr>
        <w:t xml:space="preserve"> </w:t>
      </w:r>
      <w:r w:rsidR="00CE1460" w:rsidRPr="00B118B0">
        <w:rPr>
          <w:rFonts w:asciiTheme="majorBidi" w:hAnsiTheme="majorBidi" w:cstheme="majorBidi"/>
          <w:sz w:val="28"/>
          <w:cs/>
        </w:rPr>
        <w:t>วันที่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="004F69D1">
        <w:rPr>
          <w:rFonts w:asciiTheme="majorBidi" w:hAnsiTheme="majorBidi" w:cstheme="majorBidi"/>
          <w:sz w:val="28"/>
        </w:rPr>
        <w:t>30</w:t>
      </w:r>
      <w:r w:rsidR="004F69D1">
        <w:rPr>
          <w:rFonts w:asciiTheme="majorBidi" w:hAnsiTheme="majorBidi" w:cstheme="majorBidi" w:hint="cs"/>
          <w:sz w:val="28"/>
          <w:cs/>
        </w:rPr>
        <w:t xml:space="preserve"> กันยายน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z w:val="28"/>
        </w:rPr>
        <w:t>256</w:t>
      </w:r>
      <w:r w:rsidR="00FB5453" w:rsidRPr="00B118B0">
        <w:rPr>
          <w:rFonts w:asciiTheme="majorBidi" w:hAnsiTheme="majorBidi" w:cstheme="majorBidi"/>
          <w:sz w:val="28"/>
        </w:rPr>
        <w:t>4</w:t>
      </w:r>
      <w:r w:rsidRPr="00B118B0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55E1C" w:rsidRPr="00B118B0">
        <w:rPr>
          <w:rFonts w:asciiTheme="majorBidi" w:hAnsiTheme="majorBidi" w:cstheme="majorBidi"/>
          <w:sz w:val="28"/>
          <w:cs/>
        </w:rPr>
        <w:t>บริษัทและกรรมการของกลุ่มบริษัทมีภาระผูกพันต่อธนาคารในการค้ำประกันวงเงินสินเชื่อให้แก่บริษัท แซม วอเตอร์ ซัพพลาย จำกัด</w:t>
      </w:r>
      <w:r w:rsidR="00D55E1C" w:rsidRPr="00B118B0">
        <w:rPr>
          <w:rFonts w:asciiTheme="majorBidi" w:hAnsiTheme="majorBidi" w:cstheme="majorBidi"/>
          <w:sz w:val="28"/>
        </w:rPr>
        <w:t xml:space="preserve"> </w:t>
      </w:r>
      <w:r w:rsidR="00237D76" w:rsidRPr="00B118B0">
        <w:rPr>
          <w:rFonts w:asciiTheme="majorBidi" w:hAnsiTheme="majorBidi" w:cstheme="majorBidi"/>
          <w:sz w:val="28"/>
          <w:cs/>
        </w:rPr>
        <w:t>และ</w:t>
      </w:r>
      <w:r w:rsidR="00D55E1C" w:rsidRPr="00B118B0">
        <w:rPr>
          <w:rFonts w:asciiTheme="majorBidi" w:hAnsiTheme="majorBidi" w:cstheme="majorBidi"/>
          <w:sz w:val="28"/>
          <w:cs/>
        </w:rPr>
        <w:t xml:space="preserve">บริษัท พระแสงกรีน พาวเวอร์ จำกัด ซึ่งเป็นบริษัทย่อยจำนวนเงินรวม </w:t>
      </w:r>
      <w:r w:rsidR="00B145DF">
        <w:rPr>
          <w:rFonts w:asciiTheme="majorBidi" w:hAnsiTheme="majorBidi" w:cstheme="majorBidi"/>
          <w:sz w:val="28"/>
        </w:rPr>
        <w:t xml:space="preserve">    </w:t>
      </w:r>
      <w:r w:rsidR="00E2057A">
        <w:rPr>
          <w:rFonts w:asciiTheme="majorBidi" w:hAnsiTheme="majorBidi" w:cstheme="majorBidi"/>
          <w:sz w:val="28"/>
        </w:rPr>
        <w:t>2</w:t>
      </w:r>
      <w:r w:rsidR="00451C9D">
        <w:rPr>
          <w:rFonts w:asciiTheme="majorBidi" w:hAnsiTheme="majorBidi" w:cstheme="majorBidi" w:hint="cs"/>
          <w:sz w:val="28"/>
          <w:cs/>
        </w:rPr>
        <w:t>25</w:t>
      </w:r>
      <w:r w:rsidR="00D55E1C" w:rsidRPr="00B118B0">
        <w:rPr>
          <w:rFonts w:asciiTheme="majorBidi" w:hAnsiTheme="majorBidi" w:cstheme="majorBidi"/>
          <w:sz w:val="28"/>
        </w:rPr>
        <w:t xml:space="preserve"> </w:t>
      </w:r>
      <w:r w:rsidR="00D55E1C" w:rsidRPr="00B118B0">
        <w:rPr>
          <w:rFonts w:asciiTheme="majorBidi" w:hAnsiTheme="majorBidi" w:cstheme="majorBidi"/>
          <w:sz w:val="28"/>
          <w:cs/>
        </w:rPr>
        <w:t xml:space="preserve">ล้านบาท </w:t>
      </w:r>
      <w:r w:rsidR="00C91BBA" w:rsidRPr="00B118B0">
        <w:rPr>
          <w:rFonts w:asciiTheme="majorBidi" w:hAnsiTheme="majorBidi" w:cstheme="majorBidi"/>
          <w:sz w:val="28"/>
          <w:cs/>
        </w:rPr>
        <w:t xml:space="preserve">(วันที่ </w:t>
      </w:r>
      <w:r w:rsidR="00C91BBA" w:rsidRPr="00B118B0">
        <w:rPr>
          <w:rFonts w:asciiTheme="majorBidi" w:hAnsiTheme="majorBidi" w:cstheme="majorBidi"/>
          <w:sz w:val="28"/>
        </w:rPr>
        <w:t xml:space="preserve">31 </w:t>
      </w:r>
      <w:r w:rsidR="00C91BBA" w:rsidRPr="00B118B0">
        <w:rPr>
          <w:rFonts w:asciiTheme="majorBidi" w:hAnsiTheme="majorBidi" w:cstheme="majorBidi"/>
          <w:sz w:val="28"/>
          <w:cs/>
        </w:rPr>
        <w:t xml:space="preserve">ธันวาคม </w:t>
      </w:r>
      <w:r w:rsidR="00C91BBA" w:rsidRPr="00B118B0">
        <w:rPr>
          <w:rFonts w:asciiTheme="majorBidi" w:hAnsiTheme="majorBidi" w:cstheme="majorBidi"/>
          <w:sz w:val="28"/>
        </w:rPr>
        <w:t>256</w:t>
      </w:r>
      <w:r w:rsidR="000A0C0C" w:rsidRPr="00B118B0">
        <w:rPr>
          <w:rFonts w:asciiTheme="majorBidi" w:hAnsiTheme="majorBidi" w:cstheme="majorBidi"/>
          <w:sz w:val="28"/>
        </w:rPr>
        <w:t>3</w:t>
      </w:r>
      <w:r w:rsidR="00C91BBA" w:rsidRPr="00B118B0">
        <w:rPr>
          <w:rFonts w:asciiTheme="majorBidi" w:hAnsiTheme="majorBidi" w:cstheme="majorBidi"/>
          <w:sz w:val="28"/>
        </w:rPr>
        <w:t xml:space="preserve">: </w:t>
      </w:r>
      <w:r w:rsidR="00C91BBA" w:rsidRPr="00B118B0">
        <w:rPr>
          <w:rFonts w:asciiTheme="majorBidi" w:hAnsiTheme="majorBidi" w:cstheme="majorBidi"/>
          <w:sz w:val="28"/>
          <w:cs/>
        </w:rPr>
        <w:t xml:space="preserve">จำนวน </w:t>
      </w:r>
      <w:r w:rsidR="00EF17B5" w:rsidRPr="00B118B0">
        <w:rPr>
          <w:rFonts w:asciiTheme="majorBidi" w:hAnsiTheme="majorBidi" w:cstheme="majorBidi"/>
          <w:sz w:val="28"/>
        </w:rPr>
        <w:t xml:space="preserve">73 </w:t>
      </w:r>
      <w:r w:rsidR="00C91BBA" w:rsidRPr="00B118B0">
        <w:rPr>
          <w:rFonts w:asciiTheme="majorBidi" w:hAnsiTheme="majorBidi" w:cstheme="majorBidi"/>
          <w:sz w:val="28"/>
          <w:cs/>
        </w:rPr>
        <w:t>ล้านบาท)</w:t>
      </w:r>
      <w:r w:rsidR="00BD5571">
        <w:rPr>
          <w:rFonts w:asciiTheme="majorBidi" w:hAnsiTheme="majorBidi" w:cstheme="majorBidi" w:hint="cs"/>
          <w:sz w:val="28"/>
          <w:cs/>
        </w:rPr>
        <w:t xml:space="preserve"> </w:t>
      </w:r>
      <w:r w:rsidR="009E4C64" w:rsidRPr="00B118B0">
        <w:rPr>
          <w:rFonts w:asciiTheme="majorBidi" w:hAnsiTheme="majorBidi" w:cstheme="majorBidi"/>
          <w:sz w:val="28"/>
          <w:cs/>
        </w:rPr>
        <w:t xml:space="preserve"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การค้ำประกัน </w:t>
      </w:r>
    </w:p>
    <w:p w14:paraId="68DF398A" w14:textId="38908D1A" w:rsidR="007A020D" w:rsidRPr="00B118B0" w:rsidRDefault="007A020D" w:rsidP="00EE5634">
      <w:pPr>
        <w:spacing w:before="240" w:after="240"/>
        <w:ind w:left="540" w:right="-29" w:hanging="540"/>
        <w:jc w:val="thaiDistribute"/>
        <w:rPr>
          <w:rFonts w:asciiTheme="majorBidi" w:hAnsiTheme="majorBidi" w:cstheme="majorBidi"/>
          <w:sz w:val="28"/>
          <w:cs/>
        </w:rPr>
      </w:pPr>
      <w:r w:rsidRPr="00B118B0">
        <w:rPr>
          <w:rFonts w:asciiTheme="majorBidi" w:hAnsiTheme="majorBidi" w:cstheme="majorBidi"/>
          <w:sz w:val="28"/>
          <w:cs/>
        </w:rPr>
        <w:t>3</w:t>
      </w:r>
      <w:r w:rsidR="00931B14" w:rsidRPr="00B118B0">
        <w:rPr>
          <w:rFonts w:asciiTheme="majorBidi" w:hAnsiTheme="majorBidi" w:cstheme="majorBidi"/>
          <w:sz w:val="28"/>
        </w:rPr>
        <w:t>0</w:t>
      </w:r>
      <w:r w:rsidRPr="00B118B0">
        <w:rPr>
          <w:rFonts w:asciiTheme="majorBidi" w:hAnsiTheme="majorBidi" w:cstheme="majorBidi"/>
          <w:sz w:val="28"/>
          <w:cs/>
        </w:rPr>
        <w:t>.</w:t>
      </w:r>
      <w:r w:rsidRPr="00B118B0">
        <w:rPr>
          <w:rFonts w:asciiTheme="majorBidi" w:hAnsiTheme="majorBidi" w:cstheme="majorBidi"/>
          <w:sz w:val="28"/>
        </w:rPr>
        <w:t>2</w:t>
      </w:r>
      <w:r w:rsidRPr="00B118B0">
        <w:rPr>
          <w:rFonts w:asciiTheme="majorBidi" w:hAnsiTheme="majorBidi" w:cstheme="majorBidi"/>
          <w:sz w:val="28"/>
          <w:cs/>
        </w:rPr>
        <w:t>.</w:t>
      </w:r>
      <w:r w:rsidR="005D55E8" w:rsidRPr="00B118B0">
        <w:rPr>
          <w:rFonts w:asciiTheme="majorBidi" w:hAnsiTheme="majorBidi" w:cstheme="majorBidi"/>
          <w:sz w:val="28"/>
        </w:rPr>
        <w:t>3</w:t>
      </w:r>
      <w:r w:rsidRPr="00B118B0">
        <w:rPr>
          <w:rFonts w:asciiTheme="majorBidi" w:hAnsiTheme="majorBidi" w:cstheme="majorBidi"/>
          <w:sz w:val="28"/>
        </w:rPr>
        <w:tab/>
      </w:r>
      <w:r w:rsidRPr="00B118B0">
        <w:rPr>
          <w:rFonts w:asciiTheme="majorBidi" w:hAnsiTheme="majorBidi" w:cstheme="majorBidi"/>
          <w:sz w:val="28"/>
          <w:cs/>
        </w:rPr>
        <w:t>การจำนำหุ้นบริษัทย่อย</w:t>
      </w:r>
    </w:p>
    <w:p w14:paraId="72A01D98" w14:textId="53574BC6" w:rsidR="0042097A" w:rsidRPr="00B118B0" w:rsidRDefault="007A020D" w:rsidP="00BD5571">
      <w:pPr>
        <w:spacing w:after="240"/>
        <w:ind w:left="540" w:right="-29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118B0">
        <w:rPr>
          <w:rFonts w:asciiTheme="majorBidi" w:hAnsiTheme="majorBidi" w:cstheme="majorBidi"/>
          <w:sz w:val="28"/>
        </w:rPr>
        <w:t>3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2563</w:t>
      </w:r>
      <w:r w:rsidRPr="00B118B0">
        <w:rPr>
          <w:rFonts w:asciiTheme="majorBidi" w:hAnsiTheme="majorBidi" w:cstheme="majorBidi"/>
          <w:sz w:val="28"/>
          <w:cs/>
        </w:rPr>
        <w:t xml:space="preserve"> ที่ประชุมคณะกรรมการของบริษัทครั้งที่ </w:t>
      </w:r>
      <w:r w:rsidRPr="00B118B0">
        <w:rPr>
          <w:rFonts w:asciiTheme="majorBidi" w:hAnsiTheme="majorBidi" w:cstheme="majorBidi"/>
          <w:sz w:val="28"/>
        </w:rPr>
        <w:t>18/2563</w:t>
      </w:r>
      <w:r w:rsidRPr="00B118B0">
        <w:rPr>
          <w:rFonts w:asciiTheme="majorBidi" w:hAnsiTheme="majorBidi" w:cstheme="majorBidi"/>
          <w:sz w:val="28"/>
          <w:cs/>
        </w:rPr>
        <w:t xml:space="preserve"> มีมติอนุมัติให้บริษัทขายหุ้นสามัญของบริษัท แซม วอเตอร์ ซัพพลาย จำกัด จำนวน </w:t>
      </w:r>
      <w:r w:rsidRPr="00B118B0">
        <w:rPr>
          <w:rFonts w:asciiTheme="majorBidi" w:hAnsiTheme="majorBidi" w:cstheme="majorBidi"/>
          <w:sz w:val="28"/>
        </w:rPr>
        <w:t>476,552</w:t>
      </w:r>
      <w:r w:rsidRPr="00B118B0">
        <w:rPr>
          <w:rFonts w:asciiTheme="majorBidi" w:hAnsiTheme="majorBidi" w:cstheme="majorBidi"/>
          <w:sz w:val="28"/>
          <w:cs/>
        </w:rPr>
        <w:t xml:space="preserve"> หุ้น หรือร้อยละ </w:t>
      </w:r>
      <w:r w:rsidRPr="00B118B0">
        <w:rPr>
          <w:rFonts w:asciiTheme="majorBidi" w:hAnsiTheme="majorBidi" w:cstheme="majorBidi"/>
          <w:sz w:val="28"/>
        </w:rPr>
        <w:t>43.52</w:t>
      </w:r>
      <w:r w:rsidRPr="00B118B0">
        <w:rPr>
          <w:rFonts w:asciiTheme="majorBidi" w:hAnsiTheme="majorBidi" w:cstheme="majorBidi"/>
          <w:sz w:val="28"/>
          <w:cs/>
        </w:rPr>
        <w:t xml:space="preserve"> จากจำนวนหุ้นสามัญทั้งหมด </w:t>
      </w:r>
      <w:r w:rsidRPr="00B118B0">
        <w:rPr>
          <w:rFonts w:asciiTheme="majorBidi" w:hAnsiTheme="majorBidi" w:cstheme="majorBidi"/>
          <w:sz w:val="28"/>
        </w:rPr>
        <w:t>1,034,996</w:t>
      </w:r>
      <w:r w:rsidRPr="00B118B0">
        <w:rPr>
          <w:rFonts w:asciiTheme="majorBidi" w:hAnsiTheme="majorBidi" w:cstheme="majorBidi"/>
          <w:sz w:val="28"/>
          <w:cs/>
        </w:rPr>
        <w:t xml:space="preserve"> หุ้น หรือ</w:t>
      </w:r>
      <w:r w:rsidR="00B56558" w:rsidRPr="00B118B0">
        <w:rPr>
          <w:rFonts w:asciiTheme="majorBidi" w:hAnsiTheme="majorBidi" w:cstheme="majorBidi"/>
          <w:sz w:val="28"/>
          <w:cs/>
        </w:rPr>
        <w:t xml:space="preserve">  </w:t>
      </w:r>
      <w:r w:rsidRPr="00B118B0">
        <w:rPr>
          <w:rFonts w:asciiTheme="majorBidi" w:hAnsiTheme="majorBidi" w:cstheme="majorBidi"/>
          <w:sz w:val="28"/>
          <w:cs/>
        </w:rPr>
        <w:t xml:space="preserve">ร้อยละ </w:t>
      </w:r>
      <w:r w:rsidRPr="00B118B0">
        <w:rPr>
          <w:rFonts w:asciiTheme="majorBidi" w:hAnsiTheme="majorBidi" w:cstheme="majorBidi"/>
          <w:sz w:val="28"/>
        </w:rPr>
        <w:t>94.52</w:t>
      </w:r>
      <w:r w:rsidRPr="00B118B0">
        <w:rPr>
          <w:rFonts w:asciiTheme="majorBidi" w:hAnsiTheme="majorBidi" w:cstheme="majorBidi"/>
          <w:sz w:val="28"/>
          <w:cs/>
        </w:rPr>
        <w:t xml:space="preserve"> ในมูลค่า </w:t>
      </w:r>
      <w:r w:rsidRPr="00B118B0">
        <w:rPr>
          <w:rFonts w:asciiTheme="majorBidi" w:hAnsiTheme="majorBidi" w:cstheme="majorBidi"/>
          <w:sz w:val="28"/>
        </w:rPr>
        <w:t>47.65</w:t>
      </w:r>
      <w:r w:rsidRPr="00B118B0">
        <w:rPr>
          <w:rFonts w:asciiTheme="majorBidi" w:hAnsiTheme="majorBidi" w:cstheme="majorBidi"/>
          <w:sz w:val="28"/>
          <w:cs/>
        </w:rPr>
        <w:t xml:space="preserve"> ล้านบาท เป็นผลทำให้ ณ 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2563</w:t>
      </w:r>
      <w:r w:rsidRPr="00B118B0">
        <w:rPr>
          <w:rFonts w:asciiTheme="majorBidi" w:hAnsiTheme="majorBidi" w:cstheme="majorBidi"/>
          <w:sz w:val="28"/>
          <w:cs/>
        </w:rPr>
        <w:t xml:space="preserve"> บริษัทยังคงเหลือเงินลงทุนใน</w:t>
      </w:r>
      <w:r w:rsidR="00A43525" w:rsidRPr="00B118B0">
        <w:rPr>
          <w:rFonts w:asciiTheme="majorBidi" w:hAnsiTheme="majorBidi" w:cstheme="majorBidi"/>
          <w:sz w:val="28"/>
          <w:cs/>
        </w:rPr>
        <w:t xml:space="preserve"> </w:t>
      </w:r>
      <w:r w:rsidR="004E26FD">
        <w:rPr>
          <w:rFonts w:asciiTheme="majorBidi" w:hAnsiTheme="majorBidi" w:cstheme="majorBidi"/>
          <w:sz w:val="28"/>
        </w:rPr>
        <w:t xml:space="preserve">      </w:t>
      </w:r>
      <w:r w:rsidRPr="00B118B0">
        <w:rPr>
          <w:rFonts w:asciiTheme="majorBidi" w:hAnsiTheme="majorBidi" w:cstheme="majorBidi"/>
          <w:sz w:val="28"/>
          <w:cs/>
        </w:rPr>
        <w:t xml:space="preserve">บริษัท แซม วอเตอร์ ซัพพลาย จำกัด จำนวน </w:t>
      </w:r>
      <w:r w:rsidRPr="00B118B0">
        <w:rPr>
          <w:rFonts w:asciiTheme="majorBidi" w:hAnsiTheme="majorBidi" w:cstheme="majorBidi"/>
          <w:sz w:val="28"/>
        </w:rPr>
        <w:t>558,444</w:t>
      </w:r>
      <w:r w:rsidRPr="00B118B0">
        <w:rPr>
          <w:rFonts w:asciiTheme="majorBidi" w:hAnsiTheme="majorBidi" w:cstheme="majorBidi"/>
          <w:sz w:val="28"/>
          <w:cs/>
        </w:rPr>
        <w:t xml:space="preserve"> หุ้น หรือร้อยละ </w:t>
      </w:r>
      <w:r w:rsidRPr="00B118B0">
        <w:rPr>
          <w:rFonts w:asciiTheme="majorBidi" w:hAnsiTheme="majorBidi" w:cstheme="majorBidi"/>
          <w:sz w:val="28"/>
        </w:rPr>
        <w:t>51.00</w:t>
      </w:r>
      <w:r w:rsidRPr="00B118B0">
        <w:rPr>
          <w:rFonts w:asciiTheme="majorBidi" w:hAnsiTheme="majorBidi" w:cstheme="majorBidi"/>
          <w:sz w:val="28"/>
          <w:cs/>
        </w:rPr>
        <w:t xml:space="preserve"> ต่อมาบริษัทได้ซื้อหุ้นจากผู้ถือหุ้นรายอื่นของ บริษัท แซม วอเตอร์ ซัพพลาย จำกัด จำนวน </w:t>
      </w:r>
      <w:r w:rsidRPr="00B118B0">
        <w:rPr>
          <w:rFonts w:asciiTheme="majorBidi" w:hAnsiTheme="majorBidi" w:cstheme="majorBidi"/>
          <w:sz w:val="28"/>
        </w:rPr>
        <w:t>6</w:t>
      </w:r>
      <w:r w:rsidRPr="00B118B0">
        <w:rPr>
          <w:rFonts w:asciiTheme="majorBidi" w:hAnsiTheme="majorBidi" w:cstheme="majorBidi"/>
          <w:sz w:val="28"/>
          <w:cs/>
        </w:rPr>
        <w:t xml:space="preserve"> หุ้น ในมูลค่า </w:t>
      </w:r>
      <w:r w:rsidRPr="00B118B0">
        <w:rPr>
          <w:rFonts w:asciiTheme="majorBidi" w:hAnsiTheme="majorBidi" w:cstheme="majorBidi"/>
          <w:sz w:val="28"/>
        </w:rPr>
        <w:t>600</w:t>
      </w:r>
      <w:r w:rsidRPr="00B118B0">
        <w:rPr>
          <w:rFonts w:asciiTheme="majorBidi" w:hAnsiTheme="majorBidi" w:cstheme="majorBidi"/>
          <w:sz w:val="28"/>
          <w:cs/>
        </w:rPr>
        <w:t xml:space="preserve"> บาท ดังนั้น จำนวนหุ้นทั้งหมดที่บริษัทถือหุ้นในบริษัท แซม วอเตอร์ ซัพพลาย จำกัด เป็นจำนวน </w:t>
      </w:r>
      <w:r w:rsidRPr="00B118B0">
        <w:rPr>
          <w:rFonts w:asciiTheme="majorBidi" w:hAnsiTheme="majorBidi" w:cstheme="majorBidi"/>
          <w:sz w:val="28"/>
        </w:rPr>
        <w:t>558,450</w:t>
      </w:r>
      <w:r w:rsidRPr="00B118B0">
        <w:rPr>
          <w:rFonts w:asciiTheme="majorBidi" w:hAnsiTheme="majorBidi" w:cstheme="majorBidi"/>
          <w:sz w:val="28"/>
          <w:cs/>
        </w:rPr>
        <w:t xml:space="preserve"> หุ้น หรือร้อยละ </w:t>
      </w:r>
      <w:r w:rsidRPr="00B118B0">
        <w:rPr>
          <w:rFonts w:asciiTheme="majorBidi" w:hAnsiTheme="majorBidi" w:cstheme="majorBidi"/>
          <w:sz w:val="28"/>
        </w:rPr>
        <w:t>51.00</w:t>
      </w:r>
      <w:r w:rsidR="00BD5571">
        <w:rPr>
          <w:rFonts w:asciiTheme="majorBidi" w:hAnsiTheme="majorBidi" w:cstheme="majorBidi" w:hint="cs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 w:rsidR="00C5491B" w:rsidRPr="00B118B0">
        <w:rPr>
          <w:rFonts w:asciiTheme="majorBidi" w:hAnsiTheme="majorBidi" w:cstheme="majorBidi"/>
          <w:sz w:val="28"/>
        </w:rPr>
        <w:t>558,450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>หุ้นในส่วนของบริษัทที่บริษัทเป็นเจ้าของเพื่อเป็นหลักประกันในการลงทุน</w:t>
      </w:r>
    </w:p>
    <w:p w14:paraId="17CD389E" w14:textId="77777777" w:rsidR="0042097A" w:rsidRPr="00B118B0" w:rsidRDefault="0042097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</w:rPr>
        <w:br w:type="page"/>
      </w:r>
    </w:p>
    <w:p w14:paraId="099ADF5F" w14:textId="77777777" w:rsidR="00E27714" w:rsidRPr="00E27714" w:rsidRDefault="00E27714" w:rsidP="00741DA6">
      <w:pPr>
        <w:spacing w:after="240"/>
        <w:ind w:left="360" w:right="-29" w:hanging="360"/>
        <w:jc w:val="thaiDistribute"/>
        <w:rPr>
          <w:rFonts w:asciiTheme="majorBidi" w:hAnsiTheme="majorBidi" w:cstheme="majorBidi"/>
          <w:sz w:val="8"/>
          <w:szCs w:val="8"/>
        </w:rPr>
      </w:pPr>
    </w:p>
    <w:p w14:paraId="576C4346" w14:textId="30C17B10" w:rsidR="00F53166" w:rsidRPr="00B118B0" w:rsidRDefault="00AA626B" w:rsidP="00E27714">
      <w:pPr>
        <w:spacing w:after="120"/>
        <w:ind w:left="360" w:right="-29" w:hanging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3</w:t>
      </w:r>
      <w:r w:rsidR="002F4890" w:rsidRPr="00B118B0">
        <w:rPr>
          <w:rFonts w:asciiTheme="majorBidi" w:hAnsiTheme="majorBidi" w:cstheme="majorBidi"/>
          <w:sz w:val="28"/>
        </w:rPr>
        <w:t>0</w:t>
      </w:r>
      <w:r w:rsidR="009E4C64" w:rsidRPr="00B118B0">
        <w:rPr>
          <w:rFonts w:asciiTheme="majorBidi" w:hAnsiTheme="majorBidi" w:cstheme="majorBidi"/>
          <w:sz w:val="28"/>
          <w:cs/>
        </w:rPr>
        <w:t>.</w:t>
      </w:r>
      <w:r w:rsidR="009E4C64" w:rsidRPr="00B118B0">
        <w:rPr>
          <w:rFonts w:asciiTheme="majorBidi" w:hAnsiTheme="majorBidi" w:cstheme="majorBidi"/>
          <w:sz w:val="28"/>
        </w:rPr>
        <w:t>3</w:t>
      </w:r>
      <w:r w:rsidR="00CB4A6E" w:rsidRPr="00B118B0">
        <w:rPr>
          <w:rFonts w:asciiTheme="majorBidi" w:hAnsiTheme="majorBidi" w:cstheme="majorBidi"/>
          <w:sz w:val="28"/>
        </w:rPr>
        <w:tab/>
      </w:r>
      <w:r w:rsidR="009E4C64" w:rsidRPr="00B118B0">
        <w:rPr>
          <w:rFonts w:asciiTheme="majorBidi" w:hAnsiTheme="majorBidi" w:cstheme="majorBidi"/>
          <w:sz w:val="28"/>
          <w:cs/>
        </w:rPr>
        <w:t>ภาระผูกพันอื่น</w:t>
      </w:r>
    </w:p>
    <w:p w14:paraId="3AB12BC5" w14:textId="53231029" w:rsidR="00FA1CAF" w:rsidRPr="00B118B0" w:rsidRDefault="00AA626B" w:rsidP="00741DA6">
      <w:pPr>
        <w:spacing w:after="240"/>
        <w:ind w:left="540" w:hanging="54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3</w:t>
      </w:r>
      <w:r w:rsidR="005A7ADC" w:rsidRPr="00B118B0">
        <w:rPr>
          <w:rFonts w:asciiTheme="majorBidi" w:hAnsiTheme="majorBidi" w:cstheme="majorBidi"/>
          <w:sz w:val="28"/>
        </w:rPr>
        <w:t>0</w:t>
      </w:r>
      <w:r w:rsidR="00FA1CAF" w:rsidRPr="00B118B0">
        <w:rPr>
          <w:rFonts w:asciiTheme="majorBidi" w:hAnsiTheme="majorBidi" w:cstheme="majorBidi"/>
          <w:sz w:val="28"/>
          <w:cs/>
        </w:rPr>
        <w:t>.</w:t>
      </w:r>
      <w:r w:rsidR="00FA1CAF" w:rsidRPr="00B118B0">
        <w:rPr>
          <w:rFonts w:asciiTheme="majorBidi" w:hAnsiTheme="majorBidi" w:cstheme="majorBidi"/>
          <w:sz w:val="28"/>
        </w:rPr>
        <w:t>3</w:t>
      </w:r>
      <w:r w:rsidR="00FA1CAF" w:rsidRPr="00B118B0">
        <w:rPr>
          <w:rFonts w:asciiTheme="majorBidi" w:hAnsiTheme="majorBidi" w:cstheme="majorBidi"/>
          <w:sz w:val="28"/>
          <w:cs/>
        </w:rPr>
        <w:t>.</w:t>
      </w:r>
      <w:r w:rsidR="006F23F4" w:rsidRPr="00B118B0">
        <w:rPr>
          <w:rFonts w:asciiTheme="majorBidi" w:hAnsiTheme="majorBidi" w:cstheme="majorBidi"/>
          <w:sz w:val="28"/>
        </w:rPr>
        <w:t>1</w:t>
      </w:r>
      <w:r w:rsidR="00985E24" w:rsidRPr="00B118B0">
        <w:rPr>
          <w:rFonts w:asciiTheme="majorBidi" w:hAnsiTheme="majorBidi" w:cstheme="majorBidi"/>
          <w:sz w:val="28"/>
        </w:rPr>
        <w:tab/>
      </w:r>
      <w:r w:rsidR="00C81DA0" w:rsidRPr="00B118B0">
        <w:rPr>
          <w:rFonts w:asciiTheme="majorBidi" w:hAnsiTheme="majorBidi" w:cstheme="majorBidi"/>
          <w:sz w:val="28"/>
          <w:cs/>
        </w:rPr>
        <w:t>บริษัท พระแสงกรีน พาวเวอร์ จำกัด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เครื่องกำเนิดไฟฟ้ารวมทั้งจัดหาบุคลากรควบคุมและดูแลระบบผลิตไฟฟ้าจากก๊าซชีวภาพ จำนวนเงินขั้นต่ำที่บริษัทย่อยดังกล่าวต้องจ่ายในอนาคตทั้งสิ้นภายใต้สัญญาบริการ มีรายละเอียดดังนี้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440"/>
      </w:tblGrid>
      <w:tr w:rsidR="00FA1CAF" w:rsidRPr="00B118B0" w14:paraId="36B77885" w14:textId="77777777" w:rsidTr="00741DA6">
        <w:trPr>
          <w:trHeight w:val="409"/>
        </w:trPr>
        <w:tc>
          <w:tcPr>
            <w:tcW w:w="9000" w:type="dxa"/>
            <w:gridSpan w:val="4"/>
            <w:vAlign w:val="bottom"/>
          </w:tcPr>
          <w:p w14:paraId="39E8E574" w14:textId="78B06FDC" w:rsidR="00FA1CAF" w:rsidRPr="00B118B0" w:rsidRDefault="00FA1CAF" w:rsidP="00B949D3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53491E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A1CAF" w:rsidRPr="00B118B0" w14:paraId="14526CF8" w14:textId="77777777" w:rsidTr="00741DA6">
        <w:trPr>
          <w:trHeight w:val="409"/>
        </w:trPr>
        <w:tc>
          <w:tcPr>
            <w:tcW w:w="5760" w:type="dxa"/>
            <w:vAlign w:val="bottom"/>
          </w:tcPr>
          <w:p w14:paraId="379756F1" w14:textId="77777777" w:rsidR="00FA1CAF" w:rsidRPr="00B118B0" w:rsidRDefault="00FA1CAF" w:rsidP="00401A1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3EF201C" w14:textId="58AC9BCD" w:rsidR="00FA1CAF" w:rsidRPr="00B118B0" w:rsidRDefault="00825D0B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22EAA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  <w:r w:rsidR="00FA1CAF"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A1CAF"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36F81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</w:tcPr>
          <w:p w14:paraId="47AFB3BA" w14:textId="77777777" w:rsidR="00FA1CAF" w:rsidRPr="00B118B0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ED371" w14:textId="51EC4E54" w:rsidR="00FA1CAF" w:rsidRPr="00B118B0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36F81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A1CAF" w:rsidRPr="00B118B0" w14:paraId="213CC9BC" w14:textId="77777777" w:rsidTr="00741DA6">
        <w:trPr>
          <w:trHeight w:val="395"/>
        </w:trPr>
        <w:tc>
          <w:tcPr>
            <w:tcW w:w="5760" w:type="dxa"/>
          </w:tcPr>
          <w:p w14:paraId="392B348B" w14:textId="77777777" w:rsidR="00FA1CAF" w:rsidRPr="00B118B0" w:rsidRDefault="00FA1CAF" w:rsidP="00401A19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98B9927" w14:textId="77777777" w:rsidR="00FA1CAF" w:rsidRPr="00B118B0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B7F5326" w14:textId="77777777" w:rsidR="00FA1CAF" w:rsidRPr="00B118B0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A59473" w14:textId="77777777" w:rsidR="00FA1CAF" w:rsidRPr="00B118B0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B0479" w:rsidRPr="00B118B0" w14:paraId="65360C1C" w14:textId="77777777" w:rsidTr="00741DA6">
        <w:trPr>
          <w:trHeight w:val="409"/>
        </w:trPr>
        <w:tc>
          <w:tcPr>
            <w:tcW w:w="5760" w:type="dxa"/>
          </w:tcPr>
          <w:p w14:paraId="3413EF7D" w14:textId="77777777" w:rsidR="008B0479" w:rsidRPr="00B118B0" w:rsidRDefault="008B0479" w:rsidP="008B0479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D75F1B" w14:textId="029F4824" w:rsidR="008B0479" w:rsidRPr="00B118B0" w:rsidRDefault="006F7609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4,5</w:t>
            </w:r>
            <w:r w:rsidR="00E2057A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70" w:type="dxa"/>
          </w:tcPr>
          <w:p w14:paraId="106880B4" w14:textId="77777777" w:rsidR="008B0479" w:rsidRPr="00B118B0" w:rsidRDefault="008B0479" w:rsidP="008B0479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41E3077" w14:textId="0A6C142F" w:rsidR="008B0479" w:rsidRPr="00B118B0" w:rsidRDefault="008B0479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</w:t>
            </w:r>
            <w:r w:rsidR="0053491E" w:rsidRPr="00B118B0">
              <w:rPr>
                <w:rFonts w:asciiTheme="majorBidi" w:hAnsiTheme="majorBidi" w:cstheme="majorBidi"/>
                <w:sz w:val="28"/>
              </w:rPr>
              <w:t>,497</w:t>
            </w:r>
          </w:p>
        </w:tc>
      </w:tr>
      <w:tr w:rsidR="008B0479" w:rsidRPr="00B118B0" w14:paraId="7273D156" w14:textId="77777777" w:rsidTr="00741DA6">
        <w:trPr>
          <w:trHeight w:val="409"/>
        </w:trPr>
        <w:tc>
          <w:tcPr>
            <w:tcW w:w="5760" w:type="dxa"/>
          </w:tcPr>
          <w:p w14:paraId="657B87EE" w14:textId="77777777" w:rsidR="008B0479" w:rsidRPr="00B118B0" w:rsidRDefault="008B0479" w:rsidP="008B0479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A95AB" w14:textId="15CB6F25" w:rsidR="008B0479" w:rsidRPr="00B118B0" w:rsidRDefault="00D763D7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2,278</w:t>
            </w:r>
          </w:p>
        </w:tc>
        <w:tc>
          <w:tcPr>
            <w:tcW w:w="270" w:type="dxa"/>
          </w:tcPr>
          <w:p w14:paraId="49ECA3A7" w14:textId="77777777" w:rsidR="008B0479" w:rsidRPr="00B118B0" w:rsidRDefault="008B0479" w:rsidP="008B0479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F120A" w14:textId="1A918B7F" w:rsidR="008B0479" w:rsidRPr="00B118B0" w:rsidRDefault="0053491E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5,684</w:t>
            </w:r>
          </w:p>
        </w:tc>
      </w:tr>
      <w:tr w:rsidR="008B0479" w:rsidRPr="00B118B0" w14:paraId="524528AA" w14:textId="77777777" w:rsidTr="00741DA6">
        <w:trPr>
          <w:trHeight w:val="409"/>
        </w:trPr>
        <w:tc>
          <w:tcPr>
            <w:tcW w:w="5760" w:type="dxa"/>
          </w:tcPr>
          <w:p w14:paraId="6032C9ED" w14:textId="77777777" w:rsidR="008B0479" w:rsidRPr="00B118B0" w:rsidRDefault="008B0479" w:rsidP="008B0479">
            <w:pPr>
              <w:ind w:left="492" w:right="-29" w:hanging="60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96257" w14:textId="7AA748A9" w:rsidR="008B0479" w:rsidRPr="00B118B0" w:rsidRDefault="00237F71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6,811</w:t>
            </w:r>
          </w:p>
        </w:tc>
        <w:tc>
          <w:tcPr>
            <w:tcW w:w="270" w:type="dxa"/>
          </w:tcPr>
          <w:p w14:paraId="26BE63E5" w14:textId="77777777" w:rsidR="008B0479" w:rsidRPr="00B118B0" w:rsidRDefault="008B0479" w:rsidP="008B0479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0B1C2F" w14:textId="1300753E" w:rsidR="008B0479" w:rsidRPr="00B118B0" w:rsidRDefault="008B0479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10</w:t>
            </w:r>
            <w:r w:rsidR="0053491E" w:rsidRPr="00B118B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,181</w:t>
            </w:r>
          </w:p>
        </w:tc>
      </w:tr>
    </w:tbl>
    <w:p w14:paraId="6FF77E53" w14:textId="23263FF4" w:rsidR="001029DF" w:rsidRPr="00B118B0" w:rsidRDefault="00FB03D0" w:rsidP="000A18D6">
      <w:pPr>
        <w:spacing w:before="240" w:after="360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บริษัทย่อยมีภาระผูกพันที่ต้องจ่ายค่าจ้างควบคุมและบำรุงรักษาเป็นรายเดือนตามอัตราที่ระบุในสัญญา สัญญาดังกล่าวมีผลบังคับใช้ตั้งแต่วันที่ </w:t>
      </w:r>
      <w:r w:rsidRPr="00B118B0">
        <w:rPr>
          <w:rFonts w:asciiTheme="majorBidi" w:hAnsiTheme="majorBidi" w:cstheme="majorBidi"/>
          <w:sz w:val="28"/>
        </w:rPr>
        <w:t>1</w:t>
      </w:r>
      <w:r w:rsidRPr="00B118B0">
        <w:rPr>
          <w:rFonts w:asciiTheme="majorBidi" w:hAnsiTheme="majorBidi" w:cstheme="majorBidi"/>
          <w:sz w:val="28"/>
          <w:cs/>
        </w:rPr>
        <w:t xml:space="preserve"> มกราคม </w:t>
      </w:r>
      <w:r w:rsidRPr="00B118B0">
        <w:rPr>
          <w:rFonts w:asciiTheme="majorBidi" w:hAnsiTheme="majorBidi" w:cstheme="majorBidi"/>
          <w:sz w:val="28"/>
        </w:rPr>
        <w:t xml:space="preserve">2559 </w:t>
      </w:r>
      <w:r w:rsidRPr="00B118B0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B118B0">
        <w:rPr>
          <w:rFonts w:asciiTheme="majorBidi" w:hAnsiTheme="majorBidi" w:cstheme="majorBidi"/>
          <w:sz w:val="28"/>
        </w:rPr>
        <w:t xml:space="preserve">31 </w:t>
      </w:r>
      <w:r w:rsidRPr="00B118B0">
        <w:rPr>
          <w:rFonts w:asciiTheme="majorBidi" w:hAnsiTheme="majorBidi" w:cstheme="majorBidi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z w:val="28"/>
        </w:rPr>
        <w:t xml:space="preserve">2563 </w:t>
      </w:r>
      <w:r w:rsidRPr="00B118B0">
        <w:rPr>
          <w:rFonts w:asciiTheme="majorBidi" w:hAnsiTheme="majorBidi" w:cstheme="majorBidi"/>
          <w:sz w:val="28"/>
          <w:cs/>
        </w:rPr>
        <w:t xml:space="preserve">อย่างไรก็ตาม เมื่อวันที่ </w:t>
      </w:r>
      <w:r w:rsidRPr="00B118B0">
        <w:rPr>
          <w:rFonts w:asciiTheme="majorBidi" w:hAnsiTheme="majorBidi" w:cstheme="majorBidi"/>
          <w:sz w:val="28"/>
        </w:rPr>
        <w:t xml:space="preserve">1 </w:t>
      </w:r>
      <w:r w:rsidRPr="00B118B0">
        <w:rPr>
          <w:rFonts w:asciiTheme="majorBidi" w:hAnsiTheme="majorBidi" w:cstheme="majorBidi"/>
          <w:sz w:val="28"/>
          <w:cs/>
        </w:rPr>
        <w:t xml:space="preserve">เมษายน </w:t>
      </w:r>
      <w:r w:rsidRPr="00B118B0">
        <w:rPr>
          <w:rFonts w:asciiTheme="majorBidi" w:hAnsiTheme="majorBidi" w:cstheme="majorBidi"/>
          <w:sz w:val="28"/>
        </w:rPr>
        <w:t xml:space="preserve">2561 </w:t>
      </w:r>
      <w:r w:rsidRPr="00B118B0">
        <w:rPr>
          <w:rFonts w:asciiTheme="majorBidi" w:hAnsiTheme="majorBidi" w:cstheme="majorBidi"/>
          <w:sz w:val="28"/>
          <w:cs/>
        </w:rPr>
        <w:t>บริษัทย่อยได้ทำสัญญาฉบับใหม่และยกเลิกสัญญาฉบับเดิม โดยมีผลบังคับใช้ตั้งแต่วันที่</w:t>
      </w:r>
      <w:r w:rsidR="004E26FD">
        <w:rPr>
          <w:rFonts w:asciiTheme="majorBidi" w:hAnsiTheme="majorBidi" w:cstheme="majorBidi"/>
          <w:sz w:val="28"/>
        </w:rPr>
        <w:t xml:space="preserve">      </w:t>
      </w:r>
      <w:r w:rsidRPr="00B118B0">
        <w:rPr>
          <w:rFonts w:asciiTheme="majorBidi" w:hAnsiTheme="majorBidi" w:cstheme="majorBidi"/>
          <w:sz w:val="28"/>
        </w:rPr>
        <w:t xml:space="preserve"> 1</w:t>
      </w:r>
      <w:r w:rsidRPr="00B118B0">
        <w:rPr>
          <w:rFonts w:asciiTheme="majorBidi" w:hAnsiTheme="majorBidi" w:cstheme="majorBidi"/>
          <w:sz w:val="28"/>
          <w:cs/>
        </w:rPr>
        <w:t xml:space="preserve"> เมษายน </w:t>
      </w:r>
      <w:r w:rsidRPr="00B118B0">
        <w:rPr>
          <w:rFonts w:asciiTheme="majorBidi" w:hAnsiTheme="majorBidi" w:cstheme="majorBidi"/>
          <w:sz w:val="28"/>
        </w:rPr>
        <w:t xml:space="preserve">2561 </w:t>
      </w:r>
      <w:r w:rsidRPr="00B118B0">
        <w:rPr>
          <w:rFonts w:asciiTheme="majorBidi" w:hAnsiTheme="majorBidi" w:cstheme="majorBidi"/>
          <w:sz w:val="28"/>
          <w:cs/>
        </w:rPr>
        <w:t>สิ้นสุดวันที่</w:t>
      </w:r>
      <w:r w:rsidRPr="00B118B0">
        <w:rPr>
          <w:rFonts w:asciiTheme="majorBidi" w:hAnsiTheme="majorBidi" w:cstheme="majorBidi"/>
          <w:sz w:val="28"/>
        </w:rPr>
        <w:t xml:space="preserve"> 31</w:t>
      </w:r>
      <w:r w:rsidRPr="00B118B0">
        <w:rPr>
          <w:rFonts w:asciiTheme="majorBidi" w:hAnsiTheme="majorBidi" w:cstheme="majorBidi"/>
          <w:sz w:val="28"/>
          <w:cs/>
        </w:rPr>
        <w:t xml:space="preserve"> มีนาคม </w:t>
      </w:r>
      <w:r w:rsidRPr="00B118B0">
        <w:rPr>
          <w:rFonts w:asciiTheme="majorBidi" w:hAnsiTheme="majorBidi" w:cstheme="majorBidi"/>
          <w:sz w:val="28"/>
        </w:rPr>
        <w:t xml:space="preserve">2566 </w:t>
      </w:r>
      <w:r w:rsidRPr="00B118B0">
        <w:rPr>
          <w:rFonts w:asciiTheme="majorBidi" w:hAnsiTheme="majorBidi" w:cstheme="majorBidi"/>
          <w:sz w:val="28"/>
          <w:cs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>ๆ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รอบ </w:t>
      </w:r>
      <w:r w:rsidRPr="00B118B0">
        <w:rPr>
          <w:rFonts w:asciiTheme="majorBidi" w:hAnsiTheme="majorBidi" w:cstheme="majorBidi"/>
          <w:sz w:val="28"/>
        </w:rPr>
        <w:t>5</w:t>
      </w:r>
      <w:r w:rsidRPr="00B118B0">
        <w:rPr>
          <w:rFonts w:asciiTheme="majorBidi" w:hAnsiTheme="majorBidi" w:cstheme="majorBidi"/>
          <w:sz w:val="28"/>
          <w:cs/>
        </w:rPr>
        <w:t xml:space="preserve"> ปี</w:t>
      </w:r>
    </w:p>
    <w:p w14:paraId="47F934A2" w14:textId="5E0D8D91" w:rsidR="00F53166" w:rsidRPr="00B118B0" w:rsidRDefault="00AA626B" w:rsidP="00741DA6">
      <w:pPr>
        <w:spacing w:after="240"/>
        <w:ind w:left="540" w:hanging="54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3</w:t>
      </w:r>
      <w:r w:rsidR="005A7ADC" w:rsidRPr="00B118B0">
        <w:rPr>
          <w:rFonts w:asciiTheme="majorBidi" w:hAnsiTheme="majorBidi" w:cstheme="majorBidi"/>
          <w:sz w:val="28"/>
        </w:rPr>
        <w:t>0</w:t>
      </w:r>
      <w:r w:rsidR="009E4C64" w:rsidRPr="00B118B0">
        <w:rPr>
          <w:rFonts w:asciiTheme="majorBidi" w:hAnsiTheme="majorBidi" w:cstheme="majorBidi"/>
          <w:sz w:val="28"/>
          <w:cs/>
        </w:rPr>
        <w:t>.</w:t>
      </w:r>
      <w:r w:rsidR="009E4C64" w:rsidRPr="00B118B0">
        <w:rPr>
          <w:rFonts w:asciiTheme="majorBidi" w:hAnsiTheme="majorBidi" w:cstheme="majorBidi"/>
          <w:sz w:val="28"/>
        </w:rPr>
        <w:t>3</w:t>
      </w:r>
      <w:r w:rsidR="009E4C64" w:rsidRPr="00B118B0">
        <w:rPr>
          <w:rFonts w:asciiTheme="majorBidi" w:hAnsiTheme="majorBidi" w:cstheme="majorBidi"/>
          <w:sz w:val="28"/>
          <w:cs/>
        </w:rPr>
        <w:t>.</w:t>
      </w:r>
      <w:r w:rsidR="006F23F4" w:rsidRPr="00B118B0">
        <w:rPr>
          <w:rFonts w:asciiTheme="majorBidi" w:hAnsiTheme="majorBidi" w:cstheme="majorBidi"/>
          <w:sz w:val="28"/>
        </w:rPr>
        <w:t>2</w:t>
      </w:r>
      <w:r w:rsidR="009E4C64" w:rsidRPr="00B118B0">
        <w:rPr>
          <w:rFonts w:asciiTheme="majorBidi" w:hAnsiTheme="majorBidi" w:cstheme="majorBidi"/>
          <w:sz w:val="28"/>
          <w:cs/>
        </w:rPr>
        <w:tab/>
      </w:r>
      <w:r w:rsidR="00941DA9" w:rsidRPr="00B118B0">
        <w:rPr>
          <w:rFonts w:asciiTheme="majorBidi" w:hAnsiTheme="majorBidi" w:cstheme="majorBidi"/>
          <w:sz w:val="28"/>
          <w:cs/>
        </w:rPr>
        <w:t xml:space="preserve">บริษัท พระแสงกรีน พาวเวอร์ จำกัด ซึ่งเป็นบริษัทย่อยมีภาระผูกพันที่จะต้องจ่ายเงินภายใต้สัญญาซื้อขายน้ำเสียกับบริษัทที่เกี่ยวข้องกันแห่งหนึ่งโดยสัญญามีอายุ </w:t>
      </w:r>
      <w:r w:rsidR="00941DA9" w:rsidRPr="00B118B0">
        <w:rPr>
          <w:rFonts w:asciiTheme="majorBidi" w:hAnsiTheme="majorBidi" w:cstheme="majorBidi"/>
          <w:sz w:val="28"/>
        </w:rPr>
        <w:t>15</w:t>
      </w:r>
      <w:r w:rsidR="00941DA9" w:rsidRPr="00B118B0">
        <w:rPr>
          <w:rFonts w:asciiTheme="majorBidi" w:hAnsiTheme="majorBidi" w:cstheme="majorBidi"/>
          <w:sz w:val="28"/>
          <w:cs/>
        </w:rPr>
        <w:t xml:space="preserve"> ปี และสามารถต่อสัญญาเพิ่มคราวละ </w:t>
      </w:r>
      <w:r w:rsidR="00941DA9" w:rsidRPr="00B118B0">
        <w:rPr>
          <w:rFonts w:asciiTheme="majorBidi" w:hAnsiTheme="majorBidi" w:cstheme="majorBidi"/>
          <w:sz w:val="28"/>
        </w:rPr>
        <w:t>10</w:t>
      </w:r>
      <w:r w:rsidR="00941DA9" w:rsidRPr="00B118B0">
        <w:rPr>
          <w:rFonts w:asciiTheme="majorBidi" w:hAnsiTheme="majorBidi" w:cstheme="majorBidi"/>
          <w:sz w:val="28"/>
          <w:cs/>
        </w:rPr>
        <w:t xml:space="preserve"> ปี</w:t>
      </w:r>
    </w:p>
    <w:p w14:paraId="44E77EFF" w14:textId="2965060E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3A5FD90" w14:textId="31FD32D0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9932390" w14:textId="7CC82885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5C77506" w14:textId="6FE120A6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AAE665C" w14:textId="7F999A2E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2BCD0D8" w14:textId="60A4CB4E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D184B33" w14:textId="1809B188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6EC6541" w14:textId="75F546F3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DAFDE66" w14:textId="3EF3CE4A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A3DC18E" w14:textId="1E3721CE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4189EAC" w14:textId="77777777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775E213" w14:textId="77777777" w:rsidR="00E27714" w:rsidRPr="00E27714" w:rsidRDefault="00E27714" w:rsidP="00E27714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8"/>
          <w:szCs w:val="8"/>
        </w:rPr>
      </w:pPr>
    </w:p>
    <w:p w14:paraId="45667CD5" w14:textId="15DA6C35" w:rsidR="007C3472" w:rsidRPr="00B118B0" w:rsidRDefault="00A43CC6" w:rsidP="00081754">
      <w:pPr>
        <w:pStyle w:val="ListParagraph"/>
        <w:numPr>
          <w:ilvl w:val="0"/>
          <w:numId w:val="1"/>
        </w:numPr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3E4B062F" w14:textId="2BE28732" w:rsidR="00C85D06" w:rsidRPr="00B118B0" w:rsidRDefault="00C85D06" w:rsidP="00F606B6">
      <w:pPr>
        <w:spacing w:before="120" w:after="240"/>
        <w:ind w:left="360" w:right="-29" w:hanging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</w:rPr>
        <w:t xml:space="preserve">31.1 </w:t>
      </w:r>
      <w:r w:rsidRPr="00B118B0">
        <w:rPr>
          <w:rFonts w:asciiTheme="majorBidi" w:hAnsiTheme="majorBidi" w:cstheme="majorBidi"/>
          <w:sz w:val="28"/>
          <w:cs/>
        </w:rPr>
        <w:t>มูลค่ายุติธรรมของเครื่องมือทางการเงิน</w:t>
      </w:r>
    </w:p>
    <w:p w14:paraId="3DED45AA" w14:textId="2C7E95A3" w:rsidR="009D38F9" w:rsidRPr="00B118B0" w:rsidRDefault="003C610D" w:rsidP="00F606B6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เนื่องจากเครื่องมือทางการเงินส่วนใหญ่ของกลุ่มบริษัทใกล้เคียงกับมูลค่าตามบัญชีที่แสดงในงบแสดงฐานะการเงินซึ่ง</w:t>
      </w:r>
      <w:r w:rsidR="009D38F9" w:rsidRPr="00B118B0">
        <w:rPr>
          <w:rFonts w:asciiTheme="majorBidi" w:hAnsiTheme="majorBidi" w:cstheme="majorBidi"/>
          <w:sz w:val="28"/>
          <w:cs/>
        </w:rPr>
        <w:t xml:space="preserve">สินทรัพย์ทางการเงินบางรายการของกลุ่มบริษัทมีการวัดมูลค่าด้วยมูลค่ายุติธรรมในงบแสดงฐานะการเงิน ณ </w:t>
      </w:r>
      <w:r w:rsidR="004A01DE" w:rsidRPr="00B118B0">
        <w:rPr>
          <w:rFonts w:asciiTheme="majorBidi" w:hAnsiTheme="majorBidi" w:cstheme="majorBidi"/>
          <w:sz w:val="28"/>
          <w:cs/>
        </w:rPr>
        <w:t xml:space="preserve">วันที่ </w:t>
      </w:r>
      <w:r w:rsidR="00825D0B" w:rsidRPr="00B118B0">
        <w:rPr>
          <w:rFonts w:asciiTheme="majorBidi" w:hAnsiTheme="majorBidi" w:cstheme="majorBidi"/>
          <w:sz w:val="28"/>
          <w:cs/>
        </w:rPr>
        <w:t xml:space="preserve">                </w:t>
      </w:r>
      <w:r w:rsidR="00825D0B" w:rsidRPr="00B118B0">
        <w:rPr>
          <w:rFonts w:asciiTheme="majorBidi" w:hAnsiTheme="majorBidi" w:cstheme="majorBidi"/>
          <w:sz w:val="28"/>
        </w:rPr>
        <w:t xml:space="preserve">30 </w:t>
      </w:r>
      <w:r w:rsidR="00F22EAA">
        <w:rPr>
          <w:rFonts w:asciiTheme="majorBidi" w:hAnsiTheme="majorBidi" w:cstheme="majorBidi" w:hint="cs"/>
          <w:sz w:val="28"/>
          <w:cs/>
        </w:rPr>
        <w:t>กันยา</w:t>
      </w:r>
      <w:r w:rsidR="00825D0B" w:rsidRPr="00B118B0">
        <w:rPr>
          <w:rFonts w:asciiTheme="majorBidi" w:hAnsiTheme="majorBidi" w:cstheme="majorBidi"/>
          <w:sz w:val="28"/>
          <w:cs/>
        </w:rPr>
        <w:t>ยน</w:t>
      </w:r>
      <w:r w:rsidR="004A01DE" w:rsidRPr="00B118B0">
        <w:rPr>
          <w:rFonts w:asciiTheme="majorBidi" w:hAnsiTheme="majorBidi" w:cstheme="majorBidi"/>
          <w:sz w:val="28"/>
          <w:cs/>
        </w:rPr>
        <w:t xml:space="preserve"> </w:t>
      </w:r>
      <w:r w:rsidR="004A01DE" w:rsidRPr="00B118B0">
        <w:rPr>
          <w:rFonts w:asciiTheme="majorBidi" w:hAnsiTheme="majorBidi" w:cstheme="majorBidi"/>
          <w:sz w:val="28"/>
        </w:rPr>
        <w:t xml:space="preserve">2564 </w:t>
      </w:r>
      <w:r w:rsidR="004A01DE"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4A01DE" w:rsidRPr="00B118B0">
        <w:rPr>
          <w:rFonts w:asciiTheme="majorBidi" w:hAnsiTheme="majorBidi" w:cstheme="majorBidi"/>
          <w:sz w:val="28"/>
        </w:rPr>
        <w:t>31</w:t>
      </w:r>
      <w:r w:rsidR="004A01DE"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="004A01DE" w:rsidRPr="00B118B0">
        <w:rPr>
          <w:rFonts w:asciiTheme="majorBidi" w:hAnsiTheme="majorBidi" w:cstheme="majorBidi"/>
          <w:sz w:val="28"/>
        </w:rPr>
        <w:t>2563</w:t>
      </w:r>
    </w:p>
    <w:p w14:paraId="0EEAE9F0" w14:textId="027CC685" w:rsidR="00AC1FB4" w:rsidRPr="00B118B0" w:rsidRDefault="00924D4B" w:rsidP="00F606B6">
      <w:pPr>
        <w:spacing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pPr w:leftFromText="180" w:rightFromText="180" w:vertAnchor="text" w:horzAnchor="margin" w:tblpX="450" w:tblpY="230"/>
        <w:tblW w:w="90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350"/>
      </w:tblGrid>
      <w:tr w:rsidR="00F22D87" w:rsidRPr="00B118B0" w14:paraId="1BBD216E" w14:textId="77777777" w:rsidTr="00F606B6">
        <w:trPr>
          <w:trHeight w:val="300"/>
        </w:trPr>
        <w:tc>
          <w:tcPr>
            <w:tcW w:w="3780" w:type="dxa"/>
          </w:tcPr>
          <w:p w14:paraId="59609E3B" w14:textId="77777777" w:rsidR="00F22D87" w:rsidRPr="00B118B0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6AA31420" w14:textId="77777777" w:rsidR="00F22D87" w:rsidRPr="00B118B0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hideMark/>
          </w:tcPr>
          <w:p w14:paraId="0D47EF89" w14:textId="77777777" w:rsidR="00F22D87" w:rsidRPr="00B118B0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ล้านบาท)</w:t>
            </w:r>
          </w:p>
        </w:tc>
      </w:tr>
      <w:tr w:rsidR="00F22D87" w:rsidRPr="00B118B0" w14:paraId="123CEEBE" w14:textId="77777777" w:rsidTr="00F606B6">
        <w:trPr>
          <w:trHeight w:val="330"/>
        </w:trPr>
        <w:tc>
          <w:tcPr>
            <w:tcW w:w="3780" w:type="dxa"/>
          </w:tcPr>
          <w:p w14:paraId="41B83774" w14:textId="77777777" w:rsidR="00F22D87" w:rsidRPr="00B118B0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53342359" w14:textId="77777777" w:rsidR="00F22D87" w:rsidRPr="00B118B0" w:rsidRDefault="00F22D87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22D87" w:rsidRPr="00B118B0" w14:paraId="3E04B5F7" w14:textId="77777777" w:rsidTr="00F606B6">
        <w:trPr>
          <w:trHeight w:val="330"/>
        </w:trPr>
        <w:tc>
          <w:tcPr>
            <w:tcW w:w="3780" w:type="dxa"/>
          </w:tcPr>
          <w:p w14:paraId="469FA798" w14:textId="77777777" w:rsidR="00F22D87" w:rsidRPr="00B118B0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75ED5160" w14:textId="5B3DDC8E" w:rsidR="00F22D87" w:rsidRPr="00B118B0" w:rsidRDefault="00825D0B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22EAA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ยน</w:t>
            </w:r>
            <w:r w:rsidR="00F22D87"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22D87"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610" w:type="dxa"/>
            <w:gridSpan w:val="2"/>
            <w:hideMark/>
          </w:tcPr>
          <w:p w14:paraId="2C57C3F1" w14:textId="77777777" w:rsidR="00F22D87" w:rsidRPr="00B118B0" w:rsidRDefault="00F22D87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F22D87" w:rsidRPr="00B118B0" w14:paraId="53AC4F39" w14:textId="77777777" w:rsidTr="00F606B6">
        <w:trPr>
          <w:trHeight w:val="522"/>
        </w:trPr>
        <w:tc>
          <w:tcPr>
            <w:tcW w:w="3780" w:type="dxa"/>
          </w:tcPr>
          <w:p w14:paraId="55C58E29" w14:textId="77777777" w:rsidR="00F22D87" w:rsidRPr="00B118B0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6EB9509" w14:textId="77777777" w:rsidR="00F22D87" w:rsidRPr="00B118B0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66C14173" w14:textId="77777777" w:rsidR="00F22D87" w:rsidRPr="00B118B0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  <w:hideMark/>
          </w:tcPr>
          <w:p w14:paraId="1EF8C80C" w14:textId="77777777" w:rsidR="00F22D87" w:rsidRPr="00B118B0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  <w:hideMark/>
          </w:tcPr>
          <w:p w14:paraId="491F4415" w14:textId="77777777" w:rsidR="00F22D87" w:rsidRPr="00B118B0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4F83BDA8" w14:textId="77777777" w:rsidR="00F22D87" w:rsidRPr="00B118B0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1350" w:type="dxa"/>
            <w:vAlign w:val="bottom"/>
            <w:hideMark/>
          </w:tcPr>
          <w:p w14:paraId="0C0FC2AE" w14:textId="77777777" w:rsidR="00F22D87" w:rsidRPr="00B118B0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F22D87" w:rsidRPr="00B118B0" w14:paraId="49EACB2E" w14:textId="77777777" w:rsidTr="00F606B6">
        <w:trPr>
          <w:trHeight w:val="391"/>
        </w:trPr>
        <w:tc>
          <w:tcPr>
            <w:tcW w:w="3780" w:type="dxa"/>
            <w:hideMark/>
          </w:tcPr>
          <w:p w14:paraId="14681886" w14:textId="495A5432" w:rsidR="00F22D87" w:rsidRPr="00B118B0" w:rsidRDefault="00F22D87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  <w:r w:rsidR="00EA72FE"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การเงิน</w:t>
            </w:r>
          </w:p>
        </w:tc>
        <w:tc>
          <w:tcPr>
            <w:tcW w:w="1440" w:type="dxa"/>
            <w:vAlign w:val="bottom"/>
          </w:tcPr>
          <w:p w14:paraId="788185D9" w14:textId="77777777" w:rsidR="00F22D87" w:rsidRPr="00B118B0" w:rsidRDefault="00F22D87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BF8C660" w14:textId="77777777" w:rsidR="00F22D87" w:rsidRPr="00B118B0" w:rsidRDefault="00F22D87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1DF241F" w14:textId="77777777" w:rsidR="00F22D87" w:rsidRPr="00B118B0" w:rsidRDefault="00F22D87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8798B88" w14:textId="77777777" w:rsidR="00F22D87" w:rsidRPr="00B118B0" w:rsidRDefault="00F22D87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F22D87" w:rsidRPr="00B118B0" w14:paraId="5FDE9966" w14:textId="77777777" w:rsidTr="006D5502">
        <w:trPr>
          <w:trHeight w:val="375"/>
        </w:trPr>
        <w:tc>
          <w:tcPr>
            <w:tcW w:w="3780" w:type="dxa"/>
          </w:tcPr>
          <w:p w14:paraId="54018E32" w14:textId="77777777" w:rsidR="00F22D87" w:rsidRPr="00B118B0" w:rsidRDefault="00F22D87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5AB8EC5A" w14:textId="64DA0B33" w:rsidR="00F22D87" w:rsidRPr="00B118B0" w:rsidRDefault="00AD00A1" w:rsidP="006D5502">
            <w:pPr>
              <w:tabs>
                <w:tab w:val="decimal" w:pos="884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5030E2" w14:textId="1BEC9173" w:rsidR="00F22D87" w:rsidRPr="00B118B0" w:rsidRDefault="00AD00A1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700F11" w14:textId="77777777" w:rsidR="00F22D87" w:rsidRPr="00B118B0" w:rsidRDefault="00F22D87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03FEC52A" w14:textId="77777777" w:rsidR="00F22D87" w:rsidRPr="00B118B0" w:rsidRDefault="00F22D87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</w:tr>
      <w:tr w:rsidR="00F22D87" w:rsidRPr="00B118B0" w14:paraId="50A764BB" w14:textId="77777777" w:rsidTr="006D5502">
        <w:trPr>
          <w:trHeight w:val="375"/>
        </w:trPr>
        <w:tc>
          <w:tcPr>
            <w:tcW w:w="3780" w:type="dxa"/>
          </w:tcPr>
          <w:p w14:paraId="7421CC19" w14:textId="38886BF7" w:rsidR="00F22D87" w:rsidRPr="00B118B0" w:rsidRDefault="00F22D87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สินทรัพย์ทางการเงินไม่หมุนเวียน</w:t>
            </w:r>
            <w:r w:rsidR="00CD1930" w:rsidRPr="00B118B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4F9FC28F" w14:textId="541B14C7" w:rsidR="00F22D87" w:rsidRPr="00B118B0" w:rsidRDefault="00AD00A1" w:rsidP="006D5502">
            <w:pPr>
              <w:tabs>
                <w:tab w:val="decimal" w:pos="884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372</w:t>
            </w:r>
          </w:p>
        </w:tc>
        <w:tc>
          <w:tcPr>
            <w:tcW w:w="1260" w:type="dxa"/>
            <w:vAlign w:val="bottom"/>
          </w:tcPr>
          <w:p w14:paraId="3EF7BBF2" w14:textId="6F56CFD1" w:rsidR="00F22D87" w:rsidRPr="00B118B0" w:rsidRDefault="00AD00A1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372</w:t>
            </w:r>
          </w:p>
        </w:tc>
        <w:tc>
          <w:tcPr>
            <w:tcW w:w="1260" w:type="dxa"/>
            <w:vAlign w:val="bottom"/>
          </w:tcPr>
          <w:p w14:paraId="40F1FE24" w14:textId="33369C32" w:rsidR="00F22D87" w:rsidRPr="00B118B0" w:rsidRDefault="00CD1930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172</w:t>
            </w:r>
          </w:p>
        </w:tc>
        <w:tc>
          <w:tcPr>
            <w:tcW w:w="1350" w:type="dxa"/>
            <w:vAlign w:val="bottom"/>
          </w:tcPr>
          <w:p w14:paraId="1EAF9302" w14:textId="35019F90" w:rsidR="00F22D87" w:rsidRPr="00B118B0" w:rsidRDefault="00CD1930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172</w:t>
            </w:r>
          </w:p>
        </w:tc>
      </w:tr>
    </w:tbl>
    <w:p w14:paraId="0CBA40F3" w14:textId="063BA1BF" w:rsidR="00901807" w:rsidRPr="00B118B0" w:rsidRDefault="00901807" w:rsidP="00901807">
      <w:pPr>
        <w:tabs>
          <w:tab w:val="left" w:pos="1377"/>
        </w:tabs>
        <w:rPr>
          <w:rFonts w:asciiTheme="majorBidi" w:hAnsiTheme="majorBidi" w:cstheme="majorBidi"/>
          <w:sz w:val="28"/>
        </w:rPr>
      </w:pPr>
    </w:p>
    <w:tbl>
      <w:tblPr>
        <w:tblpPr w:leftFromText="180" w:rightFromText="180" w:vertAnchor="text" w:horzAnchor="margin" w:tblpX="450" w:tblpY="230"/>
        <w:tblW w:w="90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350"/>
      </w:tblGrid>
      <w:tr w:rsidR="00AC1FB4" w:rsidRPr="00B118B0" w14:paraId="16DAB187" w14:textId="77777777" w:rsidTr="00F606B6">
        <w:trPr>
          <w:trHeight w:val="300"/>
        </w:trPr>
        <w:tc>
          <w:tcPr>
            <w:tcW w:w="3780" w:type="dxa"/>
          </w:tcPr>
          <w:p w14:paraId="1F994C84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57191EC5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9BE5BF5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ล้านบาท)</w:t>
            </w:r>
          </w:p>
        </w:tc>
      </w:tr>
      <w:tr w:rsidR="00AC1FB4" w:rsidRPr="00B118B0" w14:paraId="6CFB748F" w14:textId="77777777" w:rsidTr="00F606B6">
        <w:trPr>
          <w:trHeight w:val="330"/>
        </w:trPr>
        <w:tc>
          <w:tcPr>
            <w:tcW w:w="3780" w:type="dxa"/>
          </w:tcPr>
          <w:p w14:paraId="5ED954B1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52930389" w14:textId="77777777" w:rsidR="00AC1FB4" w:rsidRPr="00B118B0" w:rsidRDefault="00AC1FB4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C1FB4" w:rsidRPr="00B118B0" w14:paraId="62BB1C21" w14:textId="77777777" w:rsidTr="00F606B6">
        <w:trPr>
          <w:trHeight w:val="330"/>
        </w:trPr>
        <w:tc>
          <w:tcPr>
            <w:tcW w:w="3780" w:type="dxa"/>
          </w:tcPr>
          <w:p w14:paraId="05B39155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54DB1543" w14:textId="7BE121D9" w:rsidR="00AC1FB4" w:rsidRPr="00B118B0" w:rsidRDefault="00F22EAA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ยน </w:t>
            </w: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610" w:type="dxa"/>
            <w:gridSpan w:val="2"/>
            <w:hideMark/>
          </w:tcPr>
          <w:p w14:paraId="73CB8BB2" w14:textId="77777777" w:rsidR="00AC1FB4" w:rsidRPr="00B118B0" w:rsidRDefault="00AC1FB4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AC1FB4" w:rsidRPr="00B118B0" w14:paraId="63CDD66B" w14:textId="77777777" w:rsidTr="00F606B6">
        <w:trPr>
          <w:trHeight w:val="522"/>
        </w:trPr>
        <w:tc>
          <w:tcPr>
            <w:tcW w:w="3780" w:type="dxa"/>
          </w:tcPr>
          <w:p w14:paraId="3F33108E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250EE703" w14:textId="77777777" w:rsidR="00AC1FB4" w:rsidRPr="00B118B0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47C1263F" w14:textId="77777777" w:rsidR="00AC1FB4" w:rsidRPr="00B118B0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  <w:hideMark/>
          </w:tcPr>
          <w:p w14:paraId="57E515A7" w14:textId="77777777" w:rsidR="00AC1FB4" w:rsidRPr="00B118B0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  <w:hideMark/>
          </w:tcPr>
          <w:p w14:paraId="0A7C8E8C" w14:textId="77777777" w:rsidR="00AC1FB4" w:rsidRPr="00B118B0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67755365" w14:textId="77777777" w:rsidR="00AC1FB4" w:rsidRPr="00B118B0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1350" w:type="dxa"/>
            <w:vAlign w:val="bottom"/>
            <w:hideMark/>
          </w:tcPr>
          <w:p w14:paraId="1B0D2EEC" w14:textId="77777777" w:rsidR="00AC1FB4" w:rsidRPr="00B118B0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AC1FB4" w:rsidRPr="00B118B0" w14:paraId="3D49BBE0" w14:textId="77777777" w:rsidTr="00F606B6">
        <w:trPr>
          <w:trHeight w:val="391"/>
        </w:trPr>
        <w:tc>
          <w:tcPr>
            <w:tcW w:w="3780" w:type="dxa"/>
            <w:hideMark/>
          </w:tcPr>
          <w:p w14:paraId="6AA7BA09" w14:textId="06405CD0" w:rsidR="00AC1FB4" w:rsidRPr="00B118B0" w:rsidRDefault="00AC1FB4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  <w:r w:rsidR="00EA72FE"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การเงิน</w:t>
            </w:r>
          </w:p>
        </w:tc>
        <w:tc>
          <w:tcPr>
            <w:tcW w:w="1440" w:type="dxa"/>
            <w:vAlign w:val="bottom"/>
          </w:tcPr>
          <w:p w14:paraId="3F98CC14" w14:textId="77777777" w:rsidR="00AC1FB4" w:rsidRPr="00B118B0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3D9E8D1" w14:textId="77777777" w:rsidR="00AC1FB4" w:rsidRPr="00B118B0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9C573B1" w14:textId="77777777" w:rsidR="00AC1FB4" w:rsidRPr="00B118B0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6F41801" w14:textId="77777777" w:rsidR="00AC1FB4" w:rsidRPr="00B118B0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AC1FB4" w:rsidRPr="00B118B0" w14:paraId="46D730C8" w14:textId="77777777" w:rsidTr="006D5502">
        <w:trPr>
          <w:trHeight w:val="391"/>
        </w:trPr>
        <w:tc>
          <w:tcPr>
            <w:tcW w:w="3780" w:type="dxa"/>
          </w:tcPr>
          <w:p w14:paraId="7020BF1B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33505C18" w14:textId="706F7F81" w:rsidR="00AC1FB4" w:rsidRPr="00B118B0" w:rsidRDefault="00AD00A1" w:rsidP="006D5502">
            <w:pPr>
              <w:tabs>
                <w:tab w:val="decimal" w:pos="884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E9C888" w14:textId="007B7E5D" w:rsidR="00AC1FB4" w:rsidRPr="00B118B0" w:rsidRDefault="00AD00A1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FBECBA5" w14:textId="77777777" w:rsidR="00AC1FB4" w:rsidRPr="00B118B0" w:rsidRDefault="00AC1FB4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7597424B" w14:textId="77777777" w:rsidR="00AC1FB4" w:rsidRPr="00B118B0" w:rsidRDefault="00AC1FB4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</w:tr>
      <w:tr w:rsidR="00AC1FB4" w:rsidRPr="00B118B0" w14:paraId="4EFB6F39" w14:textId="77777777" w:rsidTr="006D5502">
        <w:trPr>
          <w:trHeight w:val="375"/>
        </w:trPr>
        <w:tc>
          <w:tcPr>
            <w:tcW w:w="3780" w:type="dxa"/>
          </w:tcPr>
          <w:p w14:paraId="59663668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vAlign w:val="bottom"/>
          </w:tcPr>
          <w:p w14:paraId="414218EF" w14:textId="13B7A25C" w:rsidR="00AC1FB4" w:rsidRPr="00B118B0" w:rsidRDefault="00AD00A1" w:rsidP="006D5502">
            <w:pPr>
              <w:tabs>
                <w:tab w:val="decimal" w:pos="884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316</w:t>
            </w:r>
          </w:p>
        </w:tc>
        <w:tc>
          <w:tcPr>
            <w:tcW w:w="1260" w:type="dxa"/>
            <w:vAlign w:val="bottom"/>
          </w:tcPr>
          <w:p w14:paraId="1FC36AE8" w14:textId="012597C0" w:rsidR="00AC1FB4" w:rsidRPr="00B118B0" w:rsidRDefault="00AD00A1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316</w:t>
            </w:r>
          </w:p>
        </w:tc>
        <w:tc>
          <w:tcPr>
            <w:tcW w:w="1260" w:type="dxa"/>
            <w:vAlign w:val="bottom"/>
          </w:tcPr>
          <w:p w14:paraId="26E91735" w14:textId="411A4B43" w:rsidR="00AC1FB4" w:rsidRPr="00B118B0" w:rsidRDefault="0092279F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350" w:type="dxa"/>
            <w:vAlign w:val="bottom"/>
          </w:tcPr>
          <w:p w14:paraId="572C0652" w14:textId="08810A82" w:rsidR="00AC1FB4" w:rsidRPr="00B118B0" w:rsidRDefault="00AC1FB4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="0092279F" w:rsidRPr="00B118B0">
              <w:rPr>
                <w:rFonts w:asciiTheme="majorBidi" w:hAnsiTheme="majorBidi" w:cstheme="majorBidi"/>
                <w:sz w:val="28"/>
              </w:rPr>
              <w:t>16</w:t>
            </w:r>
          </w:p>
        </w:tc>
      </w:tr>
    </w:tbl>
    <w:p w14:paraId="13DC0E19" w14:textId="77777777" w:rsidR="005554D9" w:rsidRDefault="00AC1FB4" w:rsidP="00DB32E3">
      <w:pPr>
        <w:pStyle w:val="ListParagraph"/>
        <w:spacing w:after="240" w:line="240" w:lineRule="atLeast"/>
        <w:ind w:left="180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b/>
          <w:bCs/>
          <w:color w:val="000000"/>
          <w:spacing w:val="-2"/>
          <w:sz w:val="28"/>
        </w:rPr>
        <w:br/>
      </w:r>
    </w:p>
    <w:p w14:paraId="63580E45" w14:textId="77777777" w:rsidR="005554D9" w:rsidRDefault="005554D9" w:rsidP="00DB32E3">
      <w:pPr>
        <w:pStyle w:val="ListParagraph"/>
        <w:spacing w:after="240" w:line="240" w:lineRule="atLeast"/>
        <w:ind w:left="180"/>
        <w:rPr>
          <w:rFonts w:asciiTheme="majorBidi" w:hAnsiTheme="majorBidi" w:cstheme="majorBidi"/>
          <w:sz w:val="28"/>
        </w:rPr>
      </w:pPr>
    </w:p>
    <w:p w14:paraId="5D98C5E0" w14:textId="77777777" w:rsidR="005554D9" w:rsidRDefault="005554D9" w:rsidP="00DB32E3">
      <w:pPr>
        <w:pStyle w:val="ListParagraph"/>
        <w:spacing w:after="240" w:line="240" w:lineRule="atLeast"/>
        <w:ind w:left="180"/>
        <w:rPr>
          <w:rFonts w:asciiTheme="majorBidi" w:hAnsiTheme="majorBidi" w:cstheme="majorBidi"/>
          <w:sz w:val="28"/>
        </w:rPr>
      </w:pPr>
    </w:p>
    <w:p w14:paraId="40960550" w14:textId="77777777" w:rsidR="005554D9" w:rsidRDefault="005554D9" w:rsidP="00DB32E3">
      <w:pPr>
        <w:pStyle w:val="ListParagraph"/>
        <w:spacing w:after="240" w:line="240" w:lineRule="atLeast"/>
        <w:ind w:left="180"/>
        <w:rPr>
          <w:rFonts w:asciiTheme="majorBidi" w:hAnsiTheme="majorBidi" w:cstheme="majorBidi"/>
          <w:sz w:val="28"/>
        </w:rPr>
      </w:pPr>
    </w:p>
    <w:p w14:paraId="52AB3AA9" w14:textId="77777777" w:rsidR="005554D9" w:rsidRDefault="005554D9" w:rsidP="00DB32E3">
      <w:pPr>
        <w:pStyle w:val="ListParagraph"/>
        <w:spacing w:after="240" w:line="240" w:lineRule="atLeast"/>
        <w:ind w:left="180"/>
        <w:rPr>
          <w:rFonts w:asciiTheme="majorBidi" w:hAnsiTheme="majorBidi" w:cstheme="majorBidi"/>
          <w:sz w:val="28"/>
        </w:rPr>
      </w:pPr>
    </w:p>
    <w:p w14:paraId="5EA27134" w14:textId="77777777" w:rsidR="00FF76B3" w:rsidRPr="00FF76B3" w:rsidRDefault="00FF76B3" w:rsidP="00FF76B3">
      <w:pPr>
        <w:pStyle w:val="ListParagraph"/>
        <w:spacing w:after="120" w:line="240" w:lineRule="atLeast"/>
        <w:ind w:left="187"/>
        <w:rPr>
          <w:rFonts w:asciiTheme="majorBidi" w:hAnsiTheme="majorBidi" w:cstheme="majorBidi"/>
          <w:sz w:val="4"/>
          <w:szCs w:val="4"/>
        </w:rPr>
      </w:pPr>
    </w:p>
    <w:p w14:paraId="73F9A92A" w14:textId="2B8313FC" w:rsidR="0059043F" w:rsidRPr="006C1AB7" w:rsidRDefault="00E70083" w:rsidP="006C1AB7">
      <w:pPr>
        <w:spacing w:after="120" w:line="240" w:lineRule="atLeast"/>
        <w:rPr>
          <w:rFonts w:asciiTheme="majorBidi" w:hAnsiTheme="majorBidi" w:cstheme="majorBidi"/>
          <w:sz w:val="28"/>
        </w:rPr>
      </w:pPr>
      <w:r w:rsidRPr="006C1AB7">
        <w:rPr>
          <w:rFonts w:asciiTheme="majorBidi" w:hAnsiTheme="majorBidi" w:cstheme="majorBidi"/>
          <w:sz w:val="28"/>
        </w:rPr>
        <w:t xml:space="preserve">31.2 </w:t>
      </w:r>
      <w:r w:rsidR="0059043F" w:rsidRPr="006C1AB7">
        <w:rPr>
          <w:rFonts w:asciiTheme="majorBidi" w:hAnsiTheme="majorBidi" w:cstheme="majorBidi"/>
          <w:sz w:val="28"/>
          <w:cs/>
        </w:rPr>
        <w:t>ลำดับชั้นของมูลค่ายุติธรรม</w:t>
      </w:r>
    </w:p>
    <w:p w14:paraId="4BDB9543" w14:textId="33923169" w:rsidR="0059043F" w:rsidRPr="00B118B0" w:rsidRDefault="00E0702A" w:rsidP="00FB19B8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ED3DAE" w:rsidRPr="00B118B0">
        <w:rPr>
          <w:rFonts w:asciiTheme="majorBidi" w:hAnsiTheme="majorBidi" w:cstheme="majorBidi"/>
          <w:sz w:val="28"/>
        </w:rPr>
        <w:t>30</w:t>
      </w:r>
      <w:r w:rsidR="00ED3DAE" w:rsidRPr="00B118B0">
        <w:rPr>
          <w:rFonts w:asciiTheme="majorBidi" w:hAnsiTheme="majorBidi" w:cstheme="majorBidi"/>
          <w:sz w:val="28"/>
          <w:cs/>
        </w:rPr>
        <w:t xml:space="preserve"> </w:t>
      </w:r>
      <w:r w:rsidR="00F22EAA">
        <w:rPr>
          <w:rFonts w:asciiTheme="majorBidi" w:hAnsiTheme="majorBidi" w:cstheme="majorBidi" w:hint="cs"/>
          <w:sz w:val="28"/>
          <w:cs/>
        </w:rPr>
        <w:t>กันย</w:t>
      </w:r>
      <w:r w:rsidR="00ED3DAE" w:rsidRPr="00B118B0">
        <w:rPr>
          <w:rFonts w:asciiTheme="majorBidi" w:hAnsiTheme="majorBidi" w:cstheme="majorBidi"/>
          <w:sz w:val="28"/>
          <w:cs/>
        </w:rPr>
        <w:t>ายน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z w:val="28"/>
        </w:rPr>
        <w:t xml:space="preserve">2564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2563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="0059043F" w:rsidRPr="00B118B0">
        <w:rPr>
          <w:rFonts w:asciiTheme="majorBidi" w:hAnsiTheme="majorBidi" w:cstheme="majorBidi"/>
          <w:sz w:val="28"/>
          <w:cs/>
        </w:rPr>
        <w:t>กลุ่มบริษัทมีสินทรัพย์</w:t>
      </w:r>
      <w:r w:rsidR="00884831" w:rsidRPr="00B118B0">
        <w:rPr>
          <w:rFonts w:asciiTheme="majorBidi" w:hAnsiTheme="majorBidi" w:cstheme="majorBidi"/>
          <w:sz w:val="28"/>
          <w:cs/>
        </w:rPr>
        <w:t>ทางการเงินบางรายการ</w:t>
      </w:r>
      <w:r w:rsidR="0059043F" w:rsidRPr="00B118B0">
        <w:rPr>
          <w:rFonts w:asciiTheme="majorBidi" w:hAnsiTheme="majorBidi" w:cstheme="majorBidi"/>
          <w:sz w:val="28"/>
          <w:cs/>
        </w:rPr>
        <w:t xml:space="preserve">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798"/>
        <w:gridCol w:w="799"/>
        <w:gridCol w:w="799"/>
        <w:gridCol w:w="799"/>
        <w:gridCol w:w="798"/>
        <w:gridCol w:w="799"/>
        <w:gridCol w:w="698"/>
        <w:gridCol w:w="720"/>
      </w:tblGrid>
      <w:tr w:rsidR="00392CD5" w:rsidRPr="00B118B0" w14:paraId="73ABF917" w14:textId="77777777" w:rsidTr="00FB19B8">
        <w:trPr>
          <w:tblHeader/>
        </w:trPr>
        <w:tc>
          <w:tcPr>
            <w:tcW w:w="9090" w:type="dxa"/>
            <w:gridSpan w:val="9"/>
            <w:vAlign w:val="bottom"/>
          </w:tcPr>
          <w:p w14:paraId="74B23519" w14:textId="1DD7E001" w:rsidR="00392CD5" w:rsidRPr="00B118B0" w:rsidRDefault="00392CD5" w:rsidP="00AC1FB4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AD7A02"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92CD5" w:rsidRPr="00B118B0" w14:paraId="52987B52" w14:textId="77777777" w:rsidTr="00FB19B8">
        <w:trPr>
          <w:tblHeader/>
        </w:trPr>
        <w:tc>
          <w:tcPr>
            <w:tcW w:w="2880" w:type="dxa"/>
            <w:vAlign w:val="bottom"/>
          </w:tcPr>
          <w:p w14:paraId="277FCEAF" w14:textId="77777777" w:rsidR="00392CD5" w:rsidRPr="00B118B0" w:rsidRDefault="00392CD5" w:rsidP="00AC1FB4">
            <w:pPr>
              <w:pStyle w:val="BodyTextIndent3"/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6D28D5A1" w14:textId="77777777" w:rsidR="00392CD5" w:rsidRPr="00B118B0" w:rsidRDefault="00392CD5" w:rsidP="00AC1F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92CD5" w:rsidRPr="00B118B0" w14:paraId="45F53B37" w14:textId="77777777" w:rsidTr="00FB19B8">
        <w:trPr>
          <w:tblHeader/>
        </w:trPr>
        <w:tc>
          <w:tcPr>
            <w:tcW w:w="2880" w:type="dxa"/>
            <w:vAlign w:val="bottom"/>
          </w:tcPr>
          <w:p w14:paraId="3EBFE01E" w14:textId="77777777" w:rsidR="00392CD5" w:rsidRPr="00B118B0" w:rsidRDefault="00392CD5" w:rsidP="00AC1FB4">
            <w:pPr>
              <w:pStyle w:val="BodyTextIndent3"/>
              <w:spacing w:before="0" w:after="0"/>
              <w:ind w:left="0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vAlign w:val="bottom"/>
          </w:tcPr>
          <w:p w14:paraId="6205A4E1" w14:textId="77777777" w:rsidR="00392CD5" w:rsidRPr="00B118B0" w:rsidRDefault="00392CD5" w:rsidP="00AC1F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0D933E9B" w14:textId="77777777" w:rsidR="00392CD5" w:rsidRPr="00B118B0" w:rsidRDefault="00392CD5" w:rsidP="00AC1F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97" w:type="dxa"/>
            <w:gridSpan w:val="2"/>
            <w:vAlign w:val="bottom"/>
          </w:tcPr>
          <w:p w14:paraId="64D5853E" w14:textId="77777777" w:rsidR="00392CD5" w:rsidRPr="00B118B0" w:rsidRDefault="00392CD5" w:rsidP="00AC1F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  <w:vAlign w:val="bottom"/>
          </w:tcPr>
          <w:p w14:paraId="6E65798E" w14:textId="77777777" w:rsidR="00392CD5" w:rsidRPr="00B118B0" w:rsidRDefault="00392CD5" w:rsidP="00AC1F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A5A81" w:rsidRPr="00B118B0" w14:paraId="0C4A232C" w14:textId="77777777" w:rsidTr="00CE5D82">
        <w:trPr>
          <w:tblHeader/>
        </w:trPr>
        <w:tc>
          <w:tcPr>
            <w:tcW w:w="2880" w:type="dxa"/>
            <w:vAlign w:val="bottom"/>
          </w:tcPr>
          <w:p w14:paraId="6BED85EB" w14:textId="77777777" w:rsidR="00EA5A81" w:rsidRPr="00B118B0" w:rsidRDefault="00EA5A81" w:rsidP="00AC1FB4">
            <w:pPr>
              <w:pStyle w:val="BodyTextIndent3"/>
              <w:spacing w:before="0" w:after="0"/>
              <w:ind w:left="0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798" w:type="dxa"/>
            <w:vAlign w:val="bottom"/>
          </w:tcPr>
          <w:p w14:paraId="12377984" w14:textId="008D71CA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99" w:type="dxa"/>
            <w:vAlign w:val="bottom"/>
          </w:tcPr>
          <w:p w14:paraId="753D7B37" w14:textId="04260555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99" w:type="dxa"/>
            <w:vAlign w:val="bottom"/>
          </w:tcPr>
          <w:p w14:paraId="52ACEB02" w14:textId="6BB48CC9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99" w:type="dxa"/>
            <w:vAlign w:val="bottom"/>
          </w:tcPr>
          <w:p w14:paraId="4EC099A5" w14:textId="2F91ACBB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98" w:type="dxa"/>
            <w:vAlign w:val="bottom"/>
          </w:tcPr>
          <w:p w14:paraId="4DD33AB0" w14:textId="3FB697ED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99" w:type="dxa"/>
            <w:vAlign w:val="bottom"/>
          </w:tcPr>
          <w:p w14:paraId="3B7F536B" w14:textId="2642D98C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698" w:type="dxa"/>
            <w:vAlign w:val="bottom"/>
          </w:tcPr>
          <w:p w14:paraId="1EB015C7" w14:textId="42B5C216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20" w:type="dxa"/>
            <w:vAlign w:val="bottom"/>
          </w:tcPr>
          <w:p w14:paraId="644027F7" w14:textId="237A8B6F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92CD5" w:rsidRPr="00B118B0" w14:paraId="6C511BA9" w14:textId="77777777" w:rsidTr="00CE5D82">
        <w:tc>
          <w:tcPr>
            <w:tcW w:w="2880" w:type="dxa"/>
            <w:vAlign w:val="bottom"/>
          </w:tcPr>
          <w:p w14:paraId="13340CCE" w14:textId="25CF7344" w:rsidR="00392CD5" w:rsidRPr="00B118B0" w:rsidRDefault="00392CD5" w:rsidP="00FB19B8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5" w:hanging="27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EA72FE" w:rsidRPr="00B118B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B118B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798" w:type="dxa"/>
            <w:vAlign w:val="bottom"/>
          </w:tcPr>
          <w:p w14:paraId="4EDBE8B1" w14:textId="6C807ACF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657AAE6F" w14:textId="77777777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2E82B3E3" w14:textId="77777777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673BE3F4" w14:textId="77777777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8" w:type="dxa"/>
            <w:vAlign w:val="bottom"/>
          </w:tcPr>
          <w:p w14:paraId="7FA4F555" w14:textId="77777777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7664BB15" w14:textId="77777777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698" w:type="dxa"/>
            <w:vAlign w:val="bottom"/>
          </w:tcPr>
          <w:p w14:paraId="116A028D" w14:textId="77777777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20" w:type="dxa"/>
            <w:vAlign w:val="bottom"/>
          </w:tcPr>
          <w:p w14:paraId="2AF0A0AF" w14:textId="77777777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</w:tr>
      <w:tr w:rsidR="00392CD5" w:rsidRPr="00B118B0" w14:paraId="61A2EF1B" w14:textId="77777777" w:rsidTr="006D5502">
        <w:tc>
          <w:tcPr>
            <w:tcW w:w="2880" w:type="dxa"/>
            <w:vAlign w:val="bottom"/>
          </w:tcPr>
          <w:p w14:paraId="35700DD6" w14:textId="746FEF64" w:rsidR="00392CD5" w:rsidRPr="00B118B0" w:rsidRDefault="00AD7A02" w:rsidP="00FB19B8">
            <w:pPr>
              <w:pStyle w:val="BodyTextIndent3"/>
              <w:spacing w:before="0" w:after="0"/>
              <w:ind w:left="162" w:hanging="267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98" w:type="dxa"/>
            <w:vAlign w:val="bottom"/>
          </w:tcPr>
          <w:p w14:paraId="26CF9C57" w14:textId="1A3B5EF1" w:rsidR="00392CD5" w:rsidRPr="00B118B0" w:rsidRDefault="00AD00A1" w:rsidP="006D5502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05AD8808" w14:textId="604F422F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</w:t>
            </w:r>
          </w:p>
        </w:tc>
        <w:tc>
          <w:tcPr>
            <w:tcW w:w="799" w:type="dxa"/>
            <w:vAlign w:val="bottom"/>
          </w:tcPr>
          <w:p w14:paraId="6D4846E3" w14:textId="304B39EA" w:rsidR="00392CD5" w:rsidRPr="00B118B0" w:rsidRDefault="00AD00A1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08D46436" w14:textId="5BAAFF0E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dxa"/>
            <w:vAlign w:val="bottom"/>
          </w:tcPr>
          <w:p w14:paraId="571514E7" w14:textId="50F9A3F8" w:rsidR="00392CD5" w:rsidRPr="00B118B0" w:rsidRDefault="00AD00A1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5ECFBEFA" w14:textId="4A07B133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98" w:type="dxa"/>
            <w:vAlign w:val="bottom"/>
          </w:tcPr>
          <w:p w14:paraId="62DE6D96" w14:textId="579E6327" w:rsidR="00392CD5" w:rsidRPr="00B118B0" w:rsidRDefault="00AD00A1" w:rsidP="006D5502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0A1EFB7F" w14:textId="2425C7B2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392CD5" w:rsidRPr="00B118B0" w14:paraId="76F250C9" w14:textId="77777777" w:rsidTr="006D5502">
        <w:tc>
          <w:tcPr>
            <w:tcW w:w="2880" w:type="dxa"/>
            <w:vAlign w:val="bottom"/>
          </w:tcPr>
          <w:p w14:paraId="1F2A3228" w14:textId="053FBBAE" w:rsidR="00392CD5" w:rsidRPr="00B118B0" w:rsidRDefault="004E528E" w:rsidP="00FB19B8">
            <w:pPr>
              <w:pStyle w:val="BodyTextIndent3"/>
              <w:spacing w:before="0" w:after="0"/>
              <w:ind w:left="162" w:hanging="26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98" w:type="dxa"/>
            <w:vAlign w:val="bottom"/>
          </w:tcPr>
          <w:p w14:paraId="30D2DF4E" w14:textId="72B6143F" w:rsidR="00392CD5" w:rsidRPr="00B118B0" w:rsidRDefault="00AD00A1" w:rsidP="006D5502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24CD84B6" w14:textId="586ACD28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7B68F7A1" w14:textId="4E33B247" w:rsidR="00392CD5" w:rsidRPr="00B118B0" w:rsidRDefault="00AD00A1" w:rsidP="006D5502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04F0E091" w14:textId="144D5B0A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dxa"/>
            <w:vAlign w:val="bottom"/>
          </w:tcPr>
          <w:p w14:paraId="27E3BE91" w14:textId="112F1DFE" w:rsidR="00392CD5" w:rsidRPr="00B118B0" w:rsidRDefault="00AD00A1" w:rsidP="006D5502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372</w:t>
            </w:r>
          </w:p>
        </w:tc>
        <w:tc>
          <w:tcPr>
            <w:tcW w:w="799" w:type="dxa"/>
            <w:vAlign w:val="bottom"/>
          </w:tcPr>
          <w:p w14:paraId="67129ABD" w14:textId="520374C3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172</w:t>
            </w:r>
          </w:p>
        </w:tc>
        <w:tc>
          <w:tcPr>
            <w:tcW w:w="698" w:type="dxa"/>
            <w:vAlign w:val="bottom"/>
          </w:tcPr>
          <w:p w14:paraId="4FC72B3D" w14:textId="549C67FA" w:rsidR="00392CD5" w:rsidRPr="00B118B0" w:rsidRDefault="00AD00A1" w:rsidP="006D5502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372</w:t>
            </w:r>
          </w:p>
        </w:tc>
        <w:tc>
          <w:tcPr>
            <w:tcW w:w="720" w:type="dxa"/>
            <w:vAlign w:val="bottom"/>
          </w:tcPr>
          <w:p w14:paraId="26D29030" w14:textId="6E2C08BE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172</w:t>
            </w:r>
          </w:p>
        </w:tc>
      </w:tr>
    </w:tbl>
    <w:p w14:paraId="1B8C88EC" w14:textId="0DB26DE6" w:rsidR="004E528E" w:rsidRPr="00B118B0" w:rsidRDefault="004E528E" w:rsidP="00884831">
      <w:pPr>
        <w:ind w:left="540" w:right="-205"/>
        <w:rPr>
          <w:rFonts w:asciiTheme="majorBidi" w:hAnsiTheme="majorBidi" w:cstheme="majorBidi"/>
          <w:color w:val="000000"/>
          <w:spacing w:val="-2"/>
          <w:sz w:val="28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798"/>
        <w:gridCol w:w="799"/>
        <w:gridCol w:w="799"/>
        <w:gridCol w:w="799"/>
        <w:gridCol w:w="798"/>
        <w:gridCol w:w="799"/>
        <w:gridCol w:w="698"/>
        <w:gridCol w:w="720"/>
      </w:tblGrid>
      <w:tr w:rsidR="00925E52" w:rsidRPr="00B118B0" w14:paraId="2660C206" w14:textId="77777777" w:rsidTr="00FB19B8">
        <w:trPr>
          <w:tblHeader/>
        </w:trPr>
        <w:tc>
          <w:tcPr>
            <w:tcW w:w="9090" w:type="dxa"/>
            <w:gridSpan w:val="9"/>
            <w:vAlign w:val="bottom"/>
          </w:tcPr>
          <w:p w14:paraId="4C1A41F2" w14:textId="77777777" w:rsidR="00925E52" w:rsidRPr="00B118B0" w:rsidRDefault="00925E52" w:rsidP="0072317B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925E52" w:rsidRPr="00B118B0" w14:paraId="60F50D09" w14:textId="77777777" w:rsidTr="00FB19B8">
        <w:trPr>
          <w:tblHeader/>
        </w:trPr>
        <w:tc>
          <w:tcPr>
            <w:tcW w:w="2880" w:type="dxa"/>
            <w:vAlign w:val="bottom"/>
          </w:tcPr>
          <w:p w14:paraId="6900233D" w14:textId="77777777" w:rsidR="00925E52" w:rsidRPr="00B118B0" w:rsidRDefault="00925E52" w:rsidP="0072317B">
            <w:pPr>
              <w:pStyle w:val="BodyTextIndent3"/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4554CACE" w14:textId="11E51261" w:rsidR="00925E52" w:rsidRPr="00B118B0" w:rsidRDefault="00925E52" w:rsidP="0072317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5E52" w:rsidRPr="00B118B0" w14:paraId="009276E7" w14:textId="77777777" w:rsidTr="00FB19B8">
        <w:trPr>
          <w:tblHeader/>
        </w:trPr>
        <w:tc>
          <w:tcPr>
            <w:tcW w:w="2880" w:type="dxa"/>
            <w:vAlign w:val="bottom"/>
          </w:tcPr>
          <w:p w14:paraId="3402080F" w14:textId="77777777" w:rsidR="00925E52" w:rsidRPr="00B118B0" w:rsidRDefault="00925E52" w:rsidP="0072317B">
            <w:pPr>
              <w:pStyle w:val="BodyTextIndent3"/>
              <w:spacing w:before="0" w:after="0"/>
              <w:ind w:left="0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vAlign w:val="bottom"/>
          </w:tcPr>
          <w:p w14:paraId="4CFBEF9B" w14:textId="77777777" w:rsidR="00925E52" w:rsidRPr="00B118B0" w:rsidRDefault="00925E52" w:rsidP="0072317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7823E413" w14:textId="77777777" w:rsidR="00925E52" w:rsidRPr="00B118B0" w:rsidRDefault="00925E52" w:rsidP="0072317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97" w:type="dxa"/>
            <w:gridSpan w:val="2"/>
            <w:vAlign w:val="bottom"/>
          </w:tcPr>
          <w:p w14:paraId="13F193C8" w14:textId="77777777" w:rsidR="00925E52" w:rsidRPr="00B118B0" w:rsidRDefault="00925E52" w:rsidP="0072317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  <w:vAlign w:val="bottom"/>
          </w:tcPr>
          <w:p w14:paraId="35BF2245" w14:textId="77777777" w:rsidR="00925E52" w:rsidRPr="00B118B0" w:rsidRDefault="00925E52" w:rsidP="0072317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25E52" w:rsidRPr="00B118B0" w14:paraId="42CA05CD" w14:textId="77777777" w:rsidTr="00CE5D82">
        <w:trPr>
          <w:tblHeader/>
        </w:trPr>
        <w:tc>
          <w:tcPr>
            <w:tcW w:w="2880" w:type="dxa"/>
            <w:vAlign w:val="bottom"/>
          </w:tcPr>
          <w:p w14:paraId="0DE83A7D" w14:textId="77777777" w:rsidR="00925E52" w:rsidRPr="00B118B0" w:rsidRDefault="00925E52" w:rsidP="0072317B">
            <w:pPr>
              <w:pStyle w:val="BodyTextIndent3"/>
              <w:spacing w:before="0" w:after="0"/>
              <w:ind w:left="0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798" w:type="dxa"/>
            <w:vAlign w:val="bottom"/>
          </w:tcPr>
          <w:p w14:paraId="2118743A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99" w:type="dxa"/>
            <w:vAlign w:val="bottom"/>
          </w:tcPr>
          <w:p w14:paraId="422F977F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99" w:type="dxa"/>
            <w:vAlign w:val="bottom"/>
          </w:tcPr>
          <w:p w14:paraId="36D3AABB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99" w:type="dxa"/>
            <w:vAlign w:val="bottom"/>
          </w:tcPr>
          <w:p w14:paraId="7149A3F1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98" w:type="dxa"/>
            <w:vAlign w:val="bottom"/>
          </w:tcPr>
          <w:p w14:paraId="312356DA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99" w:type="dxa"/>
            <w:vAlign w:val="bottom"/>
          </w:tcPr>
          <w:p w14:paraId="33C7BE3D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698" w:type="dxa"/>
            <w:vAlign w:val="bottom"/>
          </w:tcPr>
          <w:p w14:paraId="10DA0A39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20" w:type="dxa"/>
            <w:vAlign w:val="bottom"/>
          </w:tcPr>
          <w:p w14:paraId="17C6DAF1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25E52" w:rsidRPr="00B118B0" w14:paraId="0092E24F" w14:textId="77777777" w:rsidTr="00CE5D82">
        <w:tc>
          <w:tcPr>
            <w:tcW w:w="2880" w:type="dxa"/>
            <w:vAlign w:val="bottom"/>
          </w:tcPr>
          <w:p w14:paraId="5B4D506E" w14:textId="6C50F4B7" w:rsidR="00925E52" w:rsidRPr="00B118B0" w:rsidRDefault="00925E52" w:rsidP="00FB19B8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2" w:hanging="26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EA72FE" w:rsidRPr="00B118B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B118B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798" w:type="dxa"/>
            <w:vAlign w:val="bottom"/>
          </w:tcPr>
          <w:p w14:paraId="40136653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43495A3D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7017B910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59239206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8" w:type="dxa"/>
            <w:vAlign w:val="bottom"/>
          </w:tcPr>
          <w:p w14:paraId="44A5C9B8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27387402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698" w:type="dxa"/>
            <w:vAlign w:val="bottom"/>
          </w:tcPr>
          <w:p w14:paraId="3BC7343D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20" w:type="dxa"/>
            <w:vAlign w:val="bottom"/>
          </w:tcPr>
          <w:p w14:paraId="642BD4E3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</w:tr>
      <w:tr w:rsidR="00925E52" w:rsidRPr="00B118B0" w14:paraId="46BA0E2A" w14:textId="77777777" w:rsidTr="00CE5D82">
        <w:tc>
          <w:tcPr>
            <w:tcW w:w="2880" w:type="dxa"/>
            <w:vAlign w:val="bottom"/>
          </w:tcPr>
          <w:p w14:paraId="186DD21F" w14:textId="790FA87F" w:rsidR="00925E52" w:rsidRPr="00B118B0" w:rsidRDefault="00925E52" w:rsidP="00FB19B8">
            <w:pPr>
              <w:pStyle w:val="BodyTextIndent3"/>
              <w:spacing w:before="0" w:after="0"/>
              <w:ind w:left="162" w:hanging="267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98" w:type="dxa"/>
          </w:tcPr>
          <w:p w14:paraId="4822A2A0" w14:textId="0F4DC2C8" w:rsidR="00925E52" w:rsidRPr="00B118B0" w:rsidRDefault="00AD00A1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99" w:type="dxa"/>
          </w:tcPr>
          <w:p w14:paraId="73C5AE86" w14:textId="77777777" w:rsidR="00925E52" w:rsidRPr="00B118B0" w:rsidRDefault="00925E52" w:rsidP="00ED3DA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</w:t>
            </w:r>
          </w:p>
        </w:tc>
        <w:tc>
          <w:tcPr>
            <w:tcW w:w="799" w:type="dxa"/>
          </w:tcPr>
          <w:p w14:paraId="01C53D79" w14:textId="2EEAB12A" w:rsidR="00925E52" w:rsidRPr="00B118B0" w:rsidRDefault="00AD00A1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06D408ED" w14:textId="77777777" w:rsidR="00925E52" w:rsidRPr="00B118B0" w:rsidRDefault="00925E52" w:rsidP="00ED3DA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dxa"/>
          </w:tcPr>
          <w:p w14:paraId="0F6727E5" w14:textId="7C9B6ECC" w:rsidR="00925E52" w:rsidRPr="00B118B0" w:rsidRDefault="00AD00A1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037244B7" w14:textId="77777777" w:rsidR="00925E52" w:rsidRPr="00B118B0" w:rsidRDefault="00925E52" w:rsidP="00ED3DA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98" w:type="dxa"/>
          </w:tcPr>
          <w:p w14:paraId="51C2E47A" w14:textId="4921E506" w:rsidR="00925E52" w:rsidRPr="00B118B0" w:rsidRDefault="00AD00A1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20" w:type="dxa"/>
          </w:tcPr>
          <w:p w14:paraId="3CC40329" w14:textId="77777777" w:rsidR="00925E52" w:rsidRPr="00B118B0" w:rsidRDefault="00925E52" w:rsidP="00ED3DA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925E52" w:rsidRPr="00B118B0" w14:paraId="247BAA43" w14:textId="77777777" w:rsidTr="00CE5D82">
        <w:tc>
          <w:tcPr>
            <w:tcW w:w="2880" w:type="dxa"/>
            <w:vAlign w:val="bottom"/>
          </w:tcPr>
          <w:p w14:paraId="2177A287" w14:textId="68C0095E" w:rsidR="00925E52" w:rsidRPr="00B118B0" w:rsidRDefault="00925E52" w:rsidP="00FB19B8">
            <w:pPr>
              <w:pStyle w:val="BodyTextIndent3"/>
              <w:spacing w:before="0" w:after="0"/>
              <w:ind w:left="162" w:hanging="26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98" w:type="dxa"/>
          </w:tcPr>
          <w:p w14:paraId="05A2E3CC" w14:textId="353627C8" w:rsidR="00925E52" w:rsidRPr="00B118B0" w:rsidRDefault="00AD00A1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99" w:type="dxa"/>
          </w:tcPr>
          <w:p w14:paraId="5509B8EA" w14:textId="77777777" w:rsidR="00925E52" w:rsidRPr="00B118B0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7107BE80" w14:textId="79A0F52D" w:rsidR="00925E52" w:rsidRPr="00B118B0" w:rsidRDefault="00AD00A1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99" w:type="dxa"/>
          </w:tcPr>
          <w:p w14:paraId="51241801" w14:textId="77777777" w:rsidR="00925E52" w:rsidRPr="00B118B0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dxa"/>
          </w:tcPr>
          <w:p w14:paraId="70B9C097" w14:textId="5BDCF4FB" w:rsidR="00925E52" w:rsidRPr="00B118B0" w:rsidRDefault="00AD00A1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316</w:t>
            </w:r>
          </w:p>
        </w:tc>
        <w:tc>
          <w:tcPr>
            <w:tcW w:w="799" w:type="dxa"/>
          </w:tcPr>
          <w:p w14:paraId="211E6615" w14:textId="05FF2573" w:rsidR="00925E52" w:rsidRPr="00B118B0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116</w:t>
            </w:r>
          </w:p>
        </w:tc>
        <w:tc>
          <w:tcPr>
            <w:tcW w:w="698" w:type="dxa"/>
          </w:tcPr>
          <w:p w14:paraId="263EE59C" w14:textId="3FAF74D5" w:rsidR="00925E52" w:rsidRPr="00B118B0" w:rsidRDefault="00AD00A1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316</w:t>
            </w:r>
          </w:p>
        </w:tc>
        <w:tc>
          <w:tcPr>
            <w:tcW w:w="720" w:type="dxa"/>
          </w:tcPr>
          <w:p w14:paraId="55FB4B11" w14:textId="00FCE795" w:rsidR="00925E52" w:rsidRPr="00B118B0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116</w:t>
            </w:r>
          </w:p>
        </w:tc>
      </w:tr>
    </w:tbl>
    <w:p w14:paraId="112ED125" w14:textId="77777777" w:rsidR="00925E52" w:rsidRPr="00B118B0" w:rsidRDefault="00925E52" w:rsidP="00884831">
      <w:pPr>
        <w:ind w:left="540" w:right="-205"/>
        <w:rPr>
          <w:rFonts w:asciiTheme="majorBidi" w:hAnsiTheme="majorBidi" w:cstheme="majorBidi"/>
          <w:color w:val="000000"/>
          <w:spacing w:val="-2"/>
          <w:sz w:val="28"/>
        </w:rPr>
      </w:pPr>
    </w:p>
    <w:p w14:paraId="71FB8AF9" w14:textId="522C994E" w:rsidR="006D0A54" w:rsidRDefault="0059043F" w:rsidP="001D6ADA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ในระหว่างงวดปัจจุบัน ก</w:t>
      </w:r>
      <w:r w:rsidR="0064458C" w:rsidRPr="00B118B0">
        <w:rPr>
          <w:rFonts w:asciiTheme="majorBidi" w:hAnsiTheme="majorBidi" w:cstheme="majorBidi"/>
          <w:sz w:val="28"/>
          <w:cs/>
        </w:rPr>
        <w:t>ลุ่มบริษัท</w:t>
      </w:r>
      <w:r w:rsidRPr="00B118B0">
        <w:rPr>
          <w:rFonts w:asciiTheme="majorBidi" w:hAnsiTheme="majorBidi" w:cstheme="majorBidi"/>
          <w:sz w:val="28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A270B7C" w14:textId="77777777" w:rsidR="002E53CD" w:rsidRDefault="002E53CD" w:rsidP="001D6ADA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</w:p>
    <w:p w14:paraId="66F05F46" w14:textId="77777777" w:rsidR="002E53CD" w:rsidRDefault="002E53CD" w:rsidP="001D6ADA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</w:p>
    <w:p w14:paraId="2E83E85B" w14:textId="77777777" w:rsidR="002E53CD" w:rsidRDefault="002E53CD" w:rsidP="001D6ADA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</w:p>
    <w:p w14:paraId="1575C26E" w14:textId="10540E8C" w:rsidR="002E53CD" w:rsidRDefault="002E53CD" w:rsidP="001D6ADA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</w:p>
    <w:p w14:paraId="03BECCBB" w14:textId="77777777" w:rsidR="00D976A4" w:rsidRPr="00D976A4" w:rsidRDefault="00D976A4" w:rsidP="001D6ADA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</w:p>
    <w:p w14:paraId="27C23D76" w14:textId="77777777" w:rsidR="00D976A4" w:rsidRPr="002A6668" w:rsidRDefault="00D976A4" w:rsidP="00D976A4">
      <w:pPr>
        <w:pStyle w:val="ListParagraph"/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b/>
          <w:bCs/>
          <w:sz w:val="18"/>
          <w:szCs w:val="18"/>
        </w:rPr>
      </w:pPr>
    </w:p>
    <w:p w14:paraId="0569BC62" w14:textId="25762218" w:rsidR="00CD3B52" w:rsidRPr="00CD3B52" w:rsidRDefault="002E53CD" w:rsidP="00D976A4">
      <w:pPr>
        <w:pStyle w:val="ListParagraph"/>
        <w:numPr>
          <w:ilvl w:val="0"/>
          <w:numId w:val="1"/>
        </w:num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8"/>
          <w:cs/>
          <w:lang w:val="th-TH"/>
        </w:rPr>
      </w:pPr>
      <w:r w:rsidRPr="00CD3B52">
        <w:rPr>
          <w:rFonts w:ascii="Angsana New" w:hAnsi="Angsana New"/>
          <w:b/>
          <w:bCs/>
          <w:sz w:val="28"/>
          <w:cs/>
          <w:lang w:val="th-TH"/>
        </w:rPr>
        <w:t>การจัดประเภทรายการใหม่</w:t>
      </w:r>
      <w:r w:rsidRPr="00CD3B52">
        <w:rPr>
          <w:rFonts w:ascii="Angsana New" w:hAnsi="Angsana New"/>
          <w:b/>
          <w:bCs/>
          <w:sz w:val="28"/>
          <w:cs/>
          <w:lang w:val="th-TH"/>
        </w:rPr>
        <w:br/>
      </w:r>
      <w:r w:rsidR="00C11B93" w:rsidRPr="00C11B93">
        <w:rPr>
          <w:rFonts w:ascii="Angsana New" w:hAnsi="Angsana New" w:hint="cs"/>
          <w:sz w:val="28"/>
          <w:cs/>
        </w:rPr>
        <w:t>บริษัทได้มีการจัดประเภทรายการทางบัญชีในงบแสดงฐานะการเงิน</w:t>
      </w:r>
      <w:r w:rsidR="00653957">
        <w:rPr>
          <w:rFonts w:ascii="Angsana New" w:hAnsi="Angsana New" w:hint="cs"/>
          <w:sz w:val="28"/>
          <w:cs/>
        </w:rPr>
        <w:t xml:space="preserve"> ณ </w:t>
      </w:r>
      <w:r w:rsidR="00CD3B52" w:rsidRPr="00CD3B52">
        <w:rPr>
          <w:rFonts w:ascii="Angsana New" w:hAnsi="Angsana New" w:hint="cs"/>
          <w:sz w:val="28"/>
          <w:cs/>
        </w:rPr>
        <w:t>วันที่</w:t>
      </w:r>
      <w:r w:rsidR="00CD3B52" w:rsidRPr="00CD3B52">
        <w:rPr>
          <w:rFonts w:ascii="Angsana New" w:hAnsi="Angsana New"/>
          <w:sz w:val="28"/>
          <w:cs/>
        </w:rPr>
        <w:t xml:space="preserve"> </w:t>
      </w:r>
      <w:r w:rsidR="008A3E5F">
        <w:rPr>
          <w:rFonts w:ascii="Angsana New" w:hAnsi="Angsana New"/>
          <w:sz w:val="28"/>
        </w:rPr>
        <w:t xml:space="preserve">31 </w:t>
      </w:r>
      <w:r w:rsidR="008A3E5F">
        <w:rPr>
          <w:rFonts w:ascii="Angsana New" w:hAnsi="Angsana New" w:hint="cs"/>
          <w:sz w:val="28"/>
          <w:cs/>
        </w:rPr>
        <w:t>ธันวาคม</w:t>
      </w:r>
      <w:r w:rsidR="00CD3B52" w:rsidRPr="00CD3B52">
        <w:rPr>
          <w:rFonts w:ascii="Angsana New" w:hAnsi="Angsana New"/>
          <w:sz w:val="28"/>
          <w:cs/>
        </w:rPr>
        <w:t xml:space="preserve"> </w:t>
      </w:r>
      <w:r w:rsidR="00CD3B52" w:rsidRPr="00CD3B52">
        <w:rPr>
          <w:rFonts w:ascii="Angsana New" w:hAnsi="Angsana New"/>
          <w:sz w:val="28"/>
        </w:rPr>
        <w:t>2563</w:t>
      </w:r>
      <w:r w:rsidR="00CD3B52" w:rsidRPr="00CD3B52">
        <w:rPr>
          <w:rFonts w:ascii="Angsana New" w:hAnsi="Angsana New"/>
          <w:sz w:val="28"/>
          <w:cs/>
        </w:rPr>
        <w:t xml:space="preserve"> </w:t>
      </w:r>
      <w:r w:rsidR="00CD3B52" w:rsidRPr="00CD3B52">
        <w:rPr>
          <w:rFonts w:ascii="Angsana New" w:hAnsi="Angsana New" w:hint="cs"/>
          <w:sz w:val="28"/>
          <w:cs/>
        </w:rPr>
        <w:t>เพื่อให้สอดคล้องกับ</w:t>
      </w:r>
      <w:r w:rsidR="004A400F">
        <w:rPr>
          <w:rFonts w:ascii="Angsana New" w:hAnsi="Angsana New" w:hint="cs"/>
          <w:sz w:val="28"/>
          <w:cs/>
        </w:rPr>
        <w:t xml:space="preserve">          </w:t>
      </w:r>
      <w:r w:rsidR="00CD3B52" w:rsidRPr="00CD3B52">
        <w:rPr>
          <w:rFonts w:ascii="Angsana New" w:hAnsi="Angsana New" w:hint="cs"/>
          <w:sz w:val="28"/>
          <w:cs/>
        </w:rPr>
        <w:t>การนำเสนองบการเงินงวดปัจจุบัน</w:t>
      </w:r>
      <w:r w:rsidR="00653957">
        <w:rPr>
          <w:rFonts w:ascii="Angsana New" w:hAnsi="Angsana New" w:hint="cs"/>
          <w:sz w:val="28"/>
          <w:cs/>
        </w:rPr>
        <w:t xml:space="preserve"> </w:t>
      </w:r>
      <w:r w:rsidR="00CD3B52" w:rsidRPr="00CD3B52">
        <w:rPr>
          <w:rFonts w:ascii="Angsana New" w:hAnsi="Angsana New" w:hint="cs"/>
          <w:sz w:val="28"/>
          <w:cs/>
        </w:rPr>
        <w:t>ซึ่งไม่มีผลกระทบ</w:t>
      </w:r>
      <w:r w:rsidR="00CD3B52" w:rsidRPr="003A30EA">
        <w:rPr>
          <w:rFonts w:ascii="Angsana New" w:hAnsi="Angsana New" w:hint="cs"/>
          <w:sz w:val="28"/>
          <w:cs/>
        </w:rPr>
        <w:t>ต่อกำไรขาดทุนสำหรับ</w:t>
      </w:r>
      <w:r w:rsidR="004E26FD">
        <w:rPr>
          <w:rFonts w:ascii="Angsana New" w:hAnsi="Angsana New" w:hint="cs"/>
          <w:sz w:val="28"/>
          <w:cs/>
        </w:rPr>
        <w:t>งวด</w:t>
      </w:r>
      <w:r w:rsidR="00C7723E" w:rsidRPr="003A30EA">
        <w:rPr>
          <w:rFonts w:ascii="Angsana New" w:hAnsi="Angsana New"/>
          <w:color w:val="000000"/>
          <w:spacing w:val="-4"/>
          <w:sz w:val="28"/>
          <w:cs/>
        </w:rPr>
        <w:t>และส่วนของ</w:t>
      </w:r>
      <w:r w:rsidR="00C7723E" w:rsidRPr="001B353B">
        <w:rPr>
          <w:rFonts w:ascii="Angsana New" w:hAnsi="Angsana New" w:hint="cs"/>
          <w:color w:val="000000"/>
          <w:spacing w:val="-4"/>
          <w:sz w:val="28"/>
          <w:cs/>
        </w:rPr>
        <w:t>ผู้ถือหุ้นของ</w:t>
      </w:r>
      <w:r w:rsidR="00C7723E" w:rsidRPr="001B353B">
        <w:rPr>
          <w:rFonts w:ascii="Angsana New" w:hAnsi="Angsana New"/>
          <w:color w:val="000000"/>
          <w:spacing w:val="-4"/>
          <w:sz w:val="28"/>
          <w:cs/>
        </w:rPr>
        <w:t xml:space="preserve">บริษัท </w:t>
      </w:r>
      <w:r w:rsidR="00CD3B52" w:rsidRPr="00CD3B52">
        <w:rPr>
          <w:rFonts w:ascii="Angsana New" w:hAnsi="Angsana New" w:hint="cs"/>
          <w:sz w:val="28"/>
          <w:cs/>
        </w:rPr>
        <w:t>โดยประกอบด้วยรายการดังต่อไปนี้</w:t>
      </w:r>
    </w:p>
    <w:tbl>
      <w:tblPr>
        <w:tblW w:w="9218" w:type="dxa"/>
        <w:tblInd w:w="378" w:type="dxa"/>
        <w:tblLook w:val="0000" w:firstRow="0" w:lastRow="0" w:firstColumn="0" w:lastColumn="0" w:noHBand="0" w:noVBand="0"/>
      </w:tblPr>
      <w:tblGrid>
        <w:gridCol w:w="4302"/>
        <w:gridCol w:w="1440"/>
        <w:gridCol w:w="261"/>
        <w:gridCol w:w="1449"/>
        <w:gridCol w:w="270"/>
        <w:gridCol w:w="1496"/>
      </w:tblGrid>
      <w:tr w:rsidR="00CD3B52" w:rsidRPr="00132EE0" w14:paraId="6D99D32D" w14:textId="77777777" w:rsidTr="00C8588C">
        <w:trPr>
          <w:trHeight w:val="40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CBA51" w14:textId="77777777" w:rsidR="00CD3B52" w:rsidRPr="00132EE0" w:rsidRDefault="00CD3B52" w:rsidP="00011708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916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</w:tcPr>
          <w:p w14:paraId="1A34908B" w14:textId="77777777" w:rsidR="00CD3B52" w:rsidRPr="00132EE0" w:rsidRDefault="00CD3B52" w:rsidP="00011708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C05BEA">
              <w:rPr>
                <w:rFonts w:ascii="Angsana New" w:hAnsi="Angsana New"/>
                <w:sz w:val="28"/>
                <w:cs/>
              </w:rPr>
              <w:t>(</w:t>
            </w:r>
            <w:r w:rsidRPr="00C05BEA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C05BEA">
              <w:rPr>
                <w:rFonts w:ascii="Angsana New" w:hAnsi="Angsana New"/>
                <w:sz w:val="28"/>
                <w:cs/>
              </w:rPr>
              <w:t xml:space="preserve">: </w:t>
            </w:r>
            <w:r w:rsidRPr="00C05BEA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C05BEA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D3B52" w:rsidRPr="00132EE0" w14:paraId="0615AE3B" w14:textId="77777777" w:rsidTr="00C8588C">
        <w:trPr>
          <w:trHeight w:val="40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74568" w14:textId="77777777" w:rsidR="00CD3B52" w:rsidRPr="00132EE0" w:rsidRDefault="00CD3B52" w:rsidP="00011708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9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3E7B86" w14:textId="77777777" w:rsidR="00CD3B52" w:rsidRPr="00C05BEA" w:rsidRDefault="00CD3B52" w:rsidP="00011708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D3B52" w:rsidRPr="00132EE0" w14:paraId="777CA609" w14:textId="77777777" w:rsidTr="00C8588C">
        <w:trPr>
          <w:trHeight w:hRule="exact" w:val="73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9CC27" w14:textId="45C6917C" w:rsidR="00CD3B52" w:rsidRPr="00132EE0" w:rsidRDefault="00CD3B52" w:rsidP="00011708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0A9A8EB" w14:textId="77777777" w:rsidR="00CD3B52" w:rsidRPr="00132EE0" w:rsidRDefault="00CD3B52" w:rsidP="00011708">
            <w:pPr>
              <w:pStyle w:val="BodyText"/>
              <w:rPr>
                <w:b/>
                <w:bCs/>
                <w:rtl/>
                <w:cs/>
              </w:rPr>
            </w:pPr>
            <w:r w:rsidRPr="00132EE0">
              <w:rPr>
                <w:cs/>
              </w:rPr>
              <w:t>ก่อนจัดประเภทรายการใหม่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7C2146A" w14:textId="77777777" w:rsidR="00CD3B52" w:rsidRPr="00132EE0" w:rsidRDefault="00CD3B52" w:rsidP="00011708">
            <w:pPr>
              <w:pStyle w:val="BodyText"/>
              <w:rPr>
                <w:b/>
                <w:bCs/>
                <w:rtl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B960690" w14:textId="77777777" w:rsidR="00CD3B52" w:rsidRPr="00132EE0" w:rsidRDefault="00CD3B52" w:rsidP="00011708">
            <w:pPr>
              <w:pStyle w:val="BodyText"/>
              <w:rPr>
                <w:b/>
                <w:bCs/>
                <w:rtl/>
                <w:cs/>
              </w:rPr>
            </w:pPr>
            <w:r w:rsidRPr="00132EE0">
              <w:rPr>
                <w:cs/>
              </w:rPr>
              <w:t>จัดประเภทรายการใหม่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586BD45" w14:textId="77777777" w:rsidR="00CD3B52" w:rsidRPr="00132EE0" w:rsidRDefault="00CD3B52" w:rsidP="00011708">
            <w:pPr>
              <w:pStyle w:val="BodyText"/>
              <w:rPr>
                <w:b/>
                <w:bCs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D17DCC0" w14:textId="77777777" w:rsidR="00CD3B52" w:rsidRPr="00132EE0" w:rsidRDefault="00CD3B52" w:rsidP="00011708">
            <w:pPr>
              <w:pStyle w:val="BodyText"/>
              <w:rPr>
                <w:rtl/>
                <w:cs/>
              </w:rPr>
            </w:pPr>
            <w:r w:rsidRPr="00132EE0">
              <w:rPr>
                <w:cs/>
              </w:rPr>
              <w:t>หลังจัดประเภทรายการใหม่</w:t>
            </w:r>
          </w:p>
        </w:tc>
      </w:tr>
      <w:tr w:rsidR="00CD3B52" w:rsidRPr="00132EE0" w14:paraId="0CD2AC2F" w14:textId="77777777" w:rsidTr="00C8588C">
        <w:trPr>
          <w:trHeight w:val="40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DA4E9" w14:textId="74263884" w:rsidR="00CD3B52" w:rsidRPr="00132EE0" w:rsidRDefault="004C1699" w:rsidP="003A7D5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งบแสดงฐานะทางการเงิน </w:t>
            </w:r>
            <w:r w:rsidRPr="00366EFB">
              <w:rPr>
                <w:rFonts w:ascii="Angsana New" w:hAnsi="Angsana New" w:hint="cs"/>
                <w:b/>
                <w:bCs/>
                <w:sz w:val="28"/>
                <w:cs/>
              </w:rPr>
              <w:t>ณ</w:t>
            </w:r>
            <w:r w:rsidRPr="00366E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366EFB">
              <w:rPr>
                <w:rFonts w:ascii="Angsana New" w:hAnsi="Angsana New" w:hint="cs"/>
                <w:b/>
                <w:bCs/>
                <w:sz w:val="28"/>
                <w:cs/>
              </w:rPr>
              <w:t>วันที่</w:t>
            </w:r>
            <w:r w:rsidRPr="00366E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8A3E5F">
              <w:rPr>
                <w:rFonts w:ascii="Angsana New" w:hAnsi="Angsana New"/>
                <w:b/>
                <w:bCs/>
                <w:sz w:val="28"/>
              </w:rPr>
              <w:t>31</w:t>
            </w:r>
            <w:r w:rsidR="008A3E5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  <w:r w:rsidRPr="00366E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366EFB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265C6500" w14:textId="77777777" w:rsidR="00CD3B52" w:rsidRPr="00132EE0" w:rsidRDefault="00CD3B52" w:rsidP="000117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noWrap/>
            <w:vAlign w:val="bottom"/>
          </w:tcPr>
          <w:p w14:paraId="419B691F" w14:textId="77777777" w:rsidR="00CD3B52" w:rsidRPr="00132EE0" w:rsidRDefault="00CD3B52" w:rsidP="00011708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noWrap/>
            <w:vAlign w:val="bottom"/>
          </w:tcPr>
          <w:p w14:paraId="021CA5FA" w14:textId="77777777" w:rsidR="00CD3B52" w:rsidRPr="00132EE0" w:rsidRDefault="00CD3B52" w:rsidP="000117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01827E3" w14:textId="77777777" w:rsidR="00CD3B52" w:rsidRPr="00132EE0" w:rsidRDefault="00CD3B52" w:rsidP="00011708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tcBorders>
              <w:left w:val="nil"/>
              <w:right w:val="nil"/>
            </w:tcBorders>
            <w:noWrap/>
            <w:vAlign w:val="center"/>
          </w:tcPr>
          <w:p w14:paraId="59BEEE8E" w14:textId="77777777" w:rsidR="00CD3B52" w:rsidRPr="00132EE0" w:rsidRDefault="00CD3B52" w:rsidP="0001170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C1699" w:rsidRPr="00132EE0" w14:paraId="68AAA7FA" w14:textId="77777777" w:rsidTr="00C8588C">
        <w:trPr>
          <w:trHeight w:val="40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9A713" w14:textId="1917862B" w:rsidR="004C1699" w:rsidRDefault="004C1699" w:rsidP="003A7D5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หนี้สิน</w:t>
            </w:r>
            <w:r w:rsidR="00E06B0A">
              <w:rPr>
                <w:rFonts w:ascii="Angsana New" w:hAnsi="Angsana New" w:hint="cs"/>
                <w:b/>
                <w:bCs/>
                <w:sz w:val="28"/>
                <w:cs/>
              </w:rPr>
              <w:t>และส่วนของผู้ถือหุ้น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0CBB707A" w14:textId="77777777" w:rsidR="004C1699" w:rsidRPr="00132EE0" w:rsidRDefault="004C1699" w:rsidP="000117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noWrap/>
            <w:vAlign w:val="bottom"/>
          </w:tcPr>
          <w:p w14:paraId="0DD6B35E" w14:textId="77777777" w:rsidR="004C1699" w:rsidRPr="00132EE0" w:rsidRDefault="004C1699" w:rsidP="00011708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noWrap/>
            <w:vAlign w:val="bottom"/>
          </w:tcPr>
          <w:p w14:paraId="00ABD5B9" w14:textId="77777777" w:rsidR="004C1699" w:rsidRPr="00132EE0" w:rsidRDefault="004C1699" w:rsidP="000117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B32D300" w14:textId="77777777" w:rsidR="004C1699" w:rsidRPr="00132EE0" w:rsidRDefault="004C1699" w:rsidP="00011708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tcBorders>
              <w:left w:val="nil"/>
              <w:right w:val="nil"/>
            </w:tcBorders>
            <w:noWrap/>
            <w:vAlign w:val="center"/>
          </w:tcPr>
          <w:p w14:paraId="47D59B11" w14:textId="77777777" w:rsidR="004C1699" w:rsidRPr="00132EE0" w:rsidRDefault="004C1699" w:rsidP="0001170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588C" w:rsidRPr="00132EE0" w14:paraId="3E4B7021" w14:textId="77777777" w:rsidTr="00C8588C">
        <w:trPr>
          <w:trHeight w:val="40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EF40D" w14:textId="79C7EA51" w:rsidR="00C8588C" w:rsidRDefault="00C8588C" w:rsidP="003A7D5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62D570B6" w14:textId="77777777" w:rsidR="00C8588C" w:rsidRPr="00132EE0" w:rsidRDefault="00C8588C" w:rsidP="000117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noWrap/>
            <w:vAlign w:val="bottom"/>
          </w:tcPr>
          <w:p w14:paraId="3151D5BA" w14:textId="77777777" w:rsidR="00C8588C" w:rsidRPr="00132EE0" w:rsidRDefault="00C8588C" w:rsidP="00011708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noWrap/>
            <w:vAlign w:val="bottom"/>
          </w:tcPr>
          <w:p w14:paraId="2B8111B8" w14:textId="77777777" w:rsidR="00C8588C" w:rsidRPr="00132EE0" w:rsidRDefault="00C8588C" w:rsidP="000117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1918ED2" w14:textId="77777777" w:rsidR="00C8588C" w:rsidRPr="00132EE0" w:rsidRDefault="00C8588C" w:rsidP="00011708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tcBorders>
              <w:left w:val="nil"/>
              <w:right w:val="nil"/>
            </w:tcBorders>
            <w:noWrap/>
            <w:vAlign w:val="center"/>
          </w:tcPr>
          <w:p w14:paraId="1820D300" w14:textId="77777777" w:rsidR="00C8588C" w:rsidRPr="00132EE0" w:rsidRDefault="00C8588C" w:rsidP="0001170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D3B52" w:rsidRPr="00132EE0" w14:paraId="4767580C" w14:textId="77777777" w:rsidTr="00C8588C">
        <w:trPr>
          <w:trHeight w:val="40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43E73" w14:textId="4C133FF9" w:rsidR="00CD3B52" w:rsidRPr="00B6537B" w:rsidRDefault="003A7D5A" w:rsidP="00011708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</w:t>
            </w:r>
            <w:r w:rsidR="00C8588C">
              <w:rPr>
                <w:rFonts w:ascii="Angsana New" w:hAnsi="Angsana New" w:hint="cs"/>
                <w:sz w:val="28"/>
                <w:cs/>
              </w:rPr>
              <w:t>ระยะสั้นจากบุคคลและกิจการที่เกี่ยวข้องกัน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E7C7E2B" w14:textId="47409535" w:rsidR="00CD3B52" w:rsidRPr="00132EE0" w:rsidRDefault="0096038F" w:rsidP="0001170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65,283</w:t>
            </w:r>
          </w:p>
        </w:tc>
        <w:tc>
          <w:tcPr>
            <w:tcW w:w="261" w:type="dxa"/>
            <w:tcBorders>
              <w:left w:val="nil"/>
              <w:right w:val="nil"/>
            </w:tcBorders>
            <w:noWrap/>
            <w:vAlign w:val="bottom"/>
          </w:tcPr>
          <w:p w14:paraId="190120E6" w14:textId="77777777" w:rsidR="00CD3B52" w:rsidRPr="00132EE0" w:rsidRDefault="00CD3B52" w:rsidP="000117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noWrap/>
            <w:vAlign w:val="bottom"/>
          </w:tcPr>
          <w:p w14:paraId="5B57D2E6" w14:textId="26587987" w:rsidR="00CD3B52" w:rsidRPr="00132EE0" w:rsidRDefault="00CD3B52" w:rsidP="0001170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6038F">
              <w:rPr>
                <w:rFonts w:ascii="Angsana New" w:hAnsi="Angsana New"/>
                <w:sz w:val="28"/>
              </w:rPr>
              <w:t>50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34295FF" w14:textId="77777777" w:rsidR="00CD3B52" w:rsidRPr="00132EE0" w:rsidRDefault="00CD3B52" w:rsidP="000117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tcBorders>
              <w:left w:val="nil"/>
              <w:right w:val="nil"/>
            </w:tcBorders>
            <w:noWrap/>
            <w:vAlign w:val="bottom"/>
          </w:tcPr>
          <w:p w14:paraId="3C814CAD" w14:textId="305C0B5E" w:rsidR="00CD3B52" w:rsidRPr="00132EE0" w:rsidRDefault="0096038F" w:rsidP="0001170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65,233</w:t>
            </w:r>
          </w:p>
        </w:tc>
      </w:tr>
      <w:tr w:rsidR="00CD3B52" w:rsidRPr="00132EE0" w14:paraId="022DAAD7" w14:textId="77777777" w:rsidTr="00C8588C">
        <w:trPr>
          <w:trHeight w:val="40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99DF9" w14:textId="4BDF0AAF" w:rsidR="00CD3B52" w:rsidRPr="00B6537B" w:rsidRDefault="00C8588C" w:rsidP="00011708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เงินกู้ยืมระยะสั้นจากบุคคลและกิจการที่ไม่เกี่ยวข้องกัน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01E3C97" w14:textId="51DAED60" w:rsidR="00CD3B52" w:rsidRPr="00132EE0" w:rsidRDefault="0096038F" w:rsidP="0001170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noWrap/>
            <w:vAlign w:val="bottom"/>
          </w:tcPr>
          <w:p w14:paraId="43072C3F" w14:textId="77777777" w:rsidR="00CD3B52" w:rsidRPr="00132EE0" w:rsidRDefault="00CD3B52" w:rsidP="000117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noWrap/>
            <w:vAlign w:val="bottom"/>
          </w:tcPr>
          <w:p w14:paraId="053939FE" w14:textId="7950F814" w:rsidR="00CD3B52" w:rsidRPr="00132EE0" w:rsidRDefault="0096038F" w:rsidP="0001170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F727539" w14:textId="77777777" w:rsidR="00CD3B52" w:rsidRPr="00132EE0" w:rsidRDefault="00CD3B52" w:rsidP="0001170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tcBorders>
              <w:left w:val="nil"/>
              <w:right w:val="nil"/>
            </w:tcBorders>
            <w:noWrap/>
            <w:vAlign w:val="bottom"/>
          </w:tcPr>
          <w:p w14:paraId="65081580" w14:textId="29673101" w:rsidR="00CD3B52" w:rsidRPr="00132EE0" w:rsidRDefault="0096038F" w:rsidP="0001170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</w:p>
        </w:tc>
      </w:tr>
    </w:tbl>
    <w:p w14:paraId="25571681" w14:textId="77777777" w:rsidR="00D976A4" w:rsidRPr="002A6668" w:rsidRDefault="00D976A4" w:rsidP="00D976A4">
      <w:pPr>
        <w:pStyle w:val="ListParagraph"/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sz w:val="22"/>
          <w:szCs w:val="22"/>
        </w:rPr>
      </w:pPr>
    </w:p>
    <w:p w14:paraId="4510546A" w14:textId="69B06404" w:rsidR="002E53CD" w:rsidRPr="000637D4" w:rsidRDefault="00CC7648" w:rsidP="00D976A4">
      <w:pPr>
        <w:pStyle w:val="ListParagraph"/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b/>
          <w:bCs/>
          <w:sz w:val="28"/>
          <w:cs/>
          <w:lang w:val="th-TH"/>
        </w:rPr>
      </w:pPr>
      <w:r w:rsidRPr="00C11B93">
        <w:rPr>
          <w:rFonts w:ascii="Angsana New" w:hAnsi="Angsana New" w:hint="cs"/>
          <w:sz w:val="28"/>
          <w:cs/>
        </w:rPr>
        <w:t>บริษัทได้มีการจัดประเภทรายการทางบัญชีใน</w:t>
      </w:r>
      <w:r w:rsidR="002E53CD" w:rsidRPr="000637D4">
        <w:rPr>
          <w:rFonts w:ascii="Angsana New" w:hAnsi="Angsana New" w:hint="cs"/>
          <w:sz w:val="28"/>
          <w:cs/>
        </w:rPr>
        <w:t>งบกำไรขาดทุนเบ็ดเสร็จรวมสำหรับงวดสามเดือนและเก้าเดือนสิ้นสุดวันที่</w:t>
      </w:r>
      <w:r w:rsidR="002E53CD" w:rsidRPr="000637D4">
        <w:rPr>
          <w:rFonts w:ascii="Angsana New" w:hAnsi="Angsana New"/>
          <w:sz w:val="28"/>
          <w:cs/>
        </w:rPr>
        <w:t xml:space="preserve"> </w:t>
      </w:r>
      <w:r w:rsidR="004A400F">
        <w:rPr>
          <w:rFonts w:ascii="Angsana New" w:hAnsi="Angsana New" w:hint="cs"/>
          <w:sz w:val="28"/>
          <w:cs/>
        </w:rPr>
        <w:t xml:space="preserve"> </w:t>
      </w:r>
      <w:r w:rsidR="00BA4C77">
        <w:rPr>
          <w:rFonts w:ascii="Angsana New" w:hAnsi="Angsana New"/>
          <w:sz w:val="28"/>
        </w:rPr>
        <w:t>30</w:t>
      </w:r>
      <w:r w:rsidR="002E53CD" w:rsidRPr="000637D4">
        <w:rPr>
          <w:rFonts w:ascii="Angsana New" w:hAnsi="Angsana New"/>
          <w:sz w:val="28"/>
          <w:cs/>
        </w:rPr>
        <w:t xml:space="preserve"> </w:t>
      </w:r>
      <w:r w:rsidR="002E53CD" w:rsidRPr="000637D4">
        <w:rPr>
          <w:rFonts w:ascii="Angsana New" w:hAnsi="Angsana New" w:hint="cs"/>
          <w:sz w:val="28"/>
          <w:cs/>
        </w:rPr>
        <w:t>กันยายน</w:t>
      </w:r>
      <w:r w:rsidR="002E53CD" w:rsidRPr="000637D4">
        <w:rPr>
          <w:rFonts w:ascii="Angsana New" w:hAnsi="Angsana New"/>
          <w:sz w:val="28"/>
          <w:cs/>
        </w:rPr>
        <w:t xml:space="preserve"> </w:t>
      </w:r>
      <w:r w:rsidR="00BA4C77">
        <w:rPr>
          <w:rFonts w:ascii="Angsana New" w:hAnsi="Angsana New"/>
          <w:sz w:val="28"/>
        </w:rPr>
        <w:t>2563</w:t>
      </w:r>
      <w:r w:rsidR="002E53CD" w:rsidRPr="000637D4">
        <w:rPr>
          <w:rFonts w:ascii="Angsana New" w:hAnsi="Angsana New"/>
          <w:sz w:val="28"/>
          <w:cs/>
        </w:rPr>
        <w:t xml:space="preserve"> </w:t>
      </w:r>
      <w:r w:rsidR="002E53CD" w:rsidRPr="000637D4">
        <w:rPr>
          <w:rFonts w:ascii="Angsana New" w:hAnsi="Angsana New" w:hint="cs"/>
          <w:sz w:val="28"/>
          <w:cs/>
        </w:rPr>
        <w:t>เพื่อให้สอดคล้องกับการนำเสนองบการเงินงวดปัจจุบัน</w:t>
      </w:r>
      <w:r w:rsidR="002E53CD" w:rsidRPr="000637D4">
        <w:rPr>
          <w:rFonts w:ascii="Angsana New" w:hAnsi="Angsana New"/>
          <w:sz w:val="28"/>
          <w:cs/>
        </w:rPr>
        <w:t xml:space="preserve"> </w:t>
      </w:r>
      <w:r w:rsidR="002E53CD" w:rsidRPr="000637D4">
        <w:rPr>
          <w:rFonts w:ascii="Angsana New" w:hAnsi="Angsana New" w:hint="cs"/>
          <w:sz w:val="28"/>
          <w:cs/>
        </w:rPr>
        <w:t>ซึ่งไม่มีผลกระทบต่อกำไรขาดทุนสำหรับ</w:t>
      </w:r>
      <w:r w:rsidR="004E26FD">
        <w:rPr>
          <w:rFonts w:ascii="Angsana New" w:hAnsi="Angsana New" w:hint="cs"/>
          <w:sz w:val="28"/>
          <w:cs/>
        </w:rPr>
        <w:t>งวด</w:t>
      </w:r>
      <w:r w:rsidR="00691794" w:rsidRPr="003A30EA">
        <w:rPr>
          <w:rFonts w:ascii="Angsana New" w:hAnsi="Angsana New"/>
          <w:color w:val="000000"/>
          <w:spacing w:val="-4"/>
          <w:sz w:val="28"/>
          <w:cs/>
        </w:rPr>
        <w:t>และส่วนของ</w:t>
      </w:r>
      <w:r w:rsidR="00691794" w:rsidRPr="001B353B">
        <w:rPr>
          <w:rFonts w:ascii="Angsana New" w:hAnsi="Angsana New" w:hint="cs"/>
          <w:color w:val="000000"/>
          <w:spacing w:val="-4"/>
          <w:sz w:val="28"/>
          <w:cs/>
        </w:rPr>
        <w:t>ผู้ถือหุ้นของ</w:t>
      </w:r>
      <w:r w:rsidR="00691794" w:rsidRPr="001B353B">
        <w:rPr>
          <w:rFonts w:ascii="Angsana New" w:hAnsi="Angsana New"/>
          <w:color w:val="000000"/>
          <w:spacing w:val="-4"/>
          <w:sz w:val="28"/>
          <w:cs/>
        </w:rPr>
        <w:t xml:space="preserve">บริษัท </w:t>
      </w:r>
      <w:r w:rsidR="002E53CD" w:rsidRPr="000637D4">
        <w:rPr>
          <w:rFonts w:ascii="Angsana New" w:hAnsi="Angsana New" w:hint="cs"/>
          <w:sz w:val="28"/>
          <w:cs/>
        </w:rPr>
        <w:t>โดยประกอบด้วยรายการดังต่อไปนี้</w:t>
      </w:r>
    </w:p>
    <w:tbl>
      <w:tblPr>
        <w:tblW w:w="9225" w:type="dxa"/>
        <w:tblInd w:w="378" w:type="dxa"/>
        <w:tblLook w:val="0000" w:firstRow="0" w:lastRow="0" w:firstColumn="0" w:lastColumn="0" w:noHBand="0" w:noVBand="0"/>
      </w:tblPr>
      <w:tblGrid>
        <w:gridCol w:w="4302"/>
        <w:gridCol w:w="1440"/>
        <w:gridCol w:w="261"/>
        <w:gridCol w:w="1449"/>
        <w:gridCol w:w="270"/>
        <w:gridCol w:w="1503"/>
      </w:tblGrid>
      <w:tr w:rsidR="002E53CD" w:rsidRPr="00132EE0" w14:paraId="64E4FAF1" w14:textId="77777777" w:rsidTr="0096038F">
        <w:trPr>
          <w:trHeight w:val="40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343A5" w14:textId="77777777" w:rsidR="002E53CD" w:rsidRPr="00132EE0" w:rsidRDefault="002E53CD" w:rsidP="000D2C33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923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</w:tcPr>
          <w:p w14:paraId="2CC6E251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C05BEA">
              <w:rPr>
                <w:rFonts w:ascii="Angsana New" w:hAnsi="Angsana New"/>
                <w:sz w:val="28"/>
                <w:cs/>
              </w:rPr>
              <w:t>(</w:t>
            </w:r>
            <w:r w:rsidRPr="00C05BEA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C05BEA">
              <w:rPr>
                <w:rFonts w:ascii="Angsana New" w:hAnsi="Angsana New"/>
                <w:sz w:val="28"/>
                <w:cs/>
              </w:rPr>
              <w:t xml:space="preserve">: </w:t>
            </w:r>
            <w:r w:rsidRPr="00C05BEA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C05BEA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E53CD" w:rsidRPr="00132EE0" w14:paraId="47316348" w14:textId="77777777" w:rsidTr="0096038F">
        <w:trPr>
          <w:trHeight w:val="40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BCE43" w14:textId="77777777" w:rsidR="002E53CD" w:rsidRPr="00132EE0" w:rsidRDefault="002E53CD" w:rsidP="000D2C33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9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A4AA99" w14:textId="77777777" w:rsidR="002E53CD" w:rsidRPr="00C05BEA" w:rsidRDefault="002E53CD" w:rsidP="000D2C3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2E53CD" w:rsidRPr="00132EE0" w14:paraId="3E3DF568" w14:textId="77777777" w:rsidTr="0096038F">
        <w:trPr>
          <w:trHeight w:hRule="exact" w:val="73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AA7BC" w14:textId="77777777" w:rsidR="002E53CD" w:rsidRPr="00132EE0" w:rsidRDefault="002E53CD" w:rsidP="000D2C33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FC1A453" w14:textId="77777777" w:rsidR="002E53CD" w:rsidRPr="00132EE0" w:rsidRDefault="002E53CD" w:rsidP="000D2C33">
            <w:pPr>
              <w:pStyle w:val="BodyText"/>
              <w:rPr>
                <w:b/>
                <w:bCs/>
                <w:rtl/>
                <w:cs/>
              </w:rPr>
            </w:pPr>
            <w:r w:rsidRPr="00132EE0">
              <w:rPr>
                <w:cs/>
              </w:rPr>
              <w:t>ก่อนจัดประเภทรายการใหม่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2C9D381" w14:textId="77777777" w:rsidR="002E53CD" w:rsidRPr="00132EE0" w:rsidRDefault="002E53CD" w:rsidP="000D2C33">
            <w:pPr>
              <w:pStyle w:val="BodyText"/>
              <w:rPr>
                <w:b/>
                <w:bCs/>
                <w:rtl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3C3BD0E" w14:textId="77777777" w:rsidR="002E53CD" w:rsidRPr="00132EE0" w:rsidRDefault="002E53CD" w:rsidP="000D2C33">
            <w:pPr>
              <w:pStyle w:val="BodyText"/>
              <w:rPr>
                <w:b/>
                <w:bCs/>
                <w:rtl/>
                <w:cs/>
              </w:rPr>
            </w:pPr>
            <w:r w:rsidRPr="00132EE0">
              <w:rPr>
                <w:cs/>
              </w:rPr>
              <w:t>จัดประเภทรายการใหม่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738769D" w14:textId="77777777" w:rsidR="002E53CD" w:rsidRPr="00132EE0" w:rsidRDefault="002E53CD" w:rsidP="000D2C33">
            <w:pPr>
              <w:pStyle w:val="BodyText"/>
              <w:rPr>
                <w:b/>
                <w:bCs/>
                <w:rtl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C2B252D" w14:textId="77777777" w:rsidR="002E53CD" w:rsidRPr="00132EE0" w:rsidRDefault="002E53CD" w:rsidP="000D2C33">
            <w:pPr>
              <w:pStyle w:val="BodyText"/>
              <w:rPr>
                <w:rtl/>
                <w:cs/>
              </w:rPr>
            </w:pPr>
            <w:r w:rsidRPr="00132EE0">
              <w:rPr>
                <w:cs/>
              </w:rPr>
              <w:t>หลังจัดประเภทรายการใหม่</w:t>
            </w:r>
          </w:p>
        </w:tc>
      </w:tr>
      <w:tr w:rsidR="002E53CD" w:rsidRPr="00132EE0" w14:paraId="67F8D488" w14:textId="77777777" w:rsidTr="0096038F">
        <w:trPr>
          <w:trHeight w:val="40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71F5E1" w14:textId="77777777" w:rsidR="00372F30" w:rsidRDefault="002E53CD" w:rsidP="000D2C33">
            <w:pPr>
              <w:rPr>
                <w:rFonts w:ascii="Angsana New" w:hAnsi="Angsana New"/>
                <w:b/>
                <w:bCs/>
                <w:sz w:val="28"/>
              </w:rPr>
            </w:pPr>
            <w:r w:rsidRPr="00D045C0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งบกำไรขาดทุนสำหรับงวดสามเดือน</w:t>
            </w:r>
          </w:p>
          <w:p w14:paraId="69FC6A40" w14:textId="5362E715" w:rsidR="002E53CD" w:rsidRPr="00132EE0" w:rsidRDefault="002E53CD" w:rsidP="00372F30">
            <w:pPr>
              <w:ind w:left="41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045C0">
              <w:rPr>
                <w:rFonts w:ascii="Angsana New" w:hAnsi="Angsana New" w:hint="cs"/>
                <w:b/>
                <w:bCs/>
                <w:sz w:val="28"/>
                <w:cs/>
              </w:rPr>
              <w:t>สิ้นสุดวันที่</w:t>
            </w:r>
            <w:r w:rsidRPr="00D045C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BA4C77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D045C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Pr="00D045C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BA4C77">
              <w:rPr>
                <w:rFonts w:ascii="Angsana New" w:hAnsi="Angsana New"/>
                <w:b/>
                <w:bCs/>
                <w:sz w:val="28"/>
              </w:rPr>
              <w:t>25</w:t>
            </w:r>
            <w:r w:rsidRPr="00D045C0">
              <w:rPr>
                <w:rFonts w:ascii="Angsana New" w:hAnsi="Angsana New"/>
                <w:b/>
                <w:bCs/>
                <w:sz w:val="28"/>
                <w:cs/>
              </w:rPr>
              <w:t>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1385006E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noWrap/>
            <w:vAlign w:val="bottom"/>
          </w:tcPr>
          <w:p w14:paraId="706E3401" w14:textId="77777777" w:rsidR="002E53CD" w:rsidRPr="00132EE0" w:rsidRDefault="002E53CD" w:rsidP="000D2C33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noWrap/>
            <w:vAlign w:val="bottom"/>
          </w:tcPr>
          <w:p w14:paraId="4ECE0578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0B4B737" w14:textId="77777777" w:rsidR="002E53CD" w:rsidRPr="00132EE0" w:rsidRDefault="002E53CD" w:rsidP="000D2C33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9" w:type="dxa"/>
            <w:tcBorders>
              <w:left w:val="nil"/>
              <w:right w:val="nil"/>
            </w:tcBorders>
            <w:noWrap/>
            <w:vAlign w:val="center"/>
          </w:tcPr>
          <w:p w14:paraId="3FE5A507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E53CD" w:rsidRPr="00132EE0" w14:paraId="711BCB83" w14:textId="77777777" w:rsidTr="0096038F">
        <w:trPr>
          <w:trHeight w:val="40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E6130" w14:textId="77777777" w:rsidR="002E53CD" w:rsidRPr="00B6537B" w:rsidRDefault="002E53CD" w:rsidP="000D2C33">
            <w:pPr>
              <w:rPr>
                <w:rFonts w:ascii="Angsana New" w:hAnsi="Angsana New"/>
                <w:sz w:val="28"/>
                <w:cs/>
              </w:rPr>
            </w:pPr>
            <w:r w:rsidRPr="00D045C0">
              <w:rPr>
                <w:rFonts w:ascii="Angsana New" w:hAnsi="Angsana New" w:hint="cs"/>
                <w:sz w:val="28"/>
                <w:cs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CE34AF9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(33,809)</w:t>
            </w:r>
          </w:p>
        </w:tc>
        <w:tc>
          <w:tcPr>
            <w:tcW w:w="261" w:type="dxa"/>
            <w:tcBorders>
              <w:left w:val="nil"/>
              <w:right w:val="nil"/>
            </w:tcBorders>
            <w:noWrap/>
            <w:vAlign w:val="bottom"/>
          </w:tcPr>
          <w:p w14:paraId="66C018CF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noWrap/>
            <w:vAlign w:val="bottom"/>
          </w:tcPr>
          <w:p w14:paraId="72849BD5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(6,958)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45B2407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9" w:type="dxa"/>
            <w:tcBorders>
              <w:left w:val="nil"/>
              <w:right w:val="nil"/>
            </w:tcBorders>
            <w:noWrap/>
            <w:vAlign w:val="bottom"/>
          </w:tcPr>
          <w:p w14:paraId="1781FEE1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(40,767)</w:t>
            </w:r>
          </w:p>
        </w:tc>
      </w:tr>
      <w:tr w:rsidR="002E53CD" w:rsidRPr="00132EE0" w14:paraId="4A4A0AD5" w14:textId="77777777" w:rsidTr="0096038F">
        <w:trPr>
          <w:trHeight w:val="40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B4F42" w14:textId="77777777" w:rsidR="002E53CD" w:rsidRPr="00B6537B" w:rsidRDefault="002E53CD" w:rsidP="000D2C33">
            <w:pPr>
              <w:rPr>
                <w:rFonts w:ascii="Angsana New" w:hAnsi="Angsana New"/>
                <w:sz w:val="28"/>
                <w:cs/>
              </w:rPr>
            </w:pPr>
            <w:r w:rsidRPr="00D045C0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3FC7BC2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(12,191)</w:t>
            </w:r>
          </w:p>
        </w:tc>
        <w:tc>
          <w:tcPr>
            <w:tcW w:w="261" w:type="dxa"/>
            <w:tcBorders>
              <w:left w:val="nil"/>
              <w:right w:val="nil"/>
            </w:tcBorders>
            <w:noWrap/>
            <w:vAlign w:val="bottom"/>
          </w:tcPr>
          <w:p w14:paraId="582480B7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noWrap/>
            <w:vAlign w:val="bottom"/>
          </w:tcPr>
          <w:p w14:paraId="0B6AD203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C07754A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9" w:type="dxa"/>
            <w:tcBorders>
              <w:left w:val="nil"/>
              <w:right w:val="nil"/>
            </w:tcBorders>
            <w:noWrap/>
            <w:vAlign w:val="bottom"/>
          </w:tcPr>
          <w:p w14:paraId="652B5433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(5,233)</w:t>
            </w:r>
          </w:p>
        </w:tc>
      </w:tr>
      <w:tr w:rsidR="002E53CD" w:rsidRPr="00132EE0" w14:paraId="0E4AC071" w14:textId="77777777" w:rsidTr="0096038F">
        <w:trPr>
          <w:trHeight w:val="40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B9E17" w14:textId="77777777" w:rsidR="00372F30" w:rsidRDefault="002E53CD" w:rsidP="000D2C33">
            <w:pPr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งบกำไรขาดทุนสำหรับงวดเก้า</w:t>
            </w:r>
            <w:r w:rsidRPr="00D045C0">
              <w:rPr>
                <w:rFonts w:ascii="Angsana New" w:hAnsi="Angsana New" w:hint="cs"/>
                <w:b/>
                <w:bCs/>
                <w:sz w:val="28"/>
                <w:cs/>
              </w:rPr>
              <w:t>เดือน</w:t>
            </w:r>
          </w:p>
          <w:p w14:paraId="14E68C54" w14:textId="39EC8F1D" w:rsidR="002E53CD" w:rsidRPr="00372F30" w:rsidRDefault="002E53CD" w:rsidP="00372F30">
            <w:pPr>
              <w:ind w:left="41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045C0">
              <w:rPr>
                <w:rFonts w:ascii="Angsana New" w:hAnsi="Angsana New" w:hint="cs"/>
                <w:b/>
                <w:bCs/>
                <w:sz w:val="28"/>
                <w:cs/>
              </w:rPr>
              <w:t>สิ้นสุดวันที่</w:t>
            </w:r>
            <w:r w:rsidRPr="00D045C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BA4C77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D045C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Pr="00D045C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BA4C77">
              <w:rPr>
                <w:rFonts w:ascii="Angsana New" w:hAnsi="Angsana New"/>
                <w:b/>
                <w:bCs/>
                <w:sz w:val="28"/>
              </w:rPr>
              <w:t>25</w:t>
            </w:r>
            <w:r w:rsidRPr="00D045C0">
              <w:rPr>
                <w:rFonts w:ascii="Angsana New" w:hAnsi="Angsana New"/>
                <w:b/>
                <w:bCs/>
                <w:sz w:val="28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BA21E59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noWrap/>
            <w:vAlign w:val="bottom"/>
          </w:tcPr>
          <w:p w14:paraId="45732023" w14:textId="77777777" w:rsidR="002E53CD" w:rsidRPr="00132EE0" w:rsidRDefault="002E53CD" w:rsidP="000D2C33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6CA4B674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5F874E2" w14:textId="77777777" w:rsidR="002E53CD" w:rsidRPr="00132EE0" w:rsidRDefault="002E53CD" w:rsidP="000D2C33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7A8B594" w14:textId="77777777" w:rsidR="002E53CD" w:rsidRPr="00132EE0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E53CD" w:rsidRPr="00132EE0" w14:paraId="033ED2F1" w14:textId="77777777" w:rsidTr="0096038F">
        <w:trPr>
          <w:trHeight w:hRule="exact" w:val="40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56213" w14:textId="77777777" w:rsidR="002E53CD" w:rsidRPr="00132EE0" w:rsidRDefault="002E53CD" w:rsidP="000D2C33">
            <w:pPr>
              <w:rPr>
                <w:rFonts w:ascii="Angsana New" w:hAnsi="Angsana New"/>
                <w:sz w:val="28"/>
                <w:cs/>
              </w:rPr>
            </w:pPr>
            <w:r w:rsidRPr="00D045C0">
              <w:rPr>
                <w:rFonts w:ascii="Angsana New" w:hAnsi="Angsana New" w:hint="cs"/>
                <w:sz w:val="28"/>
                <w:cs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350677F" w14:textId="77777777" w:rsidR="002E53CD" w:rsidRPr="000637D4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  <w:r w:rsidRPr="000637D4">
              <w:rPr>
                <w:rFonts w:ascii="Angsana New" w:hAnsi="Angsana New"/>
                <w:sz w:val="28"/>
              </w:rPr>
              <w:t>(91,353)</w:t>
            </w:r>
          </w:p>
        </w:tc>
        <w:tc>
          <w:tcPr>
            <w:tcW w:w="261" w:type="dxa"/>
            <w:tcBorders>
              <w:left w:val="nil"/>
              <w:right w:val="nil"/>
            </w:tcBorders>
            <w:noWrap/>
            <w:vAlign w:val="bottom"/>
          </w:tcPr>
          <w:p w14:paraId="3E9F1887" w14:textId="77777777" w:rsidR="002E53CD" w:rsidRPr="000637D4" w:rsidRDefault="002E53CD" w:rsidP="000D2C33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noWrap/>
            <w:vAlign w:val="bottom"/>
          </w:tcPr>
          <w:p w14:paraId="787CBF05" w14:textId="77777777" w:rsidR="002E53CD" w:rsidRPr="000637D4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(15,356)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4B91AB3" w14:textId="77777777" w:rsidR="002E53CD" w:rsidRPr="000637D4" w:rsidRDefault="002E53CD" w:rsidP="000D2C33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9" w:type="dxa"/>
            <w:tcBorders>
              <w:left w:val="nil"/>
              <w:right w:val="nil"/>
            </w:tcBorders>
            <w:noWrap/>
            <w:vAlign w:val="bottom"/>
          </w:tcPr>
          <w:p w14:paraId="2C4236D8" w14:textId="77777777" w:rsidR="002E53CD" w:rsidRPr="000637D4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(106,709)</w:t>
            </w:r>
          </w:p>
        </w:tc>
      </w:tr>
      <w:tr w:rsidR="002E53CD" w:rsidRPr="00132EE0" w14:paraId="11DB03A2" w14:textId="77777777" w:rsidTr="0096038F">
        <w:trPr>
          <w:trHeight w:hRule="exact" w:val="40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F0C31" w14:textId="77777777" w:rsidR="002E53CD" w:rsidRPr="00132EE0" w:rsidRDefault="002E53CD" w:rsidP="000D2C33">
            <w:pPr>
              <w:rPr>
                <w:rFonts w:ascii="Angsana New" w:hAnsi="Angsana New"/>
                <w:sz w:val="28"/>
                <w:cs/>
              </w:rPr>
            </w:pPr>
            <w:r w:rsidRPr="00D045C0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3F386D3" w14:textId="77777777" w:rsidR="002E53CD" w:rsidRPr="000637D4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(37,911)</w:t>
            </w:r>
          </w:p>
        </w:tc>
        <w:tc>
          <w:tcPr>
            <w:tcW w:w="261" w:type="dxa"/>
            <w:tcBorders>
              <w:left w:val="nil"/>
              <w:right w:val="nil"/>
            </w:tcBorders>
            <w:noWrap/>
            <w:vAlign w:val="bottom"/>
          </w:tcPr>
          <w:p w14:paraId="40882106" w14:textId="77777777" w:rsidR="002E53CD" w:rsidRPr="000637D4" w:rsidRDefault="002E53CD" w:rsidP="000D2C33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noWrap/>
            <w:vAlign w:val="bottom"/>
          </w:tcPr>
          <w:p w14:paraId="4167AAE3" w14:textId="77777777" w:rsidR="002E53CD" w:rsidRPr="000637D4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15,356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11399C9" w14:textId="77777777" w:rsidR="002E53CD" w:rsidRPr="000637D4" w:rsidRDefault="002E53CD" w:rsidP="000D2C33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9" w:type="dxa"/>
            <w:tcBorders>
              <w:left w:val="nil"/>
              <w:right w:val="nil"/>
            </w:tcBorders>
            <w:noWrap/>
            <w:vAlign w:val="bottom"/>
          </w:tcPr>
          <w:p w14:paraId="27FF8D43" w14:textId="77777777" w:rsidR="002E53CD" w:rsidRPr="000637D4" w:rsidRDefault="002E53CD" w:rsidP="000D2C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(22,555)</w:t>
            </w:r>
          </w:p>
        </w:tc>
      </w:tr>
    </w:tbl>
    <w:p w14:paraId="7B3F4393" w14:textId="77777777" w:rsidR="002E53CD" w:rsidRDefault="002E53CD" w:rsidP="001D6ADA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</w:p>
    <w:p w14:paraId="68096D66" w14:textId="32A9D905" w:rsidR="002E53CD" w:rsidRPr="00C806A9" w:rsidRDefault="002E53CD" w:rsidP="00C806A9">
      <w:pPr>
        <w:spacing w:line="240" w:lineRule="atLeast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50304D11" w14:textId="77777777" w:rsidR="006D0A54" w:rsidRPr="001D6ADA" w:rsidRDefault="006D0A54" w:rsidP="001D6ADA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</w:p>
    <w:sectPr w:rsidR="006D0A54" w:rsidRPr="001D6ADA" w:rsidSect="00DF0A75">
      <w:headerReference w:type="default" r:id="rId16"/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1440" w:right="929" w:bottom="1440" w:left="1440" w:header="864" w:footer="432" w:gutter="0"/>
      <w:pgNumType w:start="5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4EE1A" w14:textId="77777777" w:rsidR="00AF35EA" w:rsidRDefault="00AF35EA">
      <w:pPr>
        <w:rPr>
          <w:rFonts w:hint="eastAsia"/>
        </w:rPr>
      </w:pPr>
      <w:r>
        <w:separator/>
      </w:r>
    </w:p>
  </w:endnote>
  <w:endnote w:type="continuationSeparator" w:id="0">
    <w:p w14:paraId="2F15DBE1" w14:textId="77777777" w:rsidR="00AF35EA" w:rsidRDefault="00AF35EA">
      <w:pPr>
        <w:rPr>
          <w:rFonts w:hint="eastAsia"/>
        </w:rPr>
      </w:pPr>
      <w:r>
        <w:continuationSeparator/>
      </w:r>
    </w:p>
  </w:endnote>
  <w:endnote w:type="continuationNotice" w:id="1">
    <w:p w14:paraId="609A4B68" w14:textId="77777777" w:rsidR="00AF35EA" w:rsidRDefault="00AF35EA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79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9FD3FE" w14:textId="6FFEAC73" w:rsidR="0079755E" w:rsidRPr="000748DD" w:rsidRDefault="0079755E" w:rsidP="000748DD">
        <w:pPr>
          <w:pStyle w:val="Footer"/>
          <w:ind w:right="74"/>
          <w:jc w:val="right"/>
          <w:rPr>
            <w:rFonts w:ascii="Angsana New" w:hAnsi="Angsana New"/>
            <w:sz w:val="28"/>
          </w:rPr>
        </w:pPr>
        <w:r w:rsidRPr="00DA4B61">
          <w:rPr>
            <w:rFonts w:ascii="Angsana New" w:hAnsi="Angsana New"/>
            <w:sz w:val="28"/>
          </w:rPr>
          <w:fldChar w:fldCharType="begin"/>
        </w:r>
        <w:r w:rsidRPr="00DA4B61">
          <w:rPr>
            <w:rFonts w:ascii="Angsana New" w:hAnsi="Angsana New"/>
            <w:sz w:val="28"/>
          </w:rPr>
          <w:instrText xml:space="preserve"> PAGE   \* MERGEFORMAT </w:instrText>
        </w:r>
        <w:r w:rsidRPr="00DA4B61">
          <w:rPr>
            <w:rFonts w:ascii="Angsana New" w:hAnsi="Angsana New"/>
            <w:sz w:val="28"/>
          </w:rPr>
          <w:fldChar w:fldCharType="separate"/>
        </w:r>
        <w:r w:rsidR="00372F30">
          <w:rPr>
            <w:rFonts w:ascii="Angsana New" w:hAnsi="Angsana New"/>
            <w:noProof/>
            <w:sz w:val="28"/>
          </w:rPr>
          <w:t>14</w:t>
        </w:r>
        <w:r w:rsidRPr="00DA4B61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9789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AFE5E" w14:textId="1C2FD7A7" w:rsidR="0079755E" w:rsidRPr="008532CD" w:rsidRDefault="0079755E" w:rsidP="008532CD">
        <w:pPr>
          <w:pStyle w:val="Footer"/>
          <w:jc w:val="right"/>
          <w:rPr>
            <w:rFonts w:hint="eastAsia"/>
          </w:rPr>
        </w:pPr>
        <w:r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372F30"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31A6B6A" w14:textId="5FDEA39A" w:rsidR="0079755E" w:rsidRPr="005C6B93" w:rsidRDefault="0079755E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 w:rsidR="00372F30">
          <w:rPr>
            <w:rFonts w:asciiTheme="majorBidi" w:hAnsiTheme="majorBidi" w:cstheme="majorBidi"/>
            <w:noProof/>
            <w:sz w:val="28"/>
          </w:rPr>
          <w:t>53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B0F0597" w14:textId="15C20544" w:rsidR="0079755E" w:rsidRDefault="0079755E" w:rsidP="00DF43EB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9AF65" w14:textId="77777777" w:rsidR="00AF35EA" w:rsidRDefault="00AF35EA">
      <w:pPr>
        <w:rPr>
          <w:rFonts w:hint="eastAsia"/>
        </w:rPr>
      </w:pPr>
      <w:r>
        <w:separator/>
      </w:r>
    </w:p>
  </w:footnote>
  <w:footnote w:type="continuationSeparator" w:id="0">
    <w:p w14:paraId="04F9C172" w14:textId="77777777" w:rsidR="00AF35EA" w:rsidRDefault="00AF35EA">
      <w:pPr>
        <w:rPr>
          <w:rFonts w:hint="eastAsia"/>
        </w:rPr>
      </w:pPr>
      <w:r>
        <w:continuationSeparator/>
      </w:r>
    </w:p>
  </w:footnote>
  <w:footnote w:type="continuationNotice" w:id="1">
    <w:p w14:paraId="2AAAF47C" w14:textId="77777777" w:rsidR="00AF35EA" w:rsidRDefault="00AF35EA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599D" w14:textId="1F5D6FC5" w:rsidR="0079755E" w:rsidRDefault="0079755E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4" w:name="_Hlk39673241"/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1D609483" w14:textId="77777777" w:rsidR="0079755E" w:rsidRDefault="0079755E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429481BA" w14:textId="032B12A5" w:rsidR="0079755E" w:rsidRDefault="0079755E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>
      <w:rPr>
        <w:rFonts w:ascii="Angsana New" w:hAnsi="Angsana New" w:hint="cs"/>
        <w:b/>
        <w:bCs/>
        <w:sz w:val="28"/>
        <w:cs/>
      </w:rPr>
      <w:t>งวดสามเดือนและเก้าเดือน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2564</w:t>
    </w:r>
  </w:p>
  <w:p w14:paraId="0474E2AE" w14:textId="5B5EFDDF" w:rsidR="0079755E" w:rsidRDefault="0079755E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bookmarkEnd w:id="4"/>
  <w:p w14:paraId="663E2E4C" w14:textId="77777777" w:rsidR="0079755E" w:rsidRPr="00A4131C" w:rsidRDefault="0079755E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DF66" w14:textId="4C5C099F" w:rsidR="0079755E" w:rsidRDefault="0079755E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3BCF515A" w14:textId="77777777" w:rsidR="0079755E" w:rsidRDefault="0079755E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14416BDC" w14:textId="518619A5" w:rsidR="0079755E" w:rsidRDefault="0079755E" w:rsidP="002A2BC4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>
      <w:rPr>
        <w:rFonts w:ascii="Angsana New" w:hAnsi="Angsana New" w:hint="cs"/>
        <w:b/>
        <w:bCs/>
        <w:sz w:val="28"/>
        <w:cs/>
      </w:rPr>
      <w:t>งวดสามเดือนและเก้าเดือน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2564</w:t>
    </w:r>
  </w:p>
  <w:p w14:paraId="0BBC4709" w14:textId="50ECA31D" w:rsidR="0079755E" w:rsidRPr="00E641AC" w:rsidRDefault="0079755E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79755E" w:rsidRPr="00B37563" w:rsidRDefault="0079755E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F2151" w14:textId="2CD6902F" w:rsidR="0079755E" w:rsidRDefault="0079755E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051DF121" w14:textId="77777777" w:rsidR="0079755E" w:rsidRDefault="0079755E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267FE81F" w14:textId="0EB9E28E" w:rsidR="0079755E" w:rsidRDefault="0079755E" w:rsidP="009B6502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>
      <w:rPr>
        <w:rFonts w:ascii="Angsana New" w:hAnsi="Angsana New" w:hint="cs"/>
        <w:b/>
        <w:bCs/>
        <w:sz w:val="28"/>
        <w:cs/>
      </w:rPr>
      <w:t>งวดสามเดือนและเก้าเดือน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2564</w:t>
    </w:r>
  </w:p>
  <w:p w14:paraId="1E198EBA" w14:textId="73DB7E70" w:rsidR="0079755E" w:rsidRDefault="0079755E" w:rsidP="00324A24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467D9"/>
    <w:multiLevelType w:val="hybridMultilevel"/>
    <w:tmpl w:val="A43C1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33C82"/>
    <w:multiLevelType w:val="multilevel"/>
    <w:tmpl w:val="880CCEE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5299C"/>
    <w:multiLevelType w:val="hybridMultilevel"/>
    <w:tmpl w:val="B2BEC362"/>
    <w:lvl w:ilvl="0" w:tplc="37588E7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D3A2E"/>
    <w:multiLevelType w:val="multilevel"/>
    <w:tmpl w:val="07EC5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19EA"/>
    <w:rsid w:val="00001A39"/>
    <w:rsid w:val="00001B76"/>
    <w:rsid w:val="00002FEF"/>
    <w:rsid w:val="00002FF6"/>
    <w:rsid w:val="00003722"/>
    <w:rsid w:val="00003A2E"/>
    <w:rsid w:val="00003A40"/>
    <w:rsid w:val="0000437D"/>
    <w:rsid w:val="00004F1E"/>
    <w:rsid w:val="00005506"/>
    <w:rsid w:val="000056EE"/>
    <w:rsid w:val="00005E32"/>
    <w:rsid w:val="00010ED5"/>
    <w:rsid w:val="00011095"/>
    <w:rsid w:val="00011A05"/>
    <w:rsid w:val="00011DB1"/>
    <w:rsid w:val="00011F4D"/>
    <w:rsid w:val="0001221A"/>
    <w:rsid w:val="00012571"/>
    <w:rsid w:val="000128AE"/>
    <w:rsid w:val="00012A21"/>
    <w:rsid w:val="00015691"/>
    <w:rsid w:val="00015E36"/>
    <w:rsid w:val="00017CCF"/>
    <w:rsid w:val="000203CC"/>
    <w:rsid w:val="00020B71"/>
    <w:rsid w:val="00020B82"/>
    <w:rsid w:val="00020F3B"/>
    <w:rsid w:val="00021036"/>
    <w:rsid w:val="0002165B"/>
    <w:rsid w:val="00021F5E"/>
    <w:rsid w:val="00022C79"/>
    <w:rsid w:val="00022DE0"/>
    <w:rsid w:val="0002307B"/>
    <w:rsid w:val="00023847"/>
    <w:rsid w:val="00023E3D"/>
    <w:rsid w:val="000243CC"/>
    <w:rsid w:val="000247B7"/>
    <w:rsid w:val="0002482A"/>
    <w:rsid w:val="00026097"/>
    <w:rsid w:val="000264F5"/>
    <w:rsid w:val="000269B1"/>
    <w:rsid w:val="00026E4B"/>
    <w:rsid w:val="000271DB"/>
    <w:rsid w:val="00027D98"/>
    <w:rsid w:val="000307F1"/>
    <w:rsid w:val="00031197"/>
    <w:rsid w:val="000312A9"/>
    <w:rsid w:val="0003160A"/>
    <w:rsid w:val="00032414"/>
    <w:rsid w:val="000325E8"/>
    <w:rsid w:val="0003605A"/>
    <w:rsid w:val="00036105"/>
    <w:rsid w:val="00036616"/>
    <w:rsid w:val="000367BB"/>
    <w:rsid w:val="00037054"/>
    <w:rsid w:val="0003727E"/>
    <w:rsid w:val="0004097A"/>
    <w:rsid w:val="000409C7"/>
    <w:rsid w:val="000415BD"/>
    <w:rsid w:val="00041F83"/>
    <w:rsid w:val="000422CA"/>
    <w:rsid w:val="00042340"/>
    <w:rsid w:val="0004240B"/>
    <w:rsid w:val="00043FC5"/>
    <w:rsid w:val="00044135"/>
    <w:rsid w:val="00044236"/>
    <w:rsid w:val="00044A32"/>
    <w:rsid w:val="00044A46"/>
    <w:rsid w:val="0004500F"/>
    <w:rsid w:val="00045312"/>
    <w:rsid w:val="00045B34"/>
    <w:rsid w:val="00046238"/>
    <w:rsid w:val="000469D2"/>
    <w:rsid w:val="00046C48"/>
    <w:rsid w:val="000501A5"/>
    <w:rsid w:val="00050F5C"/>
    <w:rsid w:val="000510DD"/>
    <w:rsid w:val="000510E6"/>
    <w:rsid w:val="00051401"/>
    <w:rsid w:val="000517E3"/>
    <w:rsid w:val="0005224E"/>
    <w:rsid w:val="000527E6"/>
    <w:rsid w:val="00052EEF"/>
    <w:rsid w:val="000532F9"/>
    <w:rsid w:val="00053CB7"/>
    <w:rsid w:val="00055201"/>
    <w:rsid w:val="0005583A"/>
    <w:rsid w:val="00056043"/>
    <w:rsid w:val="00056659"/>
    <w:rsid w:val="000566D8"/>
    <w:rsid w:val="000569D1"/>
    <w:rsid w:val="0006035C"/>
    <w:rsid w:val="00060F09"/>
    <w:rsid w:val="00062A7E"/>
    <w:rsid w:val="00063A36"/>
    <w:rsid w:val="00063D03"/>
    <w:rsid w:val="00063F8D"/>
    <w:rsid w:val="00064C68"/>
    <w:rsid w:val="0006519C"/>
    <w:rsid w:val="00065F34"/>
    <w:rsid w:val="00066700"/>
    <w:rsid w:val="000671A5"/>
    <w:rsid w:val="00067F02"/>
    <w:rsid w:val="000708E3"/>
    <w:rsid w:val="000719DC"/>
    <w:rsid w:val="000723FA"/>
    <w:rsid w:val="00072918"/>
    <w:rsid w:val="00073031"/>
    <w:rsid w:val="00073D22"/>
    <w:rsid w:val="00073DD6"/>
    <w:rsid w:val="00073F18"/>
    <w:rsid w:val="000748DD"/>
    <w:rsid w:val="00075C47"/>
    <w:rsid w:val="0007670F"/>
    <w:rsid w:val="00077364"/>
    <w:rsid w:val="00077569"/>
    <w:rsid w:val="00077846"/>
    <w:rsid w:val="0007796F"/>
    <w:rsid w:val="000803EE"/>
    <w:rsid w:val="0008048A"/>
    <w:rsid w:val="00080658"/>
    <w:rsid w:val="00081419"/>
    <w:rsid w:val="00081754"/>
    <w:rsid w:val="00081764"/>
    <w:rsid w:val="00081BC8"/>
    <w:rsid w:val="000821F9"/>
    <w:rsid w:val="00082990"/>
    <w:rsid w:val="00082AEF"/>
    <w:rsid w:val="000841F6"/>
    <w:rsid w:val="00084690"/>
    <w:rsid w:val="0008515F"/>
    <w:rsid w:val="000860DC"/>
    <w:rsid w:val="000861E9"/>
    <w:rsid w:val="00086979"/>
    <w:rsid w:val="00087360"/>
    <w:rsid w:val="00087405"/>
    <w:rsid w:val="0009037F"/>
    <w:rsid w:val="00090437"/>
    <w:rsid w:val="0009130F"/>
    <w:rsid w:val="00091745"/>
    <w:rsid w:val="000932A1"/>
    <w:rsid w:val="000933A8"/>
    <w:rsid w:val="00093A1F"/>
    <w:rsid w:val="00094249"/>
    <w:rsid w:val="000942FA"/>
    <w:rsid w:val="0009484D"/>
    <w:rsid w:val="00094C0C"/>
    <w:rsid w:val="00094F42"/>
    <w:rsid w:val="0009523E"/>
    <w:rsid w:val="00095D2E"/>
    <w:rsid w:val="00096B74"/>
    <w:rsid w:val="00097CBF"/>
    <w:rsid w:val="000A0C0C"/>
    <w:rsid w:val="000A1084"/>
    <w:rsid w:val="000A18B3"/>
    <w:rsid w:val="000A18D6"/>
    <w:rsid w:val="000A19DD"/>
    <w:rsid w:val="000A24D5"/>
    <w:rsid w:val="000A280E"/>
    <w:rsid w:val="000A2D29"/>
    <w:rsid w:val="000A34B1"/>
    <w:rsid w:val="000A4173"/>
    <w:rsid w:val="000A619C"/>
    <w:rsid w:val="000A7494"/>
    <w:rsid w:val="000B00AF"/>
    <w:rsid w:val="000B07CD"/>
    <w:rsid w:val="000B08F7"/>
    <w:rsid w:val="000B0C4F"/>
    <w:rsid w:val="000B0CAC"/>
    <w:rsid w:val="000B0F9F"/>
    <w:rsid w:val="000B4171"/>
    <w:rsid w:val="000B45B3"/>
    <w:rsid w:val="000B57BE"/>
    <w:rsid w:val="000B57D8"/>
    <w:rsid w:val="000B69B0"/>
    <w:rsid w:val="000B6C5E"/>
    <w:rsid w:val="000B7A2A"/>
    <w:rsid w:val="000C0912"/>
    <w:rsid w:val="000C0AAF"/>
    <w:rsid w:val="000C1826"/>
    <w:rsid w:val="000C5B4B"/>
    <w:rsid w:val="000C7204"/>
    <w:rsid w:val="000C7589"/>
    <w:rsid w:val="000C75E9"/>
    <w:rsid w:val="000D1925"/>
    <w:rsid w:val="000D1F49"/>
    <w:rsid w:val="000D2630"/>
    <w:rsid w:val="000D2C33"/>
    <w:rsid w:val="000D32C6"/>
    <w:rsid w:val="000D3940"/>
    <w:rsid w:val="000D3DFF"/>
    <w:rsid w:val="000D4727"/>
    <w:rsid w:val="000D53A3"/>
    <w:rsid w:val="000D550E"/>
    <w:rsid w:val="000D6788"/>
    <w:rsid w:val="000D7444"/>
    <w:rsid w:val="000D76B4"/>
    <w:rsid w:val="000D7B8A"/>
    <w:rsid w:val="000E150A"/>
    <w:rsid w:val="000E214E"/>
    <w:rsid w:val="000E24B1"/>
    <w:rsid w:val="000E5F41"/>
    <w:rsid w:val="000E6F90"/>
    <w:rsid w:val="000E7257"/>
    <w:rsid w:val="000E777D"/>
    <w:rsid w:val="000F050A"/>
    <w:rsid w:val="000F0C37"/>
    <w:rsid w:val="000F0C51"/>
    <w:rsid w:val="000F312F"/>
    <w:rsid w:val="000F34A6"/>
    <w:rsid w:val="000F4496"/>
    <w:rsid w:val="000F5282"/>
    <w:rsid w:val="000F52A4"/>
    <w:rsid w:val="000F66BB"/>
    <w:rsid w:val="000F704C"/>
    <w:rsid w:val="00100026"/>
    <w:rsid w:val="00101746"/>
    <w:rsid w:val="00101CB9"/>
    <w:rsid w:val="001020A8"/>
    <w:rsid w:val="001029DF"/>
    <w:rsid w:val="0010353D"/>
    <w:rsid w:val="0010367D"/>
    <w:rsid w:val="00104169"/>
    <w:rsid w:val="001060F8"/>
    <w:rsid w:val="00106DFB"/>
    <w:rsid w:val="00107472"/>
    <w:rsid w:val="00107D6E"/>
    <w:rsid w:val="001101ED"/>
    <w:rsid w:val="00111EB6"/>
    <w:rsid w:val="001120B1"/>
    <w:rsid w:val="001124DF"/>
    <w:rsid w:val="00113510"/>
    <w:rsid w:val="0011402A"/>
    <w:rsid w:val="00114628"/>
    <w:rsid w:val="001146F4"/>
    <w:rsid w:val="001150E3"/>
    <w:rsid w:val="0011518E"/>
    <w:rsid w:val="00115DBD"/>
    <w:rsid w:val="00116567"/>
    <w:rsid w:val="00116593"/>
    <w:rsid w:val="0011667B"/>
    <w:rsid w:val="0012098C"/>
    <w:rsid w:val="001210C6"/>
    <w:rsid w:val="00121849"/>
    <w:rsid w:val="00122877"/>
    <w:rsid w:val="0012351A"/>
    <w:rsid w:val="001243C0"/>
    <w:rsid w:val="00124589"/>
    <w:rsid w:val="001248C1"/>
    <w:rsid w:val="001255F0"/>
    <w:rsid w:val="001257B5"/>
    <w:rsid w:val="00125A93"/>
    <w:rsid w:val="00127C7C"/>
    <w:rsid w:val="00130098"/>
    <w:rsid w:val="00130F16"/>
    <w:rsid w:val="001329B2"/>
    <w:rsid w:val="001331C1"/>
    <w:rsid w:val="00133EFF"/>
    <w:rsid w:val="001376C8"/>
    <w:rsid w:val="00137D6D"/>
    <w:rsid w:val="001403C5"/>
    <w:rsid w:val="0014046C"/>
    <w:rsid w:val="00141129"/>
    <w:rsid w:val="001412B0"/>
    <w:rsid w:val="00142420"/>
    <w:rsid w:val="0014433B"/>
    <w:rsid w:val="001448D3"/>
    <w:rsid w:val="00144C65"/>
    <w:rsid w:val="00144F00"/>
    <w:rsid w:val="00146A5B"/>
    <w:rsid w:val="001473B6"/>
    <w:rsid w:val="00147C28"/>
    <w:rsid w:val="00147F34"/>
    <w:rsid w:val="00150312"/>
    <w:rsid w:val="00150353"/>
    <w:rsid w:val="00151816"/>
    <w:rsid w:val="00151AA2"/>
    <w:rsid w:val="00151B5D"/>
    <w:rsid w:val="00151FBE"/>
    <w:rsid w:val="001521DA"/>
    <w:rsid w:val="00152517"/>
    <w:rsid w:val="00152868"/>
    <w:rsid w:val="00152A3B"/>
    <w:rsid w:val="00152BCA"/>
    <w:rsid w:val="00152E69"/>
    <w:rsid w:val="00154B4A"/>
    <w:rsid w:val="00154D28"/>
    <w:rsid w:val="00154FA2"/>
    <w:rsid w:val="00155BDC"/>
    <w:rsid w:val="00156077"/>
    <w:rsid w:val="001573AE"/>
    <w:rsid w:val="00157C01"/>
    <w:rsid w:val="00160482"/>
    <w:rsid w:val="00161767"/>
    <w:rsid w:val="00163ACB"/>
    <w:rsid w:val="00163DAD"/>
    <w:rsid w:val="00164B71"/>
    <w:rsid w:val="0016555C"/>
    <w:rsid w:val="00165824"/>
    <w:rsid w:val="00165AB8"/>
    <w:rsid w:val="00167151"/>
    <w:rsid w:val="001676B6"/>
    <w:rsid w:val="001700FA"/>
    <w:rsid w:val="001708D5"/>
    <w:rsid w:val="001712B0"/>
    <w:rsid w:val="0017158F"/>
    <w:rsid w:val="00171A05"/>
    <w:rsid w:val="00172030"/>
    <w:rsid w:val="00172469"/>
    <w:rsid w:val="00173D5E"/>
    <w:rsid w:val="001752BE"/>
    <w:rsid w:val="0017556E"/>
    <w:rsid w:val="001774C5"/>
    <w:rsid w:val="00177EDB"/>
    <w:rsid w:val="00181BD7"/>
    <w:rsid w:val="00182FFE"/>
    <w:rsid w:val="00183761"/>
    <w:rsid w:val="00184A3B"/>
    <w:rsid w:val="00184D78"/>
    <w:rsid w:val="00185D60"/>
    <w:rsid w:val="00185FF0"/>
    <w:rsid w:val="0018613E"/>
    <w:rsid w:val="001862DF"/>
    <w:rsid w:val="0018753E"/>
    <w:rsid w:val="00187FD6"/>
    <w:rsid w:val="0019057F"/>
    <w:rsid w:val="0019100C"/>
    <w:rsid w:val="001917BD"/>
    <w:rsid w:val="00191800"/>
    <w:rsid w:val="0019183A"/>
    <w:rsid w:val="0019292D"/>
    <w:rsid w:val="00193B7D"/>
    <w:rsid w:val="0019412D"/>
    <w:rsid w:val="00195238"/>
    <w:rsid w:val="001958A8"/>
    <w:rsid w:val="001967BE"/>
    <w:rsid w:val="00196CCB"/>
    <w:rsid w:val="00197245"/>
    <w:rsid w:val="00197B8E"/>
    <w:rsid w:val="00197EB7"/>
    <w:rsid w:val="001A143D"/>
    <w:rsid w:val="001A1663"/>
    <w:rsid w:val="001A271E"/>
    <w:rsid w:val="001A29C1"/>
    <w:rsid w:val="001A2F15"/>
    <w:rsid w:val="001A3017"/>
    <w:rsid w:val="001A36DD"/>
    <w:rsid w:val="001A5B42"/>
    <w:rsid w:val="001A6167"/>
    <w:rsid w:val="001A72CC"/>
    <w:rsid w:val="001A7C5F"/>
    <w:rsid w:val="001B07D9"/>
    <w:rsid w:val="001B07F1"/>
    <w:rsid w:val="001B33B3"/>
    <w:rsid w:val="001B4152"/>
    <w:rsid w:val="001B43D0"/>
    <w:rsid w:val="001B53B0"/>
    <w:rsid w:val="001B575F"/>
    <w:rsid w:val="001B7654"/>
    <w:rsid w:val="001C02F8"/>
    <w:rsid w:val="001C0388"/>
    <w:rsid w:val="001C03D9"/>
    <w:rsid w:val="001C0E4B"/>
    <w:rsid w:val="001C1F50"/>
    <w:rsid w:val="001C21AC"/>
    <w:rsid w:val="001C2DE9"/>
    <w:rsid w:val="001C2FA5"/>
    <w:rsid w:val="001C3155"/>
    <w:rsid w:val="001C50C9"/>
    <w:rsid w:val="001C5ADD"/>
    <w:rsid w:val="001C5F71"/>
    <w:rsid w:val="001C687C"/>
    <w:rsid w:val="001C6979"/>
    <w:rsid w:val="001D0D25"/>
    <w:rsid w:val="001D1170"/>
    <w:rsid w:val="001D1B3E"/>
    <w:rsid w:val="001D2042"/>
    <w:rsid w:val="001D2440"/>
    <w:rsid w:val="001D264D"/>
    <w:rsid w:val="001D2845"/>
    <w:rsid w:val="001D2CF5"/>
    <w:rsid w:val="001D31D3"/>
    <w:rsid w:val="001D3592"/>
    <w:rsid w:val="001D3956"/>
    <w:rsid w:val="001D3AE0"/>
    <w:rsid w:val="001D49E1"/>
    <w:rsid w:val="001D4DA3"/>
    <w:rsid w:val="001D52D7"/>
    <w:rsid w:val="001D5F66"/>
    <w:rsid w:val="001D6925"/>
    <w:rsid w:val="001D6ADA"/>
    <w:rsid w:val="001D71D4"/>
    <w:rsid w:val="001D728F"/>
    <w:rsid w:val="001D746A"/>
    <w:rsid w:val="001D74B6"/>
    <w:rsid w:val="001D7A40"/>
    <w:rsid w:val="001D7E4A"/>
    <w:rsid w:val="001E1F86"/>
    <w:rsid w:val="001E21CD"/>
    <w:rsid w:val="001E2560"/>
    <w:rsid w:val="001E2E2E"/>
    <w:rsid w:val="001E314B"/>
    <w:rsid w:val="001E3494"/>
    <w:rsid w:val="001E3579"/>
    <w:rsid w:val="001E383D"/>
    <w:rsid w:val="001E4375"/>
    <w:rsid w:val="001E4421"/>
    <w:rsid w:val="001E4BF3"/>
    <w:rsid w:val="001E4E48"/>
    <w:rsid w:val="001E55BA"/>
    <w:rsid w:val="001E586A"/>
    <w:rsid w:val="001E5BE7"/>
    <w:rsid w:val="001E6BF1"/>
    <w:rsid w:val="001E7384"/>
    <w:rsid w:val="001E7A6B"/>
    <w:rsid w:val="001E7FEB"/>
    <w:rsid w:val="001F2298"/>
    <w:rsid w:val="001F22B9"/>
    <w:rsid w:val="001F2BBB"/>
    <w:rsid w:val="001F2FC7"/>
    <w:rsid w:val="001F3633"/>
    <w:rsid w:val="001F38A6"/>
    <w:rsid w:val="001F453E"/>
    <w:rsid w:val="001F4735"/>
    <w:rsid w:val="001F5F06"/>
    <w:rsid w:val="001F6DAF"/>
    <w:rsid w:val="001F782E"/>
    <w:rsid w:val="001F78EF"/>
    <w:rsid w:val="001F7ACA"/>
    <w:rsid w:val="00200A95"/>
    <w:rsid w:val="00200EB7"/>
    <w:rsid w:val="00201927"/>
    <w:rsid w:val="00201A41"/>
    <w:rsid w:val="00201BCC"/>
    <w:rsid w:val="00202E90"/>
    <w:rsid w:val="00203410"/>
    <w:rsid w:val="002037B0"/>
    <w:rsid w:val="00204424"/>
    <w:rsid w:val="0020476F"/>
    <w:rsid w:val="0020485D"/>
    <w:rsid w:val="00204FA5"/>
    <w:rsid w:val="00205822"/>
    <w:rsid w:val="00205ADF"/>
    <w:rsid w:val="00207197"/>
    <w:rsid w:val="0020738F"/>
    <w:rsid w:val="00210122"/>
    <w:rsid w:val="002112DC"/>
    <w:rsid w:val="00213945"/>
    <w:rsid w:val="00213B97"/>
    <w:rsid w:val="00213BF8"/>
    <w:rsid w:val="00213EA6"/>
    <w:rsid w:val="00214089"/>
    <w:rsid w:val="002145BE"/>
    <w:rsid w:val="00214E0A"/>
    <w:rsid w:val="002179E3"/>
    <w:rsid w:val="002210E6"/>
    <w:rsid w:val="002235DA"/>
    <w:rsid w:val="00224BD9"/>
    <w:rsid w:val="00224FA8"/>
    <w:rsid w:val="00224FB0"/>
    <w:rsid w:val="002266AE"/>
    <w:rsid w:val="0023154D"/>
    <w:rsid w:val="00231BC6"/>
    <w:rsid w:val="00231F78"/>
    <w:rsid w:val="00231FC3"/>
    <w:rsid w:val="002320C5"/>
    <w:rsid w:val="00233F63"/>
    <w:rsid w:val="00234052"/>
    <w:rsid w:val="00234C3F"/>
    <w:rsid w:val="002352FC"/>
    <w:rsid w:val="002367B6"/>
    <w:rsid w:val="0023723F"/>
    <w:rsid w:val="00237D76"/>
    <w:rsid w:val="00237E45"/>
    <w:rsid w:val="00237F71"/>
    <w:rsid w:val="002401A0"/>
    <w:rsid w:val="002403B1"/>
    <w:rsid w:val="002403B3"/>
    <w:rsid w:val="00241CCC"/>
    <w:rsid w:val="00242A7E"/>
    <w:rsid w:val="00242B83"/>
    <w:rsid w:val="00242BE1"/>
    <w:rsid w:val="002430A7"/>
    <w:rsid w:val="002431A0"/>
    <w:rsid w:val="00243BE6"/>
    <w:rsid w:val="002441D7"/>
    <w:rsid w:val="0024452E"/>
    <w:rsid w:val="00247684"/>
    <w:rsid w:val="0024797B"/>
    <w:rsid w:val="00247C89"/>
    <w:rsid w:val="00247CCF"/>
    <w:rsid w:val="00247FDE"/>
    <w:rsid w:val="0025053F"/>
    <w:rsid w:val="00250778"/>
    <w:rsid w:val="002510E6"/>
    <w:rsid w:val="002518FA"/>
    <w:rsid w:val="00251BD1"/>
    <w:rsid w:val="00252CF7"/>
    <w:rsid w:val="0025384D"/>
    <w:rsid w:val="002541A7"/>
    <w:rsid w:val="002543F0"/>
    <w:rsid w:val="00254C30"/>
    <w:rsid w:val="0025727E"/>
    <w:rsid w:val="0026095E"/>
    <w:rsid w:val="00261718"/>
    <w:rsid w:val="00262750"/>
    <w:rsid w:val="00262F03"/>
    <w:rsid w:val="00263847"/>
    <w:rsid w:val="00263C5B"/>
    <w:rsid w:val="00264211"/>
    <w:rsid w:val="00265002"/>
    <w:rsid w:val="00266546"/>
    <w:rsid w:val="00266C32"/>
    <w:rsid w:val="00266DE3"/>
    <w:rsid w:val="00267F3B"/>
    <w:rsid w:val="00271C7B"/>
    <w:rsid w:val="00272EA2"/>
    <w:rsid w:val="00275720"/>
    <w:rsid w:val="002757A5"/>
    <w:rsid w:val="002757D0"/>
    <w:rsid w:val="00275A14"/>
    <w:rsid w:val="002771F2"/>
    <w:rsid w:val="002775CF"/>
    <w:rsid w:val="0027766F"/>
    <w:rsid w:val="0027771D"/>
    <w:rsid w:val="002811FB"/>
    <w:rsid w:val="00281AF3"/>
    <w:rsid w:val="00282A26"/>
    <w:rsid w:val="00283989"/>
    <w:rsid w:val="00284382"/>
    <w:rsid w:val="002852D4"/>
    <w:rsid w:val="00285FC7"/>
    <w:rsid w:val="00286708"/>
    <w:rsid w:val="00286D95"/>
    <w:rsid w:val="002873AD"/>
    <w:rsid w:val="00287797"/>
    <w:rsid w:val="002877A0"/>
    <w:rsid w:val="00291402"/>
    <w:rsid w:val="00291E5C"/>
    <w:rsid w:val="002931D3"/>
    <w:rsid w:val="00293A16"/>
    <w:rsid w:val="00293E3F"/>
    <w:rsid w:val="00294589"/>
    <w:rsid w:val="00295D79"/>
    <w:rsid w:val="00295F5D"/>
    <w:rsid w:val="002962CB"/>
    <w:rsid w:val="00297050"/>
    <w:rsid w:val="00297791"/>
    <w:rsid w:val="002A09DF"/>
    <w:rsid w:val="002A1CA9"/>
    <w:rsid w:val="002A209B"/>
    <w:rsid w:val="002A2BC4"/>
    <w:rsid w:val="002A3E23"/>
    <w:rsid w:val="002A402C"/>
    <w:rsid w:val="002A56BE"/>
    <w:rsid w:val="002A5A46"/>
    <w:rsid w:val="002A600E"/>
    <w:rsid w:val="002A6069"/>
    <w:rsid w:val="002A6668"/>
    <w:rsid w:val="002A73F7"/>
    <w:rsid w:val="002A746D"/>
    <w:rsid w:val="002A7FAB"/>
    <w:rsid w:val="002B0098"/>
    <w:rsid w:val="002B00C5"/>
    <w:rsid w:val="002B2B30"/>
    <w:rsid w:val="002B2EE2"/>
    <w:rsid w:val="002B3016"/>
    <w:rsid w:val="002B575F"/>
    <w:rsid w:val="002B60FD"/>
    <w:rsid w:val="002B6A84"/>
    <w:rsid w:val="002B6B30"/>
    <w:rsid w:val="002B7448"/>
    <w:rsid w:val="002B7AC1"/>
    <w:rsid w:val="002B7CCC"/>
    <w:rsid w:val="002C0436"/>
    <w:rsid w:val="002C0580"/>
    <w:rsid w:val="002C0848"/>
    <w:rsid w:val="002C0C98"/>
    <w:rsid w:val="002C1131"/>
    <w:rsid w:val="002C1244"/>
    <w:rsid w:val="002C2B06"/>
    <w:rsid w:val="002C3164"/>
    <w:rsid w:val="002C5438"/>
    <w:rsid w:val="002C57FD"/>
    <w:rsid w:val="002C5A3E"/>
    <w:rsid w:val="002C5E7B"/>
    <w:rsid w:val="002C6110"/>
    <w:rsid w:val="002C64B4"/>
    <w:rsid w:val="002C66CB"/>
    <w:rsid w:val="002C6B15"/>
    <w:rsid w:val="002C6EBA"/>
    <w:rsid w:val="002C7318"/>
    <w:rsid w:val="002C74AE"/>
    <w:rsid w:val="002C7557"/>
    <w:rsid w:val="002D085E"/>
    <w:rsid w:val="002D0972"/>
    <w:rsid w:val="002D0F06"/>
    <w:rsid w:val="002D19DE"/>
    <w:rsid w:val="002D1D58"/>
    <w:rsid w:val="002D2B7E"/>
    <w:rsid w:val="002D2D94"/>
    <w:rsid w:val="002D343E"/>
    <w:rsid w:val="002D3815"/>
    <w:rsid w:val="002D54F5"/>
    <w:rsid w:val="002D5555"/>
    <w:rsid w:val="002D5DA1"/>
    <w:rsid w:val="002D6794"/>
    <w:rsid w:val="002D7025"/>
    <w:rsid w:val="002D7840"/>
    <w:rsid w:val="002D7957"/>
    <w:rsid w:val="002E038F"/>
    <w:rsid w:val="002E09C0"/>
    <w:rsid w:val="002E110D"/>
    <w:rsid w:val="002E1199"/>
    <w:rsid w:val="002E15AC"/>
    <w:rsid w:val="002E2E87"/>
    <w:rsid w:val="002E2F39"/>
    <w:rsid w:val="002E37B0"/>
    <w:rsid w:val="002E3D84"/>
    <w:rsid w:val="002E46AD"/>
    <w:rsid w:val="002E53CD"/>
    <w:rsid w:val="002E5576"/>
    <w:rsid w:val="002E6A93"/>
    <w:rsid w:val="002E701B"/>
    <w:rsid w:val="002E789C"/>
    <w:rsid w:val="002E7C13"/>
    <w:rsid w:val="002F04DD"/>
    <w:rsid w:val="002F06EF"/>
    <w:rsid w:val="002F0A92"/>
    <w:rsid w:val="002F2EB1"/>
    <w:rsid w:val="002F34BC"/>
    <w:rsid w:val="002F3A35"/>
    <w:rsid w:val="002F3A80"/>
    <w:rsid w:val="002F4890"/>
    <w:rsid w:val="002F49D8"/>
    <w:rsid w:val="002F517F"/>
    <w:rsid w:val="002F6472"/>
    <w:rsid w:val="002F684A"/>
    <w:rsid w:val="002F753B"/>
    <w:rsid w:val="002F7AE9"/>
    <w:rsid w:val="002F7C55"/>
    <w:rsid w:val="00300097"/>
    <w:rsid w:val="00300429"/>
    <w:rsid w:val="003006C9"/>
    <w:rsid w:val="00300989"/>
    <w:rsid w:val="0030141E"/>
    <w:rsid w:val="0030350A"/>
    <w:rsid w:val="00303747"/>
    <w:rsid w:val="00303D15"/>
    <w:rsid w:val="00304725"/>
    <w:rsid w:val="00304B9F"/>
    <w:rsid w:val="00305C5E"/>
    <w:rsid w:val="00306694"/>
    <w:rsid w:val="00306B8D"/>
    <w:rsid w:val="00307A18"/>
    <w:rsid w:val="00310407"/>
    <w:rsid w:val="00311808"/>
    <w:rsid w:val="00311F00"/>
    <w:rsid w:val="00312B52"/>
    <w:rsid w:val="00312C17"/>
    <w:rsid w:val="00312FE4"/>
    <w:rsid w:val="00313294"/>
    <w:rsid w:val="003137CB"/>
    <w:rsid w:val="003148AA"/>
    <w:rsid w:val="003153C1"/>
    <w:rsid w:val="00315F2A"/>
    <w:rsid w:val="003174C3"/>
    <w:rsid w:val="00317A49"/>
    <w:rsid w:val="00317CAA"/>
    <w:rsid w:val="003216AA"/>
    <w:rsid w:val="003222B1"/>
    <w:rsid w:val="0032268B"/>
    <w:rsid w:val="00322BF6"/>
    <w:rsid w:val="003230BB"/>
    <w:rsid w:val="003234B6"/>
    <w:rsid w:val="00323949"/>
    <w:rsid w:val="00324A24"/>
    <w:rsid w:val="003259DE"/>
    <w:rsid w:val="00325DAE"/>
    <w:rsid w:val="00326F01"/>
    <w:rsid w:val="0032767D"/>
    <w:rsid w:val="00327EEA"/>
    <w:rsid w:val="003303AF"/>
    <w:rsid w:val="00330448"/>
    <w:rsid w:val="003321FF"/>
    <w:rsid w:val="00332A7D"/>
    <w:rsid w:val="00332B06"/>
    <w:rsid w:val="003333BB"/>
    <w:rsid w:val="003337F0"/>
    <w:rsid w:val="00333BDE"/>
    <w:rsid w:val="003341A4"/>
    <w:rsid w:val="003344F2"/>
    <w:rsid w:val="0033480E"/>
    <w:rsid w:val="00335356"/>
    <w:rsid w:val="00335516"/>
    <w:rsid w:val="003356BD"/>
    <w:rsid w:val="00335786"/>
    <w:rsid w:val="003357E6"/>
    <w:rsid w:val="00336A8C"/>
    <w:rsid w:val="00337348"/>
    <w:rsid w:val="00340284"/>
    <w:rsid w:val="0034115E"/>
    <w:rsid w:val="00341CC1"/>
    <w:rsid w:val="003424B9"/>
    <w:rsid w:val="00342829"/>
    <w:rsid w:val="00343792"/>
    <w:rsid w:val="00343E6D"/>
    <w:rsid w:val="003451D5"/>
    <w:rsid w:val="00345DC4"/>
    <w:rsid w:val="00345ED0"/>
    <w:rsid w:val="00346F3F"/>
    <w:rsid w:val="00347967"/>
    <w:rsid w:val="00350B79"/>
    <w:rsid w:val="00350CED"/>
    <w:rsid w:val="0035219D"/>
    <w:rsid w:val="003528DC"/>
    <w:rsid w:val="00352938"/>
    <w:rsid w:val="00352BE7"/>
    <w:rsid w:val="00352EA2"/>
    <w:rsid w:val="00353235"/>
    <w:rsid w:val="00354DFA"/>
    <w:rsid w:val="003552CD"/>
    <w:rsid w:val="00355AFC"/>
    <w:rsid w:val="00356017"/>
    <w:rsid w:val="003566B3"/>
    <w:rsid w:val="00356927"/>
    <w:rsid w:val="00357376"/>
    <w:rsid w:val="00357846"/>
    <w:rsid w:val="00357BB8"/>
    <w:rsid w:val="00360983"/>
    <w:rsid w:val="003609EF"/>
    <w:rsid w:val="00360A80"/>
    <w:rsid w:val="0036153F"/>
    <w:rsid w:val="003615C6"/>
    <w:rsid w:val="00361F5A"/>
    <w:rsid w:val="00363868"/>
    <w:rsid w:val="00364EFA"/>
    <w:rsid w:val="003651F7"/>
    <w:rsid w:val="00365838"/>
    <w:rsid w:val="00366701"/>
    <w:rsid w:val="00366A00"/>
    <w:rsid w:val="00366EAF"/>
    <w:rsid w:val="00366EFB"/>
    <w:rsid w:val="003670B4"/>
    <w:rsid w:val="003670F2"/>
    <w:rsid w:val="0036791B"/>
    <w:rsid w:val="00367C39"/>
    <w:rsid w:val="003705E4"/>
    <w:rsid w:val="00372328"/>
    <w:rsid w:val="00372ADB"/>
    <w:rsid w:val="00372ED9"/>
    <w:rsid w:val="00372F30"/>
    <w:rsid w:val="003740B4"/>
    <w:rsid w:val="0037414A"/>
    <w:rsid w:val="00374426"/>
    <w:rsid w:val="0037542C"/>
    <w:rsid w:val="0037588A"/>
    <w:rsid w:val="003766FA"/>
    <w:rsid w:val="00376ED6"/>
    <w:rsid w:val="00381167"/>
    <w:rsid w:val="00381904"/>
    <w:rsid w:val="00381974"/>
    <w:rsid w:val="00381DAE"/>
    <w:rsid w:val="00382D7D"/>
    <w:rsid w:val="0038321D"/>
    <w:rsid w:val="00383583"/>
    <w:rsid w:val="00383913"/>
    <w:rsid w:val="003855D5"/>
    <w:rsid w:val="0038576C"/>
    <w:rsid w:val="00385A9D"/>
    <w:rsid w:val="003862F2"/>
    <w:rsid w:val="00386F38"/>
    <w:rsid w:val="00387C1C"/>
    <w:rsid w:val="003917A8"/>
    <w:rsid w:val="00392933"/>
    <w:rsid w:val="00392CD5"/>
    <w:rsid w:val="00393DEA"/>
    <w:rsid w:val="00394A2B"/>
    <w:rsid w:val="00394E94"/>
    <w:rsid w:val="00395153"/>
    <w:rsid w:val="003952DE"/>
    <w:rsid w:val="003964B0"/>
    <w:rsid w:val="00396698"/>
    <w:rsid w:val="00396744"/>
    <w:rsid w:val="00396A68"/>
    <w:rsid w:val="003A0605"/>
    <w:rsid w:val="003A1155"/>
    <w:rsid w:val="003A30EA"/>
    <w:rsid w:val="003A49FB"/>
    <w:rsid w:val="003A4CDE"/>
    <w:rsid w:val="003A4F2E"/>
    <w:rsid w:val="003A5974"/>
    <w:rsid w:val="003A597A"/>
    <w:rsid w:val="003A6364"/>
    <w:rsid w:val="003A6868"/>
    <w:rsid w:val="003A696E"/>
    <w:rsid w:val="003A6BC1"/>
    <w:rsid w:val="003A7869"/>
    <w:rsid w:val="003A7D5A"/>
    <w:rsid w:val="003A7EED"/>
    <w:rsid w:val="003B041C"/>
    <w:rsid w:val="003B1BC8"/>
    <w:rsid w:val="003B2250"/>
    <w:rsid w:val="003B2E34"/>
    <w:rsid w:val="003B344C"/>
    <w:rsid w:val="003B34CC"/>
    <w:rsid w:val="003B43A2"/>
    <w:rsid w:val="003B48BE"/>
    <w:rsid w:val="003B5236"/>
    <w:rsid w:val="003B5685"/>
    <w:rsid w:val="003B669A"/>
    <w:rsid w:val="003B690B"/>
    <w:rsid w:val="003B6BEB"/>
    <w:rsid w:val="003B7697"/>
    <w:rsid w:val="003B76A0"/>
    <w:rsid w:val="003B7A6B"/>
    <w:rsid w:val="003C18D7"/>
    <w:rsid w:val="003C1C7F"/>
    <w:rsid w:val="003C42AE"/>
    <w:rsid w:val="003C4734"/>
    <w:rsid w:val="003C53F3"/>
    <w:rsid w:val="003C610D"/>
    <w:rsid w:val="003C61B9"/>
    <w:rsid w:val="003C621E"/>
    <w:rsid w:val="003C7344"/>
    <w:rsid w:val="003C7615"/>
    <w:rsid w:val="003C7793"/>
    <w:rsid w:val="003C78CB"/>
    <w:rsid w:val="003D0143"/>
    <w:rsid w:val="003D0449"/>
    <w:rsid w:val="003D04A9"/>
    <w:rsid w:val="003D144D"/>
    <w:rsid w:val="003D178C"/>
    <w:rsid w:val="003D1B88"/>
    <w:rsid w:val="003D2FA2"/>
    <w:rsid w:val="003D3F74"/>
    <w:rsid w:val="003D4DC1"/>
    <w:rsid w:val="003D5025"/>
    <w:rsid w:val="003D51C9"/>
    <w:rsid w:val="003D5C4E"/>
    <w:rsid w:val="003D6470"/>
    <w:rsid w:val="003D7247"/>
    <w:rsid w:val="003D7C60"/>
    <w:rsid w:val="003E00D6"/>
    <w:rsid w:val="003E0BD8"/>
    <w:rsid w:val="003E20EF"/>
    <w:rsid w:val="003E2D0C"/>
    <w:rsid w:val="003E3B8F"/>
    <w:rsid w:val="003E3D4B"/>
    <w:rsid w:val="003E4F72"/>
    <w:rsid w:val="003E523B"/>
    <w:rsid w:val="003E55A6"/>
    <w:rsid w:val="003E59E9"/>
    <w:rsid w:val="003E764B"/>
    <w:rsid w:val="003E7859"/>
    <w:rsid w:val="003F063E"/>
    <w:rsid w:val="003F08ED"/>
    <w:rsid w:val="003F08EF"/>
    <w:rsid w:val="003F2B3D"/>
    <w:rsid w:val="003F2E9D"/>
    <w:rsid w:val="003F4090"/>
    <w:rsid w:val="003F490F"/>
    <w:rsid w:val="003F4F52"/>
    <w:rsid w:val="003F505D"/>
    <w:rsid w:val="003F5253"/>
    <w:rsid w:val="003F5560"/>
    <w:rsid w:val="003F65FD"/>
    <w:rsid w:val="00401A19"/>
    <w:rsid w:val="00403C73"/>
    <w:rsid w:val="004044D0"/>
    <w:rsid w:val="004053CD"/>
    <w:rsid w:val="00406DFA"/>
    <w:rsid w:val="004078D5"/>
    <w:rsid w:val="00410A0C"/>
    <w:rsid w:val="00411382"/>
    <w:rsid w:val="0041148D"/>
    <w:rsid w:val="00411D44"/>
    <w:rsid w:val="00412407"/>
    <w:rsid w:val="00412CDB"/>
    <w:rsid w:val="004138B8"/>
    <w:rsid w:val="00414555"/>
    <w:rsid w:val="00416919"/>
    <w:rsid w:val="00416B93"/>
    <w:rsid w:val="00417E06"/>
    <w:rsid w:val="00420241"/>
    <w:rsid w:val="004204E3"/>
    <w:rsid w:val="00420637"/>
    <w:rsid w:val="0042097A"/>
    <w:rsid w:val="00420B1A"/>
    <w:rsid w:val="00420C13"/>
    <w:rsid w:val="00421C5F"/>
    <w:rsid w:val="004231AE"/>
    <w:rsid w:val="00423752"/>
    <w:rsid w:val="00424319"/>
    <w:rsid w:val="004249A9"/>
    <w:rsid w:val="004252D5"/>
    <w:rsid w:val="0042638F"/>
    <w:rsid w:val="00427570"/>
    <w:rsid w:val="00430337"/>
    <w:rsid w:val="00430DFD"/>
    <w:rsid w:val="00432D83"/>
    <w:rsid w:val="004337A9"/>
    <w:rsid w:val="004353E2"/>
    <w:rsid w:val="00435572"/>
    <w:rsid w:val="00435D64"/>
    <w:rsid w:val="00435DC4"/>
    <w:rsid w:val="0043641F"/>
    <w:rsid w:val="0043739A"/>
    <w:rsid w:val="00437737"/>
    <w:rsid w:val="00437FE7"/>
    <w:rsid w:val="004403BB"/>
    <w:rsid w:val="00440DFB"/>
    <w:rsid w:val="0044163A"/>
    <w:rsid w:val="004416FF"/>
    <w:rsid w:val="00442FB1"/>
    <w:rsid w:val="00444765"/>
    <w:rsid w:val="00444EA8"/>
    <w:rsid w:val="00444F5F"/>
    <w:rsid w:val="00445B0E"/>
    <w:rsid w:val="00446154"/>
    <w:rsid w:val="00446573"/>
    <w:rsid w:val="00446601"/>
    <w:rsid w:val="00446887"/>
    <w:rsid w:val="004473B4"/>
    <w:rsid w:val="00450006"/>
    <w:rsid w:val="0045039E"/>
    <w:rsid w:val="00450964"/>
    <w:rsid w:val="00451210"/>
    <w:rsid w:val="00451C9D"/>
    <w:rsid w:val="00452EDF"/>
    <w:rsid w:val="004532AA"/>
    <w:rsid w:val="0045491D"/>
    <w:rsid w:val="00455BEC"/>
    <w:rsid w:val="00455E19"/>
    <w:rsid w:val="00457339"/>
    <w:rsid w:val="00457C94"/>
    <w:rsid w:val="00457E2C"/>
    <w:rsid w:val="00457F87"/>
    <w:rsid w:val="00460179"/>
    <w:rsid w:val="0046075F"/>
    <w:rsid w:val="004615C7"/>
    <w:rsid w:val="00461E64"/>
    <w:rsid w:val="00462BC6"/>
    <w:rsid w:val="00463B14"/>
    <w:rsid w:val="00464E8F"/>
    <w:rsid w:val="0046547E"/>
    <w:rsid w:val="00465541"/>
    <w:rsid w:val="0046576F"/>
    <w:rsid w:val="00466D92"/>
    <w:rsid w:val="00467210"/>
    <w:rsid w:val="00467B1E"/>
    <w:rsid w:val="00467D40"/>
    <w:rsid w:val="00467EA6"/>
    <w:rsid w:val="004709B6"/>
    <w:rsid w:val="00471F72"/>
    <w:rsid w:val="00472201"/>
    <w:rsid w:val="00473F98"/>
    <w:rsid w:val="00474380"/>
    <w:rsid w:val="00474B90"/>
    <w:rsid w:val="00474D9C"/>
    <w:rsid w:val="0047776F"/>
    <w:rsid w:val="00477F54"/>
    <w:rsid w:val="0048032B"/>
    <w:rsid w:val="0048033F"/>
    <w:rsid w:val="00481209"/>
    <w:rsid w:val="0048138B"/>
    <w:rsid w:val="00481F99"/>
    <w:rsid w:val="00483D66"/>
    <w:rsid w:val="00484244"/>
    <w:rsid w:val="00484869"/>
    <w:rsid w:val="00484A6E"/>
    <w:rsid w:val="00484EEE"/>
    <w:rsid w:val="00485130"/>
    <w:rsid w:val="004868DF"/>
    <w:rsid w:val="00486969"/>
    <w:rsid w:val="004908FE"/>
    <w:rsid w:val="004919A4"/>
    <w:rsid w:val="00491C11"/>
    <w:rsid w:val="004925E0"/>
    <w:rsid w:val="004954F1"/>
    <w:rsid w:val="004957DB"/>
    <w:rsid w:val="00495B24"/>
    <w:rsid w:val="00495F81"/>
    <w:rsid w:val="0049614E"/>
    <w:rsid w:val="00496F1D"/>
    <w:rsid w:val="0049796B"/>
    <w:rsid w:val="004A00E2"/>
    <w:rsid w:val="004A01DE"/>
    <w:rsid w:val="004A0345"/>
    <w:rsid w:val="004A2138"/>
    <w:rsid w:val="004A3A87"/>
    <w:rsid w:val="004A400F"/>
    <w:rsid w:val="004A409F"/>
    <w:rsid w:val="004A41E2"/>
    <w:rsid w:val="004A4541"/>
    <w:rsid w:val="004A454C"/>
    <w:rsid w:val="004A4B32"/>
    <w:rsid w:val="004A5794"/>
    <w:rsid w:val="004A666A"/>
    <w:rsid w:val="004A6817"/>
    <w:rsid w:val="004A699C"/>
    <w:rsid w:val="004A6B7E"/>
    <w:rsid w:val="004A79D7"/>
    <w:rsid w:val="004A7CDC"/>
    <w:rsid w:val="004B0710"/>
    <w:rsid w:val="004B1296"/>
    <w:rsid w:val="004B19ED"/>
    <w:rsid w:val="004B2C7E"/>
    <w:rsid w:val="004B2F75"/>
    <w:rsid w:val="004B3120"/>
    <w:rsid w:val="004B3DC5"/>
    <w:rsid w:val="004B3EBE"/>
    <w:rsid w:val="004B410B"/>
    <w:rsid w:val="004B4922"/>
    <w:rsid w:val="004B49B8"/>
    <w:rsid w:val="004B4D27"/>
    <w:rsid w:val="004B5057"/>
    <w:rsid w:val="004B54BC"/>
    <w:rsid w:val="004B5726"/>
    <w:rsid w:val="004B5919"/>
    <w:rsid w:val="004C1363"/>
    <w:rsid w:val="004C151B"/>
    <w:rsid w:val="004C1699"/>
    <w:rsid w:val="004C1926"/>
    <w:rsid w:val="004C20E8"/>
    <w:rsid w:val="004C3C2E"/>
    <w:rsid w:val="004C4DEB"/>
    <w:rsid w:val="004C5170"/>
    <w:rsid w:val="004C647D"/>
    <w:rsid w:val="004C74DB"/>
    <w:rsid w:val="004C783F"/>
    <w:rsid w:val="004C7C12"/>
    <w:rsid w:val="004D0A1C"/>
    <w:rsid w:val="004D0B24"/>
    <w:rsid w:val="004D1A1B"/>
    <w:rsid w:val="004D2025"/>
    <w:rsid w:val="004D28C7"/>
    <w:rsid w:val="004D2FB2"/>
    <w:rsid w:val="004D3900"/>
    <w:rsid w:val="004D3A9E"/>
    <w:rsid w:val="004D4598"/>
    <w:rsid w:val="004D4C3A"/>
    <w:rsid w:val="004D57BF"/>
    <w:rsid w:val="004D6755"/>
    <w:rsid w:val="004D726C"/>
    <w:rsid w:val="004D7BDA"/>
    <w:rsid w:val="004E046D"/>
    <w:rsid w:val="004E04D2"/>
    <w:rsid w:val="004E069A"/>
    <w:rsid w:val="004E0739"/>
    <w:rsid w:val="004E0B8C"/>
    <w:rsid w:val="004E26FD"/>
    <w:rsid w:val="004E3D22"/>
    <w:rsid w:val="004E4856"/>
    <w:rsid w:val="004E492B"/>
    <w:rsid w:val="004E528E"/>
    <w:rsid w:val="004E54BC"/>
    <w:rsid w:val="004E555D"/>
    <w:rsid w:val="004E5C0E"/>
    <w:rsid w:val="004E5CD6"/>
    <w:rsid w:val="004E64F3"/>
    <w:rsid w:val="004E6579"/>
    <w:rsid w:val="004E67CD"/>
    <w:rsid w:val="004E6970"/>
    <w:rsid w:val="004E6EC4"/>
    <w:rsid w:val="004E7322"/>
    <w:rsid w:val="004E77B1"/>
    <w:rsid w:val="004E7F5D"/>
    <w:rsid w:val="004F0276"/>
    <w:rsid w:val="004F0956"/>
    <w:rsid w:val="004F0ADF"/>
    <w:rsid w:val="004F165C"/>
    <w:rsid w:val="004F1936"/>
    <w:rsid w:val="004F3DFA"/>
    <w:rsid w:val="004F45CB"/>
    <w:rsid w:val="004F51D4"/>
    <w:rsid w:val="004F5948"/>
    <w:rsid w:val="004F69D1"/>
    <w:rsid w:val="004F6D68"/>
    <w:rsid w:val="00501CD9"/>
    <w:rsid w:val="00502313"/>
    <w:rsid w:val="005047D0"/>
    <w:rsid w:val="00505A6A"/>
    <w:rsid w:val="005064E6"/>
    <w:rsid w:val="00507334"/>
    <w:rsid w:val="00507478"/>
    <w:rsid w:val="00507644"/>
    <w:rsid w:val="005104B3"/>
    <w:rsid w:val="00511398"/>
    <w:rsid w:val="005114E6"/>
    <w:rsid w:val="00512FC3"/>
    <w:rsid w:val="00513C63"/>
    <w:rsid w:val="0051439C"/>
    <w:rsid w:val="0051443B"/>
    <w:rsid w:val="00514636"/>
    <w:rsid w:val="00514770"/>
    <w:rsid w:val="00514B8C"/>
    <w:rsid w:val="00516885"/>
    <w:rsid w:val="00517181"/>
    <w:rsid w:val="0051759C"/>
    <w:rsid w:val="005203B4"/>
    <w:rsid w:val="0052128F"/>
    <w:rsid w:val="0052247E"/>
    <w:rsid w:val="00522C92"/>
    <w:rsid w:val="005240AB"/>
    <w:rsid w:val="0052765F"/>
    <w:rsid w:val="00527F77"/>
    <w:rsid w:val="0053073C"/>
    <w:rsid w:val="00530967"/>
    <w:rsid w:val="00530E9E"/>
    <w:rsid w:val="0053241E"/>
    <w:rsid w:val="005324DC"/>
    <w:rsid w:val="00532707"/>
    <w:rsid w:val="0053297E"/>
    <w:rsid w:val="00533211"/>
    <w:rsid w:val="0053491E"/>
    <w:rsid w:val="005349E6"/>
    <w:rsid w:val="00534C64"/>
    <w:rsid w:val="0053641F"/>
    <w:rsid w:val="00536CCF"/>
    <w:rsid w:val="005370AB"/>
    <w:rsid w:val="00537514"/>
    <w:rsid w:val="00537F06"/>
    <w:rsid w:val="005401FF"/>
    <w:rsid w:val="005411FC"/>
    <w:rsid w:val="005417DA"/>
    <w:rsid w:val="00541AEF"/>
    <w:rsid w:val="00543CBB"/>
    <w:rsid w:val="00544707"/>
    <w:rsid w:val="00545158"/>
    <w:rsid w:val="00545363"/>
    <w:rsid w:val="00545948"/>
    <w:rsid w:val="00545A0D"/>
    <w:rsid w:val="005462BA"/>
    <w:rsid w:val="005469F9"/>
    <w:rsid w:val="00547D61"/>
    <w:rsid w:val="005505E0"/>
    <w:rsid w:val="005522AD"/>
    <w:rsid w:val="0055347D"/>
    <w:rsid w:val="0055405D"/>
    <w:rsid w:val="00554135"/>
    <w:rsid w:val="00554AB1"/>
    <w:rsid w:val="00554E1F"/>
    <w:rsid w:val="005554D9"/>
    <w:rsid w:val="00555A0E"/>
    <w:rsid w:val="00555BF1"/>
    <w:rsid w:val="00556AF4"/>
    <w:rsid w:val="005570B9"/>
    <w:rsid w:val="005571D2"/>
    <w:rsid w:val="00557B09"/>
    <w:rsid w:val="00557C5B"/>
    <w:rsid w:val="00560D16"/>
    <w:rsid w:val="005613E7"/>
    <w:rsid w:val="00561B29"/>
    <w:rsid w:val="00562934"/>
    <w:rsid w:val="005632BB"/>
    <w:rsid w:val="0056490B"/>
    <w:rsid w:val="00564CF8"/>
    <w:rsid w:val="005653A3"/>
    <w:rsid w:val="005656B1"/>
    <w:rsid w:val="0056623D"/>
    <w:rsid w:val="00567492"/>
    <w:rsid w:val="00567FFB"/>
    <w:rsid w:val="005708BC"/>
    <w:rsid w:val="00570AE8"/>
    <w:rsid w:val="005711B4"/>
    <w:rsid w:val="005721E3"/>
    <w:rsid w:val="005739E4"/>
    <w:rsid w:val="005752DC"/>
    <w:rsid w:val="00576A91"/>
    <w:rsid w:val="0057768B"/>
    <w:rsid w:val="005777C6"/>
    <w:rsid w:val="00577D26"/>
    <w:rsid w:val="00580026"/>
    <w:rsid w:val="00580B03"/>
    <w:rsid w:val="00580EC3"/>
    <w:rsid w:val="00583215"/>
    <w:rsid w:val="00583960"/>
    <w:rsid w:val="005843C6"/>
    <w:rsid w:val="0058463D"/>
    <w:rsid w:val="0058518F"/>
    <w:rsid w:val="005855F2"/>
    <w:rsid w:val="00586F43"/>
    <w:rsid w:val="00587DE4"/>
    <w:rsid w:val="0059043F"/>
    <w:rsid w:val="00590DA7"/>
    <w:rsid w:val="005910DB"/>
    <w:rsid w:val="005914E1"/>
    <w:rsid w:val="005917DA"/>
    <w:rsid w:val="0059431E"/>
    <w:rsid w:val="0059538E"/>
    <w:rsid w:val="00595600"/>
    <w:rsid w:val="00595807"/>
    <w:rsid w:val="00595839"/>
    <w:rsid w:val="00595CD6"/>
    <w:rsid w:val="00596421"/>
    <w:rsid w:val="00597563"/>
    <w:rsid w:val="005A0805"/>
    <w:rsid w:val="005A1246"/>
    <w:rsid w:val="005A13BF"/>
    <w:rsid w:val="005A16DB"/>
    <w:rsid w:val="005A311E"/>
    <w:rsid w:val="005A35D8"/>
    <w:rsid w:val="005A492E"/>
    <w:rsid w:val="005A5584"/>
    <w:rsid w:val="005A63C2"/>
    <w:rsid w:val="005A67C3"/>
    <w:rsid w:val="005A7ADC"/>
    <w:rsid w:val="005B02EE"/>
    <w:rsid w:val="005B053C"/>
    <w:rsid w:val="005B0A6B"/>
    <w:rsid w:val="005B0E84"/>
    <w:rsid w:val="005B203F"/>
    <w:rsid w:val="005B2223"/>
    <w:rsid w:val="005B2993"/>
    <w:rsid w:val="005B42EC"/>
    <w:rsid w:val="005B4635"/>
    <w:rsid w:val="005B4801"/>
    <w:rsid w:val="005B5EE7"/>
    <w:rsid w:val="005B5FE9"/>
    <w:rsid w:val="005B6ED0"/>
    <w:rsid w:val="005B7C60"/>
    <w:rsid w:val="005B7D5E"/>
    <w:rsid w:val="005B7E77"/>
    <w:rsid w:val="005C0330"/>
    <w:rsid w:val="005C0474"/>
    <w:rsid w:val="005C0F81"/>
    <w:rsid w:val="005C3537"/>
    <w:rsid w:val="005C47D0"/>
    <w:rsid w:val="005C4F15"/>
    <w:rsid w:val="005C527B"/>
    <w:rsid w:val="005C61D5"/>
    <w:rsid w:val="005C65F2"/>
    <w:rsid w:val="005C6B93"/>
    <w:rsid w:val="005C6FE9"/>
    <w:rsid w:val="005C71BD"/>
    <w:rsid w:val="005C7A20"/>
    <w:rsid w:val="005C7E17"/>
    <w:rsid w:val="005D18D2"/>
    <w:rsid w:val="005D4390"/>
    <w:rsid w:val="005D4824"/>
    <w:rsid w:val="005D4C72"/>
    <w:rsid w:val="005D54A5"/>
    <w:rsid w:val="005D55E8"/>
    <w:rsid w:val="005D5D18"/>
    <w:rsid w:val="005D6CCF"/>
    <w:rsid w:val="005D7837"/>
    <w:rsid w:val="005E16E1"/>
    <w:rsid w:val="005E1A42"/>
    <w:rsid w:val="005E1BFF"/>
    <w:rsid w:val="005E2BC0"/>
    <w:rsid w:val="005E2FCC"/>
    <w:rsid w:val="005E31F1"/>
    <w:rsid w:val="005E4033"/>
    <w:rsid w:val="005E413F"/>
    <w:rsid w:val="005E484E"/>
    <w:rsid w:val="005E5270"/>
    <w:rsid w:val="005E53D9"/>
    <w:rsid w:val="005E5C76"/>
    <w:rsid w:val="005E5FA9"/>
    <w:rsid w:val="005E602B"/>
    <w:rsid w:val="005E6E82"/>
    <w:rsid w:val="005F058A"/>
    <w:rsid w:val="005F0F0C"/>
    <w:rsid w:val="005F1FFE"/>
    <w:rsid w:val="005F36C3"/>
    <w:rsid w:val="005F3A5B"/>
    <w:rsid w:val="005F4128"/>
    <w:rsid w:val="005F562F"/>
    <w:rsid w:val="005F6054"/>
    <w:rsid w:val="005F6477"/>
    <w:rsid w:val="005F6D91"/>
    <w:rsid w:val="005F7F9C"/>
    <w:rsid w:val="00600434"/>
    <w:rsid w:val="006007E5"/>
    <w:rsid w:val="00600F05"/>
    <w:rsid w:val="0060104B"/>
    <w:rsid w:val="00601F7F"/>
    <w:rsid w:val="006029D7"/>
    <w:rsid w:val="00602F1C"/>
    <w:rsid w:val="006044F1"/>
    <w:rsid w:val="006048BE"/>
    <w:rsid w:val="00604A8A"/>
    <w:rsid w:val="00604D8F"/>
    <w:rsid w:val="00604F1F"/>
    <w:rsid w:val="00605D90"/>
    <w:rsid w:val="00605F4F"/>
    <w:rsid w:val="00606001"/>
    <w:rsid w:val="0060628B"/>
    <w:rsid w:val="00606420"/>
    <w:rsid w:val="00606737"/>
    <w:rsid w:val="006078F4"/>
    <w:rsid w:val="00607940"/>
    <w:rsid w:val="00607F07"/>
    <w:rsid w:val="006109D6"/>
    <w:rsid w:val="0061146D"/>
    <w:rsid w:val="00612460"/>
    <w:rsid w:val="0061440C"/>
    <w:rsid w:val="006144E1"/>
    <w:rsid w:val="00614957"/>
    <w:rsid w:val="00616A0D"/>
    <w:rsid w:val="00616C5C"/>
    <w:rsid w:val="00617764"/>
    <w:rsid w:val="00617ACE"/>
    <w:rsid w:val="00620C4E"/>
    <w:rsid w:val="00620FC5"/>
    <w:rsid w:val="0062261A"/>
    <w:rsid w:val="00622E27"/>
    <w:rsid w:val="00622FB6"/>
    <w:rsid w:val="00623A68"/>
    <w:rsid w:val="00623CF1"/>
    <w:rsid w:val="0062400A"/>
    <w:rsid w:val="00624631"/>
    <w:rsid w:val="006255A2"/>
    <w:rsid w:val="00625641"/>
    <w:rsid w:val="00625B05"/>
    <w:rsid w:val="00625B0D"/>
    <w:rsid w:val="00626CAA"/>
    <w:rsid w:val="00626FBC"/>
    <w:rsid w:val="00627FA9"/>
    <w:rsid w:val="00630178"/>
    <w:rsid w:val="00630F74"/>
    <w:rsid w:val="00631B55"/>
    <w:rsid w:val="00632DFB"/>
    <w:rsid w:val="00632FB0"/>
    <w:rsid w:val="00633D25"/>
    <w:rsid w:val="00634F29"/>
    <w:rsid w:val="0063546C"/>
    <w:rsid w:val="006358BF"/>
    <w:rsid w:val="00636B11"/>
    <w:rsid w:val="00636DD1"/>
    <w:rsid w:val="00636E39"/>
    <w:rsid w:val="00637307"/>
    <w:rsid w:val="00637614"/>
    <w:rsid w:val="00640C96"/>
    <w:rsid w:val="006418EC"/>
    <w:rsid w:val="00641C29"/>
    <w:rsid w:val="00641EAF"/>
    <w:rsid w:val="00641F25"/>
    <w:rsid w:val="006422F3"/>
    <w:rsid w:val="00642363"/>
    <w:rsid w:val="00642446"/>
    <w:rsid w:val="00642E22"/>
    <w:rsid w:val="00643875"/>
    <w:rsid w:val="00643883"/>
    <w:rsid w:val="00643FF7"/>
    <w:rsid w:val="0064458C"/>
    <w:rsid w:val="00644BA6"/>
    <w:rsid w:val="00645D9F"/>
    <w:rsid w:val="00646BDF"/>
    <w:rsid w:val="00647F30"/>
    <w:rsid w:val="0065080D"/>
    <w:rsid w:val="00650BF3"/>
    <w:rsid w:val="00651B69"/>
    <w:rsid w:val="00651D02"/>
    <w:rsid w:val="006520CD"/>
    <w:rsid w:val="00653957"/>
    <w:rsid w:val="00654640"/>
    <w:rsid w:val="00654C48"/>
    <w:rsid w:val="006554F5"/>
    <w:rsid w:val="00655A5D"/>
    <w:rsid w:val="00655DFA"/>
    <w:rsid w:val="00656247"/>
    <w:rsid w:val="006569FD"/>
    <w:rsid w:val="00657729"/>
    <w:rsid w:val="00660D8D"/>
    <w:rsid w:val="00661557"/>
    <w:rsid w:val="00662E1E"/>
    <w:rsid w:val="00663AE4"/>
    <w:rsid w:val="006645CE"/>
    <w:rsid w:val="006648CD"/>
    <w:rsid w:val="00664CF8"/>
    <w:rsid w:val="006652A5"/>
    <w:rsid w:val="00665881"/>
    <w:rsid w:val="00665BF1"/>
    <w:rsid w:val="0066605F"/>
    <w:rsid w:val="00666366"/>
    <w:rsid w:val="00666D82"/>
    <w:rsid w:val="00666E64"/>
    <w:rsid w:val="00671209"/>
    <w:rsid w:val="0067210F"/>
    <w:rsid w:val="006727B3"/>
    <w:rsid w:val="00673D83"/>
    <w:rsid w:val="006741F5"/>
    <w:rsid w:val="00674470"/>
    <w:rsid w:val="00674674"/>
    <w:rsid w:val="00674F9F"/>
    <w:rsid w:val="0067656B"/>
    <w:rsid w:val="00676F9F"/>
    <w:rsid w:val="00677FC7"/>
    <w:rsid w:val="00680898"/>
    <w:rsid w:val="00680F5E"/>
    <w:rsid w:val="0068122A"/>
    <w:rsid w:val="00681F76"/>
    <w:rsid w:val="00681FA3"/>
    <w:rsid w:val="00682759"/>
    <w:rsid w:val="00684249"/>
    <w:rsid w:val="00684E44"/>
    <w:rsid w:val="006862D7"/>
    <w:rsid w:val="006862E1"/>
    <w:rsid w:val="0068644E"/>
    <w:rsid w:val="006866FC"/>
    <w:rsid w:val="00687CA5"/>
    <w:rsid w:val="00687E85"/>
    <w:rsid w:val="00691619"/>
    <w:rsid w:val="00691794"/>
    <w:rsid w:val="006924B2"/>
    <w:rsid w:val="00694156"/>
    <w:rsid w:val="00694392"/>
    <w:rsid w:val="006949A6"/>
    <w:rsid w:val="00695376"/>
    <w:rsid w:val="006961A0"/>
    <w:rsid w:val="0069659E"/>
    <w:rsid w:val="00696E4B"/>
    <w:rsid w:val="00697F36"/>
    <w:rsid w:val="006A0808"/>
    <w:rsid w:val="006A0A1C"/>
    <w:rsid w:val="006A1375"/>
    <w:rsid w:val="006A203B"/>
    <w:rsid w:val="006A237B"/>
    <w:rsid w:val="006A25E0"/>
    <w:rsid w:val="006A261E"/>
    <w:rsid w:val="006A2683"/>
    <w:rsid w:val="006A26E6"/>
    <w:rsid w:val="006A3184"/>
    <w:rsid w:val="006A341C"/>
    <w:rsid w:val="006A3A93"/>
    <w:rsid w:val="006A43C9"/>
    <w:rsid w:val="006A4A6A"/>
    <w:rsid w:val="006A52CA"/>
    <w:rsid w:val="006A54BB"/>
    <w:rsid w:val="006A54D9"/>
    <w:rsid w:val="006A5674"/>
    <w:rsid w:val="006A6301"/>
    <w:rsid w:val="006A6D16"/>
    <w:rsid w:val="006A7524"/>
    <w:rsid w:val="006A79A9"/>
    <w:rsid w:val="006B0CFB"/>
    <w:rsid w:val="006B0FE2"/>
    <w:rsid w:val="006B197F"/>
    <w:rsid w:val="006B1CD2"/>
    <w:rsid w:val="006B2234"/>
    <w:rsid w:val="006B2474"/>
    <w:rsid w:val="006B2BA0"/>
    <w:rsid w:val="006B2BED"/>
    <w:rsid w:val="006B2FC9"/>
    <w:rsid w:val="006B348F"/>
    <w:rsid w:val="006B3522"/>
    <w:rsid w:val="006B3DAF"/>
    <w:rsid w:val="006B3E25"/>
    <w:rsid w:val="006B4BDF"/>
    <w:rsid w:val="006B4D39"/>
    <w:rsid w:val="006B5300"/>
    <w:rsid w:val="006B59D6"/>
    <w:rsid w:val="006B5ED1"/>
    <w:rsid w:val="006B7566"/>
    <w:rsid w:val="006C0ED6"/>
    <w:rsid w:val="006C0F13"/>
    <w:rsid w:val="006C1AB7"/>
    <w:rsid w:val="006C209E"/>
    <w:rsid w:val="006C300C"/>
    <w:rsid w:val="006C3727"/>
    <w:rsid w:val="006C4C69"/>
    <w:rsid w:val="006C5BAE"/>
    <w:rsid w:val="006C6E43"/>
    <w:rsid w:val="006C752E"/>
    <w:rsid w:val="006C7B5C"/>
    <w:rsid w:val="006C7DAA"/>
    <w:rsid w:val="006D0910"/>
    <w:rsid w:val="006D0A54"/>
    <w:rsid w:val="006D0D4F"/>
    <w:rsid w:val="006D0EFA"/>
    <w:rsid w:val="006D11A2"/>
    <w:rsid w:val="006D15C1"/>
    <w:rsid w:val="006D16FA"/>
    <w:rsid w:val="006D1DFD"/>
    <w:rsid w:val="006D1E35"/>
    <w:rsid w:val="006D2052"/>
    <w:rsid w:val="006D292A"/>
    <w:rsid w:val="006D2E75"/>
    <w:rsid w:val="006D35AA"/>
    <w:rsid w:val="006D3901"/>
    <w:rsid w:val="006D43FD"/>
    <w:rsid w:val="006D5502"/>
    <w:rsid w:val="006D570C"/>
    <w:rsid w:val="006D5EB5"/>
    <w:rsid w:val="006D731E"/>
    <w:rsid w:val="006D7C21"/>
    <w:rsid w:val="006E1A1C"/>
    <w:rsid w:val="006E29B2"/>
    <w:rsid w:val="006E4B75"/>
    <w:rsid w:val="006E4EF2"/>
    <w:rsid w:val="006E5064"/>
    <w:rsid w:val="006E6FAA"/>
    <w:rsid w:val="006E7C32"/>
    <w:rsid w:val="006E7F9D"/>
    <w:rsid w:val="006F0C10"/>
    <w:rsid w:val="006F12B2"/>
    <w:rsid w:val="006F155C"/>
    <w:rsid w:val="006F1855"/>
    <w:rsid w:val="006F23F4"/>
    <w:rsid w:val="006F293A"/>
    <w:rsid w:val="006F3315"/>
    <w:rsid w:val="006F371B"/>
    <w:rsid w:val="006F469A"/>
    <w:rsid w:val="006F4777"/>
    <w:rsid w:val="006F4D44"/>
    <w:rsid w:val="006F514E"/>
    <w:rsid w:val="006F5322"/>
    <w:rsid w:val="006F5681"/>
    <w:rsid w:val="006F5A07"/>
    <w:rsid w:val="006F65FE"/>
    <w:rsid w:val="006F6D2D"/>
    <w:rsid w:val="006F7609"/>
    <w:rsid w:val="006F7B8C"/>
    <w:rsid w:val="006F7B94"/>
    <w:rsid w:val="0070007B"/>
    <w:rsid w:val="007001DE"/>
    <w:rsid w:val="0070123A"/>
    <w:rsid w:val="007017DD"/>
    <w:rsid w:val="007018B3"/>
    <w:rsid w:val="00701D0A"/>
    <w:rsid w:val="00701ECC"/>
    <w:rsid w:val="0070296B"/>
    <w:rsid w:val="0070386E"/>
    <w:rsid w:val="00703CB3"/>
    <w:rsid w:val="00703EF2"/>
    <w:rsid w:val="007055E8"/>
    <w:rsid w:val="007058B6"/>
    <w:rsid w:val="00705DA9"/>
    <w:rsid w:val="00706FEB"/>
    <w:rsid w:val="00707E14"/>
    <w:rsid w:val="0071167D"/>
    <w:rsid w:val="00712DAB"/>
    <w:rsid w:val="0071362D"/>
    <w:rsid w:val="00714A12"/>
    <w:rsid w:val="0071546D"/>
    <w:rsid w:val="007154F5"/>
    <w:rsid w:val="00716468"/>
    <w:rsid w:val="007211D5"/>
    <w:rsid w:val="00721587"/>
    <w:rsid w:val="007217B4"/>
    <w:rsid w:val="00721D77"/>
    <w:rsid w:val="00722239"/>
    <w:rsid w:val="0072317B"/>
    <w:rsid w:val="00723E84"/>
    <w:rsid w:val="00725F56"/>
    <w:rsid w:val="0072620F"/>
    <w:rsid w:val="007264CD"/>
    <w:rsid w:val="00726ED3"/>
    <w:rsid w:val="0072774C"/>
    <w:rsid w:val="007302C4"/>
    <w:rsid w:val="00730929"/>
    <w:rsid w:val="00731A46"/>
    <w:rsid w:val="00731C59"/>
    <w:rsid w:val="007326C2"/>
    <w:rsid w:val="00733A91"/>
    <w:rsid w:val="00733CAB"/>
    <w:rsid w:val="007345A9"/>
    <w:rsid w:val="00735039"/>
    <w:rsid w:val="007359CF"/>
    <w:rsid w:val="007366BD"/>
    <w:rsid w:val="007375CA"/>
    <w:rsid w:val="00740421"/>
    <w:rsid w:val="00741DA6"/>
    <w:rsid w:val="00742609"/>
    <w:rsid w:val="00743059"/>
    <w:rsid w:val="007438AB"/>
    <w:rsid w:val="00744E49"/>
    <w:rsid w:val="007454A9"/>
    <w:rsid w:val="00745CA3"/>
    <w:rsid w:val="00746833"/>
    <w:rsid w:val="0074713A"/>
    <w:rsid w:val="00747788"/>
    <w:rsid w:val="00747E28"/>
    <w:rsid w:val="007500D6"/>
    <w:rsid w:val="007518CB"/>
    <w:rsid w:val="00751B2C"/>
    <w:rsid w:val="0075264B"/>
    <w:rsid w:val="007536E4"/>
    <w:rsid w:val="00754E4D"/>
    <w:rsid w:val="00755694"/>
    <w:rsid w:val="007569DB"/>
    <w:rsid w:val="00756C07"/>
    <w:rsid w:val="00756E88"/>
    <w:rsid w:val="007606A3"/>
    <w:rsid w:val="007611A5"/>
    <w:rsid w:val="00761724"/>
    <w:rsid w:val="00762B6A"/>
    <w:rsid w:val="0076307A"/>
    <w:rsid w:val="00763148"/>
    <w:rsid w:val="00763473"/>
    <w:rsid w:val="00763861"/>
    <w:rsid w:val="00763BDD"/>
    <w:rsid w:val="00763DF0"/>
    <w:rsid w:val="00763F4A"/>
    <w:rsid w:val="0076612B"/>
    <w:rsid w:val="00766186"/>
    <w:rsid w:val="00766A05"/>
    <w:rsid w:val="00767498"/>
    <w:rsid w:val="007677C0"/>
    <w:rsid w:val="00767ACB"/>
    <w:rsid w:val="007704B5"/>
    <w:rsid w:val="00771CAD"/>
    <w:rsid w:val="00771D5B"/>
    <w:rsid w:val="007721FC"/>
    <w:rsid w:val="0077268B"/>
    <w:rsid w:val="00773CDC"/>
    <w:rsid w:val="00774347"/>
    <w:rsid w:val="007745D6"/>
    <w:rsid w:val="00775AA5"/>
    <w:rsid w:val="0077656F"/>
    <w:rsid w:val="0077698E"/>
    <w:rsid w:val="00777ACB"/>
    <w:rsid w:val="00777D15"/>
    <w:rsid w:val="00780AF5"/>
    <w:rsid w:val="007810BE"/>
    <w:rsid w:val="0078115D"/>
    <w:rsid w:val="00782387"/>
    <w:rsid w:val="0078318C"/>
    <w:rsid w:val="0078441F"/>
    <w:rsid w:val="00784792"/>
    <w:rsid w:val="00785558"/>
    <w:rsid w:val="00785F01"/>
    <w:rsid w:val="00786DD6"/>
    <w:rsid w:val="007871F2"/>
    <w:rsid w:val="007904D9"/>
    <w:rsid w:val="00790810"/>
    <w:rsid w:val="00790C77"/>
    <w:rsid w:val="007917E2"/>
    <w:rsid w:val="00792961"/>
    <w:rsid w:val="007931CB"/>
    <w:rsid w:val="00793590"/>
    <w:rsid w:val="0079395B"/>
    <w:rsid w:val="00793DB3"/>
    <w:rsid w:val="00794820"/>
    <w:rsid w:val="007949D9"/>
    <w:rsid w:val="00794ACC"/>
    <w:rsid w:val="00794FFD"/>
    <w:rsid w:val="00796AFE"/>
    <w:rsid w:val="00796B31"/>
    <w:rsid w:val="0079755E"/>
    <w:rsid w:val="007977B3"/>
    <w:rsid w:val="007A020D"/>
    <w:rsid w:val="007A1D4A"/>
    <w:rsid w:val="007A206C"/>
    <w:rsid w:val="007A2588"/>
    <w:rsid w:val="007A3DC3"/>
    <w:rsid w:val="007A4189"/>
    <w:rsid w:val="007A41B7"/>
    <w:rsid w:val="007A447B"/>
    <w:rsid w:val="007A4F45"/>
    <w:rsid w:val="007A63DB"/>
    <w:rsid w:val="007A739B"/>
    <w:rsid w:val="007B0B40"/>
    <w:rsid w:val="007B1E0F"/>
    <w:rsid w:val="007B225A"/>
    <w:rsid w:val="007B246E"/>
    <w:rsid w:val="007B2791"/>
    <w:rsid w:val="007B37DA"/>
    <w:rsid w:val="007B454A"/>
    <w:rsid w:val="007B4C57"/>
    <w:rsid w:val="007B5E1B"/>
    <w:rsid w:val="007B680F"/>
    <w:rsid w:val="007B7335"/>
    <w:rsid w:val="007B7B99"/>
    <w:rsid w:val="007C0846"/>
    <w:rsid w:val="007C10FE"/>
    <w:rsid w:val="007C2EC9"/>
    <w:rsid w:val="007C3472"/>
    <w:rsid w:val="007C3FB0"/>
    <w:rsid w:val="007C40C0"/>
    <w:rsid w:val="007C43CD"/>
    <w:rsid w:val="007C5768"/>
    <w:rsid w:val="007C5DB2"/>
    <w:rsid w:val="007C6032"/>
    <w:rsid w:val="007C63D4"/>
    <w:rsid w:val="007D09FF"/>
    <w:rsid w:val="007D139A"/>
    <w:rsid w:val="007D1493"/>
    <w:rsid w:val="007D157F"/>
    <w:rsid w:val="007D1699"/>
    <w:rsid w:val="007D1B6F"/>
    <w:rsid w:val="007D1CDC"/>
    <w:rsid w:val="007D2CB2"/>
    <w:rsid w:val="007D3D91"/>
    <w:rsid w:val="007D4827"/>
    <w:rsid w:val="007D66DB"/>
    <w:rsid w:val="007D7054"/>
    <w:rsid w:val="007D7A69"/>
    <w:rsid w:val="007D7FE6"/>
    <w:rsid w:val="007E01B5"/>
    <w:rsid w:val="007E04F1"/>
    <w:rsid w:val="007E086A"/>
    <w:rsid w:val="007E0D7B"/>
    <w:rsid w:val="007E1C6F"/>
    <w:rsid w:val="007E2593"/>
    <w:rsid w:val="007E41FE"/>
    <w:rsid w:val="007E49C4"/>
    <w:rsid w:val="007E4F28"/>
    <w:rsid w:val="007E6001"/>
    <w:rsid w:val="007E61E5"/>
    <w:rsid w:val="007E67E2"/>
    <w:rsid w:val="007E74DF"/>
    <w:rsid w:val="007E7C39"/>
    <w:rsid w:val="007F111E"/>
    <w:rsid w:val="007F15B1"/>
    <w:rsid w:val="007F1A8C"/>
    <w:rsid w:val="007F27FE"/>
    <w:rsid w:val="007F2991"/>
    <w:rsid w:val="007F29B2"/>
    <w:rsid w:val="007F2C9F"/>
    <w:rsid w:val="007F2E1B"/>
    <w:rsid w:val="007F357A"/>
    <w:rsid w:val="007F480F"/>
    <w:rsid w:val="007F6EEA"/>
    <w:rsid w:val="007F7691"/>
    <w:rsid w:val="007F7AA3"/>
    <w:rsid w:val="008009F4"/>
    <w:rsid w:val="00801454"/>
    <w:rsid w:val="00801E29"/>
    <w:rsid w:val="00802654"/>
    <w:rsid w:val="0080365C"/>
    <w:rsid w:val="0080441C"/>
    <w:rsid w:val="0080480D"/>
    <w:rsid w:val="008057C1"/>
    <w:rsid w:val="00805C06"/>
    <w:rsid w:val="00806179"/>
    <w:rsid w:val="00806326"/>
    <w:rsid w:val="008069EA"/>
    <w:rsid w:val="00806EA2"/>
    <w:rsid w:val="00807644"/>
    <w:rsid w:val="00807770"/>
    <w:rsid w:val="00807779"/>
    <w:rsid w:val="00807A4C"/>
    <w:rsid w:val="00807ACA"/>
    <w:rsid w:val="00810254"/>
    <w:rsid w:val="00810F68"/>
    <w:rsid w:val="00810FAC"/>
    <w:rsid w:val="00811CAF"/>
    <w:rsid w:val="00812BE8"/>
    <w:rsid w:val="008131E3"/>
    <w:rsid w:val="0081474E"/>
    <w:rsid w:val="0081608F"/>
    <w:rsid w:val="008177E6"/>
    <w:rsid w:val="008203DC"/>
    <w:rsid w:val="008207B9"/>
    <w:rsid w:val="00820D6A"/>
    <w:rsid w:val="00822780"/>
    <w:rsid w:val="00822EEA"/>
    <w:rsid w:val="00823A3D"/>
    <w:rsid w:val="00823BF0"/>
    <w:rsid w:val="00823D98"/>
    <w:rsid w:val="008240E6"/>
    <w:rsid w:val="0082509B"/>
    <w:rsid w:val="008259C7"/>
    <w:rsid w:val="00825D0B"/>
    <w:rsid w:val="008264DC"/>
    <w:rsid w:val="00827062"/>
    <w:rsid w:val="0082767F"/>
    <w:rsid w:val="00827931"/>
    <w:rsid w:val="008306B4"/>
    <w:rsid w:val="00831CC7"/>
    <w:rsid w:val="00832355"/>
    <w:rsid w:val="008324F6"/>
    <w:rsid w:val="008327E4"/>
    <w:rsid w:val="0083352E"/>
    <w:rsid w:val="00833980"/>
    <w:rsid w:val="00833A03"/>
    <w:rsid w:val="00834FC1"/>
    <w:rsid w:val="008350A3"/>
    <w:rsid w:val="0083596B"/>
    <w:rsid w:val="00835B79"/>
    <w:rsid w:val="00835DCF"/>
    <w:rsid w:val="00836F6D"/>
    <w:rsid w:val="00836F81"/>
    <w:rsid w:val="008413A5"/>
    <w:rsid w:val="00842C89"/>
    <w:rsid w:val="0084325D"/>
    <w:rsid w:val="00843428"/>
    <w:rsid w:val="008434BC"/>
    <w:rsid w:val="00843B8F"/>
    <w:rsid w:val="00844825"/>
    <w:rsid w:val="00844F1E"/>
    <w:rsid w:val="008451EE"/>
    <w:rsid w:val="008454DA"/>
    <w:rsid w:val="008457C3"/>
    <w:rsid w:val="00845920"/>
    <w:rsid w:val="0084662D"/>
    <w:rsid w:val="0084750D"/>
    <w:rsid w:val="00847694"/>
    <w:rsid w:val="0084776C"/>
    <w:rsid w:val="008479DD"/>
    <w:rsid w:val="008507DF"/>
    <w:rsid w:val="008518C1"/>
    <w:rsid w:val="00851B05"/>
    <w:rsid w:val="00852716"/>
    <w:rsid w:val="008528DB"/>
    <w:rsid w:val="00852E63"/>
    <w:rsid w:val="008532CD"/>
    <w:rsid w:val="008535A0"/>
    <w:rsid w:val="00854140"/>
    <w:rsid w:val="00854744"/>
    <w:rsid w:val="00854CB0"/>
    <w:rsid w:val="008558A4"/>
    <w:rsid w:val="00856A59"/>
    <w:rsid w:val="00857BE1"/>
    <w:rsid w:val="008602EA"/>
    <w:rsid w:val="00860E1A"/>
    <w:rsid w:val="00862494"/>
    <w:rsid w:val="008625FC"/>
    <w:rsid w:val="008627B1"/>
    <w:rsid w:val="0086290E"/>
    <w:rsid w:val="00862B0B"/>
    <w:rsid w:val="00863358"/>
    <w:rsid w:val="00863BD6"/>
    <w:rsid w:val="00864544"/>
    <w:rsid w:val="00865D99"/>
    <w:rsid w:val="00866118"/>
    <w:rsid w:val="00866614"/>
    <w:rsid w:val="00867C0C"/>
    <w:rsid w:val="0087086D"/>
    <w:rsid w:val="00870A22"/>
    <w:rsid w:val="00871CEC"/>
    <w:rsid w:val="008724AF"/>
    <w:rsid w:val="0087268C"/>
    <w:rsid w:val="0087316B"/>
    <w:rsid w:val="008757A5"/>
    <w:rsid w:val="00876958"/>
    <w:rsid w:val="00876EBE"/>
    <w:rsid w:val="00881E95"/>
    <w:rsid w:val="008823FE"/>
    <w:rsid w:val="00882D12"/>
    <w:rsid w:val="008833D2"/>
    <w:rsid w:val="00883414"/>
    <w:rsid w:val="008835BE"/>
    <w:rsid w:val="00883A4E"/>
    <w:rsid w:val="00884353"/>
    <w:rsid w:val="008844A6"/>
    <w:rsid w:val="00884831"/>
    <w:rsid w:val="00884BA8"/>
    <w:rsid w:val="00886817"/>
    <w:rsid w:val="0088709F"/>
    <w:rsid w:val="008908AB"/>
    <w:rsid w:val="008909F7"/>
    <w:rsid w:val="0089103B"/>
    <w:rsid w:val="008912D7"/>
    <w:rsid w:val="00891C07"/>
    <w:rsid w:val="00891CD7"/>
    <w:rsid w:val="00891F5C"/>
    <w:rsid w:val="00891F7C"/>
    <w:rsid w:val="0089218F"/>
    <w:rsid w:val="008924FD"/>
    <w:rsid w:val="00892B48"/>
    <w:rsid w:val="00892EFB"/>
    <w:rsid w:val="00894BBA"/>
    <w:rsid w:val="0089634F"/>
    <w:rsid w:val="008965D7"/>
    <w:rsid w:val="00897193"/>
    <w:rsid w:val="00897666"/>
    <w:rsid w:val="008A1C21"/>
    <w:rsid w:val="008A24F4"/>
    <w:rsid w:val="008A3034"/>
    <w:rsid w:val="008A3E5F"/>
    <w:rsid w:val="008A4D25"/>
    <w:rsid w:val="008A5524"/>
    <w:rsid w:val="008A6269"/>
    <w:rsid w:val="008A797F"/>
    <w:rsid w:val="008B0125"/>
    <w:rsid w:val="008B0479"/>
    <w:rsid w:val="008B0504"/>
    <w:rsid w:val="008B14DE"/>
    <w:rsid w:val="008B18D0"/>
    <w:rsid w:val="008B1CC3"/>
    <w:rsid w:val="008B2463"/>
    <w:rsid w:val="008B491A"/>
    <w:rsid w:val="008B6F28"/>
    <w:rsid w:val="008B72FA"/>
    <w:rsid w:val="008B74AF"/>
    <w:rsid w:val="008B77E1"/>
    <w:rsid w:val="008B79BB"/>
    <w:rsid w:val="008B7A00"/>
    <w:rsid w:val="008B7A77"/>
    <w:rsid w:val="008C2145"/>
    <w:rsid w:val="008C2976"/>
    <w:rsid w:val="008C299A"/>
    <w:rsid w:val="008C2AF1"/>
    <w:rsid w:val="008C2C52"/>
    <w:rsid w:val="008C343E"/>
    <w:rsid w:val="008C3716"/>
    <w:rsid w:val="008C37FC"/>
    <w:rsid w:val="008C4E57"/>
    <w:rsid w:val="008C62C1"/>
    <w:rsid w:val="008C632E"/>
    <w:rsid w:val="008C674D"/>
    <w:rsid w:val="008C6F19"/>
    <w:rsid w:val="008C72C4"/>
    <w:rsid w:val="008C7D4A"/>
    <w:rsid w:val="008D0D6B"/>
    <w:rsid w:val="008D2B29"/>
    <w:rsid w:val="008D31E4"/>
    <w:rsid w:val="008D333C"/>
    <w:rsid w:val="008D386C"/>
    <w:rsid w:val="008D3929"/>
    <w:rsid w:val="008D5643"/>
    <w:rsid w:val="008D5B05"/>
    <w:rsid w:val="008D7D88"/>
    <w:rsid w:val="008E0166"/>
    <w:rsid w:val="008E1FB5"/>
    <w:rsid w:val="008E28DE"/>
    <w:rsid w:val="008E3062"/>
    <w:rsid w:val="008E32CF"/>
    <w:rsid w:val="008E3709"/>
    <w:rsid w:val="008E3C66"/>
    <w:rsid w:val="008E3FDC"/>
    <w:rsid w:val="008E42FD"/>
    <w:rsid w:val="008E4373"/>
    <w:rsid w:val="008E45AF"/>
    <w:rsid w:val="008E54EE"/>
    <w:rsid w:val="008E56D5"/>
    <w:rsid w:val="008E584D"/>
    <w:rsid w:val="008E60E4"/>
    <w:rsid w:val="008E63E3"/>
    <w:rsid w:val="008E7180"/>
    <w:rsid w:val="008E7AB9"/>
    <w:rsid w:val="008F034A"/>
    <w:rsid w:val="008F1923"/>
    <w:rsid w:val="008F27F6"/>
    <w:rsid w:val="008F3259"/>
    <w:rsid w:val="008F3591"/>
    <w:rsid w:val="008F4142"/>
    <w:rsid w:val="008F49C7"/>
    <w:rsid w:val="0090017F"/>
    <w:rsid w:val="00900E54"/>
    <w:rsid w:val="00901807"/>
    <w:rsid w:val="00901F3A"/>
    <w:rsid w:val="00902AC6"/>
    <w:rsid w:val="00902CFB"/>
    <w:rsid w:val="00902E61"/>
    <w:rsid w:val="0090310D"/>
    <w:rsid w:val="00903297"/>
    <w:rsid w:val="00904101"/>
    <w:rsid w:val="009043EB"/>
    <w:rsid w:val="00904A88"/>
    <w:rsid w:val="00904FE8"/>
    <w:rsid w:val="009055EE"/>
    <w:rsid w:val="00907389"/>
    <w:rsid w:val="009077EC"/>
    <w:rsid w:val="00907ECC"/>
    <w:rsid w:val="00910912"/>
    <w:rsid w:val="00910BF5"/>
    <w:rsid w:val="0091202B"/>
    <w:rsid w:val="00912795"/>
    <w:rsid w:val="009134BB"/>
    <w:rsid w:val="00913E47"/>
    <w:rsid w:val="00915C1A"/>
    <w:rsid w:val="00917745"/>
    <w:rsid w:val="00917C83"/>
    <w:rsid w:val="009201BD"/>
    <w:rsid w:val="00921325"/>
    <w:rsid w:val="009216AE"/>
    <w:rsid w:val="009216E8"/>
    <w:rsid w:val="00921CC9"/>
    <w:rsid w:val="0092279F"/>
    <w:rsid w:val="00922C05"/>
    <w:rsid w:val="009233C4"/>
    <w:rsid w:val="00923D25"/>
    <w:rsid w:val="00924430"/>
    <w:rsid w:val="009244B4"/>
    <w:rsid w:val="00924D4B"/>
    <w:rsid w:val="00924E8E"/>
    <w:rsid w:val="00925E52"/>
    <w:rsid w:val="00926C6B"/>
    <w:rsid w:val="009271C9"/>
    <w:rsid w:val="00927FDD"/>
    <w:rsid w:val="009300BC"/>
    <w:rsid w:val="00930F87"/>
    <w:rsid w:val="0093175A"/>
    <w:rsid w:val="00931B14"/>
    <w:rsid w:val="0093231B"/>
    <w:rsid w:val="009325C1"/>
    <w:rsid w:val="009331BE"/>
    <w:rsid w:val="00935833"/>
    <w:rsid w:val="00936ABF"/>
    <w:rsid w:val="00936DAC"/>
    <w:rsid w:val="0094046A"/>
    <w:rsid w:val="0094110F"/>
    <w:rsid w:val="00941DA9"/>
    <w:rsid w:val="00941DCC"/>
    <w:rsid w:val="00943CD1"/>
    <w:rsid w:val="00943E2B"/>
    <w:rsid w:val="009449A8"/>
    <w:rsid w:val="0094721A"/>
    <w:rsid w:val="009501DD"/>
    <w:rsid w:val="00950587"/>
    <w:rsid w:val="00950868"/>
    <w:rsid w:val="00951080"/>
    <w:rsid w:val="009511ED"/>
    <w:rsid w:val="009523C9"/>
    <w:rsid w:val="00952592"/>
    <w:rsid w:val="00954A70"/>
    <w:rsid w:val="009561CB"/>
    <w:rsid w:val="0095748F"/>
    <w:rsid w:val="009576D7"/>
    <w:rsid w:val="00957EBB"/>
    <w:rsid w:val="0096038F"/>
    <w:rsid w:val="00960E94"/>
    <w:rsid w:val="0096119D"/>
    <w:rsid w:val="009611D8"/>
    <w:rsid w:val="00961DFD"/>
    <w:rsid w:val="00964598"/>
    <w:rsid w:val="009666E9"/>
    <w:rsid w:val="009668B2"/>
    <w:rsid w:val="00966CEB"/>
    <w:rsid w:val="00967311"/>
    <w:rsid w:val="0096746A"/>
    <w:rsid w:val="00967548"/>
    <w:rsid w:val="009679D1"/>
    <w:rsid w:val="00967AA2"/>
    <w:rsid w:val="009702D8"/>
    <w:rsid w:val="0097059D"/>
    <w:rsid w:val="00971999"/>
    <w:rsid w:val="00971B38"/>
    <w:rsid w:val="00972134"/>
    <w:rsid w:val="00973017"/>
    <w:rsid w:val="00974646"/>
    <w:rsid w:val="009754FA"/>
    <w:rsid w:val="00975826"/>
    <w:rsid w:val="0097641D"/>
    <w:rsid w:val="00976DE4"/>
    <w:rsid w:val="00976F29"/>
    <w:rsid w:val="00977363"/>
    <w:rsid w:val="00977ED0"/>
    <w:rsid w:val="00977F40"/>
    <w:rsid w:val="00981309"/>
    <w:rsid w:val="00981624"/>
    <w:rsid w:val="0098214B"/>
    <w:rsid w:val="00982461"/>
    <w:rsid w:val="009832A8"/>
    <w:rsid w:val="009839FF"/>
    <w:rsid w:val="0098414A"/>
    <w:rsid w:val="009848DF"/>
    <w:rsid w:val="00985021"/>
    <w:rsid w:val="00985202"/>
    <w:rsid w:val="009852FA"/>
    <w:rsid w:val="00985524"/>
    <w:rsid w:val="0098598A"/>
    <w:rsid w:val="00985E24"/>
    <w:rsid w:val="00985FCB"/>
    <w:rsid w:val="0098674D"/>
    <w:rsid w:val="00986761"/>
    <w:rsid w:val="00990123"/>
    <w:rsid w:val="00990500"/>
    <w:rsid w:val="009908FE"/>
    <w:rsid w:val="00990C39"/>
    <w:rsid w:val="0099106C"/>
    <w:rsid w:val="009910DA"/>
    <w:rsid w:val="00991F32"/>
    <w:rsid w:val="00992A04"/>
    <w:rsid w:val="00992FD6"/>
    <w:rsid w:val="009943A8"/>
    <w:rsid w:val="00994E9F"/>
    <w:rsid w:val="0099573B"/>
    <w:rsid w:val="00996F97"/>
    <w:rsid w:val="00997837"/>
    <w:rsid w:val="00997E8D"/>
    <w:rsid w:val="009A0E69"/>
    <w:rsid w:val="009A16C4"/>
    <w:rsid w:val="009A202E"/>
    <w:rsid w:val="009A2494"/>
    <w:rsid w:val="009A2524"/>
    <w:rsid w:val="009A37CA"/>
    <w:rsid w:val="009A3AD8"/>
    <w:rsid w:val="009A41CC"/>
    <w:rsid w:val="009A4B5D"/>
    <w:rsid w:val="009A4EA9"/>
    <w:rsid w:val="009A5DD4"/>
    <w:rsid w:val="009A5F83"/>
    <w:rsid w:val="009A6C46"/>
    <w:rsid w:val="009B0F4F"/>
    <w:rsid w:val="009B2621"/>
    <w:rsid w:val="009B3751"/>
    <w:rsid w:val="009B393D"/>
    <w:rsid w:val="009B4D09"/>
    <w:rsid w:val="009B5718"/>
    <w:rsid w:val="009B5B5A"/>
    <w:rsid w:val="009B6057"/>
    <w:rsid w:val="009B6502"/>
    <w:rsid w:val="009C00E0"/>
    <w:rsid w:val="009C02F3"/>
    <w:rsid w:val="009C03E7"/>
    <w:rsid w:val="009C0E76"/>
    <w:rsid w:val="009C0FF0"/>
    <w:rsid w:val="009C1685"/>
    <w:rsid w:val="009C1E15"/>
    <w:rsid w:val="009C4153"/>
    <w:rsid w:val="009C4476"/>
    <w:rsid w:val="009C5511"/>
    <w:rsid w:val="009C5A5E"/>
    <w:rsid w:val="009C6FF8"/>
    <w:rsid w:val="009D0C20"/>
    <w:rsid w:val="009D184E"/>
    <w:rsid w:val="009D1999"/>
    <w:rsid w:val="009D2475"/>
    <w:rsid w:val="009D2DAD"/>
    <w:rsid w:val="009D38F9"/>
    <w:rsid w:val="009D510B"/>
    <w:rsid w:val="009D5304"/>
    <w:rsid w:val="009D5B41"/>
    <w:rsid w:val="009D6A6D"/>
    <w:rsid w:val="009D7BB5"/>
    <w:rsid w:val="009E1335"/>
    <w:rsid w:val="009E14FE"/>
    <w:rsid w:val="009E2865"/>
    <w:rsid w:val="009E318A"/>
    <w:rsid w:val="009E42E7"/>
    <w:rsid w:val="009E4882"/>
    <w:rsid w:val="009E4C64"/>
    <w:rsid w:val="009E54FF"/>
    <w:rsid w:val="009E6B9D"/>
    <w:rsid w:val="009E7FF7"/>
    <w:rsid w:val="009F056B"/>
    <w:rsid w:val="009F086F"/>
    <w:rsid w:val="009F136F"/>
    <w:rsid w:val="009F14A9"/>
    <w:rsid w:val="009F166D"/>
    <w:rsid w:val="009F18A6"/>
    <w:rsid w:val="009F1ED9"/>
    <w:rsid w:val="009F29B3"/>
    <w:rsid w:val="009F4759"/>
    <w:rsid w:val="009F4820"/>
    <w:rsid w:val="009F4FB1"/>
    <w:rsid w:val="009F57AD"/>
    <w:rsid w:val="009F5DB9"/>
    <w:rsid w:val="009F5E55"/>
    <w:rsid w:val="009F621F"/>
    <w:rsid w:val="009F757A"/>
    <w:rsid w:val="009F7C5E"/>
    <w:rsid w:val="00A00554"/>
    <w:rsid w:val="00A00A33"/>
    <w:rsid w:val="00A01CD1"/>
    <w:rsid w:val="00A01EC0"/>
    <w:rsid w:val="00A01F55"/>
    <w:rsid w:val="00A022C4"/>
    <w:rsid w:val="00A030EC"/>
    <w:rsid w:val="00A03E9B"/>
    <w:rsid w:val="00A03ECF"/>
    <w:rsid w:val="00A04B2C"/>
    <w:rsid w:val="00A067C1"/>
    <w:rsid w:val="00A067C2"/>
    <w:rsid w:val="00A06A7E"/>
    <w:rsid w:val="00A07BF1"/>
    <w:rsid w:val="00A1031F"/>
    <w:rsid w:val="00A1074D"/>
    <w:rsid w:val="00A116B9"/>
    <w:rsid w:val="00A11E99"/>
    <w:rsid w:val="00A141F4"/>
    <w:rsid w:val="00A143A1"/>
    <w:rsid w:val="00A15609"/>
    <w:rsid w:val="00A15755"/>
    <w:rsid w:val="00A163A0"/>
    <w:rsid w:val="00A16A5D"/>
    <w:rsid w:val="00A17CE4"/>
    <w:rsid w:val="00A21572"/>
    <w:rsid w:val="00A21C26"/>
    <w:rsid w:val="00A2362D"/>
    <w:rsid w:val="00A24017"/>
    <w:rsid w:val="00A26240"/>
    <w:rsid w:val="00A26A6B"/>
    <w:rsid w:val="00A26AB6"/>
    <w:rsid w:val="00A27BC3"/>
    <w:rsid w:val="00A27ED7"/>
    <w:rsid w:val="00A3002B"/>
    <w:rsid w:val="00A30164"/>
    <w:rsid w:val="00A3049F"/>
    <w:rsid w:val="00A304E3"/>
    <w:rsid w:val="00A3067D"/>
    <w:rsid w:val="00A30FCF"/>
    <w:rsid w:val="00A31802"/>
    <w:rsid w:val="00A320B9"/>
    <w:rsid w:val="00A3287A"/>
    <w:rsid w:val="00A34179"/>
    <w:rsid w:val="00A347C3"/>
    <w:rsid w:val="00A35C6E"/>
    <w:rsid w:val="00A35E1E"/>
    <w:rsid w:val="00A35EC2"/>
    <w:rsid w:val="00A36191"/>
    <w:rsid w:val="00A369E8"/>
    <w:rsid w:val="00A36AEE"/>
    <w:rsid w:val="00A37A1B"/>
    <w:rsid w:val="00A409A1"/>
    <w:rsid w:val="00A40B71"/>
    <w:rsid w:val="00A411CC"/>
    <w:rsid w:val="00A4131C"/>
    <w:rsid w:val="00A43525"/>
    <w:rsid w:val="00A4361C"/>
    <w:rsid w:val="00A43CC6"/>
    <w:rsid w:val="00A4464E"/>
    <w:rsid w:val="00A45AB3"/>
    <w:rsid w:val="00A46534"/>
    <w:rsid w:val="00A46EDB"/>
    <w:rsid w:val="00A500BE"/>
    <w:rsid w:val="00A500D6"/>
    <w:rsid w:val="00A50198"/>
    <w:rsid w:val="00A51DAD"/>
    <w:rsid w:val="00A524D2"/>
    <w:rsid w:val="00A52FFB"/>
    <w:rsid w:val="00A54348"/>
    <w:rsid w:val="00A54405"/>
    <w:rsid w:val="00A545E2"/>
    <w:rsid w:val="00A566F9"/>
    <w:rsid w:val="00A56A02"/>
    <w:rsid w:val="00A60B94"/>
    <w:rsid w:val="00A617B7"/>
    <w:rsid w:val="00A6190D"/>
    <w:rsid w:val="00A61A64"/>
    <w:rsid w:val="00A62549"/>
    <w:rsid w:val="00A634CB"/>
    <w:rsid w:val="00A6364B"/>
    <w:rsid w:val="00A6380C"/>
    <w:rsid w:val="00A63D19"/>
    <w:rsid w:val="00A64063"/>
    <w:rsid w:val="00A6410B"/>
    <w:rsid w:val="00A64696"/>
    <w:rsid w:val="00A64CB7"/>
    <w:rsid w:val="00A64E20"/>
    <w:rsid w:val="00A65001"/>
    <w:rsid w:val="00A66861"/>
    <w:rsid w:val="00A66F7B"/>
    <w:rsid w:val="00A67799"/>
    <w:rsid w:val="00A70084"/>
    <w:rsid w:val="00A702B9"/>
    <w:rsid w:val="00A71F8F"/>
    <w:rsid w:val="00A725BD"/>
    <w:rsid w:val="00A73B53"/>
    <w:rsid w:val="00A7427C"/>
    <w:rsid w:val="00A76052"/>
    <w:rsid w:val="00A761C7"/>
    <w:rsid w:val="00A76659"/>
    <w:rsid w:val="00A77C05"/>
    <w:rsid w:val="00A80079"/>
    <w:rsid w:val="00A80AED"/>
    <w:rsid w:val="00A80FC8"/>
    <w:rsid w:val="00A81890"/>
    <w:rsid w:val="00A82B1F"/>
    <w:rsid w:val="00A83BEE"/>
    <w:rsid w:val="00A850F7"/>
    <w:rsid w:val="00A86724"/>
    <w:rsid w:val="00A87CBF"/>
    <w:rsid w:val="00A903F8"/>
    <w:rsid w:val="00A9099C"/>
    <w:rsid w:val="00A90E2E"/>
    <w:rsid w:val="00A923FD"/>
    <w:rsid w:val="00A92F42"/>
    <w:rsid w:val="00A9398F"/>
    <w:rsid w:val="00A93A1D"/>
    <w:rsid w:val="00A94A61"/>
    <w:rsid w:val="00A94F2A"/>
    <w:rsid w:val="00A959DF"/>
    <w:rsid w:val="00A95BB1"/>
    <w:rsid w:val="00A96213"/>
    <w:rsid w:val="00A9634D"/>
    <w:rsid w:val="00A96BEE"/>
    <w:rsid w:val="00A97097"/>
    <w:rsid w:val="00A9729D"/>
    <w:rsid w:val="00A97585"/>
    <w:rsid w:val="00AA019F"/>
    <w:rsid w:val="00AA1832"/>
    <w:rsid w:val="00AA25FB"/>
    <w:rsid w:val="00AA2AE9"/>
    <w:rsid w:val="00AA2DE0"/>
    <w:rsid w:val="00AA30CA"/>
    <w:rsid w:val="00AA3696"/>
    <w:rsid w:val="00AA3E5A"/>
    <w:rsid w:val="00AA4E59"/>
    <w:rsid w:val="00AA5409"/>
    <w:rsid w:val="00AA5F5E"/>
    <w:rsid w:val="00AA626B"/>
    <w:rsid w:val="00AA69E1"/>
    <w:rsid w:val="00AA6BF6"/>
    <w:rsid w:val="00AA733A"/>
    <w:rsid w:val="00AA7ADB"/>
    <w:rsid w:val="00AA7EA6"/>
    <w:rsid w:val="00AB00E3"/>
    <w:rsid w:val="00AB0704"/>
    <w:rsid w:val="00AB0738"/>
    <w:rsid w:val="00AB10EE"/>
    <w:rsid w:val="00AB2CC7"/>
    <w:rsid w:val="00AB428A"/>
    <w:rsid w:val="00AB4B2D"/>
    <w:rsid w:val="00AB5746"/>
    <w:rsid w:val="00AB64A6"/>
    <w:rsid w:val="00AB7734"/>
    <w:rsid w:val="00AB7B2B"/>
    <w:rsid w:val="00AC1F7C"/>
    <w:rsid w:val="00AC1FB4"/>
    <w:rsid w:val="00AC26F9"/>
    <w:rsid w:val="00AC297A"/>
    <w:rsid w:val="00AC437D"/>
    <w:rsid w:val="00AC4D20"/>
    <w:rsid w:val="00AC5555"/>
    <w:rsid w:val="00AC61BE"/>
    <w:rsid w:val="00AC683F"/>
    <w:rsid w:val="00AC6E05"/>
    <w:rsid w:val="00AC700E"/>
    <w:rsid w:val="00AC7EC9"/>
    <w:rsid w:val="00AD00A1"/>
    <w:rsid w:val="00AD04E8"/>
    <w:rsid w:val="00AD09E0"/>
    <w:rsid w:val="00AD0ED8"/>
    <w:rsid w:val="00AD271C"/>
    <w:rsid w:val="00AD2CFE"/>
    <w:rsid w:val="00AD45F2"/>
    <w:rsid w:val="00AD47AF"/>
    <w:rsid w:val="00AD494E"/>
    <w:rsid w:val="00AD4E32"/>
    <w:rsid w:val="00AD5DBA"/>
    <w:rsid w:val="00AD6104"/>
    <w:rsid w:val="00AD63C6"/>
    <w:rsid w:val="00AD6FF1"/>
    <w:rsid w:val="00AD7447"/>
    <w:rsid w:val="00AD7756"/>
    <w:rsid w:val="00AD7A02"/>
    <w:rsid w:val="00AD7D1A"/>
    <w:rsid w:val="00AE0C2D"/>
    <w:rsid w:val="00AE1464"/>
    <w:rsid w:val="00AE1D76"/>
    <w:rsid w:val="00AE22DC"/>
    <w:rsid w:val="00AE3FC6"/>
    <w:rsid w:val="00AE4F70"/>
    <w:rsid w:val="00AE5070"/>
    <w:rsid w:val="00AE52D3"/>
    <w:rsid w:val="00AE6D9E"/>
    <w:rsid w:val="00AE710B"/>
    <w:rsid w:val="00AF0AA0"/>
    <w:rsid w:val="00AF0FA7"/>
    <w:rsid w:val="00AF11F5"/>
    <w:rsid w:val="00AF13A9"/>
    <w:rsid w:val="00AF19F3"/>
    <w:rsid w:val="00AF236F"/>
    <w:rsid w:val="00AF25E3"/>
    <w:rsid w:val="00AF300D"/>
    <w:rsid w:val="00AF3202"/>
    <w:rsid w:val="00AF35EA"/>
    <w:rsid w:val="00AF419B"/>
    <w:rsid w:val="00AF5C14"/>
    <w:rsid w:val="00AF5D69"/>
    <w:rsid w:val="00AF6398"/>
    <w:rsid w:val="00AF7A6B"/>
    <w:rsid w:val="00B0079A"/>
    <w:rsid w:val="00B00D05"/>
    <w:rsid w:val="00B01B4D"/>
    <w:rsid w:val="00B01D9E"/>
    <w:rsid w:val="00B027E3"/>
    <w:rsid w:val="00B02A95"/>
    <w:rsid w:val="00B03275"/>
    <w:rsid w:val="00B03872"/>
    <w:rsid w:val="00B0480D"/>
    <w:rsid w:val="00B05743"/>
    <w:rsid w:val="00B05E46"/>
    <w:rsid w:val="00B06163"/>
    <w:rsid w:val="00B061C8"/>
    <w:rsid w:val="00B06C42"/>
    <w:rsid w:val="00B06E63"/>
    <w:rsid w:val="00B07455"/>
    <w:rsid w:val="00B101AE"/>
    <w:rsid w:val="00B109B7"/>
    <w:rsid w:val="00B10E88"/>
    <w:rsid w:val="00B114F4"/>
    <w:rsid w:val="00B117B6"/>
    <w:rsid w:val="00B118B0"/>
    <w:rsid w:val="00B11A6A"/>
    <w:rsid w:val="00B145DF"/>
    <w:rsid w:val="00B14EAF"/>
    <w:rsid w:val="00B17AA6"/>
    <w:rsid w:val="00B17D47"/>
    <w:rsid w:val="00B208BF"/>
    <w:rsid w:val="00B20F3B"/>
    <w:rsid w:val="00B21264"/>
    <w:rsid w:val="00B2226C"/>
    <w:rsid w:val="00B23D2E"/>
    <w:rsid w:val="00B2434A"/>
    <w:rsid w:val="00B25410"/>
    <w:rsid w:val="00B25772"/>
    <w:rsid w:val="00B25D7E"/>
    <w:rsid w:val="00B26821"/>
    <w:rsid w:val="00B26BC1"/>
    <w:rsid w:val="00B30266"/>
    <w:rsid w:val="00B30D9F"/>
    <w:rsid w:val="00B31035"/>
    <w:rsid w:val="00B3161C"/>
    <w:rsid w:val="00B321CA"/>
    <w:rsid w:val="00B32CB9"/>
    <w:rsid w:val="00B33746"/>
    <w:rsid w:val="00B33FD2"/>
    <w:rsid w:val="00B35CB4"/>
    <w:rsid w:val="00B36CCD"/>
    <w:rsid w:val="00B36FD7"/>
    <w:rsid w:val="00B37563"/>
    <w:rsid w:val="00B40561"/>
    <w:rsid w:val="00B406DF"/>
    <w:rsid w:val="00B40822"/>
    <w:rsid w:val="00B4127A"/>
    <w:rsid w:val="00B41326"/>
    <w:rsid w:val="00B41B79"/>
    <w:rsid w:val="00B41C35"/>
    <w:rsid w:val="00B4204B"/>
    <w:rsid w:val="00B42E3A"/>
    <w:rsid w:val="00B4592F"/>
    <w:rsid w:val="00B46583"/>
    <w:rsid w:val="00B46630"/>
    <w:rsid w:val="00B47C93"/>
    <w:rsid w:val="00B5010C"/>
    <w:rsid w:val="00B506E6"/>
    <w:rsid w:val="00B509AF"/>
    <w:rsid w:val="00B51058"/>
    <w:rsid w:val="00B5110D"/>
    <w:rsid w:val="00B5123E"/>
    <w:rsid w:val="00B528FF"/>
    <w:rsid w:val="00B531E6"/>
    <w:rsid w:val="00B5495A"/>
    <w:rsid w:val="00B555BE"/>
    <w:rsid w:val="00B56558"/>
    <w:rsid w:val="00B5735B"/>
    <w:rsid w:val="00B57485"/>
    <w:rsid w:val="00B60B43"/>
    <w:rsid w:val="00B60B73"/>
    <w:rsid w:val="00B61366"/>
    <w:rsid w:val="00B632EA"/>
    <w:rsid w:val="00B633F0"/>
    <w:rsid w:val="00B63A99"/>
    <w:rsid w:val="00B63C1A"/>
    <w:rsid w:val="00B64084"/>
    <w:rsid w:val="00B644BC"/>
    <w:rsid w:val="00B64952"/>
    <w:rsid w:val="00B67F80"/>
    <w:rsid w:val="00B70082"/>
    <w:rsid w:val="00B70281"/>
    <w:rsid w:val="00B708E5"/>
    <w:rsid w:val="00B7094C"/>
    <w:rsid w:val="00B70CD2"/>
    <w:rsid w:val="00B71471"/>
    <w:rsid w:val="00B72BF6"/>
    <w:rsid w:val="00B72D80"/>
    <w:rsid w:val="00B73FE4"/>
    <w:rsid w:val="00B74294"/>
    <w:rsid w:val="00B74EE0"/>
    <w:rsid w:val="00B76540"/>
    <w:rsid w:val="00B7671E"/>
    <w:rsid w:val="00B76DF9"/>
    <w:rsid w:val="00B77404"/>
    <w:rsid w:val="00B77797"/>
    <w:rsid w:val="00B7789B"/>
    <w:rsid w:val="00B809E7"/>
    <w:rsid w:val="00B81A23"/>
    <w:rsid w:val="00B81BB4"/>
    <w:rsid w:val="00B8339E"/>
    <w:rsid w:val="00B8353B"/>
    <w:rsid w:val="00B8389F"/>
    <w:rsid w:val="00B84441"/>
    <w:rsid w:val="00B84BE7"/>
    <w:rsid w:val="00B84D04"/>
    <w:rsid w:val="00B871E2"/>
    <w:rsid w:val="00B87936"/>
    <w:rsid w:val="00B91943"/>
    <w:rsid w:val="00B91C30"/>
    <w:rsid w:val="00B91F90"/>
    <w:rsid w:val="00B929D9"/>
    <w:rsid w:val="00B92C3B"/>
    <w:rsid w:val="00B92FFD"/>
    <w:rsid w:val="00B938C5"/>
    <w:rsid w:val="00B93E99"/>
    <w:rsid w:val="00B93F91"/>
    <w:rsid w:val="00B949D3"/>
    <w:rsid w:val="00BA0773"/>
    <w:rsid w:val="00BA0B39"/>
    <w:rsid w:val="00BA1071"/>
    <w:rsid w:val="00BA14B1"/>
    <w:rsid w:val="00BA2680"/>
    <w:rsid w:val="00BA2A24"/>
    <w:rsid w:val="00BA2D3C"/>
    <w:rsid w:val="00BA420E"/>
    <w:rsid w:val="00BA43D9"/>
    <w:rsid w:val="00BA46E4"/>
    <w:rsid w:val="00BA48C0"/>
    <w:rsid w:val="00BA4C77"/>
    <w:rsid w:val="00BA5900"/>
    <w:rsid w:val="00BA651A"/>
    <w:rsid w:val="00BA6D5D"/>
    <w:rsid w:val="00BA7EC2"/>
    <w:rsid w:val="00BB0D08"/>
    <w:rsid w:val="00BB15BF"/>
    <w:rsid w:val="00BB16A7"/>
    <w:rsid w:val="00BB1FC2"/>
    <w:rsid w:val="00BB24A7"/>
    <w:rsid w:val="00BB2C4D"/>
    <w:rsid w:val="00BB34E8"/>
    <w:rsid w:val="00BB67FD"/>
    <w:rsid w:val="00BB6D8A"/>
    <w:rsid w:val="00BB7A78"/>
    <w:rsid w:val="00BC0CB1"/>
    <w:rsid w:val="00BC0FDC"/>
    <w:rsid w:val="00BC13B6"/>
    <w:rsid w:val="00BC1439"/>
    <w:rsid w:val="00BC22EA"/>
    <w:rsid w:val="00BC2337"/>
    <w:rsid w:val="00BC259B"/>
    <w:rsid w:val="00BC3518"/>
    <w:rsid w:val="00BC3840"/>
    <w:rsid w:val="00BC3F7E"/>
    <w:rsid w:val="00BC4605"/>
    <w:rsid w:val="00BC47B3"/>
    <w:rsid w:val="00BC4CBD"/>
    <w:rsid w:val="00BC618F"/>
    <w:rsid w:val="00BC62FE"/>
    <w:rsid w:val="00BC6347"/>
    <w:rsid w:val="00BC66C8"/>
    <w:rsid w:val="00BC694C"/>
    <w:rsid w:val="00BC7A73"/>
    <w:rsid w:val="00BC7DB2"/>
    <w:rsid w:val="00BD2EBD"/>
    <w:rsid w:val="00BD2FED"/>
    <w:rsid w:val="00BD30AA"/>
    <w:rsid w:val="00BD38CE"/>
    <w:rsid w:val="00BD46D1"/>
    <w:rsid w:val="00BD49A3"/>
    <w:rsid w:val="00BD4EB3"/>
    <w:rsid w:val="00BD5571"/>
    <w:rsid w:val="00BD5739"/>
    <w:rsid w:val="00BD587E"/>
    <w:rsid w:val="00BD5F21"/>
    <w:rsid w:val="00BD6153"/>
    <w:rsid w:val="00BD6239"/>
    <w:rsid w:val="00BD6AEB"/>
    <w:rsid w:val="00BD7F19"/>
    <w:rsid w:val="00BE01C3"/>
    <w:rsid w:val="00BE05FC"/>
    <w:rsid w:val="00BE0B15"/>
    <w:rsid w:val="00BE0D26"/>
    <w:rsid w:val="00BE0E57"/>
    <w:rsid w:val="00BE1241"/>
    <w:rsid w:val="00BE2D6F"/>
    <w:rsid w:val="00BE2F22"/>
    <w:rsid w:val="00BE4BCF"/>
    <w:rsid w:val="00BE5C7F"/>
    <w:rsid w:val="00BE640D"/>
    <w:rsid w:val="00BE64BB"/>
    <w:rsid w:val="00BE7351"/>
    <w:rsid w:val="00BE739F"/>
    <w:rsid w:val="00BF05EA"/>
    <w:rsid w:val="00BF1D6C"/>
    <w:rsid w:val="00BF21FB"/>
    <w:rsid w:val="00BF3F20"/>
    <w:rsid w:val="00BF53C8"/>
    <w:rsid w:val="00BF5DDD"/>
    <w:rsid w:val="00BF686B"/>
    <w:rsid w:val="00BF7B0B"/>
    <w:rsid w:val="00C0165A"/>
    <w:rsid w:val="00C01AFA"/>
    <w:rsid w:val="00C01B06"/>
    <w:rsid w:val="00C01C37"/>
    <w:rsid w:val="00C01D9E"/>
    <w:rsid w:val="00C0200F"/>
    <w:rsid w:val="00C03104"/>
    <w:rsid w:val="00C03857"/>
    <w:rsid w:val="00C03867"/>
    <w:rsid w:val="00C04699"/>
    <w:rsid w:val="00C04EDE"/>
    <w:rsid w:val="00C0599D"/>
    <w:rsid w:val="00C07F18"/>
    <w:rsid w:val="00C1042D"/>
    <w:rsid w:val="00C107E6"/>
    <w:rsid w:val="00C10938"/>
    <w:rsid w:val="00C114A3"/>
    <w:rsid w:val="00C11B93"/>
    <w:rsid w:val="00C11D0B"/>
    <w:rsid w:val="00C12139"/>
    <w:rsid w:val="00C1214C"/>
    <w:rsid w:val="00C128D9"/>
    <w:rsid w:val="00C1482C"/>
    <w:rsid w:val="00C149B7"/>
    <w:rsid w:val="00C14CB8"/>
    <w:rsid w:val="00C15A62"/>
    <w:rsid w:val="00C1735F"/>
    <w:rsid w:val="00C2050A"/>
    <w:rsid w:val="00C20548"/>
    <w:rsid w:val="00C21475"/>
    <w:rsid w:val="00C218B9"/>
    <w:rsid w:val="00C21B96"/>
    <w:rsid w:val="00C230DA"/>
    <w:rsid w:val="00C23621"/>
    <w:rsid w:val="00C23E19"/>
    <w:rsid w:val="00C24B47"/>
    <w:rsid w:val="00C25865"/>
    <w:rsid w:val="00C25B69"/>
    <w:rsid w:val="00C25DC3"/>
    <w:rsid w:val="00C2654D"/>
    <w:rsid w:val="00C26742"/>
    <w:rsid w:val="00C2699D"/>
    <w:rsid w:val="00C26DCC"/>
    <w:rsid w:val="00C270DD"/>
    <w:rsid w:val="00C27353"/>
    <w:rsid w:val="00C274F5"/>
    <w:rsid w:val="00C3033F"/>
    <w:rsid w:val="00C30545"/>
    <w:rsid w:val="00C310D7"/>
    <w:rsid w:val="00C319C1"/>
    <w:rsid w:val="00C3411A"/>
    <w:rsid w:val="00C348A1"/>
    <w:rsid w:val="00C348BC"/>
    <w:rsid w:val="00C3524E"/>
    <w:rsid w:val="00C35DFF"/>
    <w:rsid w:val="00C364BF"/>
    <w:rsid w:val="00C3660F"/>
    <w:rsid w:val="00C3666B"/>
    <w:rsid w:val="00C36B10"/>
    <w:rsid w:val="00C36D6D"/>
    <w:rsid w:val="00C379CB"/>
    <w:rsid w:val="00C37E11"/>
    <w:rsid w:val="00C40C0B"/>
    <w:rsid w:val="00C427E0"/>
    <w:rsid w:val="00C43A74"/>
    <w:rsid w:val="00C444C1"/>
    <w:rsid w:val="00C455A6"/>
    <w:rsid w:val="00C455D8"/>
    <w:rsid w:val="00C45625"/>
    <w:rsid w:val="00C45E27"/>
    <w:rsid w:val="00C4717E"/>
    <w:rsid w:val="00C50C58"/>
    <w:rsid w:val="00C5120B"/>
    <w:rsid w:val="00C5227A"/>
    <w:rsid w:val="00C52ABE"/>
    <w:rsid w:val="00C52D51"/>
    <w:rsid w:val="00C53895"/>
    <w:rsid w:val="00C538E9"/>
    <w:rsid w:val="00C53B22"/>
    <w:rsid w:val="00C53EA3"/>
    <w:rsid w:val="00C53F38"/>
    <w:rsid w:val="00C542EF"/>
    <w:rsid w:val="00C5491B"/>
    <w:rsid w:val="00C557F2"/>
    <w:rsid w:val="00C55A96"/>
    <w:rsid w:val="00C55FC7"/>
    <w:rsid w:val="00C5601C"/>
    <w:rsid w:val="00C56313"/>
    <w:rsid w:val="00C56A55"/>
    <w:rsid w:val="00C56BD8"/>
    <w:rsid w:val="00C56BF2"/>
    <w:rsid w:val="00C56EB1"/>
    <w:rsid w:val="00C56F95"/>
    <w:rsid w:val="00C5732D"/>
    <w:rsid w:val="00C57377"/>
    <w:rsid w:val="00C57FC0"/>
    <w:rsid w:val="00C611AB"/>
    <w:rsid w:val="00C61378"/>
    <w:rsid w:val="00C61425"/>
    <w:rsid w:val="00C6247F"/>
    <w:rsid w:val="00C63B05"/>
    <w:rsid w:val="00C63C74"/>
    <w:rsid w:val="00C64432"/>
    <w:rsid w:val="00C64B5D"/>
    <w:rsid w:val="00C64CF5"/>
    <w:rsid w:val="00C65013"/>
    <w:rsid w:val="00C65165"/>
    <w:rsid w:val="00C651F4"/>
    <w:rsid w:val="00C6680D"/>
    <w:rsid w:val="00C676A3"/>
    <w:rsid w:val="00C703FC"/>
    <w:rsid w:val="00C705B1"/>
    <w:rsid w:val="00C70813"/>
    <w:rsid w:val="00C70D5E"/>
    <w:rsid w:val="00C710FE"/>
    <w:rsid w:val="00C7152E"/>
    <w:rsid w:val="00C71A52"/>
    <w:rsid w:val="00C71BFF"/>
    <w:rsid w:val="00C7356D"/>
    <w:rsid w:val="00C736C2"/>
    <w:rsid w:val="00C74B22"/>
    <w:rsid w:val="00C74FD7"/>
    <w:rsid w:val="00C75029"/>
    <w:rsid w:val="00C768AD"/>
    <w:rsid w:val="00C7723E"/>
    <w:rsid w:val="00C7747B"/>
    <w:rsid w:val="00C77AE3"/>
    <w:rsid w:val="00C8042E"/>
    <w:rsid w:val="00C806A9"/>
    <w:rsid w:val="00C80B1F"/>
    <w:rsid w:val="00C80D30"/>
    <w:rsid w:val="00C81DA0"/>
    <w:rsid w:val="00C824D9"/>
    <w:rsid w:val="00C82DE1"/>
    <w:rsid w:val="00C83945"/>
    <w:rsid w:val="00C84376"/>
    <w:rsid w:val="00C84977"/>
    <w:rsid w:val="00C84B2E"/>
    <w:rsid w:val="00C84CBB"/>
    <w:rsid w:val="00C8588C"/>
    <w:rsid w:val="00C85D06"/>
    <w:rsid w:val="00C85FA8"/>
    <w:rsid w:val="00C864B8"/>
    <w:rsid w:val="00C87E84"/>
    <w:rsid w:val="00C91B81"/>
    <w:rsid w:val="00C91BBA"/>
    <w:rsid w:val="00C91FCC"/>
    <w:rsid w:val="00C92D16"/>
    <w:rsid w:val="00C92D90"/>
    <w:rsid w:val="00C92E89"/>
    <w:rsid w:val="00C93D0F"/>
    <w:rsid w:val="00C94EE0"/>
    <w:rsid w:val="00C95CF0"/>
    <w:rsid w:val="00C96992"/>
    <w:rsid w:val="00C973CF"/>
    <w:rsid w:val="00C97E4B"/>
    <w:rsid w:val="00CA05B7"/>
    <w:rsid w:val="00CA06A4"/>
    <w:rsid w:val="00CA0B9E"/>
    <w:rsid w:val="00CA0C68"/>
    <w:rsid w:val="00CA106B"/>
    <w:rsid w:val="00CA1560"/>
    <w:rsid w:val="00CA2497"/>
    <w:rsid w:val="00CA2DC4"/>
    <w:rsid w:val="00CA58E2"/>
    <w:rsid w:val="00CA6852"/>
    <w:rsid w:val="00CA7542"/>
    <w:rsid w:val="00CA79FC"/>
    <w:rsid w:val="00CA7DD2"/>
    <w:rsid w:val="00CA7E3B"/>
    <w:rsid w:val="00CA7EED"/>
    <w:rsid w:val="00CB3447"/>
    <w:rsid w:val="00CB393A"/>
    <w:rsid w:val="00CB39D0"/>
    <w:rsid w:val="00CB4A6E"/>
    <w:rsid w:val="00CB4E56"/>
    <w:rsid w:val="00CB5462"/>
    <w:rsid w:val="00CB5B77"/>
    <w:rsid w:val="00CB5E1B"/>
    <w:rsid w:val="00CB641C"/>
    <w:rsid w:val="00CB645A"/>
    <w:rsid w:val="00CB6E93"/>
    <w:rsid w:val="00CB7661"/>
    <w:rsid w:val="00CB7A75"/>
    <w:rsid w:val="00CC011D"/>
    <w:rsid w:val="00CC1E0B"/>
    <w:rsid w:val="00CC2673"/>
    <w:rsid w:val="00CC43A5"/>
    <w:rsid w:val="00CC48A1"/>
    <w:rsid w:val="00CC493F"/>
    <w:rsid w:val="00CC4E4D"/>
    <w:rsid w:val="00CC6696"/>
    <w:rsid w:val="00CC7648"/>
    <w:rsid w:val="00CC7D10"/>
    <w:rsid w:val="00CD090E"/>
    <w:rsid w:val="00CD1930"/>
    <w:rsid w:val="00CD2E7C"/>
    <w:rsid w:val="00CD3B52"/>
    <w:rsid w:val="00CD4827"/>
    <w:rsid w:val="00CD488B"/>
    <w:rsid w:val="00CD5201"/>
    <w:rsid w:val="00CD572C"/>
    <w:rsid w:val="00CD58BB"/>
    <w:rsid w:val="00CD6B2C"/>
    <w:rsid w:val="00CD706C"/>
    <w:rsid w:val="00CD7DCD"/>
    <w:rsid w:val="00CE020D"/>
    <w:rsid w:val="00CE08A2"/>
    <w:rsid w:val="00CE1460"/>
    <w:rsid w:val="00CE1537"/>
    <w:rsid w:val="00CE1C36"/>
    <w:rsid w:val="00CE1FC7"/>
    <w:rsid w:val="00CE2B1A"/>
    <w:rsid w:val="00CE2BEC"/>
    <w:rsid w:val="00CE3EA2"/>
    <w:rsid w:val="00CE4798"/>
    <w:rsid w:val="00CE52FB"/>
    <w:rsid w:val="00CE5C24"/>
    <w:rsid w:val="00CE5D82"/>
    <w:rsid w:val="00CE7989"/>
    <w:rsid w:val="00CE7DC6"/>
    <w:rsid w:val="00CF0101"/>
    <w:rsid w:val="00CF052B"/>
    <w:rsid w:val="00CF0921"/>
    <w:rsid w:val="00CF1AF7"/>
    <w:rsid w:val="00CF2364"/>
    <w:rsid w:val="00CF3893"/>
    <w:rsid w:val="00CF42DF"/>
    <w:rsid w:val="00CF57B8"/>
    <w:rsid w:val="00CF585A"/>
    <w:rsid w:val="00CF59A1"/>
    <w:rsid w:val="00CF59AD"/>
    <w:rsid w:val="00CF6165"/>
    <w:rsid w:val="00CF72F1"/>
    <w:rsid w:val="00D00287"/>
    <w:rsid w:val="00D0036D"/>
    <w:rsid w:val="00D006FA"/>
    <w:rsid w:val="00D00B8C"/>
    <w:rsid w:val="00D0108F"/>
    <w:rsid w:val="00D01493"/>
    <w:rsid w:val="00D0173B"/>
    <w:rsid w:val="00D03218"/>
    <w:rsid w:val="00D036B7"/>
    <w:rsid w:val="00D045AC"/>
    <w:rsid w:val="00D048D8"/>
    <w:rsid w:val="00D0639F"/>
    <w:rsid w:val="00D07196"/>
    <w:rsid w:val="00D072B2"/>
    <w:rsid w:val="00D07E12"/>
    <w:rsid w:val="00D07FE2"/>
    <w:rsid w:val="00D1149F"/>
    <w:rsid w:val="00D12049"/>
    <w:rsid w:val="00D13902"/>
    <w:rsid w:val="00D13CFB"/>
    <w:rsid w:val="00D16098"/>
    <w:rsid w:val="00D16D50"/>
    <w:rsid w:val="00D172A4"/>
    <w:rsid w:val="00D17335"/>
    <w:rsid w:val="00D1796A"/>
    <w:rsid w:val="00D17B3C"/>
    <w:rsid w:val="00D17DE1"/>
    <w:rsid w:val="00D2068E"/>
    <w:rsid w:val="00D21B12"/>
    <w:rsid w:val="00D21B1D"/>
    <w:rsid w:val="00D21CD2"/>
    <w:rsid w:val="00D22156"/>
    <w:rsid w:val="00D22342"/>
    <w:rsid w:val="00D223A8"/>
    <w:rsid w:val="00D22597"/>
    <w:rsid w:val="00D2281B"/>
    <w:rsid w:val="00D22DC6"/>
    <w:rsid w:val="00D2363E"/>
    <w:rsid w:val="00D23EEB"/>
    <w:rsid w:val="00D2433A"/>
    <w:rsid w:val="00D24BE1"/>
    <w:rsid w:val="00D2568C"/>
    <w:rsid w:val="00D26779"/>
    <w:rsid w:val="00D26CC0"/>
    <w:rsid w:val="00D30292"/>
    <w:rsid w:val="00D31B21"/>
    <w:rsid w:val="00D31C89"/>
    <w:rsid w:val="00D3250B"/>
    <w:rsid w:val="00D326CD"/>
    <w:rsid w:val="00D32FE8"/>
    <w:rsid w:val="00D33058"/>
    <w:rsid w:val="00D332B9"/>
    <w:rsid w:val="00D33D15"/>
    <w:rsid w:val="00D35F23"/>
    <w:rsid w:val="00D36173"/>
    <w:rsid w:val="00D3774A"/>
    <w:rsid w:val="00D37BD3"/>
    <w:rsid w:val="00D37C00"/>
    <w:rsid w:val="00D407DE"/>
    <w:rsid w:val="00D40F5B"/>
    <w:rsid w:val="00D413E3"/>
    <w:rsid w:val="00D41FCE"/>
    <w:rsid w:val="00D42926"/>
    <w:rsid w:val="00D43B3C"/>
    <w:rsid w:val="00D454C0"/>
    <w:rsid w:val="00D46B7B"/>
    <w:rsid w:val="00D4768A"/>
    <w:rsid w:val="00D4791E"/>
    <w:rsid w:val="00D47A0F"/>
    <w:rsid w:val="00D503BA"/>
    <w:rsid w:val="00D5052A"/>
    <w:rsid w:val="00D508F3"/>
    <w:rsid w:val="00D509C2"/>
    <w:rsid w:val="00D50BD3"/>
    <w:rsid w:val="00D51962"/>
    <w:rsid w:val="00D52894"/>
    <w:rsid w:val="00D530E0"/>
    <w:rsid w:val="00D54296"/>
    <w:rsid w:val="00D55949"/>
    <w:rsid w:val="00D55E1C"/>
    <w:rsid w:val="00D55FF3"/>
    <w:rsid w:val="00D56034"/>
    <w:rsid w:val="00D560D6"/>
    <w:rsid w:val="00D57768"/>
    <w:rsid w:val="00D60DF8"/>
    <w:rsid w:val="00D63288"/>
    <w:rsid w:val="00D63D65"/>
    <w:rsid w:val="00D63E97"/>
    <w:rsid w:val="00D6470D"/>
    <w:rsid w:val="00D64CB4"/>
    <w:rsid w:val="00D6502D"/>
    <w:rsid w:val="00D6723D"/>
    <w:rsid w:val="00D679EA"/>
    <w:rsid w:val="00D7032E"/>
    <w:rsid w:val="00D70368"/>
    <w:rsid w:val="00D70C51"/>
    <w:rsid w:val="00D70E04"/>
    <w:rsid w:val="00D711ED"/>
    <w:rsid w:val="00D723B5"/>
    <w:rsid w:val="00D737B8"/>
    <w:rsid w:val="00D74067"/>
    <w:rsid w:val="00D742B1"/>
    <w:rsid w:val="00D74B44"/>
    <w:rsid w:val="00D763D7"/>
    <w:rsid w:val="00D7652A"/>
    <w:rsid w:val="00D77553"/>
    <w:rsid w:val="00D7777F"/>
    <w:rsid w:val="00D77922"/>
    <w:rsid w:val="00D80251"/>
    <w:rsid w:val="00D80B9E"/>
    <w:rsid w:val="00D81D81"/>
    <w:rsid w:val="00D844B9"/>
    <w:rsid w:val="00D854B4"/>
    <w:rsid w:val="00D85ED4"/>
    <w:rsid w:val="00D85FD1"/>
    <w:rsid w:val="00D86C19"/>
    <w:rsid w:val="00D87886"/>
    <w:rsid w:val="00D904B4"/>
    <w:rsid w:val="00D90A7A"/>
    <w:rsid w:val="00D91BAC"/>
    <w:rsid w:val="00D94180"/>
    <w:rsid w:val="00D94530"/>
    <w:rsid w:val="00D94E4C"/>
    <w:rsid w:val="00D976A4"/>
    <w:rsid w:val="00D97E34"/>
    <w:rsid w:val="00DA132D"/>
    <w:rsid w:val="00DA1D49"/>
    <w:rsid w:val="00DA2B55"/>
    <w:rsid w:val="00DA2FD2"/>
    <w:rsid w:val="00DA5758"/>
    <w:rsid w:val="00DA5ECF"/>
    <w:rsid w:val="00DA7598"/>
    <w:rsid w:val="00DA78EC"/>
    <w:rsid w:val="00DB0732"/>
    <w:rsid w:val="00DB3212"/>
    <w:rsid w:val="00DB32E3"/>
    <w:rsid w:val="00DB5345"/>
    <w:rsid w:val="00DB5401"/>
    <w:rsid w:val="00DB54B2"/>
    <w:rsid w:val="00DB5579"/>
    <w:rsid w:val="00DB5A97"/>
    <w:rsid w:val="00DB5BCA"/>
    <w:rsid w:val="00DB5F7B"/>
    <w:rsid w:val="00DB689E"/>
    <w:rsid w:val="00DB703B"/>
    <w:rsid w:val="00DB72D2"/>
    <w:rsid w:val="00DB76EC"/>
    <w:rsid w:val="00DB78EC"/>
    <w:rsid w:val="00DC05AD"/>
    <w:rsid w:val="00DC062A"/>
    <w:rsid w:val="00DC0EFD"/>
    <w:rsid w:val="00DC29FB"/>
    <w:rsid w:val="00DC3484"/>
    <w:rsid w:val="00DC34AA"/>
    <w:rsid w:val="00DC47DA"/>
    <w:rsid w:val="00DC4E08"/>
    <w:rsid w:val="00DC60E4"/>
    <w:rsid w:val="00DC64A4"/>
    <w:rsid w:val="00DC6FE8"/>
    <w:rsid w:val="00DD00F6"/>
    <w:rsid w:val="00DD08F1"/>
    <w:rsid w:val="00DD0EB6"/>
    <w:rsid w:val="00DD11D0"/>
    <w:rsid w:val="00DD2024"/>
    <w:rsid w:val="00DD2E80"/>
    <w:rsid w:val="00DD3826"/>
    <w:rsid w:val="00DD4229"/>
    <w:rsid w:val="00DD47A5"/>
    <w:rsid w:val="00DD4857"/>
    <w:rsid w:val="00DD58E5"/>
    <w:rsid w:val="00DD59CF"/>
    <w:rsid w:val="00DD7F8F"/>
    <w:rsid w:val="00DE05D5"/>
    <w:rsid w:val="00DE1CD0"/>
    <w:rsid w:val="00DE1D9A"/>
    <w:rsid w:val="00DE2E47"/>
    <w:rsid w:val="00DE3E98"/>
    <w:rsid w:val="00DE4F91"/>
    <w:rsid w:val="00DE6648"/>
    <w:rsid w:val="00DE668A"/>
    <w:rsid w:val="00DE7788"/>
    <w:rsid w:val="00DF0A75"/>
    <w:rsid w:val="00DF21A1"/>
    <w:rsid w:val="00DF2B25"/>
    <w:rsid w:val="00DF2B2A"/>
    <w:rsid w:val="00DF31EF"/>
    <w:rsid w:val="00DF3355"/>
    <w:rsid w:val="00DF3A51"/>
    <w:rsid w:val="00DF3AFA"/>
    <w:rsid w:val="00DF417A"/>
    <w:rsid w:val="00DF43EB"/>
    <w:rsid w:val="00DF444A"/>
    <w:rsid w:val="00DF4A03"/>
    <w:rsid w:val="00DF4C11"/>
    <w:rsid w:val="00DF56E7"/>
    <w:rsid w:val="00DF606C"/>
    <w:rsid w:val="00DF6B1A"/>
    <w:rsid w:val="00E005DD"/>
    <w:rsid w:val="00E01809"/>
    <w:rsid w:val="00E01A8F"/>
    <w:rsid w:val="00E0218D"/>
    <w:rsid w:val="00E02500"/>
    <w:rsid w:val="00E03234"/>
    <w:rsid w:val="00E03765"/>
    <w:rsid w:val="00E040AF"/>
    <w:rsid w:val="00E04662"/>
    <w:rsid w:val="00E056B5"/>
    <w:rsid w:val="00E05B67"/>
    <w:rsid w:val="00E06B0A"/>
    <w:rsid w:val="00E0702A"/>
    <w:rsid w:val="00E0712D"/>
    <w:rsid w:val="00E0717E"/>
    <w:rsid w:val="00E072AD"/>
    <w:rsid w:val="00E10C42"/>
    <w:rsid w:val="00E11EBD"/>
    <w:rsid w:val="00E120C6"/>
    <w:rsid w:val="00E123F6"/>
    <w:rsid w:val="00E12B72"/>
    <w:rsid w:val="00E13338"/>
    <w:rsid w:val="00E139D6"/>
    <w:rsid w:val="00E13AF5"/>
    <w:rsid w:val="00E1446E"/>
    <w:rsid w:val="00E14920"/>
    <w:rsid w:val="00E15D3E"/>
    <w:rsid w:val="00E15FBB"/>
    <w:rsid w:val="00E172DC"/>
    <w:rsid w:val="00E2057A"/>
    <w:rsid w:val="00E21176"/>
    <w:rsid w:val="00E218F6"/>
    <w:rsid w:val="00E21908"/>
    <w:rsid w:val="00E228DE"/>
    <w:rsid w:val="00E229EB"/>
    <w:rsid w:val="00E232E6"/>
    <w:rsid w:val="00E251A8"/>
    <w:rsid w:val="00E255C3"/>
    <w:rsid w:val="00E25A40"/>
    <w:rsid w:val="00E25C9B"/>
    <w:rsid w:val="00E265B8"/>
    <w:rsid w:val="00E268A1"/>
    <w:rsid w:val="00E26B97"/>
    <w:rsid w:val="00E2719F"/>
    <w:rsid w:val="00E27714"/>
    <w:rsid w:val="00E279F4"/>
    <w:rsid w:val="00E3001F"/>
    <w:rsid w:val="00E306B6"/>
    <w:rsid w:val="00E306CA"/>
    <w:rsid w:val="00E31639"/>
    <w:rsid w:val="00E31EB6"/>
    <w:rsid w:val="00E32556"/>
    <w:rsid w:val="00E32A16"/>
    <w:rsid w:val="00E33074"/>
    <w:rsid w:val="00E34667"/>
    <w:rsid w:val="00E34813"/>
    <w:rsid w:val="00E34A91"/>
    <w:rsid w:val="00E34F92"/>
    <w:rsid w:val="00E350BF"/>
    <w:rsid w:val="00E35841"/>
    <w:rsid w:val="00E37E4A"/>
    <w:rsid w:val="00E4028C"/>
    <w:rsid w:val="00E4034A"/>
    <w:rsid w:val="00E4063F"/>
    <w:rsid w:val="00E41DE0"/>
    <w:rsid w:val="00E424A2"/>
    <w:rsid w:val="00E4260D"/>
    <w:rsid w:val="00E4374E"/>
    <w:rsid w:val="00E43CA9"/>
    <w:rsid w:val="00E447EC"/>
    <w:rsid w:val="00E4493F"/>
    <w:rsid w:val="00E45829"/>
    <w:rsid w:val="00E46D1C"/>
    <w:rsid w:val="00E4735F"/>
    <w:rsid w:val="00E4756B"/>
    <w:rsid w:val="00E4769E"/>
    <w:rsid w:val="00E5000E"/>
    <w:rsid w:val="00E50A0E"/>
    <w:rsid w:val="00E538AD"/>
    <w:rsid w:val="00E54490"/>
    <w:rsid w:val="00E54C18"/>
    <w:rsid w:val="00E5565A"/>
    <w:rsid w:val="00E55966"/>
    <w:rsid w:val="00E56C5E"/>
    <w:rsid w:val="00E571EA"/>
    <w:rsid w:val="00E5771A"/>
    <w:rsid w:val="00E60E64"/>
    <w:rsid w:val="00E60E9D"/>
    <w:rsid w:val="00E6121F"/>
    <w:rsid w:val="00E61235"/>
    <w:rsid w:val="00E6160D"/>
    <w:rsid w:val="00E61A0B"/>
    <w:rsid w:val="00E61B1D"/>
    <w:rsid w:val="00E627E6"/>
    <w:rsid w:val="00E641AC"/>
    <w:rsid w:val="00E64440"/>
    <w:rsid w:val="00E65574"/>
    <w:rsid w:val="00E655F8"/>
    <w:rsid w:val="00E658C7"/>
    <w:rsid w:val="00E65BAA"/>
    <w:rsid w:val="00E66C9D"/>
    <w:rsid w:val="00E671D9"/>
    <w:rsid w:val="00E70083"/>
    <w:rsid w:val="00E707F5"/>
    <w:rsid w:val="00E71131"/>
    <w:rsid w:val="00E719A4"/>
    <w:rsid w:val="00E71F66"/>
    <w:rsid w:val="00E73A1F"/>
    <w:rsid w:val="00E744A3"/>
    <w:rsid w:val="00E747FB"/>
    <w:rsid w:val="00E75E6B"/>
    <w:rsid w:val="00E76935"/>
    <w:rsid w:val="00E76CB9"/>
    <w:rsid w:val="00E7750F"/>
    <w:rsid w:val="00E778C4"/>
    <w:rsid w:val="00E77CE3"/>
    <w:rsid w:val="00E800E9"/>
    <w:rsid w:val="00E8096A"/>
    <w:rsid w:val="00E811EA"/>
    <w:rsid w:val="00E8131F"/>
    <w:rsid w:val="00E832FA"/>
    <w:rsid w:val="00E83E7C"/>
    <w:rsid w:val="00E848B7"/>
    <w:rsid w:val="00E8599B"/>
    <w:rsid w:val="00E90365"/>
    <w:rsid w:val="00E926AB"/>
    <w:rsid w:val="00E92AF4"/>
    <w:rsid w:val="00E9313C"/>
    <w:rsid w:val="00E9445F"/>
    <w:rsid w:val="00E9531E"/>
    <w:rsid w:val="00E9719C"/>
    <w:rsid w:val="00E9737E"/>
    <w:rsid w:val="00EA07BF"/>
    <w:rsid w:val="00EA0BAA"/>
    <w:rsid w:val="00EA1F28"/>
    <w:rsid w:val="00EA23BF"/>
    <w:rsid w:val="00EA33AF"/>
    <w:rsid w:val="00EA3858"/>
    <w:rsid w:val="00EA4452"/>
    <w:rsid w:val="00EA5A81"/>
    <w:rsid w:val="00EA68D3"/>
    <w:rsid w:val="00EA72FE"/>
    <w:rsid w:val="00EA7865"/>
    <w:rsid w:val="00EA79CF"/>
    <w:rsid w:val="00EA7A6C"/>
    <w:rsid w:val="00EA7F84"/>
    <w:rsid w:val="00EA7FA6"/>
    <w:rsid w:val="00EB2B21"/>
    <w:rsid w:val="00EB4846"/>
    <w:rsid w:val="00EB561C"/>
    <w:rsid w:val="00EB5E83"/>
    <w:rsid w:val="00EB5F32"/>
    <w:rsid w:val="00EB6E63"/>
    <w:rsid w:val="00EB6E6D"/>
    <w:rsid w:val="00EC03DB"/>
    <w:rsid w:val="00EC1306"/>
    <w:rsid w:val="00EC2451"/>
    <w:rsid w:val="00EC32AF"/>
    <w:rsid w:val="00EC4018"/>
    <w:rsid w:val="00EC42E0"/>
    <w:rsid w:val="00EC46C6"/>
    <w:rsid w:val="00EC4A42"/>
    <w:rsid w:val="00EC508C"/>
    <w:rsid w:val="00EC59A4"/>
    <w:rsid w:val="00EC70FC"/>
    <w:rsid w:val="00EC7163"/>
    <w:rsid w:val="00EC7398"/>
    <w:rsid w:val="00EC74E1"/>
    <w:rsid w:val="00EC7A04"/>
    <w:rsid w:val="00ED0D01"/>
    <w:rsid w:val="00ED1FF8"/>
    <w:rsid w:val="00ED2142"/>
    <w:rsid w:val="00ED2278"/>
    <w:rsid w:val="00ED3580"/>
    <w:rsid w:val="00ED39F3"/>
    <w:rsid w:val="00ED3DAE"/>
    <w:rsid w:val="00ED3F7B"/>
    <w:rsid w:val="00ED4C9C"/>
    <w:rsid w:val="00ED50D6"/>
    <w:rsid w:val="00ED540D"/>
    <w:rsid w:val="00ED5C07"/>
    <w:rsid w:val="00ED5FAF"/>
    <w:rsid w:val="00ED645C"/>
    <w:rsid w:val="00ED6462"/>
    <w:rsid w:val="00ED7F9B"/>
    <w:rsid w:val="00EE091B"/>
    <w:rsid w:val="00EE25C4"/>
    <w:rsid w:val="00EE2742"/>
    <w:rsid w:val="00EE2994"/>
    <w:rsid w:val="00EE2E31"/>
    <w:rsid w:val="00EE4AF8"/>
    <w:rsid w:val="00EE5634"/>
    <w:rsid w:val="00EE5D57"/>
    <w:rsid w:val="00EE66C3"/>
    <w:rsid w:val="00EF17B5"/>
    <w:rsid w:val="00EF1F84"/>
    <w:rsid w:val="00EF2135"/>
    <w:rsid w:val="00EF23EF"/>
    <w:rsid w:val="00EF3853"/>
    <w:rsid w:val="00EF40C7"/>
    <w:rsid w:val="00EF57E4"/>
    <w:rsid w:val="00EF5FC1"/>
    <w:rsid w:val="00EF6134"/>
    <w:rsid w:val="00EF6ED8"/>
    <w:rsid w:val="00EF72DA"/>
    <w:rsid w:val="00F00214"/>
    <w:rsid w:val="00F01CFE"/>
    <w:rsid w:val="00F02367"/>
    <w:rsid w:val="00F037A3"/>
    <w:rsid w:val="00F03986"/>
    <w:rsid w:val="00F03BB7"/>
    <w:rsid w:val="00F04509"/>
    <w:rsid w:val="00F0549E"/>
    <w:rsid w:val="00F056AF"/>
    <w:rsid w:val="00F05B0E"/>
    <w:rsid w:val="00F0636B"/>
    <w:rsid w:val="00F07039"/>
    <w:rsid w:val="00F104D7"/>
    <w:rsid w:val="00F11075"/>
    <w:rsid w:val="00F11518"/>
    <w:rsid w:val="00F11B50"/>
    <w:rsid w:val="00F11BA2"/>
    <w:rsid w:val="00F11D47"/>
    <w:rsid w:val="00F129DD"/>
    <w:rsid w:val="00F13587"/>
    <w:rsid w:val="00F14098"/>
    <w:rsid w:val="00F16984"/>
    <w:rsid w:val="00F16B32"/>
    <w:rsid w:val="00F16BDE"/>
    <w:rsid w:val="00F17FFC"/>
    <w:rsid w:val="00F212F1"/>
    <w:rsid w:val="00F21B43"/>
    <w:rsid w:val="00F21E5A"/>
    <w:rsid w:val="00F223E8"/>
    <w:rsid w:val="00F22D87"/>
    <w:rsid w:val="00F22EAA"/>
    <w:rsid w:val="00F22F53"/>
    <w:rsid w:val="00F231B3"/>
    <w:rsid w:val="00F23386"/>
    <w:rsid w:val="00F2343B"/>
    <w:rsid w:val="00F23497"/>
    <w:rsid w:val="00F2363F"/>
    <w:rsid w:val="00F23B8C"/>
    <w:rsid w:val="00F23B9E"/>
    <w:rsid w:val="00F24FF4"/>
    <w:rsid w:val="00F2594D"/>
    <w:rsid w:val="00F25A3F"/>
    <w:rsid w:val="00F25B04"/>
    <w:rsid w:val="00F25EE0"/>
    <w:rsid w:val="00F263B8"/>
    <w:rsid w:val="00F26B0F"/>
    <w:rsid w:val="00F2770C"/>
    <w:rsid w:val="00F27F77"/>
    <w:rsid w:val="00F30420"/>
    <w:rsid w:val="00F3074F"/>
    <w:rsid w:val="00F31B3E"/>
    <w:rsid w:val="00F32D5C"/>
    <w:rsid w:val="00F33DE7"/>
    <w:rsid w:val="00F349EB"/>
    <w:rsid w:val="00F353A5"/>
    <w:rsid w:val="00F3596C"/>
    <w:rsid w:val="00F35B6E"/>
    <w:rsid w:val="00F3676C"/>
    <w:rsid w:val="00F36FE2"/>
    <w:rsid w:val="00F37065"/>
    <w:rsid w:val="00F409E1"/>
    <w:rsid w:val="00F41573"/>
    <w:rsid w:val="00F415E8"/>
    <w:rsid w:val="00F4167D"/>
    <w:rsid w:val="00F4205E"/>
    <w:rsid w:val="00F427A6"/>
    <w:rsid w:val="00F4381B"/>
    <w:rsid w:val="00F444F9"/>
    <w:rsid w:val="00F44CB0"/>
    <w:rsid w:val="00F45C5D"/>
    <w:rsid w:val="00F45FBD"/>
    <w:rsid w:val="00F45FCC"/>
    <w:rsid w:val="00F46285"/>
    <w:rsid w:val="00F463C5"/>
    <w:rsid w:val="00F4642B"/>
    <w:rsid w:val="00F474F6"/>
    <w:rsid w:val="00F50FA1"/>
    <w:rsid w:val="00F50FF0"/>
    <w:rsid w:val="00F515E2"/>
    <w:rsid w:val="00F5178A"/>
    <w:rsid w:val="00F51C86"/>
    <w:rsid w:val="00F51D96"/>
    <w:rsid w:val="00F53090"/>
    <w:rsid w:val="00F53166"/>
    <w:rsid w:val="00F536E2"/>
    <w:rsid w:val="00F558BA"/>
    <w:rsid w:val="00F56352"/>
    <w:rsid w:val="00F56D31"/>
    <w:rsid w:val="00F577BB"/>
    <w:rsid w:val="00F5789A"/>
    <w:rsid w:val="00F606B6"/>
    <w:rsid w:val="00F60963"/>
    <w:rsid w:val="00F61644"/>
    <w:rsid w:val="00F63061"/>
    <w:rsid w:val="00F63A07"/>
    <w:rsid w:val="00F644E6"/>
    <w:rsid w:val="00F6509A"/>
    <w:rsid w:val="00F65362"/>
    <w:rsid w:val="00F659A8"/>
    <w:rsid w:val="00F6663E"/>
    <w:rsid w:val="00F67429"/>
    <w:rsid w:val="00F70DA9"/>
    <w:rsid w:val="00F70DFE"/>
    <w:rsid w:val="00F713CB"/>
    <w:rsid w:val="00F71794"/>
    <w:rsid w:val="00F75ACA"/>
    <w:rsid w:val="00F75C0F"/>
    <w:rsid w:val="00F764C2"/>
    <w:rsid w:val="00F8093D"/>
    <w:rsid w:val="00F8134B"/>
    <w:rsid w:val="00F8169F"/>
    <w:rsid w:val="00F81930"/>
    <w:rsid w:val="00F81B50"/>
    <w:rsid w:val="00F81D0A"/>
    <w:rsid w:val="00F81FA3"/>
    <w:rsid w:val="00F823F7"/>
    <w:rsid w:val="00F83C8F"/>
    <w:rsid w:val="00F840CD"/>
    <w:rsid w:val="00F848DF"/>
    <w:rsid w:val="00F85465"/>
    <w:rsid w:val="00F85DB4"/>
    <w:rsid w:val="00F878D9"/>
    <w:rsid w:val="00F87904"/>
    <w:rsid w:val="00F87F51"/>
    <w:rsid w:val="00F90CF3"/>
    <w:rsid w:val="00F90E27"/>
    <w:rsid w:val="00F914EB"/>
    <w:rsid w:val="00F9244D"/>
    <w:rsid w:val="00F92B4B"/>
    <w:rsid w:val="00F9312A"/>
    <w:rsid w:val="00F93BE2"/>
    <w:rsid w:val="00F9401B"/>
    <w:rsid w:val="00F946EC"/>
    <w:rsid w:val="00F95A3C"/>
    <w:rsid w:val="00FA1976"/>
    <w:rsid w:val="00FA1CAF"/>
    <w:rsid w:val="00FA3230"/>
    <w:rsid w:val="00FA3239"/>
    <w:rsid w:val="00FA3240"/>
    <w:rsid w:val="00FA3396"/>
    <w:rsid w:val="00FA551B"/>
    <w:rsid w:val="00FA6180"/>
    <w:rsid w:val="00FA647F"/>
    <w:rsid w:val="00FA6AFB"/>
    <w:rsid w:val="00FA6CD6"/>
    <w:rsid w:val="00FB03D0"/>
    <w:rsid w:val="00FB0EFA"/>
    <w:rsid w:val="00FB14D9"/>
    <w:rsid w:val="00FB19B8"/>
    <w:rsid w:val="00FB211A"/>
    <w:rsid w:val="00FB36CD"/>
    <w:rsid w:val="00FB3CE6"/>
    <w:rsid w:val="00FB49F7"/>
    <w:rsid w:val="00FB5453"/>
    <w:rsid w:val="00FB662F"/>
    <w:rsid w:val="00FB69C1"/>
    <w:rsid w:val="00FB6C09"/>
    <w:rsid w:val="00FB78CA"/>
    <w:rsid w:val="00FC0823"/>
    <w:rsid w:val="00FC18AE"/>
    <w:rsid w:val="00FC1CA7"/>
    <w:rsid w:val="00FC26FD"/>
    <w:rsid w:val="00FC2E73"/>
    <w:rsid w:val="00FC2FEC"/>
    <w:rsid w:val="00FC4AF6"/>
    <w:rsid w:val="00FC4BCD"/>
    <w:rsid w:val="00FC5DCC"/>
    <w:rsid w:val="00FC6782"/>
    <w:rsid w:val="00FC75FF"/>
    <w:rsid w:val="00FC76F1"/>
    <w:rsid w:val="00FD1515"/>
    <w:rsid w:val="00FD1ED5"/>
    <w:rsid w:val="00FD2147"/>
    <w:rsid w:val="00FD2277"/>
    <w:rsid w:val="00FD2DE6"/>
    <w:rsid w:val="00FD3917"/>
    <w:rsid w:val="00FD3D35"/>
    <w:rsid w:val="00FD56FB"/>
    <w:rsid w:val="00FD600A"/>
    <w:rsid w:val="00FD668B"/>
    <w:rsid w:val="00FD6F31"/>
    <w:rsid w:val="00FD7369"/>
    <w:rsid w:val="00FD7836"/>
    <w:rsid w:val="00FD792F"/>
    <w:rsid w:val="00FD7E0F"/>
    <w:rsid w:val="00FE08CE"/>
    <w:rsid w:val="00FE1652"/>
    <w:rsid w:val="00FE254D"/>
    <w:rsid w:val="00FE25AA"/>
    <w:rsid w:val="00FE28AE"/>
    <w:rsid w:val="00FE2F54"/>
    <w:rsid w:val="00FE31CF"/>
    <w:rsid w:val="00FE33E0"/>
    <w:rsid w:val="00FE3C27"/>
    <w:rsid w:val="00FE404B"/>
    <w:rsid w:val="00FE534B"/>
    <w:rsid w:val="00FE58FC"/>
    <w:rsid w:val="00FE7DB4"/>
    <w:rsid w:val="00FF13BC"/>
    <w:rsid w:val="00FF1A76"/>
    <w:rsid w:val="00FF1D85"/>
    <w:rsid w:val="00FF201B"/>
    <w:rsid w:val="00FF2263"/>
    <w:rsid w:val="00FF2B70"/>
    <w:rsid w:val="00FF2C41"/>
    <w:rsid w:val="00FF3EF9"/>
    <w:rsid w:val="00FF50E7"/>
    <w:rsid w:val="00FF5F0D"/>
    <w:rsid w:val="00FF635E"/>
    <w:rsid w:val="00FF67FA"/>
    <w:rsid w:val="00FF6F72"/>
    <w:rsid w:val="00FF7632"/>
    <w:rsid w:val="00FF76B3"/>
    <w:rsid w:val="00FF7731"/>
    <w:rsid w:val="00FF7B62"/>
    <w:rsid w:val="00FF7C7A"/>
    <w:rsid w:val="0E075460"/>
    <w:rsid w:val="3CCB7AB0"/>
    <w:rsid w:val="573098C8"/>
    <w:rsid w:val="6560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F0DEE"/>
  <w15:docId w15:val="{C7FBA015-BAEB-4AB9-91CB-D650613FB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1" ma:contentTypeDescription="Create a new document." ma:contentTypeScope="" ma:versionID="fbd50210b2ebfd38661eafc839645358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5f0e217d7055f5101769a021c46f304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9D6FAE-D3E6-4A4F-8D62-3C875523E3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1E4880-BF44-4B6A-959F-31F24F8B9ADF}">
  <ds:schemaRefs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5a9030fe-44eb-414a-a832-b9cd4a240f9b"/>
    <ds:schemaRef ds:uri="http://schemas.openxmlformats.org/package/2006/metadata/core-properties"/>
    <ds:schemaRef ds:uri="http://schemas.microsoft.com/office/infopath/2007/PartnerControls"/>
    <ds:schemaRef ds:uri="e4aa87c3-b3c7-4a60-99ba-36bc98ea187f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5.xml><?xml version="1.0" encoding="utf-8"?>
<ds:datastoreItem xmlns:ds="http://schemas.openxmlformats.org/officeDocument/2006/customXml" ds:itemID="{1A27864B-9166-459E-9EA0-955C21C63FAB}"/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38</TotalTime>
  <Pages>44</Pages>
  <Words>13225</Words>
  <Characters>54815</Characters>
  <Application>Microsoft Office Word</Application>
  <DocSecurity>0</DocSecurity>
  <Lines>456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67905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dc:description/>
  <cp:lastModifiedBy>Natchapan Kitrueangphatchara</cp:lastModifiedBy>
  <cp:revision>33</cp:revision>
  <cp:lastPrinted>2021-11-10T08:13:00Z</cp:lastPrinted>
  <dcterms:created xsi:type="dcterms:W3CDTF">2021-11-10T02:07:00Z</dcterms:created>
  <dcterms:modified xsi:type="dcterms:W3CDTF">2021-11-10T08:16:00Z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</Properties>
</file>