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  <w:bookmarkStart w:id="1" w:name="_GoBack"/>
      <w:bookmarkEnd w:id="1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0DA5748" w14:textId="77777777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353309C" w14:textId="6BCD4F0F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A18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D737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C054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97CA724" w14:textId="77777777" w:rsidR="0028496C" w:rsidRPr="00610FB1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4DB15" w14:textId="77777777" w:rsidR="0028496C" w:rsidRPr="009D0D6C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663C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9229A0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13062F" w:rsidRPr="009229A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  <w:r w:rsidR="003B122C" w:rsidRPr="009229A0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20E42" w14:textId="2F9D92F0" w:rsidR="00D87CFF" w:rsidRPr="009229A0" w:rsidRDefault="005E153C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51220">
        <w:rPr>
          <w:rFonts w:ascii="Angsana New" w:hAnsi="Angsana New"/>
          <w:sz w:val="30"/>
          <w:szCs w:val="30"/>
        </w:rPr>
        <w:t>30</w:t>
      </w:r>
      <w:r w:rsidR="00D51220">
        <w:rPr>
          <w:rFonts w:ascii="Angsana New" w:hAnsi="Angsana New" w:hint="cs"/>
          <w:sz w:val="30"/>
          <w:szCs w:val="30"/>
          <w:cs/>
        </w:rPr>
        <w:t xml:space="preserve"> </w:t>
      </w:r>
      <w:r w:rsidR="00C054C8">
        <w:rPr>
          <w:rFonts w:ascii="Angsana New" w:hAnsi="Angsana New" w:hint="cs"/>
          <w:sz w:val="30"/>
          <w:szCs w:val="30"/>
          <w:cs/>
        </w:rPr>
        <w:t>กันยายน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156C6">
        <w:rPr>
          <w:rFonts w:ascii="Angsana New" w:hAnsi="Angsana New" w:hint="cs"/>
          <w:sz w:val="30"/>
          <w:szCs w:val="30"/>
          <w:cs/>
        </w:rPr>
        <w:t xml:space="preserve"> </w:t>
      </w:r>
      <w:r w:rsidR="00C156C6" w:rsidRPr="009229A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C156C6">
        <w:rPr>
          <w:rFonts w:ascii="Angsana New" w:hAnsi="Angsana New" w:hint="cs"/>
          <w:sz w:val="30"/>
          <w:szCs w:val="30"/>
          <w:cs/>
        </w:rPr>
        <w:t>และ</w:t>
      </w:r>
      <w:r w:rsidR="00C054C8">
        <w:rPr>
          <w:rFonts w:ascii="Angsana New" w:hAnsi="Angsana New" w:hint="cs"/>
          <w:sz w:val="30"/>
          <w:szCs w:val="30"/>
          <w:cs/>
        </w:rPr>
        <w:t>เก้า</w:t>
      </w:r>
      <w:r w:rsidR="00C156C6">
        <w:rPr>
          <w:rFonts w:ascii="Angsana New" w:hAnsi="Angsana New" w:hint="cs"/>
          <w:sz w:val="30"/>
          <w:szCs w:val="30"/>
          <w:cs/>
        </w:rPr>
        <w:t>เดือน</w:t>
      </w:r>
      <w:r w:rsidR="00C156C6" w:rsidRPr="009229A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156C6">
        <w:rPr>
          <w:rFonts w:ascii="Angsana New" w:hAnsi="Angsana New"/>
          <w:sz w:val="30"/>
          <w:szCs w:val="30"/>
        </w:rPr>
        <w:t>30</w:t>
      </w:r>
      <w:r w:rsidR="00C156C6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C054C8">
        <w:rPr>
          <w:rFonts w:ascii="Angsana New" w:hAnsi="Angsana New" w:hint="cs"/>
          <w:sz w:val="30"/>
          <w:szCs w:val="30"/>
          <w:cs/>
        </w:rPr>
        <w:t>กันยายน</w:t>
      </w:r>
      <w:r w:rsidR="00C156C6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C156C6" w:rsidRPr="009229A0">
        <w:rPr>
          <w:rFonts w:ascii="Angsana New" w:hAnsi="Angsana New"/>
          <w:sz w:val="30"/>
          <w:szCs w:val="30"/>
        </w:rPr>
        <w:t>256</w:t>
      </w:r>
      <w:r w:rsidR="00C156C6">
        <w:rPr>
          <w:rFonts w:ascii="Angsana New" w:hAnsi="Angsana New"/>
          <w:sz w:val="30"/>
          <w:szCs w:val="30"/>
        </w:rPr>
        <w:t>4</w:t>
      </w:r>
      <w:r w:rsidR="00C156C6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C054C8">
        <w:rPr>
          <w:rFonts w:ascii="Angsana New" w:hAnsi="Angsana New" w:hint="cs"/>
          <w:sz w:val="30"/>
          <w:szCs w:val="30"/>
          <w:cs/>
        </w:rPr>
        <w:t>เก้า</w:t>
      </w:r>
      <w:r w:rsidRPr="009229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51220">
        <w:rPr>
          <w:rFonts w:ascii="Angsana New" w:hAnsi="Angsana New"/>
          <w:sz w:val="30"/>
          <w:szCs w:val="30"/>
        </w:rPr>
        <w:t>30</w:t>
      </w:r>
      <w:r w:rsidR="00D51220">
        <w:rPr>
          <w:rFonts w:ascii="Angsana New" w:hAnsi="Angsana New" w:hint="cs"/>
          <w:sz w:val="30"/>
          <w:szCs w:val="30"/>
          <w:cs/>
        </w:rPr>
        <w:t xml:space="preserve"> </w:t>
      </w:r>
      <w:r w:rsidR="00C054C8">
        <w:rPr>
          <w:rFonts w:ascii="Angsana New" w:hAnsi="Angsana New" w:hint="cs"/>
          <w:sz w:val="30"/>
          <w:szCs w:val="30"/>
          <w:cs/>
        </w:rPr>
        <w:t>กัน</w:t>
      </w:r>
      <w:r w:rsidR="00F15419">
        <w:rPr>
          <w:rFonts w:ascii="Angsana New" w:hAnsi="Angsana New" w:hint="cs"/>
          <w:sz w:val="30"/>
          <w:szCs w:val="30"/>
          <w:cs/>
        </w:rPr>
        <w:t>ยายน</w:t>
      </w:r>
      <w:r w:rsidR="00D5122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A9B745" w14:textId="77777777" w:rsidR="00FF125A" w:rsidRPr="009229A0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E89BDF" w14:textId="77777777" w:rsidR="00D87CFF" w:rsidRPr="009229A0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9229A0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14:paraId="59B090A1" w14:textId="77777777" w:rsidR="00D14506" w:rsidRPr="009229A0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7777777" w:rsidR="009159FC" w:rsidRPr="009229A0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="00C5281B"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663C95">
          <w:footerReference w:type="defaul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E6A8898" w14:textId="77777777" w:rsidR="00637EE5" w:rsidRPr="00463144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071739" w14:textId="77777777" w:rsidR="00637EE5" w:rsidRPr="00463144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13129DAE" w14:textId="77777777" w:rsidR="003D659D" w:rsidRPr="00463144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 w:rsidRPr="0046314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6314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C37E9FC" w14:textId="77777777" w:rsidR="00245429" w:rsidRPr="00463144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14:paraId="18185738" w14:textId="77777777" w:rsidR="00245429" w:rsidRPr="00463144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6BDAE" w14:textId="77777777" w:rsidR="00C5281B" w:rsidRPr="00463144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6137C135" w14:textId="77777777" w:rsidR="00C5281B" w:rsidRPr="00463144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32FBF7FB" w14:textId="5DE842E6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="00E519E0"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="00E519E0" w:rsidRPr="00463144">
        <w:rPr>
          <w:rFonts w:ascii="Angsana New" w:hAnsi="Angsana New"/>
          <w:sz w:val="30"/>
          <w:szCs w:val="30"/>
          <w:cs/>
        </w:rPr>
        <w:t xml:space="preserve"> </w:t>
      </w:r>
      <w:r w:rsidR="00E519E0"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076516FA" w14:textId="77777777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C2F308A" w14:textId="77777777" w:rsidR="00F031FA" w:rsidRPr="00463144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519E0" w:rsidRPr="00463144">
        <w:rPr>
          <w:rFonts w:ascii="Angsana New" w:hAnsi="Angsana New"/>
          <w:sz w:val="30"/>
          <w:szCs w:val="30"/>
        </w:rPr>
        <w:t>10966</w:t>
      </w:r>
    </w:p>
    <w:p w14:paraId="4965EF0E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6690CC84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02DB63" w14:textId="77777777" w:rsidR="006D02A5" w:rsidRPr="00463144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A75355" w14:textId="1F9AC7E1" w:rsidR="001919F7" w:rsidRPr="00463144" w:rsidRDefault="00BA2998" w:rsidP="0089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7D7384">
        <w:rPr>
          <w:rFonts w:ascii="Angsana New" w:hAnsi="Angsana New"/>
          <w:sz w:val="30"/>
          <w:szCs w:val="30"/>
        </w:rPr>
        <w:t xml:space="preserve"> </w:t>
      </w:r>
      <w:r w:rsidR="007D7384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2564</w:t>
      </w:r>
    </w:p>
    <w:p w14:paraId="5234D312" w14:textId="77777777" w:rsidR="00BC62F1" w:rsidRDefault="00BC62F1" w:rsidP="0080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50BBBD0" w14:textId="4DD791EB" w:rsidR="00655378" w:rsidRDefault="00655378" w:rsidP="0006434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Sect="00527BDE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D7B42" w14:textId="77777777" w:rsidR="00FC0ABD" w:rsidRDefault="00FC0ABD">
      <w:r>
        <w:separator/>
      </w:r>
    </w:p>
  </w:endnote>
  <w:endnote w:type="continuationSeparator" w:id="0">
    <w:p w14:paraId="7AED3619" w14:textId="77777777" w:rsidR="00FC0ABD" w:rsidRDefault="00FC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D38A" w14:textId="77777777" w:rsidR="00BD181C" w:rsidRDefault="00BD181C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BD181C" w:rsidRDefault="00BD181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06B06" w14:textId="77777777" w:rsidR="00BD181C" w:rsidRPr="00381B5D" w:rsidRDefault="00BD181C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BD181C" w:rsidRDefault="00BD181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BD181C" w:rsidRDefault="00BD181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BD181C" w:rsidRDefault="00BD181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BD181C" w:rsidRDefault="00BD181C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BD181C" w:rsidRDefault="00BD181C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BD181C" w:rsidRPr="00890558" w:rsidRDefault="00BD181C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9628" w14:textId="77777777" w:rsidR="00BD181C" w:rsidRPr="00381B5D" w:rsidRDefault="00BD181C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BB2C7" w14:textId="77777777" w:rsidR="00BD181C" w:rsidRPr="00381B5D" w:rsidRDefault="00BD181C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BD181C" w:rsidRPr="00890558" w:rsidRDefault="00BD181C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0236F" w14:textId="77777777" w:rsidR="00BD181C" w:rsidRDefault="00BD181C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726D2FFF" w:rsidR="00BD181C" w:rsidRPr="00775DAE" w:rsidRDefault="00BD181C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196A2C">
      <w:rPr>
        <w:rFonts w:ascii="Angsana New" w:hAnsi="Angsana New"/>
        <w:noProof/>
        <w:sz w:val="30"/>
        <w:szCs w:val="30"/>
      </w:rPr>
      <w:t>2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D589E" w14:textId="77777777" w:rsidR="00FC0ABD" w:rsidRDefault="00FC0ABD">
      <w:r>
        <w:separator/>
      </w:r>
    </w:p>
  </w:footnote>
  <w:footnote w:type="continuationSeparator" w:id="0">
    <w:p w14:paraId="3C3B848B" w14:textId="77777777" w:rsidR="00FC0ABD" w:rsidRDefault="00FC0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1905F" w14:textId="77777777" w:rsidR="00447EA8" w:rsidRDefault="00447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935F" w14:textId="77777777" w:rsidR="00447EA8" w:rsidRDefault="00447E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4D4DF" w14:textId="77777777" w:rsidR="00BD181C" w:rsidRDefault="00BD181C">
    <w:pPr>
      <w:pStyle w:val="Header"/>
    </w:pPr>
  </w:p>
  <w:p w14:paraId="61873B10" w14:textId="77777777" w:rsidR="00BD181C" w:rsidRPr="00E807EC" w:rsidRDefault="00BD18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2"/>
  </w:num>
  <w:num w:numId="14">
    <w:abstractNumId w:val="20"/>
  </w:num>
  <w:num w:numId="15">
    <w:abstractNumId w:val="22"/>
  </w:num>
  <w:num w:numId="16">
    <w:abstractNumId w:val="34"/>
  </w:num>
  <w:num w:numId="17">
    <w:abstractNumId w:val="38"/>
  </w:num>
  <w:num w:numId="18">
    <w:abstractNumId w:val="36"/>
  </w:num>
  <w:num w:numId="19">
    <w:abstractNumId w:val="30"/>
  </w:num>
  <w:num w:numId="20">
    <w:abstractNumId w:val="19"/>
  </w:num>
  <w:num w:numId="21">
    <w:abstractNumId w:val="16"/>
  </w:num>
  <w:num w:numId="22">
    <w:abstractNumId w:val="11"/>
  </w:num>
  <w:num w:numId="23">
    <w:abstractNumId w:val="14"/>
  </w:num>
  <w:num w:numId="24">
    <w:abstractNumId w:val="37"/>
  </w:num>
  <w:num w:numId="25">
    <w:abstractNumId w:val="33"/>
  </w:num>
  <w:num w:numId="26">
    <w:abstractNumId w:val="26"/>
  </w:num>
  <w:num w:numId="27">
    <w:abstractNumId w:val="18"/>
  </w:num>
  <w:num w:numId="28">
    <w:abstractNumId w:val="28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7"/>
  </w:num>
  <w:num w:numId="33">
    <w:abstractNumId w:val="25"/>
  </w:num>
  <w:num w:numId="34">
    <w:abstractNumId w:val="23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3"/>
  </w:num>
  <w:num w:numId="38">
    <w:abstractNumId w:val="12"/>
  </w:num>
  <w:num w:numId="39">
    <w:abstractNumId w:val="24"/>
  </w:num>
  <w:num w:numId="4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94F"/>
    <w:rsid w:val="00015DC0"/>
    <w:rsid w:val="000162B6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B63"/>
    <w:rsid w:val="00062E94"/>
    <w:rsid w:val="0006394E"/>
    <w:rsid w:val="0006434B"/>
    <w:rsid w:val="00064808"/>
    <w:rsid w:val="00064E56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2CD0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D48"/>
    <w:rsid w:val="000C3256"/>
    <w:rsid w:val="000C326F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CF"/>
    <w:rsid w:val="001858CD"/>
    <w:rsid w:val="00185C3D"/>
    <w:rsid w:val="00185CCC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6A2C"/>
    <w:rsid w:val="0019704E"/>
    <w:rsid w:val="0019721F"/>
    <w:rsid w:val="001975EC"/>
    <w:rsid w:val="001977DC"/>
    <w:rsid w:val="001978F3"/>
    <w:rsid w:val="00197DB4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3A6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D3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A7C"/>
    <w:rsid w:val="001F6AFD"/>
    <w:rsid w:val="001F6CBD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E05"/>
    <w:rsid w:val="00266F86"/>
    <w:rsid w:val="002677DB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9D6"/>
    <w:rsid w:val="00295A97"/>
    <w:rsid w:val="002968E4"/>
    <w:rsid w:val="00296B67"/>
    <w:rsid w:val="00296D23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3F34"/>
    <w:rsid w:val="0039433D"/>
    <w:rsid w:val="003947CD"/>
    <w:rsid w:val="00394B2B"/>
    <w:rsid w:val="00395109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151"/>
    <w:rsid w:val="004312D6"/>
    <w:rsid w:val="00431417"/>
    <w:rsid w:val="00431AEE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8EE"/>
    <w:rsid w:val="00483E97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1097"/>
    <w:rsid w:val="004E172F"/>
    <w:rsid w:val="004E1BD8"/>
    <w:rsid w:val="004E1CFF"/>
    <w:rsid w:val="004E1E17"/>
    <w:rsid w:val="004E1EC3"/>
    <w:rsid w:val="004E21EA"/>
    <w:rsid w:val="004E2650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61CB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74A2"/>
    <w:rsid w:val="00507C46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F7"/>
    <w:rsid w:val="00555EF8"/>
    <w:rsid w:val="00557093"/>
    <w:rsid w:val="00557549"/>
    <w:rsid w:val="005578D6"/>
    <w:rsid w:val="005579C3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067D"/>
    <w:rsid w:val="00581306"/>
    <w:rsid w:val="005817E5"/>
    <w:rsid w:val="0058185D"/>
    <w:rsid w:val="005821E2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85C"/>
    <w:rsid w:val="00616AE4"/>
    <w:rsid w:val="00617196"/>
    <w:rsid w:val="00617B34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6F3"/>
    <w:rsid w:val="0065597B"/>
    <w:rsid w:val="00655DC2"/>
    <w:rsid w:val="00655EE3"/>
    <w:rsid w:val="0065660E"/>
    <w:rsid w:val="00656A36"/>
    <w:rsid w:val="00657040"/>
    <w:rsid w:val="006571B7"/>
    <w:rsid w:val="0065720D"/>
    <w:rsid w:val="006576EB"/>
    <w:rsid w:val="00657989"/>
    <w:rsid w:val="00660099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A44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613"/>
    <w:rsid w:val="006D488F"/>
    <w:rsid w:val="006D4AE5"/>
    <w:rsid w:val="006D4B93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B91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36F7A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E6E"/>
    <w:rsid w:val="00751E8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FBE"/>
    <w:rsid w:val="007710B6"/>
    <w:rsid w:val="00771219"/>
    <w:rsid w:val="00771285"/>
    <w:rsid w:val="007713A0"/>
    <w:rsid w:val="0077192C"/>
    <w:rsid w:val="00771CF0"/>
    <w:rsid w:val="00771D2F"/>
    <w:rsid w:val="007727F7"/>
    <w:rsid w:val="00772B81"/>
    <w:rsid w:val="00772EDB"/>
    <w:rsid w:val="007730D7"/>
    <w:rsid w:val="00773382"/>
    <w:rsid w:val="00773906"/>
    <w:rsid w:val="00773BC6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5D6"/>
    <w:rsid w:val="008028E4"/>
    <w:rsid w:val="00802A9D"/>
    <w:rsid w:val="00802AFC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2AFE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93E"/>
    <w:rsid w:val="00961AB8"/>
    <w:rsid w:val="00961C70"/>
    <w:rsid w:val="0096230C"/>
    <w:rsid w:val="0096248E"/>
    <w:rsid w:val="00962B38"/>
    <w:rsid w:val="00963197"/>
    <w:rsid w:val="009634DF"/>
    <w:rsid w:val="00963639"/>
    <w:rsid w:val="009636EB"/>
    <w:rsid w:val="00963BB3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696"/>
    <w:rsid w:val="00982E48"/>
    <w:rsid w:val="00982F10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DC1"/>
    <w:rsid w:val="009B2E3F"/>
    <w:rsid w:val="009B3061"/>
    <w:rsid w:val="009B3175"/>
    <w:rsid w:val="009B32AE"/>
    <w:rsid w:val="009B41A3"/>
    <w:rsid w:val="009B4292"/>
    <w:rsid w:val="009B432F"/>
    <w:rsid w:val="009B4367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57F"/>
    <w:rsid w:val="009D4BF1"/>
    <w:rsid w:val="009D4C4E"/>
    <w:rsid w:val="009D4D73"/>
    <w:rsid w:val="009D4F2D"/>
    <w:rsid w:val="009D515A"/>
    <w:rsid w:val="009D556A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D38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1C7"/>
    <w:rsid w:val="00A43969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5D0D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B0A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115B"/>
    <w:rsid w:val="00B211CA"/>
    <w:rsid w:val="00B213FB"/>
    <w:rsid w:val="00B21496"/>
    <w:rsid w:val="00B214C8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DC7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D2E"/>
    <w:rsid w:val="00BA3E36"/>
    <w:rsid w:val="00BA3FA5"/>
    <w:rsid w:val="00BA47EC"/>
    <w:rsid w:val="00BA48F4"/>
    <w:rsid w:val="00BA5022"/>
    <w:rsid w:val="00BA5353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8AA"/>
    <w:rsid w:val="00C34B4B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659"/>
    <w:rsid w:val="00C9570B"/>
    <w:rsid w:val="00C958DC"/>
    <w:rsid w:val="00C96543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20D4"/>
    <w:rsid w:val="00CD20D9"/>
    <w:rsid w:val="00CD238C"/>
    <w:rsid w:val="00CD23AE"/>
    <w:rsid w:val="00CD2775"/>
    <w:rsid w:val="00CD3020"/>
    <w:rsid w:val="00CD31EA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270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747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7A2"/>
    <w:rsid w:val="00D30C79"/>
    <w:rsid w:val="00D3126C"/>
    <w:rsid w:val="00D31503"/>
    <w:rsid w:val="00D31526"/>
    <w:rsid w:val="00D3189B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7037"/>
    <w:rsid w:val="00D57188"/>
    <w:rsid w:val="00D57304"/>
    <w:rsid w:val="00D5755D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7A4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5518"/>
    <w:rsid w:val="00D8578A"/>
    <w:rsid w:val="00D859CC"/>
    <w:rsid w:val="00D85C82"/>
    <w:rsid w:val="00D85C94"/>
    <w:rsid w:val="00D85DDA"/>
    <w:rsid w:val="00D86429"/>
    <w:rsid w:val="00D866E4"/>
    <w:rsid w:val="00D8678D"/>
    <w:rsid w:val="00D86986"/>
    <w:rsid w:val="00D869BE"/>
    <w:rsid w:val="00D86C5B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EF4"/>
    <w:rsid w:val="00E13F17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F20"/>
    <w:rsid w:val="00EA786F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487"/>
    <w:rsid w:val="00F16607"/>
    <w:rsid w:val="00F166D6"/>
    <w:rsid w:val="00F1671E"/>
    <w:rsid w:val="00F16985"/>
    <w:rsid w:val="00F16DE6"/>
    <w:rsid w:val="00F17331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0D9"/>
    <w:rsid w:val="00F3282B"/>
    <w:rsid w:val="00F32878"/>
    <w:rsid w:val="00F32922"/>
    <w:rsid w:val="00F32E8D"/>
    <w:rsid w:val="00F331D4"/>
    <w:rsid w:val="00F336FD"/>
    <w:rsid w:val="00F337F0"/>
    <w:rsid w:val="00F347E5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232"/>
    <w:rsid w:val="00F912D3"/>
    <w:rsid w:val="00F9134C"/>
    <w:rsid w:val="00F9137A"/>
    <w:rsid w:val="00F915BD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289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3C2"/>
    <w:rsid w:val="00FA46AA"/>
    <w:rsid w:val="00FA4AD9"/>
    <w:rsid w:val="00FA4BE2"/>
    <w:rsid w:val="00FA4D59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BD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AD8"/>
    <w:rsid w:val="00FD3D43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65B"/>
    <w:rsid w:val="00FD5729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8AA"/>
    <w:rsid w:val="00FF39A7"/>
    <w:rsid w:val="00FF3D0D"/>
    <w:rsid w:val="00FF3F99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CF399-B603-48B1-8D72-BC15C65F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426</Words>
  <Characters>1707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2021-11-04T06:34:00Z</cp:lastPrinted>
  <dcterms:created xsi:type="dcterms:W3CDTF">2021-11-09T06:22:00Z</dcterms:created>
  <dcterms:modified xsi:type="dcterms:W3CDTF">2021-11-09T06:22:00Z</dcterms:modified>
</cp:coreProperties>
</file>